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EF646B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:rsidR="00FD1DC3" w:rsidRPr="00EF646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EF646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0037C7" w:rsidRPr="00EF646B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037C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01220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1220" w:rsidRPr="00EF646B" w:rsidRDefault="00601220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1220" w:rsidRPr="00EF646B" w:rsidRDefault="00601220" w:rsidP="006012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1220" w:rsidRPr="00EF646B" w:rsidRDefault="00601220" w:rsidP="005949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</w:t>
            </w:r>
            <w:r w:rsidR="00594982"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5C3749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5E436B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E436B" w:rsidRPr="00EF646B" w:rsidRDefault="005E436B" w:rsidP="005E4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E436B" w:rsidRPr="00EF646B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E436B" w:rsidRPr="00EF646B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6077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6077" w:rsidRPr="00EF646B" w:rsidRDefault="00566077" w:rsidP="005660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66077" w:rsidRPr="00EF646B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66077" w:rsidRPr="00EF646B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862BD2" w:rsidRPr="00EF6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62BD2" w:rsidRPr="00EF646B" w:rsidTr="005C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2BD2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50DB6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0DB6" w:rsidRPr="00EF646B" w:rsidRDefault="00A50DB6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0DB6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50DB6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 w:rsidR="00E978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ายงานทางการเงินที่ยังไม่ได้ใช้</w:t>
            </w:r>
          </w:p>
        </w:tc>
      </w:tr>
      <w:tr w:rsidR="00C26DAB" w:rsidRPr="00EF646B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EF646B" w:rsidRDefault="00C26DAB" w:rsidP="00C26DAB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EF646B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EF646B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ข้อมูลเพิ่มเติม</w:t>
            </w:r>
          </w:p>
        </w:tc>
      </w:tr>
    </w:tbl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br w:type="page"/>
      </w:r>
      <w:r w:rsidRPr="00EF646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C65C9" w:rsidRPr="00EF646B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6A5C8E" w:rsidRPr="00EF646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4D2CAC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4D2CAC" w:rsidRPr="00EF646B">
        <w:rPr>
          <w:rFonts w:ascii="Angsana New" w:hAnsi="Angsana New"/>
          <w:sz w:val="30"/>
          <w:szCs w:val="30"/>
        </w:rPr>
        <w:t xml:space="preserve">21 </w:t>
      </w:r>
      <w:r w:rsidR="004D2CAC" w:rsidRPr="00EF646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D2CAC" w:rsidRPr="00EF646B">
        <w:rPr>
          <w:rFonts w:ascii="Angsana New" w:hAnsi="Angsana New"/>
          <w:sz w:val="30"/>
          <w:szCs w:val="30"/>
        </w:rPr>
        <w:t>2561</w:t>
      </w:r>
    </w:p>
    <w:p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:rsidR="00FD1DC3" w:rsidRPr="00EF646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17455" w:rsidRPr="00EF646B" w:rsidRDefault="00C17455" w:rsidP="0060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EF646B">
        <w:rPr>
          <w:rFonts w:ascii="Angsana New" w:hAnsi="Angsana New"/>
          <w:spacing w:val="-6"/>
          <w:sz w:val="30"/>
          <w:szCs w:val="30"/>
          <w:cs/>
        </w:rPr>
        <w:t>และมีที่อยู่จดทะเบียนตั้งอยู่เลขที่</w:t>
      </w:r>
      <w:r w:rsidRPr="00EF646B">
        <w:rPr>
          <w:rFonts w:ascii="Angsana New" w:hAnsi="Angsana New"/>
          <w:spacing w:val="-6"/>
          <w:sz w:val="30"/>
          <w:szCs w:val="30"/>
        </w:rPr>
        <w:t> 98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อาคารสาทร</w:t>
      </w:r>
      <w:r w:rsidRPr="00EF646B">
        <w:rPr>
          <w:rFonts w:ascii="Angsana New" w:hAnsi="Angsana New"/>
          <w:spacing w:val="-6"/>
          <w:sz w:val="30"/>
          <w:szCs w:val="30"/>
        </w:rPr>
        <w:t>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สแควร์</w:t>
      </w:r>
      <w:r w:rsidRPr="00EF646B">
        <w:rPr>
          <w:rFonts w:ascii="Angsana New" w:hAnsi="Angsana New"/>
          <w:spacing w:val="-6"/>
          <w:sz w:val="30"/>
          <w:szCs w:val="30"/>
        </w:rPr>
        <w:t>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ออฟฟิศ</w:t>
      </w:r>
      <w:r w:rsidRPr="00EF646B">
        <w:rPr>
          <w:rFonts w:ascii="Angsana New" w:hAnsi="Angsana New"/>
          <w:spacing w:val="-6"/>
          <w:sz w:val="30"/>
          <w:szCs w:val="30"/>
        </w:rPr>
        <w:t>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ทาวเวอร์</w:t>
      </w:r>
      <w:r w:rsidRPr="00EF646B">
        <w:rPr>
          <w:rFonts w:ascii="Angsana New" w:hAnsi="Angsana New"/>
          <w:spacing w:val="-6"/>
          <w:sz w:val="30"/>
          <w:szCs w:val="30"/>
        </w:rPr>
        <w:t>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ชั้น</w:t>
      </w:r>
      <w:r w:rsidRPr="00EF646B">
        <w:rPr>
          <w:rFonts w:ascii="Angsana New" w:hAnsi="Angsana New"/>
          <w:spacing w:val="-6"/>
          <w:sz w:val="30"/>
          <w:szCs w:val="30"/>
        </w:rPr>
        <w:t> 36 </w:t>
      </w:r>
      <w:r w:rsidRPr="00EF646B">
        <w:rPr>
          <w:rFonts w:ascii="Angsana New" w:hAnsi="Angsana New"/>
          <w:spacing w:val="-6"/>
          <w:sz w:val="30"/>
          <w:szCs w:val="30"/>
          <w:cs/>
        </w:rPr>
        <w:t>ถนนสาทรเหนือ</w:t>
      </w:r>
      <w:r w:rsidRPr="00EF646B">
        <w:rPr>
          <w:rFonts w:ascii="Angsana New" w:hAnsi="Angsana New"/>
          <w:spacing w:val="-6"/>
          <w:sz w:val="30"/>
          <w:szCs w:val="30"/>
        </w:rPr>
        <w:t> </w:t>
      </w:r>
      <w:r w:rsidRPr="00EF646B">
        <w:rPr>
          <w:rFonts w:ascii="Angsana New" w:hAnsi="Angsana New"/>
          <w:spacing w:val="-6"/>
          <w:sz w:val="30"/>
          <w:szCs w:val="30"/>
          <w:cs/>
        </w:rPr>
        <w:t xml:space="preserve">แขวงสีลม </w:t>
      </w:r>
      <w:r w:rsidR="005A5402" w:rsidRPr="00EF646B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="006012E1" w:rsidRPr="00EF646B">
        <w:rPr>
          <w:rFonts w:ascii="Angsana New" w:hAnsi="Angsana New"/>
          <w:spacing w:val="-6"/>
          <w:sz w:val="30"/>
          <w:szCs w:val="30"/>
          <w:cs/>
        </w:rPr>
        <w:t>เข</w:t>
      </w:r>
      <w:r w:rsidR="006012E1" w:rsidRPr="00EF646B">
        <w:rPr>
          <w:rFonts w:ascii="Angsana New" w:hAnsi="Angsana New" w:hint="cs"/>
          <w:spacing w:val="-6"/>
          <w:sz w:val="30"/>
          <w:szCs w:val="30"/>
          <w:cs/>
        </w:rPr>
        <w:t>ต</w:t>
      </w:r>
      <w:r w:rsidRPr="00EF646B">
        <w:rPr>
          <w:rFonts w:ascii="Angsana New" w:hAnsi="Angsana New"/>
          <w:spacing w:val="-6"/>
          <w:sz w:val="30"/>
          <w:szCs w:val="30"/>
          <w:cs/>
        </w:rPr>
        <w:t>บางรัก</w:t>
      </w:r>
      <w:r w:rsidRPr="00EF646B">
        <w:rPr>
          <w:rFonts w:ascii="Angsana New" w:hAnsi="Angsana New"/>
          <w:sz w:val="30"/>
          <w:szCs w:val="30"/>
        </w:rPr>
        <w:t> </w:t>
      </w:r>
      <w:r w:rsidRPr="00EF646B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7455" w:rsidRPr="00EF646B" w:rsidRDefault="00C17455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E2660" w:rsidRPr="00EF646B">
        <w:rPr>
          <w:rFonts w:ascii="Angsana New" w:hAnsi="Angsana New"/>
          <w:sz w:val="30"/>
          <w:szCs w:val="30"/>
        </w:rPr>
        <w:t>17</w:t>
      </w:r>
      <w:r w:rsidRPr="00EF64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E2660" w:rsidRPr="00EF646B">
        <w:rPr>
          <w:rFonts w:ascii="Angsana New" w:hAnsi="Angsana New"/>
          <w:sz w:val="30"/>
          <w:szCs w:val="30"/>
        </w:rPr>
        <w:t>2537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C65C9" w:rsidRPr="00EF646B" w:rsidRDefault="00C17455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C0DEB" w:rsidRPr="00EF646B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EF646B">
        <w:rPr>
          <w:rFonts w:ascii="Angsana New" w:hAnsi="Angsana New"/>
          <w:sz w:val="30"/>
          <w:szCs w:val="30"/>
          <w:cs/>
        </w:rPr>
        <w:t>ได้แก่บริษัท ยูนิเวนเจอร์ จำกัด (มหาชน) และบริษัท อเดลฟอส จำกัด ซึ่งบริษัททั้งสองแห่งเป็นนิติบุคคลที่จัดตั้งขึ้นในประเทศไทย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7455" w:rsidRPr="00EF646B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pacing w:val="6"/>
          <w:sz w:val="30"/>
          <w:szCs w:val="30"/>
          <w:cs/>
        </w:rPr>
        <w:t>บริษัทและ</w:t>
      </w:r>
      <w:r w:rsidR="00574F68" w:rsidRPr="00EF646B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C17455" w:rsidRPr="00EF646B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EF646B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EF646B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EC1318">
        <w:rPr>
          <w:rFonts w:ascii="Angsana New" w:hAnsi="Angsana New" w:hint="cs"/>
          <w:spacing w:val="6"/>
          <w:sz w:val="30"/>
          <w:szCs w:val="30"/>
          <w:cs/>
        </w:rPr>
        <w:t>ธุรกิจ</w:t>
      </w:r>
      <w:r w:rsidR="00647055" w:rsidRPr="00EF646B">
        <w:rPr>
          <w:rFonts w:ascii="Angsana New" w:hAnsi="Angsana New" w:hint="cs"/>
          <w:spacing w:val="6"/>
          <w:sz w:val="30"/>
          <w:szCs w:val="30"/>
          <w:cs/>
        </w:rPr>
        <w:t>โรงแรม</w:t>
      </w:r>
      <w:r w:rsidR="00C17455" w:rsidRPr="00EF646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46A14" w:rsidRPr="00EF646B">
        <w:rPr>
          <w:rFonts w:ascii="Angsana New" w:hAnsi="Angsana New"/>
          <w:sz w:val="30"/>
          <w:szCs w:val="30"/>
        </w:rPr>
        <w:t xml:space="preserve"> </w:t>
      </w:r>
      <w:r w:rsidR="00E46A14" w:rsidRPr="00EF646B">
        <w:rPr>
          <w:rFonts w:ascii="Angsana New" w:hAnsi="Angsana New"/>
          <w:sz w:val="30"/>
          <w:szCs w:val="30"/>
          <w:cs/>
        </w:rPr>
        <w:t>บริษัทร่วม</w:t>
      </w:r>
      <w:r w:rsidR="005421DD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 </w:t>
      </w:r>
      <w:r w:rsidR="00DB61B9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>ณ วันที่</w:t>
      </w:r>
      <w:r w:rsidR="00156771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156771" w:rsidRPr="00EF646B">
        <w:rPr>
          <w:rFonts w:ascii="Angsana New" w:hAnsi="Angsana New"/>
          <w:sz w:val="30"/>
          <w:szCs w:val="30"/>
        </w:rPr>
        <w:t xml:space="preserve">30 </w:t>
      </w:r>
      <w:r w:rsidR="00156771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56771" w:rsidRPr="00EF646B">
        <w:rPr>
          <w:rFonts w:ascii="Angsana New" w:hAnsi="Angsana New"/>
          <w:sz w:val="30"/>
          <w:szCs w:val="30"/>
        </w:rPr>
        <w:t>256</w:t>
      </w:r>
      <w:r w:rsidR="004D2CAC" w:rsidRPr="00EF646B">
        <w:rPr>
          <w:rFonts w:ascii="Angsana New" w:hAnsi="Angsana New"/>
          <w:sz w:val="30"/>
          <w:szCs w:val="30"/>
        </w:rPr>
        <w:t>1</w:t>
      </w:r>
      <w:r w:rsidR="00156771" w:rsidRPr="00EF646B">
        <w:rPr>
          <w:rFonts w:ascii="Angsana New" w:hAnsi="Angsana New"/>
          <w:sz w:val="30"/>
          <w:szCs w:val="30"/>
        </w:rPr>
        <w:t xml:space="preserve"> </w:t>
      </w:r>
      <w:r w:rsidR="00156771" w:rsidRPr="00EF646B">
        <w:rPr>
          <w:rFonts w:ascii="Angsana New" w:hAnsi="Angsana New" w:hint="cs"/>
          <w:sz w:val="30"/>
          <w:szCs w:val="30"/>
          <w:cs/>
        </w:rPr>
        <w:t>และ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 </w:t>
      </w:r>
      <w:r w:rsidR="004D2CAC" w:rsidRPr="00EF646B">
        <w:rPr>
          <w:rFonts w:ascii="Angsana New" w:hAnsi="Angsana New"/>
          <w:sz w:val="30"/>
          <w:szCs w:val="30"/>
        </w:rPr>
        <w:t>2560</w:t>
      </w:r>
      <w:r w:rsidR="008622F2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F07803" w:rsidRPr="00EF646B">
        <w:rPr>
          <w:rFonts w:ascii="Angsana New" w:hAnsi="Angsana New"/>
          <w:sz w:val="30"/>
          <w:szCs w:val="30"/>
        </w:rPr>
        <w:t>1</w:t>
      </w:r>
      <w:r w:rsidR="0046239E" w:rsidRPr="00EF646B">
        <w:rPr>
          <w:rFonts w:ascii="Angsana New" w:hAnsi="Angsana New"/>
          <w:sz w:val="30"/>
          <w:szCs w:val="30"/>
        </w:rPr>
        <w:t>0</w:t>
      </w:r>
      <w:r w:rsidR="00DB61B9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และ </w:t>
      </w:r>
      <w:r w:rsidR="00DB61B9" w:rsidRPr="00EF646B">
        <w:rPr>
          <w:rFonts w:ascii="Angsana New" w:hAnsi="Angsana New"/>
          <w:sz w:val="30"/>
          <w:szCs w:val="30"/>
        </w:rPr>
        <w:t>1</w:t>
      </w:r>
      <w:r w:rsidR="0046239E" w:rsidRPr="00EF646B">
        <w:rPr>
          <w:rFonts w:ascii="Angsana New" w:hAnsi="Angsana New"/>
          <w:sz w:val="30"/>
          <w:szCs w:val="30"/>
        </w:rPr>
        <w:t>1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</w:t>
      </w:r>
      <w:r w:rsidR="004C1EDC" w:rsidRPr="00EF646B">
        <w:rPr>
          <w:rFonts w:ascii="Angsana New" w:hAnsi="Angsana New"/>
          <w:sz w:val="30"/>
          <w:szCs w:val="30"/>
          <w:cs/>
        </w:rPr>
        <w:t>ติทางการบัญชีที่ประกาศใช้โดย</w:t>
      </w:r>
      <w:r w:rsidRPr="00EF646B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82889" w:rsidRPr="00EF646B" w:rsidRDefault="00082889" w:rsidP="0083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EF646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ม</w:t>
      </w:r>
      <w:r w:rsidR="00584D3A" w:rsidRPr="00EF646B">
        <w:rPr>
          <w:rFonts w:ascii="Angsana New" w:hAnsi="Angsana New" w:hint="cs"/>
          <w:sz w:val="30"/>
          <w:szCs w:val="30"/>
          <w:cs/>
        </w:rPr>
        <w:t>กราคม</w:t>
      </w:r>
      <w:r w:rsidR="00156771" w:rsidRPr="00EF646B">
        <w:rPr>
          <w:rFonts w:ascii="Angsana New" w:hAnsi="Angsana New"/>
          <w:sz w:val="30"/>
          <w:szCs w:val="30"/>
        </w:rPr>
        <w:t xml:space="preserve"> </w:t>
      </w:r>
      <w:r w:rsidR="00156771" w:rsidRPr="00EF646B">
        <w:rPr>
          <w:rFonts w:ascii="Angsana New" w:hAnsi="Angsana New" w:hint="cs"/>
          <w:sz w:val="30"/>
          <w:szCs w:val="30"/>
          <w:rtl/>
          <w:cs/>
        </w:rPr>
        <w:t>25</w:t>
      </w:r>
      <w:r w:rsidR="00156771" w:rsidRPr="00EF646B">
        <w:rPr>
          <w:rFonts w:ascii="Angsana New" w:hAnsi="Angsana New"/>
          <w:sz w:val="30"/>
          <w:szCs w:val="30"/>
        </w:rPr>
        <w:t>60</w:t>
      </w:r>
      <w:r w:rsidR="00584D3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</w:t>
      </w:r>
      <w:r w:rsidR="00B451AC">
        <w:rPr>
          <w:rFonts w:ascii="Angsana New" w:hAnsi="Angsana New" w:hint="cs"/>
          <w:sz w:val="30"/>
          <w:szCs w:val="30"/>
          <w:cs/>
        </w:rPr>
        <w:t>ถือ</w:t>
      </w:r>
      <w:r w:rsidRPr="00EF646B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</w:t>
      </w:r>
      <w:r w:rsidR="00BA4D22" w:rsidRPr="00EF646B">
        <w:rPr>
          <w:rFonts w:ascii="Angsana New" w:hAnsi="Angsana New"/>
          <w:sz w:val="30"/>
          <w:szCs w:val="30"/>
          <w:cs/>
        </w:rPr>
        <w:t>รบัญชีของกลุ่มบริษัทในบางเรื่อง</w:t>
      </w:r>
      <w:r w:rsidR="00B451AC">
        <w:rPr>
          <w:rFonts w:ascii="Angsana New" w:hAnsi="Angsana New" w:hint="cs"/>
          <w:sz w:val="30"/>
          <w:szCs w:val="30"/>
          <w:cs/>
        </w:rPr>
        <w:t>ทั้งนี้</w:t>
      </w:r>
      <w:r w:rsidR="00B451AC">
        <w:rPr>
          <w:rFonts w:ascii="Angsana New" w:hAnsi="Angsana New"/>
          <w:sz w:val="30"/>
          <w:szCs w:val="30"/>
          <w:cs/>
        </w:rPr>
        <w:t>การเปลี่ยนแปลงดังกล่าว</w:t>
      </w:r>
      <w:r w:rsidRPr="00EF646B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572B08" w:rsidRPr="00EF646B" w:rsidRDefault="00572B08" w:rsidP="0083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26DAB" w:rsidRPr="00EF646B" w:rsidRDefault="00572B0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สภาวิชาชีพบัญชีได้ออกและปรับปรุงมาตรฐานการรายงานทางการเงินซึ่ง</w:t>
      </w:r>
      <w:r w:rsidR="00B451AC">
        <w:rPr>
          <w:rFonts w:ascii="Angsana New" w:hAnsi="Angsana New" w:hint="cs"/>
          <w:sz w:val="30"/>
          <w:szCs w:val="30"/>
          <w:cs/>
        </w:rPr>
        <w:t>ยังไม่</w:t>
      </w:r>
      <w:r w:rsidRPr="00EF646B">
        <w:rPr>
          <w:rFonts w:ascii="Angsana New" w:hAnsi="Angsana New" w:hint="cs"/>
          <w:sz w:val="30"/>
          <w:szCs w:val="30"/>
          <w:cs/>
        </w:rPr>
        <w:t>มีผลบังคับ</w:t>
      </w:r>
      <w:r w:rsidR="00B451AC">
        <w:rPr>
          <w:rFonts w:ascii="Angsana New" w:hAnsi="Angsana New" w:hint="cs"/>
          <w:sz w:val="30"/>
          <w:szCs w:val="30"/>
          <w:cs/>
        </w:rPr>
        <w:t>ในปัจจุบัน</w:t>
      </w:r>
      <w:r w:rsidRPr="00EF646B">
        <w:rPr>
          <w:rFonts w:ascii="Angsana New" w:hAnsi="Angsana New" w:hint="cs"/>
          <w:sz w:val="30"/>
          <w:szCs w:val="30"/>
          <w:cs/>
        </w:rPr>
        <w:t xml:space="preserve"> และ</w:t>
      </w:r>
      <w:r w:rsidR="00B451A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 w:hint="cs"/>
          <w:sz w:val="30"/>
          <w:szCs w:val="30"/>
          <w:cs/>
        </w:rPr>
        <w:t>ไม่ได้ใช้</w:t>
      </w:r>
      <w:r w:rsidR="00B451A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มาตรฐานการรายงานทางการเงินดังกล่าวในการจัดทำงบการเงินก่อนวันที่มีผลบังคับใช้</w:t>
      </w:r>
      <w:r w:rsidR="00A50DB6">
        <w:rPr>
          <w:rFonts w:ascii="Angsana New" w:hAnsi="Angsana New" w:hint="cs"/>
          <w:sz w:val="30"/>
          <w:szCs w:val="30"/>
          <w:cs/>
        </w:rPr>
        <w:t xml:space="preserve"> มาตร</w:t>
      </w:r>
      <w:r w:rsidR="00B451AC">
        <w:rPr>
          <w:rFonts w:ascii="Angsana New" w:hAnsi="Angsana New" w:hint="cs"/>
          <w:sz w:val="30"/>
          <w:szCs w:val="30"/>
          <w:cs/>
        </w:rPr>
        <w:t>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42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C26DAB" w:rsidRPr="00EF646B">
        <w:rPr>
          <w:rFonts w:ascii="Angsana New" w:hAnsi="Angsana New"/>
          <w:sz w:val="30"/>
          <w:szCs w:val="30"/>
          <w:cs/>
        </w:rPr>
        <w:br w:type="page"/>
      </w:r>
    </w:p>
    <w:p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เกณฑ์การวัดมูลค่า</w:t>
      </w:r>
    </w:p>
    <w:p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6C289F" w:rsidRPr="00EF646B" w:rsidRDefault="00FD1DC3" w:rsidP="006C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งบการเงินนี้ได้จัดทำขึ้นโดยถือหลักเกณฑ์การบันทึกตามราคาทุนเดิม</w:t>
      </w:r>
      <w:r w:rsidR="006C289F" w:rsidRPr="00EF646B">
        <w:rPr>
          <w:rFonts w:ascii="Angsana New" w:hAnsi="Angsana New" w:hint="cs"/>
          <w:sz w:val="30"/>
          <w:szCs w:val="30"/>
          <w:cs/>
        </w:rPr>
        <w:t xml:space="preserve"> ยกเว้นรายการ</w:t>
      </w:r>
      <w:r w:rsidR="006C289F" w:rsidRPr="00EF646B">
        <w:rPr>
          <w:rFonts w:ascii="Angsana New" w:hAnsi="Angsana New"/>
          <w:sz w:val="30"/>
          <w:szCs w:val="30"/>
          <w:cs/>
        </w:rPr>
        <w:t>ดังต่อไปนี้</w:t>
      </w:r>
      <w:r w:rsidR="006C289F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6C289F" w:rsidRPr="00EF646B" w:rsidRDefault="006C289F" w:rsidP="006C28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6C289F" w:rsidRPr="00EF646B" w:rsidTr="003F365D">
        <w:tc>
          <w:tcPr>
            <w:tcW w:w="4497" w:type="dxa"/>
            <w:shd w:val="clear" w:color="auto" w:fill="auto"/>
          </w:tcPr>
          <w:p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6C289F" w:rsidRPr="00EF646B" w:rsidTr="003F365D">
        <w:tc>
          <w:tcPr>
            <w:tcW w:w="4497" w:type="dxa"/>
            <w:shd w:val="clear" w:color="auto" w:fill="auto"/>
          </w:tcPr>
          <w:p w:rsidR="006C289F" w:rsidRPr="00EF646B" w:rsidRDefault="008D486E" w:rsidP="00566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E55284" w:rsidRPr="00EF646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182425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0AF3" w:rsidRPr="00EF646B">
              <w:rPr>
                <w:rFonts w:ascii="Angsana New" w:hAnsi="Angsana New" w:hint="cs"/>
                <w:sz w:val="30"/>
                <w:szCs w:val="30"/>
                <w:cs/>
              </w:rPr>
              <w:t>(ฒ</w:t>
            </w:r>
            <w:r w:rsidR="00BC2CE9" w:rsidRPr="00EF64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66139" w:rsidRPr="00EF646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EF646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ab/>
        <w:t>งบการเงินนี้จัดทำและแสดงหน่วยเงินตราเป็นเงินบาท</w:t>
      </w:r>
      <w:r w:rsidR="00F66139" w:rsidRPr="00EF646B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25347C" w:rsidRPr="00EF646B" w:rsidRDefault="0025347C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182425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451A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ประมาณการ</w:t>
      </w:r>
    </w:p>
    <w:p w:rsidR="00FD1DC3" w:rsidRPr="00EF646B" w:rsidRDefault="00FD1DC3" w:rsidP="0056210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ab/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="00B679E8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1B792B" w:rsidRPr="00EF646B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EF646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</w:t>
      </w:r>
      <w:r w:rsidR="00F66139" w:rsidRPr="00EF646B">
        <w:rPr>
          <w:rFonts w:ascii="Angsana New" w:hAnsi="Angsana New"/>
          <w:sz w:val="30"/>
          <w:szCs w:val="30"/>
          <w:cs/>
        </w:rPr>
        <w:t>การ</w:t>
      </w:r>
      <w:r w:rsidRPr="00EF646B">
        <w:rPr>
          <w:rFonts w:ascii="Angsana New" w:hAnsi="Angsana New"/>
          <w:sz w:val="30"/>
          <w:szCs w:val="30"/>
          <w:cs/>
        </w:rPr>
        <w:t>รายงานจำนวนเงินที่เกี่ยวกับ สินทรัพย์ หนี้สิน รายได้</w:t>
      </w:r>
      <w:r w:rsidR="00B679E8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และค่าใช้จ่าย ผลที่เกิดขึ้นจริงอาจแตกต่างจากที่ประมาณไว้</w:t>
      </w: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D7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EF646B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EF646B">
        <w:rPr>
          <w:rFonts w:ascii="Angsana New" w:hAnsi="Angsana New" w:hint="cs"/>
          <w:sz w:val="30"/>
          <w:szCs w:val="30"/>
          <w:cs/>
        </w:rPr>
        <w:t>การ</w:t>
      </w:r>
      <w:r w:rsidRPr="00EF646B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EF646B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44629F" w:rsidRPr="00EF646B" w:rsidRDefault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182425" w:rsidRPr="00EF646B" w:rsidRDefault="00182425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:rsidR="00182425" w:rsidRPr="00EF646B" w:rsidRDefault="00182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A4D22" w:rsidRPr="00EF646B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BA4D22" w:rsidRPr="00EF646B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630" w:type="dxa"/>
        <w:tblLook w:val="04A0" w:firstRow="1" w:lastRow="0" w:firstColumn="1" w:lastColumn="0" w:noHBand="0" w:noVBand="1"/>
      </w:tblPr>
      <w:tblGrid>
        <w:gridCol w:w="2970"/>
        <w:gridCol w:w="6030"/>
      </w:tblGrid>
      <w:tr w:rsidR="00182425" w:rsidRPr="00EF646B" w:rsidTr="00E73BC0">
        <w:tc>
          <w:tcPr>
            <w:tcW w:w="2970" w:type="dxa"/>
          </w:tcPr>
          <w:p w:rsidR="00182425" w:rsidRPr="00EF646B" w:rsidRDefault="00B451AC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805DE3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2425" w:rsidRPr="00EF646B">
              <w:rPr>
                <w:rFonts w:ascii="Angsana New" w:hAnsi="Angsana New"/>
                <w:sz w:val="30"/>
                <w:szCs w:val="30"/>
              </w:rPr>
              <w:t>3 (</w:t>
            </w:r>
            <w:r w:rsidR="00182425" w:rsidRPr="00EF646B">
              <w:rPr>
                <w:rFonts w:ascii="Angsana New" w:hAnsi="Angsana New" w:hint="cs"/>
                <w:sz w:val="30"/>
                <w:szCs w:val="30"/>
                <w:cs/>
              </w:rPr>
              <w:t>ก)</w:t>
            </w:r>
          </w:p>
        </w:tc>
        <w:tc>
          <w:tcPr>
            <w:tcW w:w="6030" w:type="dxa"/>
          </w:tcPr>
          <w:p w:rsidR="00182425" w:rsidRPr="00EF646B" w:rsidRDefault="00182425" w:rsidP="0018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  <w:tr w:rsidR="00B822E7" w:rsidRPr="00EF646B" w:rsidTr="00E73BC0">
        <w:tc>
          <w:tcPr>
            <w:tcW w:w="2970" w:type="dxa"/>
          </w:tcPr>
          <w:p w:rsidR="00B822E7" w:rsidRPr="00EF646B" w:rsidRDefault="00B822E7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3 </w:t>
            </w:r>
            <w:r w:rsidRPr="00EF646B">
              <w:rPr>
                <w:rFonts w:ascii="Angsana New" w:hAnsi="Angsana New"/>
                <w:sz w:val="30"/>
                <w:szCs w:val="30"/>
              </w:rPr>
              <w:t>(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 ข้อ 11</w:t>
            </w:r>
          </w:p>
        </w:tc>
        <w:tc>
          <w:tcPr>
            <w:tcW w:w="6030" w:type="dxa"/>
          </w:tcPr>
          <w:p w:rsidR="00B822E7" w:rsidRPr="00EF646B" w:rsidRDefault="00B822E7" w:rsidP="002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การจัดทำงบการเงินรวม </w:t>
            </w:r>
            <w:r w:rsidR="00224914" w:rsidRPr="00EF646B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กลุ่มบริษัทมีอำนาจควบคุมโดยพฤตินัย </w:t>
            </w:r>
            <w:r w:rsidR="00E73BC0" w:rsidRPr="00EF646B">
              <w:rPr>
                <w:rFonts w:ascii="Angsana New" w:hAnsi="Angsana New"/>
                <w:sz w:val="30"/>
                <w:szCs w:val="30"/>
              </w:rPr>
              <w:br/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(De facto control) </w:t>
            </w:r>
            <w:r w:rsidR="00224914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ในกิจการที่กลุ่มบริษัทลงทุน </w:t>
            </w:r>
          </w:p>
        </w:tc>
      </w:tr>
    </w:tbl>
    <w:p w:rsidR="00182425" w:rsidRPr="00EF646B" w:rsidRDefault="00182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44629F" w:rsidRPr="00EF646B" w:rsidRDefault="0044629F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ข้อ</w:t>
      </w:r>
      <w:r w:rsidR="00032C64" w:rsidRPr="00EF646B">
        <w:rPr>
          <w:rFonts w:ascii="Angsana New" w:hAnsi="Angsana New"/>
          <w:sz w:val="30"/>
          <w:szCs w:val="30"/>
          <w:cs/>
        </w:rPr>
        <w:t>สมมติ</w:t>
      </w:r>
      <w:r w:rsidRPr="00EF646B">
        <w:rPr>
          <w:rFonts w:ascii="Angsana New" w:hAnsi="Angsana New"/>
          <w:sz w:val="30"/>
          <w:szCs w:val="30"/>
          <w:cs/>
        </w:rPr>
        <w:t>และ</w:t>
      </w:r>
      <w:r w:rsidRPr="00EF646B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EF646B">
        <w:rPr>
          <w:rFonts w:ascii="Angsana New" w:hAnsi="Angsana New"/>
          <w:sz w:val="30"/>
          <w:szCs w:val="30"/>
          <w:cs/>
        </w:rPr>
        <w:t>ประมาณการ</w:t>
      </w:r>
    </w:p>
    <w:p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010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566077" w:rsidRPr="00EF646B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EF646B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B451AC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มูลค่าตามบัญชีของสินทรัพย์และหนี้สินภายใน</w:t>
      </w:r>
      <w:r w:rsidR="00CE0BFD">
        <w:rPr>
          <w:rFonts w:ascii="Angsana New" w:hAnsi="Angsana New" w:hint="cs"/>
          <w:sz w:val="30"/>
          <w:szCs w:val="30"/>
          <w:cs/>
        </w:rPr>
        <w:t>ปี</w:t>
      </w:r>
      <w:r w:rsidR="00B451AC">
        <w:rPr>
          <w:rFonts w:ascii="Angsana New" w:hAnsi="Angsana New" w:hint="cs"/>
          <w:sz w:val="30"/>
          <w:szCs w:val="30"/>
          <w:cs/>
        </w:rPr>
        <w:t>บัญชีสิ้นสุดวันที่ 30 กันยายน 2562</w:t>
      </w:r>
      <w:r w:rsidRPr="00EF646B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566077" w:rsidRPr="00EF646B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EF646B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  <w:r w:rsidRPr="00EF646B">
        <w:rPr>
          <w:rFonts w:ascii="Angsana New" w:hAnsi="Angsana New"/>
          <w:sz w:val="30"/>
          <w:szCs w:val="30"/>
        </w:rPr>
        <w:t xml:space="preserve"> </w:t>
      </w:r>
    </w:p>
    <w:p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B822E7" w:rsidRPr="00EF646B" w:rsidTr="00CA409E">
        <w:tc>
          <w:tcPr>
            <w:tcW w:w="2790" w:type="dxa"/>
          </w:tcPr>
          <w:p w:rsidR="00B822E7" w:rsidRPr="00EF646B" w:rsidRDefault="00B822E7" w:rsidP="00B8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หมายเหตุข้อ 8</w:t>
            </w:r>
          </w:p>
        </w:tc>
        <w:tc>
          <w:tcPr>
            <w:tcW w:w="6390" w:type="dxa"/>
          </w:tcPr>
          <w:p w:rsidR="00B822E7" w:rsidRPr="00EF646B" w:rsidRDefault="00B822E7" w:rsidP="0028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7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ของโครงการอสังหาริมทรัพย์ระหว่างการพัฒนา</w:t>
            </w:r>
          </w:p>
        </w:tc>
      </w:tr>
      <w:tr w:rsidR="00B822E7" w:rsidRPr="00EF646B" w:rsidTr="00CA409E">
        <w:tc>
          <w:tcPr>
            <w:tcW w:w="2790" w:type="dxa"/>
          </w:tcPr>
          <w:p w:rsidR="00B822E7" w:rsidRPr="00EF646B" w:rsidRDefault="00B822E7" w:rsidP="0044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EC1F97">
              <w:rPr>
                <w:rFonts w:ascii="Angsana New" w:hAnsi="Angsana New" w:hint="cs"/>
                <w:sz w:val="30"/>
                <w:szCs w:val="30"/>
                <w:cs/>
              </w:rPr>
              <w:t xml:space="preserve"> 4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EF646B">
              <w:rPr>
                <w:rFonts w:ascii="Angsana New" w:hAnsi="Angsana New"/>
                <w:sz w:val="30"/>
                <w:szCs w:val="30"/>
              </w:rPr>
              <w:t>10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444A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EF646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390" w:type="dxa"/>
          </w:tcPr>
          <w:p w:rsidR="00B822E7" w:rsidRPr="00EF646B" w:rsidRDefault="00B822E7" w:rsidP="0056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ของเงินลงทุนในบริษัทย่อย 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บริษัทร่วมและการร่วมค้าและเงินให้กู้ยืมแก่กิจการที่เกี่ยวข้องกัน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เกี่ยวกับการใช้</w:t>
            </w:r>
            <w:r w:rsidR="00566077" w:rsidRPr="00EF646B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</w:tbl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EF646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0"/>
          <w:szCs w:val="20"/>
          <w:cs/>
        </w:rPr>
      </w:pPr>
    </w:p>
    <w:p w:rsidR="0044629F" w:rsidRPr="00EF646B" w:rsidRDefault="0044629F" w:rsidP="00A35B21">
      <w:pPr>
        <w:pStyle w:val="block"/>
        <w:spacing w:after="0" w:line="240" w:lineRule="atLeast"/>
        <w:ind w:left="540"/>
        <w:jc w:val="thaiDistribute"/>
        <w:rPr>
          <w:szCs w:val="22"/>
          <w:lang w:val="en-US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EF646B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EF646B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ใช้ข้อมูลจากบุคคลที่สามเพื่อวัดมูลค่ายุติธรรม </w:t>
      </w:r>
      <w:r w:rsidR="00B679E8" w:rsidRPr="00EF646B">
        <w:rPr>
          <w:rFonts w:ascii="Angsana New" w:hAnsi="Angsana New"/>
          <w:sz w:val="30"/>
          <w:szCs w:val="30"/>
          <w:cs/>
          <w:lang w:bidi="th-TH"/>
        </w:rPr>
        <w:t>เช่น ราคาจากนายหน้า</w:t>
      </w:r>
      <w:r w:rsidR="00E55284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หรือการตั้งราคา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="003048AE">
        <w:rPr>
          <w:rFonts w:ascii="Angsana New" w:hAnsi="Angsana New" w:hint="cs"/>
          <w:sz w:val="30"/>
          <w:szCs w:val="30"/>
          <w:cs/>
          <w:lang w:bidi="th-TH"/>
        </w:rPr>
        <w:t>ลำ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ดับชั้น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F646B">
        <w:rPr>
          <w:rFonts w:ascii="Angsana New" w:hAnsi="Angsana New" w:hint="cs"/>
          <w:sz w:val="30"/>
          <w:szCs w:val="30"/>
          <w:cs/>
        </w:rPr>
        <w:t>ประเด็น</w:t>
      </w:r>
      <w:r w:rsidRPr="00EF646B">
        <w:rPr>
          <w:rFonts w:ascii="Angsana New" w:hAnsi="Angsana New"/>
          <w:sz w:val="30"/>
          <w:szCs w:val="30"/>
          <w:cs/>
        </w:rPr>
        <w:t>ปัญหา</w:t>
      </w:r>
      <w:r w:rsidRPr="00EF646B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EF646B">
        <w:rPr>
          <w:rFonts w:ascii="Angsana New" w:hAnsi="Angsana New"/>
          <w:sz w:val="30"/>
          <w:szCs w:val="30"/>
          <w:cs/>
        </w:rPr>
        <w:t>สำคัญ</w:t>
      </w:r>
      <w:r w:rsidRPr="00EF646B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EF646B">
        <w:rPr>
          <w:rFonts w:ascii="Angsana New" w:hAnsi="Angsana New"/>
          <w:sz w:val="30"/>
          <w:szCs w:val="30"/>
          <w:cs/>
        </w:rPr>
        <w:t>ต่อคณะกรรมการตรวจสอบของกลุ่ม</w:t>
      </w:r>
      <w:r w:rsidRPr="00EF646B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F646B">
        <w:rPr>
          <w:rFonts w:ascii="Angsana New" w:hAnsi="Angsana New"/>
          <w:sz w:val="30"/>
          <w:szCs w:val="30"/>
          <w:cs/>
        </w:rPr>
        <w:t>กลุ่ม</w:t>
      </w:r>
      <w:r w:rsidRPr="00EF646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F646B">
        <w:rPr>
          <w:rFonts w:ascii="Angsana New" w:hAnsi="Angsana New"/>
          <w:sz w:val="30"/>
          <w:szCs w:val="30"/>
          <w:cs/>
        </w:rPr>
        <w:t>ได้ใช้</w:t>
      </w:r>
      <w:r w:rsidRPr="00EF646B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F646B">
        <w:rPr>
          <w:rFonts w:ascii="Angsana New" w:hAnsi="Angsana New" w:hint="cs"/>
          <w:sz w:val="30"/>
          <w:szCs w:val="30"/>
          <w:cs/>
        </w:rPr>
        <w:t>ในแต่ละ</w:t>
      </w:r>
      <w:r w:rsidRPr="00EF646B">
        <w:rPr>
          <w:rFonts w:ascii="Angsana New" w:hAnsi="Angsana New"/>
          <w:sz w:val="30"/>
          <w:szCs w:val="30"/>
          <w:cs/>
        </w:rPr>
        <w:t>ลำดับชั้น</w:t>
      </w:r>
      <w:r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1522F0" w:rsidRPr="00EF646B" w:rsidRDefault="001522F0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4629F" w:rsidRPr="00EF646B" w:rsidRDefault="0044629F" w:rsidP="008853C4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F646B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EF646B">
        <w:rPr>
          <w:rFonts w:ascii="Angsana New" w:hAnsi="Angsana New"/>
          <w:sz w:val="30"/>
          <w:szCs w:val="30"/>
          <w:lang w:bidi="th-TH"/>
        </w:rPr>
        <w:t>(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)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4629F" w:rsidRPr="00EF646B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lang w:bidi="th-TH"/>
        </w:rPr>
        <w:t>(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F646B">
        <w:rPr>
          <w:rFonts w:ascii="Angsana New" w:hAnsi="Angsana New"/>
          <w:sz w:val="30"/>
          <w:szCs w:val="30"/>
          <w:lang w:bidi="th-TH"/>
        </w:rPr>
        <w:t>1</w:t>
      </w:r>
    </w:p>
    <w:p w:rsidR="0044629F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3048AE" w:rsidRPr="003048AE" w:rsidRDefault="003048AE" w:rsidP="003048A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p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หา</w:t>
      </w:r>
      <w:r w:rsidRPr="00EF646B">
        <w:rPr>
          <w:rFonts w:ascii="Angsana New" w:hAnsi="Angsana New" w:hint="cs"/>
          <w:sz w:val="30"/>
          <w:szCs w:val="30"/>
          <w:cs/>
        </w:rPr>
        <w:t>ก</w:t>
      </w:r>
      <w:r w:rsidRPr="00EF646B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F646B">
        <w:rPr>
          <w:rFonts w:ascii="Angsana New" w:hAnsi="Angsana New" w:hint="cs"/>
          <w:sz w:val="30"/>
          <w:szCs w:val="30"/>
          <w:cs/>
        </w:rPr>
        <w:t>ั้น</w:t>
      </w:r>
      <w:r w:rsidRPr="00EF646B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>โดยรวม</w:t>
      </w:r>
      <w:r w:rsidRPr="00EF646B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EF646B">
        <w:rPr>
          <w:rFonts w:ascii="Angsana New" w:hAnsi="Angsana New" w:hint="cs"/>
          <w:sz w:val="30"/>
          <w:szCs w:val="30"/>
          <w:cs/>
        </w:rPr>
        <w:t>ตาม</w:t>
      </w:r>
      <w:r w:rsidRPr="00EF646B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ข้อมูล</w:t>
      </w:r>
      <w:r w:rsidRPr="00EF646B">
        <w:rPr>
          <w:rFonts w:ascii="Angsana New" w:hAnsi="Angsana New" w:hint="cs"/>
          <w:sz w:val="30"/>
          <w:szCs w:val="30"/>
          <w:cs/>
        </w:rPr>
        <w:t>ที่อยู่</w:t>
      </w:r>
      <w:r w:rsidRPr="00EF646B">
        <w:rPr>
          <w:rFonts w:ascii="Angsana New" w:hAnsi="Angsana New"/>
          <w:sz w:val="30"/>
          <w:szCs w:val="30"/>
          <w:cs/>
        </w:rPr>
        <w:t>ในระดับต่ำสุด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Pr="00EF646B">
        <w:rPr>
          <w:rFonts w:ascii="Angsana New" w:hAnsi="Angsana New"/>
          <w:sz w:val="30"/>
          <w:szCs w:val="30"/>
          <w:cs/>
        </w:rPr>
        <w:t>มีนัยสำคัญ</w:t>
      </w:r>
      <w:r w:rsidRPr="00EF646B">
        <w:rPr>
          <w:rFonts w:ascii="Angsana New" w:hAnsi="Angsana New" w:hint="cs"/>
          <w:sz w:val="30"/>
          <w:szCs w:val="30"/>
          <w:cs/>
        </w:rPr>
        <w:t>สำหรับ</w:t>
      </w:r>
      <w:r w:rsidRPr="00EF646B">
        <w:rPr>
          <w:rFonts w:ascii="Angsana New" w:hAnsi="Angsana New"/>
          <w:sz w:val="30"/>
          <w:szCs w:val="30"/>
          <w:cs/>
        </w:rPr>
        <w:t>การวัดมูลค่า</w:t>
      </w:r>
      <w:r w:rsidRPr="00EF646B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EF646B" w:rsidRDefault="0044629F" w:rsidP="00A35B21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spacing w:val="-4"/>
          <w:szCs w:val="22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lastRenderedPageBreak/>
        <w:t>กลุ่ม</w:t>
      </w:r>
      <w:r w:rsidRPr="00EF646B">
        <w:rPr>
          <w:rFonts w:ascii="Angsana New" w:hAnsi="Angsana New"/>
          <w:spacing w:val="-4"/>
          <w:sz w:val="30"/>
          <w:szCs w:val="30"/>
          <w:cs/>
          <w:lang w:val="th-TH"/>
        </w:rPr>
        <w:t>บริษัท</w:t>
      </w:r>
      <w:r w:rsidRPr="00EF646B">
        <w:rPr>
          <w:rFonts w:ascii="Angsana New" w:hAnsi="Angsana New"/>
          <w:spacing w:val="-4"/>
          <w:sz w:val="30"/>
          <w:szCs w:val="30"/>
          <w:cs/>
        </w:rPr>
        <w:t>รับรู้การโอนระหว่างลำดับชั้น</w:t>
      </w:r>
      <w:r w:rsidRPr="00EF646B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EF646B">
        <w:rPr>
          <w:rFonts w:ascii="Angsana New" w:hAnsi="Angsana New"/>
          <w:spacing w:val="-4"/>
          <w:sz w:val="30"/>
          <w:szCs w:val="30"/>
          <w:cs/>
        </w:rPr>
        <w:t>มูลค่ายุติธรรม ณ วันสิ้น</w:t>
      </w:r>
      <w:r w:rsidRPr="00EF646B">
        <w:rPr>
          <w:rFonts w:ascii="Angsana New" w:hAnsi="Angsana New" w:hint="cs"/>
          <w:spacing w:val="-4"/>
          <w:sz w:val="30"/>
          <w:szCs w:val="30"/>
          <w:cs/>
        </w:rPr>
        <w:t>รอบระยะเวลารายงาน</w:t>
      </w:r>
      <w:r w:rsidRPr="00EF646B">
        <w:rPr>
          <w:rFonts w:ascii="Angsana New" w:hAnsi="Angsana New"/>
          <w:spacing w:val="-4"/>
          <w:sz w:val="30"/>
          <w:szCs w:val="30"/>
          <w:cs/>
        </w:rPr>
        <w:t>ที่เกิดการโอนขึ้น</w:t>
      </w:r>
    </w:p>
    <w:p w:rsidR="00CA409E" w:rsidRPr="00EF646B" w:rsidRDefault="00CA409E" w:rsidP="00D66CD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p w:rsidR="0044629F" w:rsidRPr="00EF646B" w:rsidRDefault="0044629F" w:rsidP="00CA40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EF646B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 ดังต่อไปนี้</w:t>
      </w:r>
    </w:p>
    <w:p w:rsidR="000C65C9" w:rsidRPr="003048AE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:rsidR="0044629F" w:rsidRPr="00EF646B" w:rsidRDefault="0044629F" w:rsidP="00CA409E">
      <w:pPr>
        <w:pStyle w:val="block"/>
        <w:numPr>
          <w:ilvl w:val="0"/>
          <w:numId w:val="6"/>
        </w:numPr>
        <w:tabs>
          <w:tab w:val="left" w:pos="900"/>
        </w:tabs>
        <w:spacing w:after="0" w:line="240" w:lineRule="atLeast"/>
        <w:ind w:left="990" w:right="-7" w:hanging="45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หมายเหตุข้อ</w:t>
      </w:r>
      <w:r w:rsidR="00D66CD3" w:rsidRPr="00EF646B">
        <w:rPr>
          <w:rFonts w:ascii="Angsana New" w:hAnsi="Angsana New"/>
          <w:sz w:val="30"/>
          <w:szCs w:val="30"/>
          <w:lang w:bidi="th-TH"/>
        </w:rPr>
        <w:t xml:space="preserve">  </w:t>
      </w:r>
      <w:r w:rsidR="00972726" w:rsidRPr="00EF646B">
        <w:rPr>
          <w:rFonts w:ascii="Angsana New" w:hAnsi="Angsana New"/>
          <w:sz w:val="30"/>
          <w:szCs w:val="30"/>
          <w:lang w:val="en-US" w:bidi="th-TH"/>
        </w:rPr>
        <w:t>1</w:t>
      </w:r>
      <w:r w:rsidR="00F465BD" w:rsidRPr="00EF646B">
        <w:rPr>
          <w:rFonts w:ascii="Angsana New" w:hAnsi="Angsana New"/>
          <w:sz w:val="30"/>
          <w:szCs w:val="30"/>
          <w:lang w:val="en-US" w:bidi="th-TH"/>
        </w:rPr>
        <w:t>3</w:t>
      </w:r>
      <w:r w:rsidR="00D66CD3" w:rsidRPr="00EF646B">
        <w:rPr>
          <w:rFonts w:cs="Cordia New"/>
          <w:szCs w:val="28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  <w:r w:rsidR="00E058BD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</w:p>
    <w:p w:rsidR="0044629F" w:rsidRPr="00EF646B" w:rsidRDefault="0044629F" w:rsidP="00CA409E">
      <w:pPr>
        <w:pStyle w:val="block"/>
        <w:numPr>
          <w:ilvl w:val="0"/>
          <w:numId w:val="6"/>
        </w:numPr>
        <w:tabs>
          <w:tab w:val="left" w:pos="900"/>
          <w:tab w:val="left" w:pos="990"/>
        </w:tabs>
        <w:spacing w:after="0" w:line="240" w:lineRule="atLeast"/>
        <w:ind w:left="1080" w:right="-7" w:hanging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หมายเหตุข้อ </w:t>
      </w:r>
      <w:r w:rsidR="00972726"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="00647055" w:rsidRPr="00EF646B">
        <w:rPr>
          <w:rFonts w:ascii="Angsana New" w:hAnsi="Angsana New" w:hint="cs"/>
          <w:sz w:val="30"/>
          <w:szCs w:val="30"/>
          <w:cs/>
          <w:lang w:bidi="th-TH"/>
        </w:rPr>
        <w:t>39</w:t>
      </w:r>
      <w:r w:rsidR="00D66CD3" w:rsidRPr="00EF646B">
        <w:rPr>
          <w:szCs w:val="22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566077" w:rsidRPr="00EF646B" w:rsidRDefault="00566077" w:rsidP="00566077">
      <w:pPr>
        <w:pStyle w:val="block"/>
        <w:tabs>
          <w:tab w:val="left" w:pos="900"/>
          <w:tab w:val="left" w:pos="990"/>
        </w:tabs>
        <w:spacing w:after="0" w:line="240" w:lineRule="atLeast"/>
        <w:ind w:left="1080" w:right="-7"/>
        <w:rPr>
          <w:rFonts w:ascii="Angsana New" w:hAnsi="Angsana New"/>
          <w:sz w:val="30"/>
          <w:szCs w:val="30"/>
          <w:lang w:bidi="th-TH"/>
        </w:rPr>
      </w:pPr>
    </w:p>
    <w:p w:rsidR="00566077" w:rsidRPr="00EF646B" w:rsidRDefault="00566077" w:rsidP="0056607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เปลี่ยนแปลงรอบระยะเวลาบัญชี</w:t>
      </w:r>
    </w:p>
    <w:p w:rsidR="00566077" w:rsidRPr="00EF646B" w:rsidRDefault="00566077" w:rsidP="00566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66077" w:rsidRPr="00EF646B" w:rsidRDefault="00566077" w:rsidP="00B65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EF646B">
        <w:rPr>
          <w:rFonts w:ascii="Angsana New" w:hAnsi="Angsana New"/>
          <w:sz w:val="30"/>
          <w:szCs w:val="30"/>
        </w:rPr>
        <w:t xml:space="preserve">24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F646B">
        <w:rPr>
          <w:rFonts w:ascii="Angsana New" w:hAnsi="Angsana New"/>
          <w:sz w:val="30"/>
          <w:szCs w:val="30"/>
        </w:rPr>
        <w:t xml:space="preserve">2560 </w:t>
      </w:r>
      <w:r w:rsidR="00D30DA5" w:rsidRPr="00EF646B">
        <w:rPr>
          <w:rFonts w:ascii="Angsana New" w:hAnsi="Angsana New" w:hint="cs"/>
          <w:sz w:val="30"/>
          <w:szCs w:val="30"/>
          <w:cs/>
        </w:rPr>
        <w:t>คณะกรรมการบริษัทได้</w:t>
      </w:r>
      <w:r w:rsidRPr="00EF646B">
        <w:rPr>
          <w:rFonts w:ascii="Angsana New" w:hAnsi="Angsana New" w:hint="cs"/>
          <w:sz w:val="30"/>
          <w:szCs w:val="30"/>
          <w:cs/>
        </w:rPr>
        <w:t>อนุมัติการเปลี่ยนแปลงรอบระยะเวลาบัญชีของบริษัท</w:t>
      </w:r>
      <w:r w:rsidR="00D944EE" w:rsidRPr="00EF646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 xml:space="preserve">จากเริ่มต้นวันที่ </w:t>
      </w:r>
      <w:r w:rsidRPr="00EF646B">
        <w:rPr>
          <w:rFonts w:ascii="Angsana New" w:hAnsi="Angsana New"/>
          <w:sz w:val="30"/>
          <w:szCs w:val="30"/>
        </w:rPr>
        <w:t xml:space="preserve">1 </w:t>
      </w:r>
      <w:r w:rsidRPr="00EF646B">
        <w:rPr>
          <w:rFonts w:ascii="Angsana New" w:hAnsi="Angsana New" w:hint="cs"/>
          <w:sz w:val="30"/>
          <w:szCs w:val="30"/>
          <w:cs/>
        </w:rPr>
        <w:t xml:space="preserve">มกราคม และสิ้นสุดวันที่ </w:t>
      </w:r>
      <w:r w:rsidRPr="00EF646B">
        <w:rPr>
          <w:rFonts w:ascii="Angsana New" w:hAnsi="Angsana New"/>
          <w:sz w:val="30"/>
          <w:szCs w:val="30"/>
        </w:rPr>
        <w:t xml:space="preserve">31 </w:t>
      </w:r>
      <w:r w:rsidRPr="00EF646B">
        <w:rPr>
          <w:rFonts w:ascii="Angsana New" w:hAnsi="Angsana New" w:hint="cs"/>
          <w:sz w:val="30"/>
          <w:szCs w:val="30"/>
          <w:cs/>
        </w:rPr>
        <w:t>ธันวาคม เป็น</w:t>
      </w:r>
      <w:r w:rsidR="00D30DA5" w:rsidRPr="00EF646B">
        <w:rPr>
          <w:rFonts w:ascii="Angsana New" w:hAnsi="Angsana New" w:hint="cs"/>
          <w:sz w:val="30"/>
          <w:szCs w:val="30"/>
          <w:cs/>
        </w:rPr>
        <w:t>ระยะเวลา</w:t>
      </w:r>
      <w:r w:rsidRPr="00EF646B">
        <w:rPr>
          <w:rFonts w:ascii="Angsana New" w:hAnsi="Angsana New" w:hint="cs"/>
          <w:sz w:val="30"/>
          <w:szCs w:val="30"/>
          <w:cs/>
        </w:rPr>
        <w:t>เริ่มต้น</w:t>
      </w:r>
      <w:r w:rsidR="00D30DA5" w:rsidRPr="00EF646B">
        <w:rPr>
          <w:rFonts w:ascii="Angsana New" w:hAnsi="Angsana New" w:hint="cs"/>
          <w:sz w:val="30"/>
          <w:szCs w:val="30"/>
          <w:cs/>
        </w:rPr>
        <w:t>จาก</w:t>
      </w:r>
      <w:r w:rsidRPr="00EF646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F646B">
        <w:rPr>
          <w:rFonts w:ascii="Angsana New" w:hAnsi="Angsana New"/>
          <w:sz w:val="30"/>
          <w:szCs w:val="30"/>
        </w:rPr>
        <w:t xml:space="preserve">1 </w:t>
      </w:r>
      <w:r w:rsidRPr="00EF646B">
        <w:rPr>
          <w:rFonts w:ascii="Angsana New" w:hAnsi="Angsana New" w:hint="cs"/>
          <w:sz w:val="30"/>
          <w:szCs w:val="30"/>
          <w:cs/>
        </w:rPr>
        <w:t xml:space="preserve">ตุลาคม และสิ้นสุดวันที่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>กันยายน ต่อมาในการประชุม</w:t>
      </w:r>
      <w:r w:rsidR="00A1118B" w:rsidRPr="00EF646B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เมื่อวันที่ </w:t>
      </w:r>
      <w:r w:rsidR="00A1118B" w:rsidRPr="00EF646B">
        <w:rPr>
          <w:rFonts w:ascii="Angsana New" w:hAnsi="Angsana New"/>
          <w:sz w:val="30"/>
          <w:szCs w:val="30"/>
        </w:rPr>
        <w:t xml:space="preserve">26 </w:t>
      </w:r>
      <w:r w:rsidR="00A1118B" w:rsidRPr="00EF646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1118B" w:rsidRPr="00EF646B">
        <w:rPr>
          <w:rFonts w:ascii="Angsana New" w:hAnsi="Angsana New"/>
          <w:sz w:val="30"/>
          <w:szCs w:val="30"/>
        </w:rPr>
        <w:t xml:space="preserve">2560 </w:t>
      </w:r>
      <w:r w:rsidR="00A1118B" w:rsidRPr="00EF646B">
        <w:rPr>
          <w:rFonts w:ascii="Angsana New" w:hAnsi="Angsana New" w:hint="cs"/>
          <w:sz w:val="30"/>
          <w:szCs w:val="30"/>
          <w:cs/>
        </w:rPr>
        <w:t xml:space="preserve">ผู้ถือหุ้นได้อนุมัติการแก้ไขข้อบังคับของบริษัทที่เกี่ยวกับการเปลี่ยนแปลงรอบระยะเวลาบัญชีโดยบริษัทได้จดทะเบียนเปลี่ยนแปลงรอบระยะเวลาบัญชีดังกล่าวกับกรมพัฒนาธุรกิจการค้า กระทรวงพาณิชย์ และได้รับการอนุมัติจากกรมสรรพากรแล้ว ส่งผลให้รอบระยะเวลาบัญชีแรกที่เปลี่ยนแปลงของบริษัทสิ้นสุดวันที่ </w:t>
      </w:r>
      <w:r w:rsidR="00A1118B" w:rsidRPr="00EF646B">
        <w:rPr>
          <w:rFonts w:ascii="Angsana New" w:hAnsi="Angsana New"/>
          <w:sz w:val="30"/>
          <w:szCs w:val="30"/>
        </w:rPr>
        <w:t>30</w:t>
      </w:r>
      <w:r w:rsidR="00A1118B"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1118B" w:rsidRPr="00EF646B">
        <w:rPr>
          <w:rFonts w:ascii="Angsana New" w:hAnsi="Angsana New"/>
          <w:sz w:val="30"/>
          <w:szCs w:val="30"/>
        </w:rPr>
        <w:t xml:space="preserve">2560 </w:t>
      </w:r>
      <w:r w:rsidR="003048AE">
        <w:rPr>
          <w:rFonts w:ascii="Angsana New" w:hAnsi="Angsana New" w:hint="cs"/>
          <w:sz w:val="30"/>
          <w:szCs w:val="30"/>
          <w:cs/>
        </w:rPr>
        <w:t>โดยงบการเงินสำหรับปีสิ้นสุดวันที่ 30 กันยายน 2561 ครอบคลุมระยะเวลาสิบสองเดือน ขณ</w:t>
      </w:r>
      <w:r w:rsidR="00CE0BFD">
        <w:rPr>
          <w:rFonts w:ascii="Angsana New" w:hAnsi="Angsana New" w:hint="cs"/>
          <w:sz w:val="30"/>
          <w:szCs w:val="30"/>
          <w:cs/>
        </w:rPr>
        <w:t>ะที่ข้อมูลเปรียบเทียบเป็นข้อมูล</w:t>
      </w:r>
      <w:r w:rsidR="00931906" w:rsidRPr="00EF646B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2560 ถึงวันที่ </w:t>
      </w:r>
      <w:r w:rsidR="00931906" w:rsidRPr="00EF646B">
        <w:rPr>
          <w:rFonts w:ascii="Angsana New" w:hAnsi="Angsana New"/>
          <w:sz w:val="30"/>
          <w:szCs w:val="30"/>
        </w:rPr>
        <w:t>30</w:t>
      </w:r>
      <w:r w:rsidR="00931906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31906" w:rsidRPr="00EF646B">
        <w:rPr>
          <w:rFonts w:ascii="Angsana New" w:hAnsi="Angsana New"/>
          <w:sz w:val="30"/>
          <w:szCs w:val="30"/>
        </w:rPr>
        <w:t xml:space="preserve">2560 </w:t>
      </w:r>
      <w:r w:rsidR="003048AE">
        <w:rPr>
          <w:rFonts w:ascii="Angsana New" w:hAnsi="Angsana New" w:hint="cs"/>
          <w:sz w:val="30"/>
          <w:szCs w:val="30"/>
          <w:cs/>
        </w:rPr>
        <w:t>เป็นข้อมูลสำหรับ</w:t>
      </w:r>
      <w:r w:rsidR="00931906" w:rsidRPr="00EF646B">
        <w:rPr>
          <w:rFonts w:ascii="Angsana New" w:hAnsi="Angsana New"/>
          <w:sz w:val="30"/>
          <w:szCs w:val="30"/>
          <w:cs/>
        </w:rPr>
        <w:t>ระยะเวลา</w:t>
      </w:r>
      <w:r w:rsidR="00931906" w:rsidRPr="00EF646B">
        <w:rPr>
          <w:rFonts w:ascii="Angsana New" w:hAnsi="Angsana New" w:hint="cs"/>
          <w:sz w:val="30"/>
          <w:szCs w:val="30"/>
          <w:cs/>
        </w:rPr>
        <w:t>เก้าเดือน</w:t>
      </w:r>
      <w:r w:rsidR="00931906" w:rsidRPr="00EF646B">
        <w:rPr>
          <w:rFonts w:ascii="Angsana New" w:hAnsi="Angsana New"/>
          <w:sz w:val="30"/>
          <w:szCs w:val="30"/>
          <w:cs/>
        </w:rPr>
        <w:t xml:space="preserve"> ซึ่ง</w:t>
      </w:r>
      <w:r w:rsidR="00931906" w:rsidRPr="00EF646B">
        <w:rPr>
          <w:rFonts w:ascii="Angsana New" w:hAnsi="Angsana New" w:hint="cs"/>
          <w:sz w:val="30"/>
          <w:szCs w:val="30"/>
          <w:cs/>
        </w:rPr>
        <w:t>ทำให้ผลการดำเนินงาน</w:t>
      </w:r>
      <w:r w:rsidR="00931906" w:rsidRPr="00EF646B">
        <w:rPr>
          <w:rFonts w:ascii="Angsana New" w:hAnsi="Angsana New"/>
          <w:sz w:val="30"/>
          <w:szCs w:val="30"/>
          <w:cs/>
        </w:rPr>
        <w:t>ในรอบ</w:t>
      </w:r>
      <w:r w:rsidR="00931906" w:rsidRPr="00EF646B">
        <w:rPr>
          <w:rFonts w:ascii="Angsana New" w:hAnsi="Angsana New" w:hint="cs"/>
          <w:sz w:val="30"/>
          <w:szCs w:val="30"/>
          <w:cs/>
        </w:rPr>
        <w:t>ระยะเวลาดังกล่าว</w:t>
      </w:r>
      <w:r w:rsidR="00931906" w:rsidRPr="00EF646B">
        <w:rPr>
          <w:rFonts w:ascii="Angsana New" w:hAnsi="Angsana New"/>
          <w:sz w:val="30"/>
          <w:szCs w:val="30"/>
          <w:cs/>
        </w:rPr>
        <w:t>ไม่สามารถเปรียบเทียบ</w:t>
      </w:r>
      <w:r w:rsidR="00931906" w:rsidRPr="00EF646B">
        <w:rPr>
          <w:rFonts w:ascii="Angsana New" w:hAnsi="Angsana New" w:hint="cs"/>
          <w:sz w:val="30"/>
          <w:szCs w:val="30"/>
          <w:cs/>
        </w:rPr>
        <w:t>กันได้</w:t>
      </w:r>
    </w:p>
    <w:p w:rsidR="00B656B9" w:rsidRPr="00EF646B" w:rsidRDefault="00B6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333211" w:rsidRPr="00EF646B" w:rsidRDefault="00333211" w:rsidP="00D66CD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333211" w:rsidRPr="00EF646B" w:rsidRDefault="00333211" w:rsidP="003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F79AC" w:rsidRPr="00EF646B" w:rsidRDefault="00333211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333211" w:rsidRPr="00EF646B" w:rsidRDefault="00333211" w:rsidP="00A35B21">
      <w:pPr>
        <w:pStyle w:val="BodyText2"/>
        <w:numPr>
          <w:ilvl w:val="1"/>
          <w:numId w:val="2"/>
        </w:numPr>
        <w:tabs>
          <w:tab w:val="clear" w:pos="518"/>
        </w:tabs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333211" w:rsidRPr="00EF646B" w:rsidRDefault="00333211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63EB0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และบริษัทย่อย</w:t>
      </w:r>
      <w:r w:rsidR="00D63EB0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F07803" w:rsidRPr="00EF646B">
        <w:rPr>
          <w:rFonts w:ascii="Angsana New" w:hAnsi="Angsana New"/>
          <w:sz w:val="30"/>
          <w:szCs w:val="30"/>
        </w:rPr>
        <w:t xml:space="preserve"> </w:t>
      </w:r>
      <w:r w:rsidR="00D718D8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:rsidR="00B351FD" w:rsidRPr="00EF646B" w:rsidRDefault="00B351FD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B351FD" w:rsidRPr="00EF646B" w:rsidRDefault="00B351FD" w:rsidP="00B351FD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:rsidR="00B351FD" w:rsidRPr="00EF646B" w:rsidRDefault="00B351FD" w:rsidP="00B351FD">
      <w:pPr>
        <w:pStyle w:val="BodyText2"/>
        <w:tabs>
          <w:tab w:val="left" w:pos="540"/>
        </w:tabs>
        <w:spacing w:before="240"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</w:t>
      </w:r>
      <w:r w:rsidRPr="00EF646B">
        <w:rPr>
          <w:rFonts w:ascii="Angsana New" w:hAnsi="Angsana New" w:hint="cs"/>
          <w:sz w:val="30"/>
          <w:szCs w:val="30"/>
          <w:cs/>
        </w:rPr>
        <w:t>ท</w:t>
      </w:r>
      <w:r w:rsidRPr="00EF646B">
        <w:rPr>
          <w:rFonts w:ascii="Angsana New" w:hAnsi="Angsana New"/>
          <w:sz w:val="30"/>
          <w:szCs w:val="30"/>
          <w:cs/>
        </w:rPr>
        <w:t>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134647" w:rsidRPr="00EF646B" w:rsidRDefault="00134647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E0BFD" w:rsidRDefault="00CE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</w:p>
    <w:p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30720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B656B9" w:rsidRPr="00EF646B" w:rsidRDefault="00B656B9" w:rsidP="002D3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F11EDE" w:rsidRPr="00EF646B" w:rsidRDefault="00F11EDE" w:rsidP="00CF6B4A">
      <w:pPr>
        <w:pStyle w:val="BodyText2"/>
        <w:spacing w:line="240" w:lineRule="atLeast"/>
        <w:ind w:left="450" w:right="47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F11EDE" w:rsidRPr="00EF646B" w:rsidRDefault="00F11EDE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3048AE" w:rsidRPr="003048AE" w:rsidRDefault="003048AE" w:rsidP="003048AE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048AE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3048AE" w:rsidRPr="003048AE" w:rsidRDefault="003048AE" w:rsidP="003048AE">
      <w:pPr>
        <w:ind w:left="540"/>
        <w:jc w:val="both"/>
        <w:rPr>
          <w:rFonts w:ascii="Angsana New" w:hAnsi="Angsana New"/>
          <w:sz w:val="20"/>
          <w:szCs w:val="20"/>
        </w:rPr>
      </w:pPr>
    </w:p>
    <w:p w:rsidR="003048AE" w:rsidRDefault="003048AE" w:rsidP="003048AE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048AE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:rsidR="000C65C9" w:rsidRPr="00EF646B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p w:rsidR="00E978D0" w:rsidRDefault="00E9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46C7C" w:rsidRPr="00EF646B" w:rsidRDefault="00D718D8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245A85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ทำให้เกิดผลกระทบต่อจำนวนเงินผลตอบแทนของกลุ่มบริษัท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:rsidR="000C65C9" w:rsidRPr="00EF646B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A17D3" w:rsidRPr="00EF646B" w:rsidRDefault="002A17D3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2A17D3" w:rsidRPr="00EF646B" w:rsidRDefault="002A17D3" w:rsidP="00CF6B4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:rsidR="002A17D3" w:rsidRPr="00EF646B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F646B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0C65C9" w:rsidRPr="00EF646B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A17D3" w:rsidRPr="00EF646B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2322F3" w:rsidRPr="00EF646B" w:rsidRDefault="002322F3" w:rsidP="00CF6B4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42711" w:rsidRPr="00EF646B" w:rsidRDefault="00142711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142711" w:rsidRPr="00EF646B" w:rsidRDefault="00142711" w:rsidP="00CF6B4A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142711" w:rsidRPr="00EF646B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ส่วนได้เสีย</w:t>
      </w:r>
      <w:r w:rsidRPr="00EF646B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EF646B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:rsidR="00134647" w:rsidRPr="00EF646B" w:rsidRDefault="00134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142711" w:rsidRPr="00EF646B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มีอิทธิพลอย่าง</w:t>
      </w:r>
      <w:r w:rsidRPr="00EF646B">
        <w:rPr>
          <w:rFonts w:ascii="Angsana New" w:hAnsi="Angsana New" w:hint="cs"/>
          <w:sz w:val="30"/>
          <w:szCs w:val="30"/>
          <w:cs/>
        </w:rPr>
        <w:t>มีนัย</w:t>
      </w:r>
      <w:r w:rsidRPr="00EF646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EF646B">
        <w:rPr>
          <w:rFonts w:ascii="Angsana New" w:hAnsi="Angsana New" w:hint="cs"/>
          <w:sz w:val="30"/>
          <w:szCs w:val="30"/>
          <w:cs/>
        </w:rPr>
        <w:t>จ</w:t>
      </w:r>
      <w:r w:rsidRPr="00EF646B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EF646B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EF646B">
        <w:rPr>
          <w:rFonts w:ascii="Angsana New" w:hAnsi="Angsana New"/>
          <w:sz w:val="30"/>
          <w:szCs w:val="30"/>
          <w:cs/>
        </w:rPr>
        <w:t>นโยบายดังกล่าว</w:t>
      </w:r>
      <w:r w:rsidRPr="00EF646B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142711" w:rsidRPr="00EF646B" w:rsidRDefault="00142711" w:rsidP="00142711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:rsidR="00142711" w:rsidRPr="00EF646B" w:rsidRDefault="00142711" w:rsidP="00CF6B4A">
      <w:pPr>
        <w:pStyle w:val="BodyText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EF646B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โดย</w:t>
      </w:r>
      <w:r w:rsidRPr="00EF646B">
        <w:rPr>
          <w:rFonts w:ascii="Angsana New" w:hAnsi="Angsana New"/>
          <w:sz w:val="30"/>
          <w:szCs w:val="30"/>
          <w:cs/>
        </w:rPr>
        <w:t>รับรู้รายการ</w:t>
      </w:r>
      <w:r w:rsidRPr="00EF646B">
        <w:rPr>
          <w:rFonts w:ascii="Angsana New" w:hAnsi="Angsana New" w:hint="cs"/>
          <w:sz w:val="30"/>
          <w:szCs w:val="30"/>
          <w:cs/>
        </w:rPr>
        <w:t>เมื่อ</w:t>
      </w:r>
      <w:r w:rsidRPr="00EF646B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EF646B">
        <w:rPr>
          <w:rFonts w:ascii="Angsana New" w:hAnsi="Angsana New" w:hint="cs"/>
          <w:sz w:val="30"/>
          <w:szCs w:val="30"/>
          <w:cs/>
        </w:rPr>
        <w:t>ขาดทุน</w:t>
      </w:r>
      <w:r w:rsidRPr="00EF646B">
        <w:rPr>
          <w:rFonts w:ascii="Angsana New" w:hAnsi="Angsana New"/>
          <w:sz w:val="30"/>
          <w:szCs w:val="30"/>
          <w:cs/>
        </w:rPr>
        <w:t>เบ็ดเสร็จอื่น</w:t>
      </w:r>
      <w:r w:rsidRPr="00EF646B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EF646B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EF646B">
        <w:t xml:space="preserve"> </w:t>
      </w:r>
    </w:p>
    <w:p w:rsidR="00BB4DE8" w:rsidRPr="00EF646B" w:rsidRDefault="00BB4DE8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E0BFD" w:rsidRDefault="00CE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A409E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>และกิจการที่ควบคุมร่วมกัน</w:t>
      </w:r>
      <w:r w:rsidRPr="00EF646B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B656B9" w:rsidRPr="00EF646B" w:rsidRDefault="00B656B9" w:rsidP="00134647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CF6B4A">
      <w:pPr>
        <w:pStyle w:val="ListParagraph"/>
        <w:numPr>
          <w:ilvl w:val="1"/>
          <w:numId w:val="2"/>
        </w:numPr>
        <w:tabs>
          <w:tab w:val="clear" w:pos="454"/>
          <w:tab w:val="clear" w:pos="518"/>
          <w:tab w:val="clear" w:pos="680"/>
          <w:tab w:val="clear" w:pos="907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43C11" w:rsidRPr="00EF646B" w:rsidRDefault="00843C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19012A" w:rsidRPr="00EF646B">
        <w:rPr>
          <w:rFonts w:ascii="Angsana New" w:hAnsi="Angsana New" w:hint="cs"/>
          <w:i/>
          <w:iCs/>
          <w:sz w:val="30"/>
          <w:szCs w:val="30"/>
          <w:cs/>
        </w:rPr>
        <w:t>การบัญชีที่เป็นเงินตราต่างประเทศ</w:t>
      </w:r>
    </w:p>
    <w:p w:rsidR="00843C11" w:rsidRPr="00EF646B" w:rsidRDefault="00843C11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A80E32" w:rsidRPr="00EF646B"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EF646B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C62745" w:rsidRPr="00EF646B" w:rsidRDefault="00C62745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EF646B">
        <w:rPr>
          <w:rFonts w:ascii="Angsana New" w:hAnsi="Angsana New"/>
          <w:sz w:val="30"/>
          <w:szCs w:val="30"/>
          <w:cs/>
        </w:rPr>
        <w:t>โดยใช้อัตราแลกเปลี่ยน ณ วันน</w:t>
      </w:r>
      <w:r w:rsidR="00B544DA" w:rsidRPr="00EF646B">
        <w:rPr>
          <w:rFonts w:ascii="Angsana New" w:hAnsi="Angsana New"/>
          <w:sz w:val="30"/>
          <w:szCs w:val="30"/>
          <w:cs/>
        </w:rPr>
        <w:t xml:space="preserve">ั้น </w:t>
      </w: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EF646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102A64" w:rsidRPr="00EF646B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5A85" w:rsidRPr="00EF646B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</w:t>
      </w:r>
      <w:r w:rsidR="00C62745" w:rsidRPr="00EF646B">
        <w:rPr>
          <w:rFonts w:ascii="Angsana New" w:hAnsi="Angsana New"/>
          <w:sz w:val="30"/>
          <w:szCs w:val="30"/>
          <w:cs/>
        </w:rPr>
        <w:t>ให้รับรู้เป็นกำไรหรือข</w:t>
      </w:r>
      <w:r w:rsidRPr="00EF646B">
        <w:rPr>
          <w:rFonts w:ascii="Angsana New" w:hAnsi="Angsana New"/>
          <w:sz w:val="30"/>
          <w:szCs w:val="30"/>
          <w:cs/>
        </w:rPr>
        <w:t>าดทุนในงวดบัญชีนั้น</w:t>
      </w:r>
    </w:p>
    <w:p w:rsidR="00637245" w:rsidRPr="00EF646B" w:rsidRDefault="00637245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EF646B" w:rsidRDefault="00FD1DC3" w:rsidP="00CF6B4A">
      <w:pPr>
        <w:pStyle w:val="BodyText2"/>
        <w:numPr>
          <w:ilvl w:val="1"/>
          <w:numId w:val="2"/>
        </w:numPr>
        <w:tabs>
          <w:tab w:val="clear" w:pos="518"/>
          <w:tab w:val="num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F6B4A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245A85" w:rsidRPr="00EF646B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EF646B">
        <w:rPr>
          <w:rFonts w:ascii="Angsana New" w:hAnsi="Angsana New"/>
          <w:sz w:val="30"/>
          <w:szCs w:val="30"/>
          <w:cs/>
        </w:rPr>
        <w:t>ประกอบด้วย ยอดเงิ</w:t>
      </w:r>
      <w:r w:rsidR="0039444B" w:rsidRPr="00EF646B">
        <w:rPr>
          <w:rFonts w:ascii="Angsana New" w:hAnsi="Angsana New"/>
          <w:sz w:val="30"/>
          <w:szCs w:val="30"/>
          <w:cs/>
        </w:rPr>
        <w:t>นสด ยอดเงินฝากธนาคารประเภท</w:t>
      </w:r>
      <w:r w:rsidRPr="00EF646B">
        <w:rPr>
          <w:rFonts w:ascii="Angsana New" w:hAnsi="Angsana New"/>
          <w:sz w:val="30"/>
          <w:szCs w:val="30"/>
          <w:cs/>
        </w:rPr>
        <w:t>เผื่อเรียก</w:t>
      </w:r>
      <w:r w:rsidR="00634B42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CE7EFF" w:rsidRPr="00EF646B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11428E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:rsidR="00EC3C15" w:rsidRPr="00EF646B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CE0BFD" w:rsidRDefault="00CE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อสังหาริมทรัพย์ระหว่างการพัฒนา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640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086403" w:rsidRPr="00EF646B">
        <w:rPr>
          <w:rFonts w:ascii="Angsana New" w:hAnsi="Angsana New" w:hint="cs"/>
          <w:sz w:val="30"/>
          <w:szCs w:val="30"/>
          <w:cs/>
        </w:rPr>
        <w:t>โครงการ</w:t>
      </w:r>
      <w:r w:rsidRPr="00EF646B">
        <w:rPr>
          <w:rFonts w:ascii="Angsana New" w:hAnsi="Angsana New"/>
          <w:sz w:val="30"/>
          <w:szCs w:val="30"/>
          <w:cs/>
        </w:rPr>
        <w:t>อสังหาริมทรัพย์ระหว่างการพัฒนา</w:t>
      </w:r>
      <w:r w:rsidR="00B656B9" w:rsidRPr="00EF646B">
        <w:rPr>
          <w:rFonts w:ascii="Angsana New" w:hAnsi="Angsana New"/>
          <w:sz w:val="30"/>
          <w:szCs w:val="30"/>
          <w:cs/>
        </w:rPr>
        <w:t>วัดมูลค่าด้วย</w:t>
      </w:r>
      <w:r w:rsidRPr="00EF646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B656B9" w:rsidRPr="00EF646B">
        <w:rPr>
          <w:rFonts w:ascii="Angsana New" w:hAnsi="Angsana New" w:hint="cs"/>
          <w:sz w:val="30"/>
          <w:szCs w:val="30"/>
          <w:cs/>
        </w:rPr>
        <w:t>จะ</w:t>
      </w:r>
      <w:r w:rsidRPr="00EF646B">
        <w:rPr>
          <w:rFonts w:ascii="Angsana New" w:hAnsi="Angsana New"/>
          <w:sz w:val="30"/>
          <w:szCs w:val="30"/>
          <w:cs/>
        </w:rPr>
        <w:t>ต่ำกว่า มูลค่าสุทธิที่จะได้รับ</w:t>
      </w:r>
      <w:r w:rsidR="00086403" w:rsidRPr="00EF646B">
        <w:rPr>
          <w:rFonts w:ascii="Angsana New" w:hAnsi="Angsana New" w:hint="cs"/>
          <w:sz w:val="30"/>
          <w:szCs w:val="30"/>
          <w:cs/>
        </w:rPr>
        <w:t>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  <w:r w:rsidR="00B656B9" w:rsidRPr="00EF646B">
        <w:rPr>
          <w:rFonts w:ascii="Angsana New" w:hAnsi="Angsana New" w:hint="cs"/>
          <w:sz w:val="30"/>
          <w:szCs w:val="30"/>
          <w:cs/>
        </w:rPr>
        <w:t>ในการขาย</w:t>
      </w:r>
    </w:p>
    <w:p w:rsidR="00E978D0" w:rsidRPr="00E978D0" w:rsidRDefault="00E978D0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</w:t>
      </w:r>
      <w:r w:rsidR="0011428E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11428E" w:rsidRPr="00EF646B" w:rsidRDefault="0011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42711" w:rsidRPr="00EF646B" w:rsidRDefault="00102A64" w:rsidP="001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เงินลงทุนในบริษัทร่วม 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EF646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142711" w:rsidRPr="00EF646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 xml:space="preserve"> </w:t>
      </w:r>
      <w:r w:rsidR="006C69C6" w:rsidRPr="00EF646B">
        <w:rPr>
          <w:rFonts w:ascii="Angsana New" w:hAnsi="Angsana New"/>
          <w:sz w:val="30"/>
          <w:szCs w:val="30"/>
          <w:cs/>
        </w:rPr>
        <w:t>บริษัทย่อย</w:t>
      </w:r>
      <w:r w:rsidR="00102A64" w:rsidRPr="00EF646B">
        <w:rPr>
          <w:rFonts w:ascii="Angsana New" w:hAnsi="Angsana New"/>
          <w:sz w:val="30"/>
          <w:szCs w:val="30"/>
          <w:cs/>
        </w:rPr>
        <w:t>และ</w:t>
      </w:r>
      <w:r w:rsidR="00142711" w:rsidRPr="00EF646B">
        <w:rPr>
          <w:rFonts w:ascii="Angsana New" w:hAnsi="Angsana New"/>
          <w:sz w:val="30"/>
          <w:szCs w:val="30"/>
          <w:cs/>
        </w:rPr>
        <w:t>การร่วมค้า</w:t>
      </w:r>
      <w:r w:rsidR="0014271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7E6687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>และ</w:t>
      </w:r>
      <w:r w:rsidR="00142711" w:rsidRPr="00EF646B">
        <w:rPr>
          <w:rFonts w:ascii="Angsana New" w:hAnsi="Angsana New"/>
          <w:sz w:val="30"/>
          <w:szCs w:val="30"/>
          <w:cs/>
        </w:rPr>
        <w:t>การร่วมค้า</w:t>
      </w:r>
      <w:r w:rsidRPr="00EF646B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:rsidR="00637245" w:rsidRPr="00185B1E" w:rsidRDefault="006372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D57A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134A19" w:rsidRPr="00EF646B" w:rsidRDefault="0013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351FD" w:rsidRPr="00EF646B" w:rsidRDefault="00B351FD" w:rsidP="00B351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EF646B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EF646B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B351FD" w:rsidRPr="00EF646B" w:rsidRDefault="00B3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C69C6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</w:t>
      </w:r>
      <w:r w:rsidR="00CE72B4" w:rsidRPr="00EF646B">
        <w:rPr>
          <w:rFonts w:ascii="Angsana New" w:hAnsi="Angsana New" w:hint="cs"/>
          <w:sz w:val="30"/>
          <w:szCs w:val="30"/>
          <w:cs/>
        </w:rPr>
        <w:t>บริหารงาน</w:t>
      </w:r>
    </w:p>
    <w:p w:rsidR="00AB427D" w:rsidRPr="00EF646B" w:rsidRDefault="006C69C6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20"/>
          <w:szCs w:val="20"/>
        </w:rPr>
        <w:t xml:space="preserve"> </w:t>
      </w:r>
    </w:p>
    <w:p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:rsidR="00B544DA" w:rsidRPr="00EF646B" w:rsidRDefault="00B544D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43BC2" w:rsidRPr="00EF646B" w:rsidRDefault="00A43BC2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B656B9" w:rsidRPr="00EF646B" w:rsidRDefault="00B6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6922" w:type="dxa"/>
        <w:tblInd w:w="450" w:type="dxa"/>
        <w:tblLook w:val="0000" w:firstRow="0" w:lastRow="0" w:firstColumn="0" w:lastColumn="0" w:noHBand="0" w:noVBand="0"/>
      </w:tblPr>
      <w:tblGrid>
        <w:gridCol w:w="4572"/>
        <w:gridCol w:w="1900"/>
        <w:gridCol w:w="450"/>
      </w:tblGrid>
      <w:tr w:rsidR="0006490B" w:rsidRPr="00EF646B" w:rsidTr="00B656B9">
        <w:tc>
          <w:tcPr>
            <w:tcW w:w="4572" w:type="dxa"/>
            <w:vAlign w:val="bottom"/>
          </w:tcPr>
          <w:p w:rsidR="0006490B" w:rsidRPr="00EF646B" w:rsidRDefault="00CE1B8B" w:rsidP="00B65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อาคารและสิ่</w:t>
            </w:r>
            <w:r w:rsidR="0075106C" w:rsidRPr="00EF646B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75106C" w:rsidRPr="00EF646B">
              <w:rPr>
                <w:rFonts w:ascii="Angsana New" w:hAnsi="Angsana New" w:hint="cs"/>
                <w:sz w:val="30"/>
                <w:szCs w:val="30"/>
                <w:cs/>
              </w:rPr>
              <w:t>ก่อ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สร้างอื่น</w:t>
            </w:r>
          </w:p>
        </w:tc>
        <w:tc>
          <w:tcPr>
            <w:tcW w:w="1900" w:type="dxa"/>
          </w:tcPr>
          <w:p w:rsidR="0006490B" w:rsidRPr="00EF646B" w:rsidRDefault="00B351FD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18 - 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50" w:type="dxa"/>
          </w:tcPr>
          <w:p w:rsidR="0006490B" w:rsidRPr="00EF646B" w:rsidRDefault="0006490B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EF646B" w:rsidTr="00B656B9">
        <w:tc>
          <w:tcPr>
            <w:tcW w:w="4572" w:type="dxa"/>
            <w:vAlign w:val="bottom"/>
          </w:tcPr>
          <w:p w:rsidR="00CE1B8B" w:rsidRPr="00EF646B" w:rsidRDefault="00CE1B8B" w:rsidP="008C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900" w:type="dxa"/>
          </w:tcPr>
          <w:p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EF646B" w:rsidTr="00B656B9">
        <w:tc>
          <w:tcPr>
            <w:tcW w:w="4572" w:type="dxa"/>
            <w:vAlign w:val="bottom"/>
          </w:tcPr>
          <w:p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="00B351FD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- 15</w:t>
            </w:r>
          </w:p>
        </w:tc>
        <w:tc>
          <w:tcPr>
            <w:tcW w:w="450" w:type="dxa"/>
          </w:tcPr>
          <w:p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5211E" w:rsidRPr="00EF646B" w:rsidRDefault="00052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A1EF4" w:rsidRPr="00EF646B" w:rsidRDefault="00E77F01" w:rsidP="00144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:rsidR="001447A0" w:rsidRPr="00EF646B" w:rsidRDefault="001447A0" w:rsidP="00144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EF646B" w:rsidRDefault="00C806E5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C806E5" w:rsidP="00A35B2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="00FD1DC3" w:rsidRPr="00EF646B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:rsidR="00CF3DFD" w:rsidRPr="00EF646B" w:rsidRDefault="00CF3DF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36578" w:rsidRPr="00EF646B" w:rsidRDefault="00FD1DC3" w:rsidP="0072363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ต้นทุนของ</w:t>
      </w:r>
      <w:r w:rsidR="00C806E5"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EF646B">
        <w:rPr>
          <w:rFonts w:ascii="Angsana New" w:hAnsi="Angsana New"/>
          <w:sz w:val="30"/>
          <w:szCs w:val="30"/>
          <w:cs/>
        </w:rPr>
        <w:t>ประกอบด้วย ต้นทุนของแต่ละโครงการ รวมต้นทุนในการได้มา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</w:t>
      </w:r>
      <w:r w:rsidR="00C806E5"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EF646B">
        <w:rPr>
          <w:rFonts w:ascii="Angsana New" w:hAnsi="Angsana New"/>
          <w:sz w:val="30"/>
          <w:szCs w:val="30"/>
          <w:cs/>
        </w:rPr>
        <w:t>รวมเป็นราคาทุนของสินทรัพย์จนกระทั่งการพัฒนาสำเร็จ</w:t>
      </w:r>
    </w:p>
    <w:p w:rsidR="00154C25" w:rsidRPr="00EF646B" w:rsidRDefault="00154C25" w:rsidP="00063E8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:rsidR="00493ADF" w:rsidRPr="00EF646B" w:rsidRDefault="00493ADF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030" w:type="dxa"/>
        <w:tblInd w:w="45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</w:tblGrid>
      <w:tr w:rsidR="00493ADF" w:rsidRPr="00EF646B" w:rsidTr="00185B1E">
        <w:tc>
          <w:tcPr>
            <w:tcW w:w="4680" w:type="dxa"/>
            <w:vAlign w:val="bottom"/>
          </w:tcPr>
          <w:p w:rsidR="00493ADF" w:rsidRPr="00EF646B" w:rsidRDefault="00C806E5" w:rsidP="0072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86" w:firstLine="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900" w:type="dxa"/>
          </w:tcPr>
          <w:p w:rsidR="00493ADF" w:rsidRPr="00EF646B" w:rsidRDefault="00493ADF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85B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7E2F"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572B08" w:rsidRPr="00EF646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450" w:type="dxa"/>
          </w:tcPr>
          <w:p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E7EFF" w:rsidRPr="00EF646B" w:rsidRDefault="00CE7EFF" w:rsidP="00BB4DE8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EF646B" w:rsidRDefault="00FD1DC3" w:rsidP="00041DD5">
      <w:pPr>
        <w:pStyle w:val="BodyText2"/>
        <w:numPr>
          <w:ilvl w:val="1"/>
          <w:numId w:val="2"/>
        </w:numPr>
        <w:tabs>
          <w:tab w:val="clear" w:pos="518"/>
          <w:tab w:val="num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FD1DC3" w:rsidRPr="00EF646B" w:rsidRDefault="00FD1DC3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sz w:val="20"/>
          <w:szCs w:val="20"/>
        </w:rPr>
      </w:pPr>
    </w:p>
    <w:p w:rsidR="000A1EF4" w:rsidRPr="00EF646B" w:rsidRDefault="00041DD5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="000A1EF4" w:rsidRPr="00EF646B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0A1EF4" w:rsidRPr="00EF646B" w:rsidRDefault="000A1EF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0A1EF4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ED520A" w:rsidRPr="00EF646B" w:rsidRDefault="00ED520A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D65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การขนย้าย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</w:t>
      </w:r>
      <w:r w:rsidR="00487684" w:rsidRPr="00EF646B">
        <w:rPr>
          <w:rFonts w:ascii="Angsana New" w:hAnsi="Angsana New"/>
          <w:sz w:val="30"/>
          <w:szCs w:val="30"/>
          <w:cs/>
        </w:rPr>
        <w:t>ิ์</w:t>
      </w:r>
      <w:r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Pr="00EF646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</w:t>
      </w:r>
      <w:r w:rsidR="00987328" w:rsidRPr="00EF646B">
        <w:rPr>
          <w:rFonts w:ascii="Angsana New" w:hAnsi="Angsana New"/>
          <w:sz w:val="30"/>
          <w:szCs w:val="30"/>
          <w:cs/>
        </w:rPr>
        <w:t>ขสิทธ</w:t>
      </w:r>
      <w:r w:rsidR="00987328" w:rsidRPr="00EF646B">
        <w:rPr>
          <w:rFonts w:ascii="Angsana New" w:hAnsi="Angsana New" w:hint="cs"/>
          <w:sz w:val="30"/>
          <w:szCs w:val="30"/>
          <w:cs/>
        </w:rPr>
        <w:t>ิ์</w:t>
      </w:r>
      <w:r w:rsidR="002A17D3"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="002A17D3" w:rsidRPr="00EF646B">
        <w:rPr>
          <w:rFonts w:ascii="Angsana New" w:hAnsi="Angsana New"/>
          <w:sz w:val="30"/>
          <w:szCs w:val="30"/>
          <w:cs/>
        </w:rPr>
        <w:t>แวร์</w:t>
      </w:r>
      <w:r w:rsidRPr="00EF646B">
        <w:rPr>
          <w:rFonts w:ascii="Angsana New" w:hAnsi="Angsana New"/>
          <w:sz w:val="30"/>
          <w:szCs w:val="30"/>
          <w:cs/>
        </w:rPr>
        <w:t>นั้นให้ถือว่า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ลิขสิทธ</w:t>
      </w:r>
      <w:r w:rsidR="00487684" w:rsidRPr="00EF646B">
        <w:rPr>
          <w:rFonts w:ascii="Angsana New" w:hAnsi="Angsana New"/>
          <w:sz w:val="30"/>
          <w:szCs w:val="30"/>
          <w:cs/>
        </w:rPr>
        <w:t>ิ์</w:t>
      </w:r>
      <w:r w:rsidR="002A17D3"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="002A17D3" w:rsidRPr="00EF646B">
        <w:rPr>
          <w:rFonts w:ascii="Angsana New" w:hAnsi="Angsana New"/>
          <w:sz w:val="30"/>
          <w:szCs w:val="30"/>
          <w:cs/>
        </w:rPr>
        <w:t>แวร์</w:t>
      </w:r>
      <w:r w:rsidRPr="00EF646B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:rsidR="00AB427D" w:rsidRPr="00EF646B" w:rsidRDefault="00AB427D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E023E9" w:rsidRPr="00EF646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="00E023E9" w:rsidRPr="00EF646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52C7E" w:rsidRPr="00EF646B" w:rsidRDefault="00FD1DC3" w:rsidP="00852C7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F646B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กำไรหรือขาดทุนจากการจำหน่ายที่ดิน อาคาร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:rsidR="00931906" w:rsidRPr="00EF646B" w:rsidRDefault="00931906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4238D" w:rsidRPr="00EF646B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54238D" w:rsidRPr="00EF646B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C6B4F" w:rsidRPr="00EF646B" w:rsidRDefault="0054238D" w:rsidP="004514E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C6B4F" w:rsidRPr="00EF646B" w:rsidRDefault="00FD1DC3" w:rsidP="00FC6B4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646A9" w:rsidRPr="00EF64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="00FC6B4F" w:rsidRPr="00EF64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CE0BFD" w:rsidRPr="00CE0BFD" w:rsidRDefault="00CE0BFD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F646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FC6B4F" w:rsidRPr="00EF646B">
        <w:rPr>
          <w:rFonts w:ascii="Angsana New" w:hAnsi="Angsana New" w:cs="Angsana New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="00BE6974" w:rsidRPr="00EF64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A409E" w:rsidRPr="00EF646B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="00E37E2F" w:rsidRPr="00EF646B">
        <w:rPr>
          <w:rFonts w:ascii="Angsana New" w:hAnsi="Angsana New"/>
          <w:sz w:val="30"/>
          <w:szCs w:val="30"/>
          <w:cs/>
        </w:rPr>
        <w:t>ของสินทรัพย์แสดงได้ดังน</w:t>
      </w:r>
      <w:r w:rsidR="00E37E2F" w:rsidRPr="00EF646B">
        <w:rPr>
          <w:rFonts w:ascii="Angsana New" w:hAnsi="Angsana New" w:hint="cs"/>
          <w:sz w:val="30"/>
          <w:szCs w:val="30"/>
          <w:cs/>
        </w:rPr>
        <w:t>ี้</w:t>
      </w:r>
    </w:p>
    <w:p w:rsidR="00CA409E" w:rsidRPr="00EF646B" w:rsidRDefault="00CA409E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"/>
          <w:szCs w:val="2"/>
          <w:lang w:eastAsia="en-GB"/>
        </w:rPr>
      </w:pPr>
      <w:r w:rsidRPr="00EF646B">
        <w:rPr>
          <w:rFonts w:ascii="Angsana New" w:hAnsi="Angsana New"/>
          <w:color w:val="000000"/>
          <w:sz w:val="2"/>
          <w:szCs w:val="2"/>
          <w:cs/>
          <w:lang w:eastAsia="en-GB"/>
        </w:rPr>
        <w:t>ส</w:t>
      </w:r>
    </w:p>
    <w:tbl>
      <w:tblPr>
        <w:tblW w:w="6949" w:type="dxa"/>
        <w:tblInd w:w="531" w:type="dxa"/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FD1DC3" w:rsidRPr="00EF646B" w:rsidTr="00044141">
        <w:tc>
          <w:tcPr>
            <w:tcW w:w="4599" w:type="dxa"/>
            <w:vAlign w:val="bottom"/>
          </w:tcPr>
          <w:p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900" w:type="dxa"/>
          </w:tcPr>
          <w:p w:rsidR="00FD1DC3" w:rsidRPr="00EF646B" w:rsidRDefault="00493AD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:rsidTr="00044141">
        <w:tc>
          <w:tcPr>
            <w:tcW w:w="4599" w:type="dxa"/>
            <w:vAlign w:val="bottom"/>
          </w:tcPr>
          <w:p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900" w:type="dxa"/>
          </w:tcPr>
          <w:p w:rsidR="00FD1DC3" w:rsidRPr="00EF646B" w:rsidRDefault="00FD1DC3" w:rsidP="0048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B351FD" w:rsidRPr="00EF646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 xml:space="preserve"> - 5</w:t>
            </w:r>
            <w:r w:rsidR="00487684" w:rsidRPr="00EF64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4E38" w:rsidRPr="00EF646B" w:rsidTr="007069F8">
        <w:tc>
          <w:tcPr>
            <w:tcW w:w="4599" w:type="dxa"/>
            <w:vAlign w:val="bottom"/>
          </w:tcPr>
          <w:p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5 - 1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50" w:type="dxa"/>
          </w:tcPr>
          <w:p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:rsidTr="00044141">
        <w:tc>
          <w:tcPr>
            <w:tcW w:w="4599" w:type="dxa"/>
            <w:vAlign w:val="bottom"/>
          </w:tcPr>
          <w:p w:rsidR="00FD1DC3" w:rsidRPr="00EF646B" w:rsidRDefault="00FD1DC3" w:rsidP="00994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900" w:type="dxa"/>
          </w:tcPr>
          <w:p w:rsidR="00FD1DC3" w:rsidRPr="00EF646B" w:rsidRDefault="00B351FD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C36578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36578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:rsidTr="00044141">
        <w:tc>
          <w:tcPr>
            <w:tcW w:w="4599" w:type="dxa"/>
            <w:vAlign w:val="bottom"/>
          </w:tcPr>
          <w:p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:rsidR="00FD1DC3" w:rsidRPr="00EF646B" w:rsidRDefault="00FC6B4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811E3D" w:rsidRPr="00EF646B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103E18" w:rsidRDefault="00103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11E3D" w:rsidRPr="00EF646B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BB0C92" w:rsidRPr="00EF646B" w:rsidRDefault="00FD1DC3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B4EA9" w:rsidRPr="00EF646B" w:rsidRDefault="005B4EA9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Pr="00EF646B" w:rsidRDefault="005B4EA9" w:rsidP="005B4EA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</w:t>
      </w:r>
      <w:r w:rsidR="001F3B03">
        <w:rPr>
          <w:rFonts w:ascii="Angsana New" w:hAnsi="Angsana New" w:hint="cs"/>
          <w:sz w:val="30"/>
          <w:szCs w:val="30"/>
          <w:cs/>
        </w:rPr>
        <w:t>ราคาทุน</w:t>
      </w:r>
      <w:r w:rsidR="001F3B03" w:rsidRPr="00EF646B">
        <w:rPr>
          <w:rFonts w:ascii="Angsana New" w:hAnsi="Angsana New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EF646B">
        <w:rPr>
          <w:rFonts w:ascii="Angsana New" w:hAnsi="Angsana New"/>
          <w:sz w:val="30"/>
          <w:szCs w:val="30"/>
          <w:cs/>
        </w:rPr>
        <w:t xml:space="preserve"> การซื้อเพิ่มเติมในภายหลังจะบันทึกเป็นค่าใช้จ่ายเมื่อมีรายการซื้อเกิดขึ้น</w:t>
      </w:r>
    </w:p>
    <w:p w:rsidR="00811E3D" w:rsidRPr="00EF646B" w:rsidRDefault="00811E3D" w:rsidP="00811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AF723F" w:rsidRPr="00EF646B" w:rsidRDefault="00AF723F" w:rsidP="00D55868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ค่าความนิยม </w:t>
      </w:r>
    </w:p>
    <w:p w:rsidR="00AF723F" w:rsidRPr="00EF646B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AF723F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46B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ค่าความนิยมที่เกิดจากการซื้อกิจการของบริษัทย่อยรับรู้มูลค่าเริ่มแรกตามที่อธิบายในหมายเหตุข้อ</w:t>
      </w:r>
      <w:r w:rsidRPr="00EF646B">
        <w:rPr>
          <w:rFonts w:asciiTheme="majorBidi" w:hAnsiTheme="majorBidi" w:cstheme="majorBidi"/>
          <w:sz w:val="30"/>
          <w:szCs w:val="30"/>
        </w:rPr>
        <w:t> 3 (</w:t>
      </w:r>
      <w:r w:rsidRPr="00EF646B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ค่าความนิยมจะถูกวัดมูลค่าด้วยวิธีราคาทุนหักขาดทุน</w:t>
      </w:r>
      <w:r w:rsidR="00D55868" w:rsidRPr="00EF646B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="0085664C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="00D55868" w:rsidRPr="00EF646B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สำหรับตราสารทุน </w:t>
      </w:r>
      <w:r w:rsidRPr="00EF646B">
        <w:rPr>
          <w:rFonts w:asciiTheme="majorBidi" w:hAnsiTheme="majorBidi" w:cstheme="majorBidi"/>
          <w:sz w:val="30"/>
          <w:szCs w:val="30"/>
          <w:cs/>
        </w:rPr>
        <w:t>การบัญชีด้านผู้ลงทุนมูลค่าตามบัญชีของค่าความนิยมรวมอยู่ในมูลค่าตามบัญชีของเงินลงทุน และ 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:rsidR="0085664C" w:rsidRPr="00EF646B" w:rsidRDefault="0085664C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811E3D" w:rsidRPr="00EF646B" w:rsidRDefault="00811E3D" w:rsidP="00811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FC6B4F" w:rsidRPr="00EF646B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:rsidR="00FC6B4F" w:rsidRPr="00EF646B" w:rsidRDefault="00FC6B4F" w:rsidP="00102A6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71554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322F3" w:rsidRPr="00EF646B">
        <w:rPr>
          <w:rFonts w:ascii="Angsana New" w:hAnsi="Angsana New" w:hint="cs"/>
          <w:sz w:val="30"/>
          <w:szCs w:val="30"/>
          <w:cs/>
        </w:rPr>
        <w:t>อื่น</w:t>
      </w:r>
      <w:r w:rsidRPr="00EF646B">
        <w:rPr>
          <w:rFonts w:ascii="Angsana New" w:hAnsi="Angsana New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CE0BF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F646B">
        <w:rPr>
          <w:rFonts w:ascii="Angsana New" w:hAnsi="Angsana New"/>
          <w:sz w:val="30"/>
          <w:szCs w:val="30"/>
          <w:cs/>
        </w:rPr>
        <w:t>ร</w:t>
      </w:r>
      <w:r w:rsidR="00853A8F" w:rsidRPr="00EF646B">
        <w:rPr>
          <w:rFonts w:ascii="Angsana New" w:hAnsi="Angsana New"/>
          <w:sz w:val="30"/>
          <w:szCs w:val="30"/>
          <w:cs/>
        </w:rPr>
        <w:t>าคาทุนหักค่าตัดจำหน่ายสะสมและ</w:t>
      </w:r>
      <w:r w:rsidRPr="00EF646B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ผลขาดทุนจากการด้อยค่าสะสม </w:t>
      </w:r>
    </w:p>
    <w:p w:rsidR="00BB4DE8" w:rsidRPr="00EF646B" w:rsidRDefault="00BB4DE8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:rsidR="00FC6B4F" w:rsidRPr="00EF646B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FC6B4F" w:rsidRPr="00EF646B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6B4F" w:rsidRPr="00EF646B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F646B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F646B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EF646B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EF646B">
        <w:rPr>
          <w:rFonts w:ascii="Angsana New" w:eastAsia="Calibri" w:hAnsi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EF646B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FC6B4F" w:rsidRPr="00EF646B" w:rsidRDefault="00FC6B4F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271554" w:rsidRPr="00EF646B" w:rsidRDefault="00271554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271554" w:rsidRPr="00EF646B" w:rsidRDefault="0027155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62745" w:rsidRPr="00EF646B" w:rsidRDefault="00C62745" w:rsidP="003D1CD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</w:t>
      </w:r>
      <w:r w:rsidR="00FC6B4F" w:rsidRPr="00EF646B">
        <w:rPr>
          <w:rFonts w:ascii="Angsana New" w:hAnsi="Angsana New" w:hint="cs"/>
          <w:sz w:val="30"/>
          <w:szCs w:val="30"/>
          <w:cs/>
        </w:rPr>
        <w:t>หรือจำนว</w:t>
      </w:r>
      <w:r w:rsidR="003D1CD6" w:rsidRPr="00EF646B">
        <w:rPr>
          <w:rFonts w:ascii="Angsana New" w:hAnsi="Angsana New" w:hint="cs"/>
          <w:sz w:val="30"/>
          <w:szCs w:val="30"/>
          <w:cs/>
        </w:rPr>
        <w:t>น</w:t>
      </w:r>
      <w:r w:rsidR="00FC6B4F" w:rsidRPr="00EF646B">
        <w:rPr>
          <w:rFonts w:ascii="Angsana New" w:hAnsi="Angsana New" w:hint="cs"/>
          <w:sz w:val="30"/>
          <w:szCs w:val="30"/>
          <w:cs/>
        </w:rPr>
        <w:t>อื่นที่ใช้แทนราคาทุน</w:t>
      </w:r>
      <w:r w:rsidRPr="00EF646B">
        <w:rPr>
          <w:rFonts w:ascii="Angsana New" w:hAnsi="Angsana New"/>
          <w:sz w:val="30"/>
          <w:szCs w:val="30"/>
          <w:cs/>
        </w:rPr>
        <w:t>หักด้วยมูลค่าคงเหลือ</w:t>
      </w:r>
    </w:p>
    <w:p w:rsidR="00C62745" w:rsidRPr="00EF646B" w:rsidRDefault="00C627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E0BFD" w:rsidRDefault="00CE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16226" w:rsidRDefault="00FD1DC3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</w:t>
      </w:r>
      <w:r w:rsidR="00FC6B4F" w:rsidRPr="00EF646B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="00FC6B4F" w:rsidRPr="00EF646B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EF646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94734" w:rsidRPr="00EF646B">
        <w:rPr>
          <w:rFonts w:ascii="Angsana New" w:hAnsi="Angsana New" w:hint="cs"/>
          <w:sz w:val="30"/>
          <w:szCs w:val="30"/>
          <w:cs/>
        </w:rPr>
        <w:t>จากสินทรัพย์ไม่มีตัวตนซึ่งไม่รวมค่าความนิยม</w:t>
      </w:r>
      <w:r w:rsidR="00F94734" w:rsidRPr="00EF646B">
        <w:rPr>
          <w:rFonts w:ascii="Angsana New" w:hAnsi="Angsana New"/>
          <w:sz w:val="30"/>
          <w:szCs w:val="30"/>
        </w:rPr>
        <w:t xml:space="preserve"> </w:t>
      </w:r>
      <w:r w:rsidR="00F94734" w:rsidRPr="00EF646B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616226" w:rsidRPr="00616226" w:rsidRDefault="00616226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94734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D1DC3" w:rsidRPr="00EF646B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:rsidR="00C36578" w:rsidRPr="00EF646B" w:rsidRDefault="00C36578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030" w:type="dxa"/>
        <w:tblInd w:w="36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</w:tblGrid>
      <w:tr w:rsidR="00493ADF" w:rsidRPr="00EF646B" w:rsidTr="00284E38">
        <w:tc>
          <w:tcPr>
            <w:tcW w:w="4680" w:type="dxa"/>
            <w:vAlign w:val="bottom"/>
          </w:tcPr>
          <w:p w:rsidR="00493ADF" w:rsidRPr="00EF646B" w:rsidRDefault="00BE6E4B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25465E" w:rsidRPr="00EF646B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00" w:type="dxa"/>
          </w:tcPr>
          <w:p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F45A3" w:rsidRPr="00EF646B" w:rsidRDefault="002F45A3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D50868" w:rsidRPr="00EF646B" w:rsidRDefault="00D27412" w:rsidP="0054238D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:rsidR="00D55868" w:rsidRPr="00EF646B" w:rsidRDefault="00D55868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CD4DB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D4DB7" w:rsidRPr="00EF646B">
        <w:rPr>
          <w:rFonts w:ascii="Angsana New" w:hAnsi="Angsana New" w:hint="cs"/>
          <w:sz w:val="30"/>
          <w:szCs w:val="30"/>
          <w:cs/>
        </w:rPr>
        <w:t xml:space="preserve">    </w:t>
      </w:r>
      <w:r w:rsidRPr="00EF646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D4DB7" w:rsidRPr="00EF646B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สำหรับค่าความนิยมจะประมาณมูลค่าที่คาดว่าจะได้รับคืนทุกปีในช่วงเวลาเดียวกัน</w:t>
      </w:r>
    </w:p>
    <w:p w:rsidR="00FD1DC3" w:rsidRPr="00EF646B" w:rsidRDefault="00FD1DC3" w:rsidP="00493AD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FD1DC3" w:rsidP="00044141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  <w:r w:rsidR="00566F4D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566F4D" w:rsidRPr="00EF646B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566F4D" w:rsidRPr="00EF646B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="00566F4D" w:rsidRPr="00EF646B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566F4D" w:rsidRPr="00EF646B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566F4D" w:rsidRPr="00EF646B">
        <w:rPr>
          <w:rFonts w:ascii="Angsana New" w:hAnsi="Angsana New"/>
          <w:sz w:val="30"/>
          <w:szCs w:val="30"/>
          <w:cs/>
        </w:rPr>
        <w:t xml:space="preserve">  ในกรณีนี้</w:t>
      </w:r>
      <w:r w:rsidR="00566F4D" w:rsidRPr="00EF646B">
        <w:rPr>
          <w:rFonts w:ascii="Angsana New" w:hAnsi="Angsana New" w:hint="cs"/>
          <w:sz w:val="30"/>
          <w:szCs w:val="30"/>
          <w:cs/>
        </w:rPr>
        <w:t>จะ</w:t>
      </w:r>
      <w:r w:rsidR="00566F4D" w:rsidRPr="00EF646B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:rsidR="00616226" w:rsidRDefault="00616226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FD1DC3" w:rsidRPr="00EF646B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566F4D" w:rsidRPr="00EF646B" w:rsidRDefault="00566F4D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616226" w:rsidRDefault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55868" w:rsidRPr="00EF646B" w:rsidRDefault="00566F4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EF646B">
        <w:rPr>
          <w:rFonts w:ascii="Angsana New" w:hAnsi="Angsana New" w:hint="cs"/>
          <w:sz w:val="30"/>
          <w:szCs w:val="30"/>
          <w:cs/>
        </w:rPr>
        <w:t>ค่า</w:t>
      </w:r>
      <w:r w:rsidRPr="00EF646B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="00BE6974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FD1DC3" w:rsidRPr="00EF646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444FB8" w:rsidRPr="00EF646B">
        <w:rPr>
          <w:rFonts w:ascii="Angsana New" w:hAnsi="Angsana New"/>
          <w:sz w:val="30"/>
          <w:szCs w:val="30"/>
        </w:rPr>
        <w:t xml:space="preserve">    </w:t>
      </w:r>
      <w:r w:rsidR="00FD1DC3" w:rsidRPr="00EF646B">
        <w:rPr>
          <w:rFonts w:ascii="Angsana New" w:hAnsi="Angsana New"/>
          <w:sz w:val="30"/>
          <w:szCs w:val="30"/>
          <w:cs/>
        </w:rPr>
        <w:t>ด้อยค่ามาก่อน</w:t>
      </w:r>
    </w:p>
    <w:p w:rsidR="00502D0B" w:rsidRPr="00616226" w:rsidRDefault="0050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  <w:lang w:val="th-TH"/>
        </w:rPr>
      </w:pPr>
      <w:bookmarkStart w:id="0" w:name="OLE_LINK7"/>
      <w:bookmarkStart w:id="1" w:name="OLE_LINK8"/>
    </w:p>
    <w:p w:rsidR="00B7381D" w:rsidRPr="00EF646B" w:rsidRDefault="00B7381D" w:rsidP="00730720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นที่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มี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ภาระ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:rsidR="00B7381D" w:rsidRPr="00EF646B" w:rsidRDefault="00B7381D" w:rsidP="00B7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B7381D" w:rsidRPr="00EF646B" w:rsidRDefault="00B7381D" w:rsidP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หนี้สิน</w:t>
      </w:r>
      <w:r w:rsidRPr="00EF646B">
        <w:rPr>
          <w:rFonts w:ascii="Angsana New" w:hAnsi="Angsana New" w:hint="cs"/>
          <w:sz w:val="30"/>
          <w:szCs w:val="30"/>
          <w:cs/>
        </w:rPr>
        <w:t>ที่มีภาระ</w:t>
      </w:r>
      <w:r w:rsidRPr="00EF646B">
        <w:rPr>
          <w:rFonts w:ascii="Angsana New" w:hAnsi="Angsana New"/>
          <w:sz w:val="30"/>
          <w:szCs w:val="30"/>
          <w:cs/>
        </w:rPr>
        <w:t>ดอกเบี้ยบันทึก</w:t>
      </w:r>
      <w:r w:rsidRPr="00EF646B">
        <w:rPr>
          <w:rFonts w:ascii="Angsana New" w:hAnsi="Angsana New" w:hint="cs"/>
          <w:sz w:val="30"/>
          <w:szCs w:val="30"/>
          <w:cs/>
        </w:rPr>
        <w:t>เริ่มแรก</w:t>
      </w:r>
      <w:r w:rsidRPr="00EF646B">
        <w:rPr>
          <w:rFonts w:ascii="Angsana New" w:hAnsi="Angsana New"/>
          <w:sz w:val="30"/>
          <w:szCs w:val="30"/>
          <w:cs/>
        </w:rPr>
        <w:t>ใน</w:t>
      </w:r>
      <w:r w:rsidRPr="00EF646B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EF646B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="00BE6974" w:rsidRPr="00EF646B">
        <w:rPr>
          <w:rFonts w:ascii="Angsana New" w:hAnsi="Angsana New" w:hint="cs"/>
          <w:sz w:val="30"/>
          <w:szCs w:val="30"/>
          <w:cs/>
        </w:rPr>
        <w:t xml:space="preserve">การเกิดหนี้สิน </w:t>
      </w:r>
      <w:r w:rsidR="00147B43" w:rsidRPr="00EF646B">
        <w:rPr>
          <w:rFonts w:ascii="Angsana New" w:hAnsi="Angsana New" w:hint="cs"/>
          <w:sz w:val="30"/>
          <w:szCs w:val="30"/>
          <w:cs/>
        </w:rPr>
        <w:t>ภ</w:t>
      </w:r>
      <w:r w:rsidRPr="00EF646B">
        <w:rPr>
          <w:rFonts w:ascii="Angsana New" w:hAnsi="Angsana New"/>
          <w:sz w:val="30"/>
          <w:szCs w:val="30"/>
          <w:cs/>
        </w:rPr>
        <w:t>ายหลังจากการบันทึกหนี้สิน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Pr="00EF646B">
        <w:rPr>
          <w:rFonts w:ascii="Angsana New" w:hAnsi="Angsana New"/>
          <w:sz w:val="30"/>
          <w:szCs w:val="30"/>
          <w:cs/>
        </w:rPr>
        <w:t>มี</w:t>
      </w:r>
      <w:r w:rsidRPr="00EF646B">
        <w:rPr>
          <w:rFonts w:ascii="Angsana New" w:hAnsi="Angsana New" w:hint="cs"/>
          <w:sz w:val="30"/>
          <w:szCs w:val="30"/>
          <w:cs/>
        </w:rPr>
        <w:t>ภาระ</w:t>
      </w:r>
      <w:r w:rsidRPr="00EF646B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EF646B">
        <w:rPr>
          <w:rFonts w:ascii="Angsana New" w:hAnsi="Angsana New" w:hint="cs"/>
          <w:sz w:val="30"/>
          <w:szCs w:val="30"/>
          <w:cs/>
        </w:rPr>
        <w:t>ต่อมา</w:t>
      </w:r>
      <w:r w:rsidRPr="00EF646B">
        <w:rPr>
          <w:rFonts w:ascii="Angsana New" w:hAnsi="Angsana New"/>
          <w:sz w:val="30"/>
          <w:szCs w:val="30"/>
          <w:cs/>
        </w:rPr>
        <w:t>โดยวิธี</w:t>
      </w:r>
      <w:r w:rsidRPr="00EF646B">
        <w:rPr>
          <w:rFonts w:ascii="Angsana New" w:hAnsi="Angsana New" w:hint="cs"/>
          <w:sz w:val="30"/>
          <w:szCs w:val="30"/>
          <w:cs/>
        </w:rPr>
        <w:t>ราคา</w:t>
      </w:r>
      <w:r w:rsidRPr="00EF646B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EF646B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EF646B">
        <w:rPr>
          <w:rFonts w:ascii="Angsana New" w:hAnsi="Angsana New"/>
          <w:sz w:val="30"/>
          <w:szCs w:val="30"/>
          <w:cs/>
        </w:rPr>
        <w:t>และยอด</w:t>
      </w:r>
      <w:r w:rsidRPr="00EF646B">
        <w:rPr>
          <w:rFonts w:ascii="Angsana New" w:hAnsi="Angsana New" w:hint="cs"/>
          <w:sz w:val="30"/>
          <w:szCs w:val="30"/>
          <w:cs/>
        </w:rPr>
        <w:t>หนี้</w:t>
      </w:r>
      <w:r w:rsidRPr="00EF646B">
        <w:rPr>
          <w:rFonts w:ascii="Angsana New" w:hAnsi="Angsana New"/>
          <w:sz w:val="30"/>
          <w:szCs w:val="30"/>
          <w:cs/>
        </w:rPr>
        <w:t>เมื่อ</w:t>
      </w:r>
      <w:r w:rsidRPr="00EF646B">
        <w:rPr>
          <w:rFonts w:ascii="Angsana New" w:hAnsi="Angsana New" w:hint="cs"/>
          <w:sz w:val="30"/>
          <w:szCs w:val="30"/>
          <w:cs/>
        </w:rPr>
        <w:t>ครบ</w:t>
      </w:r>
      <w:r w:rsidRPr="00EF646B">
        <w:rPr>
          <w:rFonts w:ascii="Angsana New" w:hAnsi="Angsana New"/>
          <w:sz w:val="30"/>
          <w:szCs w:val="30"/>
          <w:cs/>
        </w:rPr>
        <w:t>กำหนด</w:t>
      </w:r>
      <w:r w:rsidRPr="00EF646B">
        <w:rPr>
          <w:rFonts w:ascii="Angsana New" w:hAnsi="Angsana New" w:hint="cs"/>
          <w:sz w:val="30"/>
          <w:szCs w:val="30"/>
          <w:cs/>
        </w:rPr>
        <w:t>ไถ่ถอนจะ</w:t>
      </w:r>
      <w:r w:rsidRPr="00EF646B">
        <w:rPr>
          <w:rFonts w:ascii="Angsana New" w:hAnsi="Angsana New"/>
          <w:sz w:val="30"/>
          <w:szCs w:val="30"/>
          <w:cs/>
        </w:rPr>
        <w:t>บันทึกในกำไร</w:t>
      </w:r>
      <w:r w:rsidRPr="00EF646B">
        <w:rPr>
          <w:rFonts w:ascii="Angsana New" w:hAnsi="Angsana New" w:hint="cs"/>
          <w:sz w:val="30"/>
          <w:szCs w:val="30"/>
          <w:cs/>
        </w:rPr>
        <w:t>หรือ</w:t>
      </w:r>
      <w:r w:rsidRPr="00EF646B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bookmarkEnd w:id="0"/>
    <w:bookmarkEnd w:id="1"/>
    <w:p w:rsidR="0054238D" w:rsidRPr="00EF646B" w:rsidRDefault="00542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E7EFF" w:rsidRPr="00EF646B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EF646B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BF" w:rsidRPr="00EF646B" w:rsidRDefault="00044141" w:rsidP="00044141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</w:rPr>
        <w:tab/>
      </w:r>
      <w:r w:rsidR="00067CBF" w:rsidRPr="00EF646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BB4DE8" w:rsidRPr="00EF646B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EF646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F646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BB4DE8" w:rsidRPr="00EF646B" w:rsidRDefault="00BB4DE8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:rsidR="00067CBF" w:rsidRPr="00EF646B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067CBF" w:rsidRPr="00EF646B" w:rsidRDefault="00067CBF" w:rsidP="00067CBF">
      <w:pPr>
        <w:ind w:left="540"/>
        <w:rPr>
          <w:rFonts w:ascii="Angsana New" w:hAnsi="Angsana New"/>
          <w:i/>
          <w:sz w:val="20"/>
          <w:szCs w:val="20"/>
        </w:rPr>
      </w:pPr>
    </w:p>
    <w:p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F646B">
        <w:rPr>
          <w:rFonts w:ascii="Angsana New" w:hAnsi="Angsana New" w:hint="cs"/>
          <w:i/>
          <w:sz w:val="30"/>
          <w:szCs w:val="30"/>
          <w:cs/>
        </w:rPr>
        <w:t>งวด</w:t>
      </w:r>
      <w:r w:rsidRPr="00EF646B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EF646B">
        <w:rPr>
          <w:rFonts w:ascii="Angsana New" w:hAnsi="Angsana New" w:hint="cs"/>
          <w:i/>
          <w:sz w:val="30"/>
          <w:szCs w:val="30"/>
          <w:cs/>
        </w:rPr>
        <w:t>ส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F646B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EF646B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EF646B">
        <w:rPr>
          <w:rFonts w:ascii="Angsana New" w:hAnsi="Angsana New"/>
          <w:i/>
          <w:sz w:val="30"/>
          <w:szCs w:val="30"/>
          <w:cs/>
        </w:rPr>
        <w:t>นั้นจัดทำโดยนักคณิ</w:t>
      </w:r>
      <w:r w:rsidR="005B4EA9" w:rsidRPr="00EF646B">
        <w:rPr>
          <w:rFonts w:ascii="Angsana New" w:hAnsi="Angsana New"/>
          <w:i/>
          <w:sz w:val="30"/>
          <w:szCs w:val="30"/>
          <w:cs/>
        </w:rPr>
        <w:t>ตศาสตร์ประกันภัยที่ได้รับอนุญาต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="00D2780B"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67CBF" w:rsidRPr="00EF646B" w:rsidRDefault="00067CBF" w:rsidP="00067CBF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 w:hint="cs"/>
          <w:i/>
          <w:sz w:val="30"/>
          <w:szCs w:val="30"/>
          <w:cs/>
        </w:rPr>
        <w:t>ใน</w:t>
      </w:r>
      <w:r w:rsidRPr="00EF646B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กำไร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</w:t>
      </w:r>
      <w:r w:rsidRPr="00EF646B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F646B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EF646B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EF646B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EF646B">
        <w:rPr>
          <w:rFonts w:ascii="Angsana New" w:hAnsi="Angsana New" w:hint="cs"/>
          <w:i/>
          <w:sz w:val="30"/>
          <w:szCs w:val="30"/>
          <w:cs/>
        </w:rPr>
        <w:t>ของ</w:t>
      </w:r>
      <w:r w:rsidRPr="00EF646B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:rsidR="002D3F93" w:rsidRPr="00502D0B" w:rsidRDefault="002D3F93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0"/>
          <w:szCs w:val="20"/>
        </w:rPr>
      </w:pPr>
    </w:p>
    <w:p w:rsidR="00067CBF" w:rsidRPr="00EF646B" w:rsidRDefault="00067CBF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EF646B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EF646B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กำไร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</w:t>
      </w:r>
      <w:r w:rsidRPr="00EF646B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EF646B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EF646B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E978D0" w:rsidRPr="00E978D0" w:rsidRDefault="00E978D0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EF646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EF646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EF646B">
        <w:rPr>
          <w:rFonts w:ascii="Angsana New" w:hAnsi="Angsana New"/>
          <w:iCs/>
          <w:sz w:val="30"/>
          <w:szCs w:val="30"/>
        </w:rPr>
        <w:t>12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EF646B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EF646B">
        <w:rPr>
          <w:rFonts w:ascii="Angsana New" w:hAnsi="Angsana New"/>
          <w:i/>
          <w:sz w:val="30"/>
          <w:szCs w:val="30"/>
          <w:cs/>
        </w:rPr>
        <w:t>รายงาน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E77F01" w:rsidRPr="00EF646B" w:rsidRDefault="00067CBF" w:rsidP="00D941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EF646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EF646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F646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EC3C15" w:rsidRPr="00EF646B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563A8C" w:rsidRPr="00EF646B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563A8C" w:rsidRPr="00EF646B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ประมาณการหนี้สินจะรั</w:t>
      </w:r>
      <w:r w:rsidR="00204DBB" w:rsidRPr="00EF646B">
        <w:rPr>
          <w:rFonts w:ascii="Angsana New" w:hAnsi="Angsana New"/>
          <w:sz w:val="30"/>
          <w:szCs w:val="30"/>
          <w:cs/>
        </w:rPr>
        <w:t>บรู้ก็ต่อเมื่อกลุ่มบริษัทมีภาระผูกพัน</w:t>
      </w:r>
      <w:r w:rsidRPr="00EF646B">
        <w:rPr>
          <w:rFonts w:ascii="Angsana New" w:hAnsi="Angsana New"/>
          <w:sz w:val="30"/>
          <w:szCs w:val="30"/>
          <w:cs/>
        </w:rPr>
        <w:t>ตามกฎหมาย</w:t>
      </w:r>
      <w:r w:rsidR="00204DBB" w:rsidRPr="00EF646B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Pr="00EF646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04DBB" w:rsidRPr="00EF646B">
        <w:rPr>
          <w:rFonts w:ascii="Angsana New" w:hAnsi="Angsana New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EF646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</w:t>
      </w:r>
      <w:r w:rsidR="00BE6974" w:rsidRPr="00EF646B">
        <w:rPr>
          <w:rFonts w:ascii="Angsana New" w:hAnsi="Angsana New" w:hint="cs"/>
          <w:sz w:val="30"/>
          <w:szCs w:val="30"/>
          <w:cs/>
        </w:rPr>
        <w:t>นอน</w:t>
      </w:r>
      <w:r w:rsidRPr="00EF646B">
        <w:rPr>
          <w:rFonts w:ascii="Angsana New" w:hAnsi="Angsana New"/>
          <w:sz w:val="30"/>
          <w:szCs w:val="30"/>
          <w:cs/>
        </w:rPr>
        <w:t>ว่าประโยชน์เชิงเศรษฐกิจจะต้องถูกจ่า</w:t>
      </w:r>
      <w:r w:rsidR="005B4EA9" w:rsidRPr="00EF646B">
        <w:rPr>
          <w:rFonts w:ascii="Angsana New" w:hAnsi="Angsana New"/>
          <w:sz w:val="30"/>
          <w:szCs w:val="30"/>
          <w:cs/>
        </w:rPr>
        <w:t>ยไปเพื่อชำระภาระหนี้สินดังกล่าว</w:t>
      </w:r>
    </w:p>
    <w:p w:rsidR="00BE6974" w:rsidRPr="00EF646B" w:rsidRDefault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16226" w:rsidRDefault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63A8C" w:rsidRPr="00EF646B" w:rsidRDefault="00563A8C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:rsidR="00FD1DC3" w:rsidRPr="00EF646B" w:rsidRDefault="00FD1DC3" w:rsidP="007E4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27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7E48B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รายได้จากการขายอสังหาริมทรัพย์</w:t>
      </w: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Pr="00EF646B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เมื่อสัญญาเป็นไปตามเกณฑ์สำหรับการขายสินค้า 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ในกรณีนี้รายได้จะรับรู้เมื่อเป็นไปตามเกณฑ์การขายสินค้าดังกล่าวข้างต้น</w:t>
      </w:r>
    </w:p>
    <w:p w:rsidR="004E4678" w:rsidRPr="00EF646B" w:rsidRDefault="004E4678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รายได้ค่าเช่าและค่าบริการ</w:t>
      </w:r>
    </w:p>
    <w:p w:rsidR="00CE72B4" w:rsidRPr="00EF646B" w:rsidRDefault="00CE72B4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463C1" w:rsidRPr="00EF646B" w:rsidRDefault="00FF19A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รายได้ค่าเช่าและค่าบริการ</w:t>
      </w:r>
      <w:r w:rsidRPr="00EF646B">
        <w:rPr>
          <w:rFonts w:ascii="Angsana New" w:hAnsi="Angsana New" w:hint="cs"/>
          <w:sz w:val="30"/>
          <w:szCs w:val="30"/>
          <w:cs/>
        </w:rPr>
        <w:t>ประกอบด้วยรายได้ค่าเช่าและค่าบริการที่เกี่ยวข้องในอสังหาริมทรัพย์เพื่อการลงทุน และ</w:t>
      </w:r>
      <w:r w:rsidRPr="00EF646B">
        <w:rPr>
          <w:rFonts w:ascii="Angsana New" w:hAnsi="Angsana New"/>
          <w:sz w:val="30"/>
          <w:szCs w:val="30"/>
          <w:cs/>
        </w:rPr>
        <w:t>ราย</w:t>
      </w:r>
      <w:r w:rsidRPr="00EF646B">
        <w:rPr>
          <w:rFonts w:ascii="Angsana New" w:hAnsi="Angsana New" w:hint="cs"/>
          <w:sz w:val="30"/>
          <w:szCs w:val="30"/>
          <w:cs/>
        </w:rPr>
        <w:t>ได้จากธุรกิจการให้บริการอาคารพักอาศัย</w:t>
      </w:r>
      <w:r w:rsidR="00AC081A" w:rsidRPr="00EF646B">
        <w:rPr>
          <w:rFonts w:ascii="Angsana New" w:hAnsi="Angsana New"/>
          <w:sz w:val="30"/>
          <w:szCs w:val="30"/>
          <w:cs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:rsidR="003463C1" w:rsidRPr="00EF646B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เช่าที่เกี่ยวข้องใน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9813F6" w:rsidRPr="00EF646B">
        <w:rPr>
          <w:rFonts w:ascii="Angsana New" w:hAnsi="Angsana New"/>
          <w:sz w:val="30"/>
          <w:szCs w:val="30"/>
        </w:rPr>
        <w:t xml:space="preserve"> </w:t>
      </w:r>
      <w:r w:rsidR="009813F6" w:rsidRPr="00EF646B">
        <w:rPr>
          <w:rFonts w:ascii="Angsana New" w:hAnsi="Angsana New"/>
          <w:sz w:val="30"/>
          <w:szCs w:val="30"/>
          <w:cs/>
        </w:rPr>
        <w:t>ค่าใช้จ่ายเริ่มแรกที่เกิด</w:t>
      </w:r>
      <w:r w:rsidR="009813F6" w:rsidRPr="00EF646B">
        <w:rPr>
          <w:rFonts w:ascii="Angsana New" w:hAnsi="Angsana New" w:hint="cs"/>
          <w:sz w:val="30"/>
          <w:szCs w:val="30"/>
          <w:cs/>
        </w:rPr>
        <w:t>ขึ้น</w:t>
      </w:r>
      <w:r w:rsidR="009813F6" w:rsidRPr="00EF646B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9813F6" w:rsidRPr="00EF646B">
        <w:rPr>
          <w:rFonts w:ascii="Angsana New" w:hAnsi="Angsana New"/>
          <w:sz w:val="30"/>
          <w:szCs w:val="30"/>
        </w:rPr>
        <w:t xml:space="preserve">  </w:t>
      </w:r>
      <w:r w:rsidR="005B4EA9" w:rsidRPr="00EF646B">
        <w:rPr>
          <w:rFonts w:ascii="Angsana New" w:hAnsi="Angsana New"/>
          <w:sz w:val="30"/>
          <w:szCs w:val="30"/>
          <w:cs/>
        </w:rPr>
        <w:br/>
      </w:r>
      <w:r w:rsidR="009813F6" w:rsidRPr="00EF646B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3463C1" w:rsidRPr="00EF646B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3463C1" w:rsidRPr="00EF646B" w:rsidRDefault="00A71432" w:rsidP="0034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</w:t>
      </w:r>
      <w:r w:rsidRPr="00EF646B">
        <w:rPr>
          <w:rFonts w:ascii="Angsana New" w:hAnsi="Angsana New" w:hint="cs"/>
          <w:sz w:val="30"/>
          <w:szCs w:val="30"/>
          <w:cs/>
        </w:rPr>
        <w:t xml:space="preserve">ได้จากธุรกิจการให้บริการอาคารพักอาศัย </w:t>
      </w:r>
      <w:r w:rsidR="003463C1" w:rsidRPr="00EF646B">
        <w:rPr>
          <w:rFonts w:ascii="Angsana New" w:hAnsi="Angsana New" w:hint="cs"/>
          <w:sz w:val="30"/>
          <w:szCs w:val="30"/>
          <w:cs/>
        </w:rPr>
        <w:t>จากค่าห้อง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รายได้สิทธิการเช่ารอตัดบัญชี ตัดบัญชีเป็นรายได้โดยวิธีเส้นตรงตลอดอายุสัญญาเช่า</w:t>
      </w:r>
    </w:p>
    <w:p w:rsidR="00AD6D0D" w:rsidRPr="00EF646B" w:rsidRDefault="00AD6D0D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รายได้ค่าสมาชิกสนามกอล์ฟ</w:t>
      </w: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รายได้ค่าสมาชิกสนามกอล์ฟรอตัดบัญชี รับรู้เป็นรายได้ภายในระยะเวลา</w:t>
      </w:r>
      <w:r w:rsidR="00C07A56" w:rsidRPr="00EF646B">
        <w:rPr>
          <w:rFonts w:ascii="Angsana New" w:hAnsi="Angsana New"/>
          <w:sz w:val="30"/>
          <w:szCs w:val="30"/>
          <w:cs/>
        </w:rPr>
        <w:t xml:space="preserve">  </w:t>
      </w:r>
      <w:r w:rsidR="00C07A56" w:rsidRPr="00EF646B">
        <w:rPr>
          <w:rFonts w:ascii="Angsana New" w:hAnsi="Angsana New"/>
          <w:sz w:val="30"/>
          <w:szCs w:val="30"/>
        </w:rPr>
        <w:t>10</w:t>
      </w:r>
      <w:r w:rsidR="00493ADF" w:rsidRPr="00EF646B">
        <w:rPr>
          <w:rFonts w:ascii="Angsana New" w:hAnsi="Angsana New"/>
          <w:sz w:val="30"/>
          <w:szCs w:val="30"/>
          <w:cs/>
        </w:rPr>
        <w:t xml:space="preserve">  </w:t>
      </w:r>
      <w:r w:rsidRPr="00EF646B">
        <w:rPr>
          <w:rFonts w:ascii="Angsana New" w:hAnsi="Angsana New"/>
          <w:sz w:val="30"/>
          <w:szCs w:val="30"/>
          <w:cs/>
        </w:rPr>
        <w:t xml:space="preserve">ปี </w:t>
      </w:r>
    </w:p>
    <w:p w:rsidR="00502D0B" w:rsidRPr="00502D0B" w:rsidRDefault="00502D0B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ลงทุน</w:t>
      </w:r>
    </w:p>
    <w:p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รายได้จาก</w:t>
      </w:r>
      <w:r w:rsidRPr="00EF646B">
        <w:rPr>
          <w:rFonts w:ascii="Angsana New" w:hAnsi="Angsana New" w:hint="cs"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sz w:val="30"/>
          <w:szCs w:val="30"/>
          <w:cs/>
        </w:rPr>
        <w:t>ลงทุนประกอบด้ว</w:t>
      </w:r>
      <w:r w:rsidRPr="00EF646B">
        <w:rPr>
          <w:rFonts w:ascii="Angsana New" w:hAnsi="Angsana New"/>
          <w:sz w:val="30"/>
          <w:szCs w:val="30"/>
          <w:cs/>
        </w:rPr>
        <w:t>ย เงินปันผลและดอกเบี้ยรับจากการ</w:t>
      </w:r>
      <w:r w:rsidR="00FD1DC3" w:rsidRPr="00EF646B">
        <w:rPr>
          <w:rFonts w:ascii="Angsana New" w:hAnsi="Angsana New"/>
          <w:sz w:val="30"/>
          <w:szCs w:val="30"/>
          <w:cs/>
        </w:rPr>
        <w:t>ลงทุนและเงินฝาก</w:t>
      </w:r>
      <w:r w:rsidRPr="00EF646B">
        <w:rPr>
          <w:rFonts w:ascii="Angsana New" w:hAnsi="Angsana New" w:hint="cs"/>
          <w:sz w:val="30"/>
          <w:szCs w:val="30"/>
          <w:cs/>
        </w:rPr>
        <w:t>ธนาคาร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C6049F" w:rsidRPr="00EF646B" w:rsidRDefault="00C6049F" w:rsidP="00587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AB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C07A56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เงินปันผลรับบันทึกในกำไรหรือ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ขาดทุนในวันที่กลุ่มบริษัทมีสิทธิได้รับเงินปันผล  </w:t>
      </w:r>
    </w:p>
    <w:p w:rsidR="001771A1" w:rsidRPr="00EF646B" w:rsidRDefault="001771A1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:rsidR="00FD1DC3" w:rsidRPr="00EF646B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C07A56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ดอกเบี้ยรับบันทึกในกำไรหรือ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:rsidR="00DE5BA7" w:rsidRDefault="00DE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02D0B" w:rsidRDefault="00502D0B" w:rsidP="00502D0B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ต้นทุนการขายอสังหาริมทรัพย์</w:t>
      </w:r>
    </w:p>
    <w:p w:rsidR="004D4381" w:rsidRPr="004D4381" w:rsidRDefault="004D4381" w:rsidP="00502D0B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ต้นทุนการขายบ้านพร้อมที่ดินประกอบด้วยต้นทุนที่ดิน ค่าถมที่ดิน 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:rsidR="00502D0B" w:rsidRP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ในการคำนวณหาต้นทุนการขายบ้านพร้อมที่ดิน บริษัทย่อยได้ทำการแบ่งสรรต้นทุนการพัฒนาทั้งที่คาดว่าจะเกิดขึ้น (โดยคำนึงถึงต้นทุนที่จะเกิด</w:t>
      </w:r>
      <w:r w:rsidR="00616226">
        <w:rPr>
          <w:rFonts w:ascii="Angsana New" w:hAnsi="Angsana New" w:hint="cs"/>
          <w:sz w:val="30"/>
          <w:szCs w:val="30"/>
          <w:cs/>
        </w:rPr>
        <w:t>ขึ้นจริงด้วย) ตามเกณฑ์พื้นที่</w:t>
      </w:r>
      <w:r>
        <w:rPr>
          <w:rFonts w:ascii="Angsana New" w:hAnsi="Angsana New" w:hint="cs"/>
          <w:sz w:val="30"/>
          <w:szCs w:val="30"/>
          <w:cs/>
        </w:rPr>
        <w:t>ขาย</w:t>
      </w:r>
    </w:p>
    <w:p w:rsidR="00502D0B" w:rsidRP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502D0B" w:rsidRP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502D0B" w:rsidRPr="00502D0B" w:rsidRDefault="0050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D1DC3" w:rsidRPr="00EF646B" w:rsidRDefault="00D27412" w:rsidP="000378E9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ต้น</w:t>
      </w:r>
      <w:r w:rsidR="00230928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ทุนทางการเงิน</w:t>
      </w:r>
    </w:p>
    <w:p w:rsidR="00FD1DC3" w:rsidRPr="00EF646B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04DBB" w:rsidRPr="00EF646B" w:rsidRDefault="00204DBB" w:rsidP="000378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</w:t>
      </w:r>
      <w:r w:rsidR="0003700D" w:rsidRPr="00EF646B">
        <w:rPr>
          <w:rFonts w:ascii="Angsana New" w:hAnsi="Angsana New" w:hint="cs"/>
          <w:sz w:val="30"/>
          <w:szCs w:val="30"/>
          <w:cs/>
        </w:rPr>
        <w:t>ที่มีการบันทึกเป็นต้นทุนส่วนหนึ่งของสินทรัพย์ อันเป็นผลมาจา</w:t>
      </w:r>
      <w:r w:rsidR="001C4418" w:rsidRPr="00EF646B">
        <w:rPr>
          <w:rFonts w:ascii="Angsana New" w:hAnsi="Angsana New" w:hint="cs"/>
          <w:sz w:val="30"/>
          <w:szCs w:val="30"/>
          <w:cs/>
        </w:rPr>
        <w:t>กการใช้เวลายาวนานในการจัดหา ก่อ</w:t>
      </w:r>
      <w:r w:rsidR="0003700D" w:rsidRPr="00EF646B">
        <w:rPr>
          <w:rFonts w:ascii="Angsana New" w:hAnsi="Angsana New" w:hint="cs"/>
          <w:sz w:val="30"/>
          <w:szCs w:val="30"/>
          <w:cs/>
        </w:rPr>
        <w:t>สร้างหรือการผลิตสินทรัพย์ดังกล่าว ก่อนที่จะนำมาใช้เองหรือเพื่อขาย</w:t>
      </w:r>
    </w:p>
    <w:p w:rsidR="00BE6974" w:rsidRPr="00EF646B" w:rsidRDefault="00BE6974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BB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:rsidR="005B4EA9" w:rsidRPr="00EF646B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F19A6" w:rsidRPr="00EF646B" w:rsidRDefault="00FD1DC3" w:rsidP="00AC0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FF19A6" w:rsidRPr="00EF646B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FD1DC3" w:rsidRPr="00EF646B" w:rsidRDefault="005C0038" w:rsidP="00EC330D">
      <w:pPr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FD1DC3" w:rsidRPr="00EF646B" w:rsidRDefault="00FD1DC3" w:rsidP="00EC330D">
      <w:pPr>
        <w:ind w:left="540"/>
        <w:rPr>
          <w:rFonts w:ascii="Angsana New" w:hAnsi="Angsana New"/>
          <w:sz w:val="20"/>
          <w:szCs w:val="20"/>
        </w:rPr>
      </w:pPr>
    </w:p>
    <w:p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5B4EA9" w:rsidRPr="00EF646B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FD1DC3" w:rsidRPr="00EF646B" w:rsidRDefault="00FD1DC3" w:rsidP="00753361">
      <w:pPr>
        <w:pStyle w:val="BodyText2"/>
        <w:numPr>
          <w:ilvl w:val="1"/>
          <w:numId w:val="2"/>
        </w:numPr>
        <w:ind w:left="516" w:hanging="51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:rsidR="00493ADF" w:rsidRPr="00EF646B" w:rsidRDefault="00493ADF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D8791A" w:rsidRPr="00EF646B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D8791A" w:rsidRPr="00EF646B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D8791A" w:rsidRPr="00EF646B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067CBF" w:rsidRPr="00EF646B">
        <w:rPr>
          <w:rFonts w:ascii="Angsana New" w:hAnsi="Angsana New" w:hint="cs"/>
          <w:sz w:val="30"/>
          <w:szCs w:val="30"/>
          <w:cs/>
        </w:rPr>
        <w:t>การ</w:t>
      </w:r>
      <w:r w:rsidRPr="00EF646B">
        <w:rPr>
          <w:rFonts w:ascii="Angsana New" w:hAnsi="Angsana New"/>
          <w:sz w:val="30"/>
          <w:szCs w:val="30"/>
          <w:cs/>
        </w:rPr>
        <w:t xml:space="preserve">ร่วมค้าหากเป็นไปได้ว่าจะไม่มีการกลับรายการในอนาคตอันใกล้   </w:t>
      </w:r>
    </w:p>
    <w:p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B0C92" w:rsidRPr="00EF646B" w:rsidRDefault="00493ADF" w:rsidP="00067CB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การวัดมู</w:t>
      </w:r>
      <w:r w:rsidR="00D8791A" w:rsidRPr="00EF646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51746"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="00D8791A" w:rsidRPr="00EF646B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67CBF" w:rsidRPr="00EF646B" w:rsidRDefault="00067CBF" w:rsidP="00067CBF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D8791A" w:rsidRPr="00EF646B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613CB3" w:rsidRPr="00EF646B" w:rsidRDefault="00613CB3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sz w:val="30"/>
          <w:szCs w:val="30"/>
        </w:rPr>
      </w:pPr>
    </w:p>
    <w:p w:rsidR="00D8791A" w:rsidRPr="00EF646B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857790" w:rsidRPr="00EF646B">
        <w:rPr>
          <w:rFonts w:ascii="Angsana New" w:hAnsi="Angsana New"/>
          <w:sz w:val="30"/>
          <w:szCs w:val="30"/>
          <w:cs/>
        </w:rPr>
        <w:t>อกเบี้ยที่ต้อง</w:t>
      </w:r>
      <w:r w:rsidR="00BB4DE8" w:rsidRPr="00EF646B">
        <w:rPr>
          <w:rFonts w:ascii="Angsana New" w:hAnsi="Angsana New"/>
          <w:sz w:val="30"/>
          <w:szCs w:val="30"/>
          <w:cs/>
        </w:rPr>
        <w:t xml:space="preserve">ชำระ </w:t>
      </w:r>
      <w:r w:rsidR="00857790"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</w:t>
      </w:r>
      <w:r w:rsidR="005C0038">
        <w:rPr>
          <w:rFonts w:ascii="Angsana New" w:hAnsi="Angsana New"/>
          <w:sz w:val="30"/>
          <w:szCs w:val="30"/>
          <w:cs/>
        </w:rPr>
        <w:t xml:space="preserve">ละจากประสบการณ์ในอดีต </w:t>
      </w:r>
      <w:r w:rsidRPr="00EF646B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363828" w:rsidRPr="00EF646B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EF646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57790" w:rsidRPr="00EF646B" w:rsidRDefault="00857790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sz w:val="20"/>
          <w:szCs w:val="20"/>
        </w:rPr>
      </w:pPr>
    </w:p>
    <w:p w:rsidR="00616226" w:rsidRDefault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8791A" w:rsidRPr="00EF646B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085117" w:rsidRPr="00EF646B" w:rsidRDefault="00085117" w:rsidP="0008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D8791A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5C0038">
        <w:rPr>
          <w:rFonts w:ascii="Angsana New" w:hAnsi="Angsana New"/>
          <w:sz w:val="30"/>
          <w:szCs w:val="30"/>
          <w:cs/>
        </w:rPr>
        <w:t>น์จากผลแตกต่างชั่วคราว</w:t>
      </w:r>
      <w:r w:rsidR="005C0038" w:rsidRPr="005C0038">
        <w:rPr>
          <w:rFonts w:ascii="Angsana New" w:hAnsi="Angsana New"/>
          <w:sz w:val="30"/>
          <w:szCs w:val="30"/>
          <w:cs/>
        </w:rPr>
        <w:t>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5C0038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:rsidR="00D82C2D" w:rsidRPr="00EF646B" w:rsidRDefault="00D82C2D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E81EB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ต่อหุ้น </w:t>
      </w:r>
    </w:p>
    <w:p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กลุ่มบริษัทแสดง</w:t>
      </w:r>
      <w:r w:rsidR="00230928" w:rsidRPr="00EF646B">
        <w:rPr>
          <w:rFonts w:ascii="Angsana New" w:hAnsi="Angsana New"/>
          <w:sz w:val="30"/>
          <w:szCs w:val="30"/>
          <w:cs/>
        </w:rPr>
        <w:t>กำไร</w:t>
      </w:r>
      <w:r w:rsidRPr="00EF646B">
        <w:rPr>
          <w:rFonts w:ascii="Angsana New" w:hAnsi="Angsana New"/>
          <w:sz w:val="30"/>
          <w:szCs w:val="30"/>
          <w:cs/>
        </w:rPr>
        <w:t>ต่อหุ้นขั้นพื้นฐานสำหรับหุ้นสามัญ</w:t>
      </w:r>
      <w:r w:rsidR="00C373F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230928" w:rsidRPr="00EF646B">
        <w:rPr>
          <w:rFonts w:ascii="Angsana New" w:hAnsi="Angsana New"/>
          <w:sz w:val="30"/>
          <w:szCs w:val="30"/>
          <w:cs/>
        </w:rPr>
        <w:t>กำไร</w:t>
      </w:r>
      <w:r w:rsidRPr="00EF646B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="00E81EB6" w:rsidRPr="00EF646B">
        <w:rPr>
          <w:rFonts w:ascii="Angsana New" w:hAnsi="Angsana New"/>
          <w:sz w:val="30"/>
          <w:szCs w:val="30"/>
          <w:cs/>
        </w:rPr>
        <w:t>กำไร</w:t>
      </w:r>
      <w:r w:rsidR="00C373FA" w:rsidRPr="00EF646B">
        <w:rPr>
          <w:rFonts w:ascii="Angsana New" w:hAnsi="Angsana New" w:hint="cs"/>
          <w:sz w:val="30"/>
          <w:szCs w:val="30"/>
          <w:cs/>
        </w:rPr>
        <w:t>หรือ</w:t>
      </w:r>
      <w:r w:rsidR="00230928" w:rsidRPr="00EF646B">
        <w:rPr>
          <w:rFonts w:ascii="Angsana New" w:hAnsi="Angsana New"/>
          <w:sz w:val="30"/>
          <w:szCs w:val="30"/>
          <w:cs/>
        </w:rPr>
        <w:t>ขาดทุน</w:t>
      </w:r>
      <w:r w:rsidRPr="00EF646B">
        <w:rPr>
          <w:rFonts w:ascii="Angsana New" w:hAnsi="Angsana New"/>
          <w:sz w:val="30"/>
          <w:szCs w:val="30"/>
          <w:cs/>
        </w:rPr>
        <w:t>ของผู้ถือห</w:t>
      </w:r>
      <w:r w:rsidR="00230928" w:rsidRPr="00EF646B">
        <w:rPr>
          <w:rFonts w:ascii="Angsana New" w:hAnsi="Angsana New"/>
          <w:sz w:val="30"/>
          <w:szCs w:val="30"/>
          <w:cs/>
        </w:rPr>
        <w:t>ุ้นสามัญของ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  <w:r w:rsidR="00C373F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2632DD"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051746" w:rsidRPr="00EF646B" w:rsidRDefault="00051746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051746" w:rsidRPr="00EF646B" w:rsidRDefault="0005174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051746" w:rsidRPr="00EF646B" w:rsidRDefault="00051746" w:rsidP="00C47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51746" w:rsidRPr="00EF646B" w:rsidRDefault="0005174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5B4EA9" w:rsidRPr="00EF646B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F646B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072035" w:rsidRPr="00EF646B">
        <w:rPr>
          <w:rFonts w:ascii="Angsana New" w:hAnsi="Angsana New" w:hint="cs"/>
          <w:sz w:val="30"/>
          <w:szCs w:val="30"/>
          <w:cs/>
        </w:rPr>
        <w:t>เป็นรายการ</w:t>
      </w:r>
      <w:r w:rsidR="00D524C0" w:rsidRPr="00EF646B">
        <w:rPr>
          <w:rFonts w:ascii="Angsana New" w:hAnsi="Angsana New"/>
          <w:sz w:val="30"/>
          <w:szCs w:val="30"/>
          <w:cs/>
        </w:rPr>
        <w:t xml:space="preserve"> รายได้อื่น ส่วนแบ่ง</w:t>
      </w:r>
      <w:r w:rsidR="00230928" w:rsidRPr="00EF646B">
        <w:rPr>
          <w:rFonts w:ascii="Angsana New" w:hAnsi="Angsana New"/>
          <w:sz w:val="30"/>
          <w:szCs w:val="30"/>
          <w:cs/>
        </w:rPr>
        <w:t xml:space="preserve">กำไร (ขาดทุน) </w:t>
      </w:r>
      <w:r w:rsidR="00D524C0" w:rsidRPr="00EF646B">
        <w:rPr>
          <w:rFonts w:ascii="Angsana New" w:hAnsi="Angsana New"/>
          <w:sz w:val="30"/>
          <w:szCs w:val="30"/>
          <w:cs/>
        </w:rPr>
        <w:t>จากบริษัทร่วม</w:t>
      </w:r>
      <w:r w:rsidR="00041DD5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2632DD" w:rsidRPr="00EF646B">
        <w:rPr>
          <w:rFonts w:ascii="Angsana New" w:hAnsi="Angsana New"/>
          <w:sz w:val="30"/>
          <w:szCs w:val="30"/>
          <w:cs/>
        </w:rPr>
        <w:t xml:space="preserve"> </w:t>
      </w:r>
      <w:r w:rsidR="00C4748E" w:rsidRPr="00EF646B">
        <w:rPr>
          <w:rFonts w:ascii="Angsana New" w:hAnsi="Angsana New"/>
          <w:sz w:val="30"/>
          <w:szCs w:val="30"/>
          <w:cs/>
        </w:rPr>
        <w:t>ต้นทุนทางการเงิน สินทรัพย์และหนี้สินอื่น</w:t>
      </w:r>
    </w:p>
    <w:p w:rsidR="00C740F9" w:rsidRPr="00EF646B" w:rsidRDefault="00C740F9" w:rsidP="00A543D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D66CD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" w:name="_Hlk528225272"/>
      <w:bookmarkStart w:id="3" w:name="_Hlk527988484"/>
      <w:r w:rsidRPr="00EF646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2"/>
    <w:p w:rsidR="00FD1DC3" w:rsidRPr="00EF646B" w:rsidRDefault="00FD1DC3" w:rsidP="00C474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4E4678" w:rsidRPr="00EF646B" w:rsidRDefault="00FD1DC3" w:rsidP="005B4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D46B8" w:rsidRPr="00EF646B">
        <w:rPr>
          <w:rFonts w:ascii="Angsana New" w:hAnsi="Angsana New" w:hint="cs"/>
          <w:sz w:val="30"/>
          <w:szCs w:val="30"/>
          <w:cs/>
        </w:rPr>
        <w:t>นัย</w:t>
      </w:r>
      <w:r w:rsidR="006D46B8" w:rsidRPr="00EF646B">
        <w:rPr>
          <w:rFonts w:ascii="Angsana New" w:hAnsi="Angsana New"/>
          <w:sz w:val="30"/>
          <w:szCs w:val="30"/>
          <w:cs/>
        </w:rPr>
        <w:t>แก้</w:t>
      </w:r>
      <w:r w:rsidRPr="00EF646B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C7576C" w:rsidRPr="00EF646B">
        <w:rPr>
          <w:rFonts w:ascii="Angsana New" w:hAnsi="Angsana New" w:hint="cs"/>
          <w:sz w:val="30"/>
          <w:szCs w:val="30"/>
          <w:cs/>
        </w:rPr>
        <w:t>นัย</w:t>
      </w:r>
      <w:r w:rsidRPr="00EF646B">
        <w:rPr>
          <w:rFonts w:ascii="Angsana New" w:hAnsi="Angsana New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B4EA9" w:rsidRPr="00EF646B" w:rsidRDefault="005B4EA9" w:rsidP="005B4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F8172D" w:rsidRPr="00EF646B">
        <w:rPr>
          <w:rFonts w:ascii="Angsana New" w:hAnsi="Angsana New"/>
          <w:sz w:val="30"/>
          <w:szCs w:val="30"/>
          <w:cs/>
        </w:rPr>
        <w:t>ย่อย</w:t>
      </w:r>
      <w:r w:rsidR="00286587" w:rsidRPr="00EF646B">
        <w:rPr>
          <w:rFonts w:ascii="Angsana New" w:hAnsi="Angsana New"/>
          <w:sz w:val="30"/>
          <w:szCs w:val="30"/>
          <w:cs/>
        </w:rPr>
        <w:t xml:space="preserve"> </w:t>
      </w:r>
      <w:r w:rsidR="00F8172D" w:rsidRPr="00EF646B">
        <w:rPr>
          <w:rFonts w:ascii="Angsana New" w:hAnsi="Angsana New"/>
          <w:sz w:val="30"/>
          <w:szCs w:val="30"/>
          <w:cs/>
        </w:rPr>
        <w:t>บริษัทร่วม</w:t>
      </w:r>
      <w:r w:rsidR="00286587" w:rsidRPr="00EF646B">
        <w:rPr>
          <w:rFonts w:ascii="Angsana New" w:hAnsi="Angsana New"/>
          <w:sz w:val="30"/>
          <w:szCs w:val="30"/>
          <w:cs/>
        </w:rPr>
        <w:t xml:space="preserve"> และ</w:t>
      </w:r>
      <w:r w:rsidR="00432924" w:rsidRPr="00EF646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F646B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736BC3" w:rsidRPr="00EF646B">
        <w:rPr>
          <w:rFonts w:ascii="Angsana New" w:hAnsi="Angsana New"/>
          <w:sz w:val="30"/>
          <w:szCs w:val="30"/>
          <w:cs/>
        </w:rPr>
        <w:t>ข้</w:t>
      </w:r>
      <w:r w:rsidR="00736BC3" w:rsidRPr="00EF646B">
        <w:rPr>
          <w:rFonts w:ascii="Angsana New" w:hAnsi="Angsana New" w:hint="cs"/>
          <w:sz w:val="30"/>
          <w:szCs w:val="30"/>
          <w:cs/>
        </w:rPr>
        <w:t>อ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3217BE" w:rsidRPr="00EF646B">
        <w:rPr>
          <w:rFonts w:ascii="Angsana New" w:hAnsi="Angsana New"/>
          <w:sz w:val="30"/>
          <w:szCs w:val="30"/>
        </w:rPr>
        <w:t>10</w:t>
      </w:r>
      <w:r w:rsidR="00736BC3" w:rsidRPr="00EF646B">
        <w:rPr>
          <w:rFonts w:ascii="Angsana New" w:hAnsi="Angsana New"/>
          <w:sz w:val="30"/>
          <w:szCs w:val="30"/>
        </w:rPr>
        <w:t xml:space="preserve"> </w:t>
      </w:r>
      <w:r w:rsidR="003217BE" w:rsidRPr="00EF646B">
        <w:rPr>
          <w:rFonts w:ascii="Angsana New" w:hAnsi="Angsana New"/>
          <w:sz w:val="30"/>
          <w:szCs w:val="30"/>
          <w:cs/>
        </w:rPr>
        <w:t xml:space="preserve">และ </w:t>
      </w:r>
      <w:r w:rsidR="003217BE" w:rsidRPr="00EF646B">
        <w:rPr>
          <w:rFonts w:ascii="Angsana New" w:hAnsi="Angsana New"/>
          <w:sz w:val="30"/>
          <w:szCs w:val="30"/>
        </w:rPr>
        <w:t>11</w:t>
      </w:r>
      <w:r w:rsidRPr="00EF646B">
        <w:rPr>
          <w:rFonts w:ascii="Angsana New" w:hAnsi="Angsana New"/>
          <w:sz w:val="30"/>
          <w:szCs w:val="30"/>
          <w:cs/>
        </w:rPr>
        <w:t xml:space="preserve"> สำห</w:t>
      </w:r>
      <w:r w:rsidR="00F8172D" w:rsidRPr="00EF646B">
        <w:rPr>
          <w:rFonts w:ascii="Angsana New" w:hAnsi="Angsana New"/>
          <w:sz w:val="30"/>
          <w:szCs w:val="30"/>
          <w:cs/>
        </w:rPr>
        <w:t>รับความสัมพันธ์กับผู้บริหารสำคัญ</w:t>
      </w:r>
      <w:r w:rsidRPr="00EF646B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</w:t>
      </w:r>
      <w:r w:rsidR="00286587" w:rsidRPr="00EF646B">
        <w:rPr>
          <w:rFonts w:ascii="Angsana New" w:hAnsi="Angsana New"/>
          <w:sz w:val="30"/>
          <w:szCs w:val="30"/>
          <w:cs/>
        </w:rPr>
        <w:t>อื่น</w:t>
      </w:r>
      <w:r w:rsidR="0056210A" w:rsidRPr="00EF646B">
        <w:rPr>
          <w:rFonts w:ascii="Angsana New" w:hAnsi="Angsana New"/>
          <w:sz w:val="30"/>
          <w:szCs w:val="30"/>
          <w:cs/>
        </w:rPr>
        <w:t>ที่มีรายการกับกลุ่มบริษัท</w:t>
      </w:r>
      <w:r w:rsidR="00C7576C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CE7EFF" w:rsidRPr="005C0038" w:rsidRDefault="00CE7EFF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050"/>
      </w:tblGrid>
      <w:tr w:rsidR="00616226" w:rsidRPr="00EF646B" w:rsidTr="000D4C20">
        <w:trPr>
          <w:trHeight w:val="20"/>
          <w:tblHeader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16226" w:rsidRPr="00EF646B" w:rsidTr="000D4C20">
        <w:trPr>
          <w:trHeight w:val="20"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เป็นผู้ถือหุ้นรายใหญ่โดยถือหุ้นในบริษัท</w:t>
            </w:r>
          </w:p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39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616226" w:rsidRPr="00EF646B" w:rsidTr="000D4C20">
        <w:trPr>
          <w:trHeight w:val="20"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โฮลดิ้งส์</w:t>
            </w:r>
          </w:p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เป็นผู้ถือหุ้นโดยถือหุ้นในบริษัท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39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616226" w:rsidRPr="00EF646B" w:rsidTr="000D4C20">
        <w:trPr>
          <w:trHeight w:val="20"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สยามโฮลดิ้ง จำกัด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เป็นผู้ถือหุ้นของบริษัทย่อย</w:t>
            </w:r>
          </w:p>
          <w:p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  <w:r w:rsidRPr="00EF6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6226" w:rsidRPr="00EF646B" w:rsidTr="000D4C20">
        <w:trPr>
          <w:trHeight w:val="20"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EF646B" w:rsidTr="000D4C20">
        <w:trPr>
          <w:trHeight w:val="20"/>
        </w:trPr>
        <w:tc>
          <w:tcPr>
            <w:tcW w:w="4230" w:type="dxa"/>
          </w:tcPr>
          <w:p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เครืออาคเนย์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อาคเนย์ แมเนจเม้นท์ จำกัด (เดิมชื่อ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E6DF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ทีซีซี แลนด์ ดีเวลลอปเม้นท์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นอร์ธปาร์คเซอร์วิส อพาร์ทเม้นท์ จำกัด</w:t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4E3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B4E37">
              <w:rPr>
                <w:rFonts w:ascii="Angsana New" w:hAnsi="Angsana New"/>
                <w:sz w:val="30"/>
                <w:szCs w:val="30"/>
              </w:rPr>
              <w:t>(</w:t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ทีซีซีซีแอล นอร์ธ ปาร์ค จำกัด)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ไทยดริ้งค์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978D0" w:rsidRPr="00C21283" w:rsidTr="000D4C20">
        <w:trPr>
          <w:trHeight w:val="20"/>
        </w:trPr>
        <w:tc>
          <w:tcPr>
            <w:tcW w:w="4230" w:type="dxa"/>
          </w:tcPr>
          <w:p w:rsidR="00E978D0" w:rsidRPr="00C21283" w:rsidRDefault="00E978D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978D0" w:rsidRPr="00C21283" w:rsidRDefault="00E978D0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E978D0" w:rsidRPr="00C21283" w:rsidRDefault="00E978D0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วัน แบงค็อก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วัฒนา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ชินวัฒน์ และพาร์ทเนอร์ส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พับลิซซิ่ง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ประชารัฐรักสามัคคี วิสาหกิจเพื่อสังคม (ประเทศไทย)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อินน์ไซด์ โฮเทล สุขุมวิท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จำกัด (เดิมชื่อ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แผ่นดินธรรม พร็อพเพอร์ตี้ ดีเวลลอปเม้นท์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โรงงานอุตสาหกรรมกระดาษ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บางปะอิน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แอสคอทท์ อินเตอร์เนชั่นแนล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แมนเนจเมนท์ (ประเทศไทย)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771938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</w:t>
            </w:r>
            <w:r w:rsidR="0077193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71938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260" w:type="dxa"/>
          </w:tcPr>
          <w:p w:rsidR="00616226" w:rsidRPr="00EB4E37" w:rsidRDefault="00E978D0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EB4E37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C21283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ยูนิเวนเจอร์ คอนซัลติ้ง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16226" w:rsidRPr="00C21283" w:rsidTr="000D4C20">
        <w:trPr>
          <w:trHeight w:val="20"/>
        </w:trPr>
        <w:tc>
          <w:tcPr>
            <w:tcW w:w="4230" w:type="dxa"/>
          </w:tcPr>
          <w:p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260" w:type="dxa"/>
          </w:tcPr>
          <w:p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16226" w:rsidRPr="00C21283" w:rsidRDefault="00616226" w:rsidP="000D4C20">
            <w:pPr>
              <w:rPr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ฮอสพิทอลลิตี้ (ประเทศไทย)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90617" w:rsidRDefault="00C90617" w:rsidP="00C9061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เฟรเซอร์ แมเนจเมนท์ เซอร์วิส</w:t>
            </w:r>
            <w:r w:rsidRPr="00C9061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พีทีอี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แอลทีดี</w:t>
            </w:r>
            <w:r w:rsidRPr="00C9061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z w:val="30"/>
                <w:szCs w:val="30"/>
              </w:rPr>
              <w:t>(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C90617">
              <w:rPr>
                <w:rFonts w:ascii="Angsana New" w:hAnsi="Angsana New"/>
                <w:sz w:val="30"/>
                <w:szCs w:val="30"/>
                <w:cs/>
              </w:rPr>
              <w:t>บริษัท เอฟ ซี แอล แมเนจเมนท์ เซอร์วิส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พร๊อพเพอร์ตี้ ลิมิเต็ด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 พร๊อพเพอร์ตี้ คอเปอเรท เซอร์วิส </w:t>
            </w:r>
            <w:r w:rsidR="00C134E8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ไทคอน อินดัสเทรียล คอนเน็คชั่น จำกัด (มหาชน)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ฟู๊ด ออฟ เอเชีย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แอสเสท เวิรด์ ลีเฌอร์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แอสเสท เวิรด์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เว็ก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ทีซีซี โฮเทลส์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แอสเซ็ทส์</w:t>
            </w:r>
          </w:p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บางนากลาส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 ฮอสพิทอลลิตี้ พีทีอี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(ไทยแลนด์) พีทีอี แอลทีดี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ประเทศไทย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D03F97" w:rsidRPr="00C21283" w:rsidTr="000D4C20">
        <w:trPr>
          <w:trHeight w:val="20"/>
        </w:trPr>
        <w:tc>
          <w:tcPr>
            <w:tcW w:w="4230" w:type="dxa"/>
          </w:tcPr>
          <w:p w:rsidR="00D03F97" w:rsidRPr="00C21283" w:rsidRDefault="00D03F97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03F97" w:rsidRPr="00C21283" w:rsidRDefault="00D03F97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D03F97" w:rsidRPr="00C21283" w:rsidRDefault="00D03F97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1938" w:rsidRPr="00C21283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ลักช์ชูรี โฮเต็ลส์ แอนด์ รีสอร์ท </w:t>
            </w:r>
          </w:p>
          <w:p w:rsidR="00771938" w:rsidRPr="00C21283" w:rsidRDefault="00771938" w:rsidP="007719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C21283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771938" w:rsidRPr="00EF646B" w:rsidTr="000D4C20">
        <w:trPr>
          <w:trHeight w:val="20"/>
        </w:trPr>
        <w:tc>
          <w:tcPr>
            <w:tcW w:w="4230" w:type="dxa"/>
          </w:tcPr>
          <w:p w:rsidR="00771938" w:rsidRPr="00C21283" w:rsidRDefault="00771938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771938" w:rsidRPr="00C21283" w:rsidRDefault="00771938" w:rsidP="0077193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71938" w:rsidRPr="00EF646B" w:rsidRDefault="00771938" w:rsidP="0077193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CE7EFF" w:rsidRPr="00616226" w:rsidRDefault="00CE7EFF" w:rsidP="00706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EF646B" w:rsidRDefault="00CE7EFF" w:rsidP="002E1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tab/>
      </w:r>
      <w:r w:rsidR="00FD1DC3" w:rsidRPr="00EF646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626A7A" w:rsidRPr="00EF646B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770"/>
      </w:tblGrid>
      <w:tr w:rsidR="00626A7A" w:rsidRPr="00EF646B" w:rsidTr="00535968">
        <w:trPr>
          <w:tblHeader/>
        </w:trPr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1635AC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4770" w:type="dxa"/>
          </w:tcPr>
          <w:p w:rsidR="00626A7A" w:rsidRPr="00EF646B" w:rsidRDefault="00DE2660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770" w:type="dxa"/>
          </w:tcPr>
          <w:p w:rsidR="00626A7A" w:rsidRPr="00EF646B" w:rsidRDefault="00AC060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ต้นทุนบวกด้วยกำไรส่วนเพิ่ม</w:t>
            </w:r>
          </w:p>
        </w:tc>
      </w:tr>
      <w:tr w:rsidR="00DE2660" w:rsidRPr="00EF646B" w:rsidTr="00535968">
        <w:tc>
          <w:tcPr>
            <w:tcW w:w="4410" w:type="dxa"/>
          </w:tcPr>
          <w:p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770" w:type="dxa"/>
          </w:tcPr>
          <w:p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DE2660" w:rsidRPr="00EF646B" w:rsidTr="00535968">
        <w:tc>
          <w:tcPr>
            <w:tcW w:w="4410" w:type="dxa"/>
          </w:tcPr>
          <w:p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4770" w:type="dxa"/>
          </w:tcPr>
          <w:p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:rsidR="00626A7A" w:rsidRPr="00EF646B" w:rsidRDefault="001C3455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BF3D19"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ต้นทุนของการกู้ยืมบวกอัตราคงที่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:rsidR="00104F86" w:rsidRPr="00EF646B" w:rsidRDefault="00626A7A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1C3455"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ต้นทุนของการกู้ยืมของผู้ให้กู้บวกอัตราคงที่</w:t>
            </w:r>
            <w:r w:rsidR="00104F86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 </w:t>
            </w:r>
          </w:p>
          <w:p w:rsidR="00626A7A" w:rsidRPr="00EF646B" w:rsidRDefault="00637245" w:rsidP="00637245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 </w:t>
            </w:r>
            <w:r w:rsidR="00104F86" w:rsidRPr="00EF646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>เดือนบวกอัตราคงที่ต่อปี</w:t>
            </w:r>
          </w:p>
        </w:tc>
      </w:tr>
      <w:tr w:rsidR="008665A8" w:rsidRPr="00EF646B" w:rsidTr="00535968">
        <w:tc>
          <w:tcPr>
            <w:tcW w:w="4410" w:type="dxa"/>
          </w:tcPr>
          <w:p w:rsidR="008665A8" w:rsidRPr="00EF646B" w:rsidRDefault="008665A8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70" w:type="dxa"/>
          </w:tcPr>
          <w:p w:rsidR="008665A8" w:rsidRPr="00EF646B" w:rsidRDefault="008665A8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665A8" w:rsidRPr="00EF646B" w:rsidTr="00535968">
        <w:tc>
          <w:tcPr>
            <w:tcW w:w="4410" w:type="dxa"/>
          </w:tcPr>
          <w:p w:rsidR="008665A8" w:rsidRPr="00EF646B" w:rsidRDefault="008665A8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4770" w:type="dxa"/>
          </w:tcPr>
          <w:p w:rsidR="008665A8" w:rsidRPr="00EF646B" w:rsidRDefault="008665A8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EF646B" w:rsidTr="00535968">
        <w:tc>
          <w:tcPr>
            <w:tcW w:w="441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4770" w:type="dxa"/>
          </w:tcPr>
          <w:p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:rsidR="00246937" w:rsidRPr="00EF646B" w:rsidRDefault="002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F76D4" w:rsidRPr="00D860BB" w:rsidRDefault="00FD1DC3" w:rsidP="00D8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8"/>
          <w:sz w:val="30"/>
          <w:szCs w:val="30"/>
        </w:rPr>
      </w:pPr>
      <w:r w:rsidRPr="00D860BB">
        <w:rPr>
          <w:rFonts w:ascii="Angsana New" w:hAnsi="Angsana New"/>
          <w:spacing w:val="-8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>สำหรับ</w:t>
      </w:r>
      <w:r w:rsidR="001349F4" w:rsidRPr="00D860BB">
        <w:rPr>
          <w:rFonts w:ascii="Angsana New" w:hAnsi="Angsana New" w:hint="cs"/>
          <w:spacing w:val="-8"/>
          <w:sz w:val="30"/>
          <w:szCs w:val="30"/>
          <w:cs/>
        </w:rPr>
        <w:t>ปีสิ้นสุด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2B115E" w:rsidRPr="00D860BB">
        <w:rPr>
          <w:rFonts w:ascii="Angsana New" w:hAnsi="Angsana New"/>
          <w:spacing w:val="-8"/>
          <w:sz w:val="30"/>
          <w:szCs w:val="30"/>
        </w:rPr>
        <w:t>30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="00B942DE" w:rsidRPr="00D860BB">
        <w:rPr>
          <w:rFonts w:ascii="Angsana New" w:hAnsi="Angsana New"/>
          <w:spacing w:val="-8"/>
          <w:sz w:val="30"/>
          <w:szCs w:val="30"/>
        </w:rPr>
        <w:t>2561</w:t>
      </w:r>
      <w:r w:rsidR="001349F4" w:rsidRPr="00D860BB">
        <w:rPr>
          <w:rFonts w:ascii="Angsana New" w:hAnsi="Angsana New" w:hint="cs"/>
          <w:spacing w:val="-8"/>
          <w:sz w:val="30"/>
          <w:szCs w:val="30"/>
          <w:cs/>
        </w:rPr>
        <w:t xml:space="preserve"> และ</w:t>
      </w:r>
      <w:r w:rsidR="009F4386" w:rsidRPr="00D860BB">
        <w:rPr>
          <w:rFonts w:ascii="Angsana New" w:hAnsi="Angsana New" w:hint="cs"/>
          <w:spacing w:val="-8"/>
          <w:sz w:val="30"/>
          <w:szCs w:val="30"/>
          <w:cs/>
        </w:rPr>
        <w:t>สำ</w:t>
      </w:r>
      <w:r w:rsidR="00D860BB" w:rsidRPr="00D860BB">
        <w:rPr>
          <w:rFonts w:ascii="Angsana New" w:hAnsi="Angsana New" w:hint="cs"/>
          <w:spacing w:val="-8"/>
          <w:sz w:val="30"/>
          <w:szCs w:val="30"/>
          <w:cs/>
        </w:rPr>
        <w:t>หรับรอบร</w:t>
      </w:r>
      <w:r w:rsidR="00B942DE" w:rsidRPr="00D860BB">
        <w:rPr>
          <w:rFonts w:ascii="Angsana New" w:hAnsi="Angsana New" w:hint="cs"/>
          <w:spacing w:val="-8"/>
          <w:sz w:val="30"/>
          <w:szCs w:val="30"/>
          <w:cs/>
        </w:rPr>
        <w:t xml:space="preserve">ะยะเวลาบัญชีตั้งแต่วันที่ </w:t>
      </w:r>
      <w:r w:rsidR="00B942DE" w:rsidRPr="00D860BB">
        <w:rPr>
          <w:rFonts w:ascii="Angsana New" w:hAnsi="Angsana New"/>
          <w:spacing w:val="-8"/>
          <w:sz w:val="30"/>
          <w:szCs w:val="30"/>
        </w:rPr>
        <w:t xml:space="preserve">1 </w:t>
      </w:r>
      <w:r w:rsidR="00B942DE" w:rsidRPr="00D860BB"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 w:rsidR="002B115E" w:rsidRPr="00D860BB">
        <w:rPr>
          <w:rFonts w:ascii="Angsana New" w:hAnsi="Angsana New"/>
          <w:spacing w:val="-8"/>
          <w:sz w:val="30"/>
          <w:szCs w:val="30"/>
        </w:rPr>
        <w:t>2560</w:t>
      </w:r>
      <w:r w:rsidR="00B942DE" w:rsidRPr="00D860BB">
        <w:rPr>
          <w:rFonts w:ascii="Angsana New" w:hAnsi="Angsana New"/>
          <w:spacing w:val="-8"/>
          <w:sz w:val="30"/>
          <w:szCs w:val="30"/>
        </w:rPr>
        <w:t xml:space="preserve"> </w:t>
      </w:r>
      <w:r w:rsidR="00B942DE" w:rsidRPr="00D860BB">
        <w:rPr>
          <w:rFonts w:ascii="Angsana New" w:hAnsi="Angsana New" w:hint="cs"/>
          <w:spacing w:val="-8"/>
          <w:sz w:val="30"/>
          <w:szCs w:val="30"/>
          <w:cs/>
        </w:rPr>
        <w:t xml:space="preserve">ถึงวันที่ </w:t>
      </w:r>
      <w:r w:rsidR="00B942DE" w:rsidRPr="00D860BB">
        <w:rPr>
          <w:rFonts w:ascii="Angsana New" w:hAnsi="Angsana New"/>
          <w:spacing w:val="-8"/>
          <w:sz w:val="30"/>
          <w:szCs w:val="30"/>
        </w:rPr>
        <w:t xml:space="preserve">30 </w:t>
      </w:r>
      <w:r w:rsidR="00B942DE" w:rsidRPr="00D860BB">
        <w:rPr>
          <w:rFonts w:ascii="Angsana New" w:hAnsi="Angsana New" w:hint="cs"/>
          <w:spacing w:val="-8"/>
          <w:sz w:val="30"/>
          <w:szCs w:val="30"/>
          <w:cs/>
        </w:rPr>
        <w:t xml:space="preserve">กันยายน </w:t>
      </w:r>
      <w:r w:rsidR="00B942DE" w:rsidRPr="00D860BB">
        <w:rPr>
          <w:rFonts w:ascii="Angsana New" w:hAnsi="Angsana New"/>
          <w:spacing w:val="-8"/>
          <w:sz w:val="30"/>
          <w:szCs w:val="30"/>
        </w:rPr>
        <w:t>2560</w:t>
      </w:r>
      <w:r w:rsidRPr="00D860BB">
        <w:rPr>
          <w:rFonts w:ascii="Angsana New" w:hAnsi="Angsana New"/>
          <w:spacing w:val="-8"/>
          <w:sz w:val="30"/>
          <w:szCs w:val="30"/>
          <w:cs/>
        </w:rPr>
        <w:t xml:space="preserve"> สรุปได้ดังนี้</w:t>
      </w:r>
    </w:p>
    <w:p w:rsidR="00141086" w:rsidRPr="00EF646B" w:rsidRDefault="0014108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332"/>
      </w:tblGrid>
      <w:tr w:rsidR="00535968" w:rsidRPr="00EF646B" w:rsidTr="00471A92">
        <w:trPr>
          <w:tblHeader/>
        </w:trPr>
        <w:tc>
          <w:tcPr>
            <w:tcW w:w="3600" w:type="dxa"/>
          </w:tcPr>
          <w:p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68" w:rsidRPr="00EF646B" w:rsidTr="00471A92">
        <w:trPr>
          <w:tblHeader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70" w:type="dxa"/>
          </w:tcPr>
          <w:p w:rsidR="00535968" w:rsidRPr="00471A92" w:rsidRDefault="00535968" w:rsidP="00B942DE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332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471A92" w:rsidRPr="00EF646B" w:rsidTr="00471A92">
        <w:trPr>
          <w:tblHeader/>
        </w:trPr>
        <w:tc>
          <w:tcPr>
            <w:tcW w:w="3600" w:type="dxa"/>
          </w:tcPr>
          <w:p w:rsidR="00471A92" w:rsidRPr="00EF646B" w:rsidRDefault="00471A92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471A92" w:rsidRPr="00471A92" w:rsidRDefault="00471A92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471A92" w:rsidRPr="00471A92" w:rsidRDefault="00471A92" w:rsidP="00471A92">
            <w:pPr>
              <w:pStyle w:val="BodyText"/>
              <w:tabs>
                <w:tab w:val="clear" w:pos="907"/>
                <w:tab w:val="clear" w:pos="164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260" w:type="dxa"/>
            <w:vAlign w:val="center"/>
          </w:tcPr>
          <w:p w:rsidR="00471A92" w:rsidRPr="00471A92" w:rsidRDefault="00471A92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471A92" w:rsidRPr="00471A92" w:rsidRDefault="00471A92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32" w:type="dxa"/>
            <w:vAlign w:val="center"/>
          </w:tcPr>
          <w:p w:rsidR="00471A92" w:rsidRPr="00471A92" w:rsidRDefault="00471A92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535968" w:rsidRPr="00EF646B" w:rsidTr="00471A92">
        <w:trPr>
          <w:tblHeader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471A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35968" w:rsidRPr="00471A92" w:rsidRDefault="00535968" w:rsidP="00B942DE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32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471A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535968" w:rsidRPr="00EF646B" w:rsidTr="00471A92">
        <w:trPr>
          <w:tblHeader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</w:p>
        </w:tc>
        <w:tc>
          <w:tcPr>
            <w:tcW w:w="270" w:type="dxa"/>
          </w:tcPr>
          <w:p w:rsidR="00535968" w:rsidRPr="00471A92" w:rsidRDefault="00535968" w:rsidP="00B942DE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32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</w:p>
        </w:tc>
      </w:tr>
      <w:tr w:rsidR="00535968" w:rsidRPr="00EF646B" w:rsidTr="00471A92">
        <w:trPr>
          <w:tblHeader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471A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35968" w:rsidRPr="00471A92" w:rsidRDefault="00535968" w:rsidP="00B942DE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32" w:type="dxa"/>
            <w:vAlign w:val="center"/>
          </w:tcPr>
          <w:p w:rsidR="00535968" w:rsidRPr="00471A92" w:rsidRDefault="00535968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471A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1A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471A9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535968" w:rsidRPr="00EF646B" w:rsidTr="00471A92">
        <w:trPr>
          <w:cantSplit/>
          <w:tblHeader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42" w:type="dxa"/>
            <w:gridSpan w:val="7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16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5.84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4.16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260.40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263.25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1,781.27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569.64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737.89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416.60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150.08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111.57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56.40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37.80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:rsidR="00535968" w:rsidRPr="00EF646B" w:rsidRDefault="00535968" w:rsidP="0098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</w:tr>
      <w:tr w:rsidR="00535968" w:rsidRPr="00EF646B" w:rsidTr="00471A92">
        <w:trPr>
          <w:trHeight w:val="236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64.80</w:t>
            </w: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33.75</w:t>
            </w: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64.80</w:t>
            </w: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33.75</w:t>
            </w:r>
          </w:p>
        </w:tc>
      </w:tr>
      <w:tr w:rsidR="00535968" w:rsidRPr="00EF646B" w:rsidTr="00471A92">
        <w:trPr>
          <w:trHeight w:val="254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rPr>
          <w:trHeight w:val="344"/>
        </w:trPr>
        <w:tc>
          <w:tcPr>
            <w:tcW w:w="360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c>
          <w:tcPr>
            <w:tcW w:w="3600" w:type="dxa"/>
          </w:tcPr>
          <w:p w:rsidR="00535968" w:rsidRPr="00EF646B" w:rsidRDefault="00535968" w:rsidP="0016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382.53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268.44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1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77.98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44.84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EF646B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155.18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141.0</w:t>
            </w:r>
            <w:r w:rsidR="00EC1F9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8.22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8.22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90.62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65.47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19.98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14.64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1.88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1.58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</w:tr>
      <w:tr w:rsidR="00535968" w:rsidRPr="00EF646B" w:rsidTr="00471A92">
        <w:trPr>
          <w:trHeight w:val="245"/>
        </w:trPr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16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:rsidR="00535968" w:rsidRPr="00535968" w:rsidRDefault="00A754E0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5.12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A754E0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5.51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0.63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0.63</w:t>
            </w:r>
          </w:p>
        </w:tc>
      </w:tr>
      <w:tr w:rsidR="00C134E8" w:rsidRPr="00EF646B" w:rsidTr="00471A92">
        <w:tc>
          <w:tcPr>
            <w:tcW w:w="360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4E8" w:rsidRPr="00535968" w:rsidRDefault="00C134E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134E8" w:rsidRPr="00535968" w:rsidRDefault="00C134E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134E8" w:rsidRPr="00535968" w:rsidRDefault="00C134E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ดอกเบี้ยจ่าย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14.80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11.07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6.39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317.33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31.81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15.09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20.48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58.68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45.67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25.62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15.82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7.23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4.03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10.81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7.79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535968" w:rsidRPr="00535968" w:rsidRDefault="00A754E0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25.98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19.27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A754E0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11.97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9.50</w:t>
            </w:r>
          </w:p>
        </w:tc>
      </w:tr>
      <w:tr w:rsidR="004E585F" w:rsidRPr="00471A92" w:rsidTr="00471A92">
        <w:tc>
          <w:tcPr>
            <w:tcW w:w="360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4E585F" w:rsidRPr="00471A92" w:rsidRDefault="004E585F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4E585F" w:rsidRPr="00471A92" w:rsidRDefault="004E585F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</w:tcPr>
          <w:p w:rsidR="004E585F" w:rsidRPr="00471A92" w:rsidRDefault="004E585F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968" w:rsidRPr="001D3537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68" w:rsidRPr="001D3537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72.05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49.05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55.06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38.96</w:t>
            </w:r>
          </w:p>
        </w:tc>
      </w:tr>
      <w:tr w:rsidR="00535968" w:rsidRPr="001D3537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  <w:r w:rsidRPr="00535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3.70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3.07</w:t>
            </w:r>
          </w:p>
        </w:tc>
      </w:tr>
      <w:tr w:rsidR="00535968" w:rsidRPr="00EF646B" w:rsidTr="00471A92">
        <w:tc>
          <w:tcPr>
            <w:tcW w:w="360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77.99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52.75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5968" w:rsidRPr="00535968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59.99</w:t>
            </w:r>
          </w:p>
        </w:tc>
        <w:tc>
          <w:tcPr>
            <w:tcW w:w="270" w:type="dxa"/>
          </w:tcPr>
          <w:p w:rsidR="00535968" w:rsidRPr="00535968" w:rsidRDefault="00535968" w:rsidP="0004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535968" w:rsidRPr="00535968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42.03</w:t>
            </w:r>
          </w:p>
        </w:tc>
      </w:tr>
    </w:tbl>
    <w:p w:rsidR="00D82C2D" w:rsidRPr="00EF646B" w:rsidRDefault="00FD1DC3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EF646B">
        <w:rPr>
          <w:rFonts w:ascii="Angsana New" w:hAnsi="Angsana New"/>
          <w:sz w:val="2"/>
          <w:szCs w:val="2"/>
          <w:cs/>
        </w:rPr>
        <w:t>ร</w:t>
      </w:r>
    </w:p>
    <w:p w:rsidR="006D46B8" w:rsidRPr="00EF646B" w:rsidRDefault="006D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D1DC3" w:rsidRPr="00EF646B" w:rsidRDefault="00FD1DC3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ยอดคงเหลือกับกิ</w:t>
      </w:r>
      <w:r w:rsidR="0079336C" w:rsidRPr="00EF646B">
        <w:rPr>
          <w:rFonts w:ascii="Angsana New" w:hAnsi="Angsana New"/>
          <w:sz w:val="30"/>
          <w:szCs w:val="30"/>
          <w:cs/>
        </w:rPr>
        <w:t xml:space="preserve">จการที่เกี่ยวข้องกัน ณ วันที่ </w:t>
      </w:r>
      <w:r w:rsidR="00A929D9" w:rsidRPr="00EF646B">
        <w:rPr>
          <w:rFonts w:ascii="Angsana New" w:hAnsi="Angsana New"/>
          <w:sz w:val="30"/>
          <w:szCs w:val="30"/>
        </w:rPr>
        <w:t xml:space="preserve">30 </w:t>
      </w:r>
      <w:r w:rsidR="00A929D9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929D9" w:rsidRPr="00EF646B">
        <w:rPr>
          <w:rFonts w:ascii="Angsana New" w:hAnsi="Angsana New"/>
          <w:sz w:val="30"/>
          <w:szCs w:val="30"/>
        </w:rPr>
        <w:t>256</w:t>
      </w:r>
      <w:r w:rsidR="001349F4" w:rsidRPr="00EF646B">
        <w:rPr>
          <w:rFonts w:ascii="Angsana New" w:hAnsi="Angsana New" w:hint="cs"/>
          <w:sz w:val="30"/>
          <w:szCs w:val="30"/>
          <w:cs/>
        </w:rPr>
        <w:t>1</w:t>
      </w:r>
      <w:r w:rsidR="00A929D9" w:rsidRPr="00EF646B">
        <w:rPr>
          <w:rFonts w:ascii="Angsana New" w:hAnsi="Angsana New"/>
          <w:sz w:val="30"/>
          <w:szCs w:val="30"/>
        </w:rPr>
        <w:t xml:space="preserve"> </w:t>
      </w:r>
      <w:r w:rsidR="00A929D9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8C54CB" w:rsidRPr="00EF646B">
        <w:rPr>
          <w:rFonts w:ascii="Angsana New" w:hAnsi="Angsana New"/>
          <w:sz w:val="30"/>
          <w:szCs w:val="30"/>
        </w:rPr>
        <w:t>2560</w:t>
      </w:r>
      <w:r w:rsidR="00A929D9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BF7D1F" w:rsidRPr="00EF646B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1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5"/>
        <w:gridCol w:w="241"/>
        <w:gridCol w:w="990"/>
        <w:gridCol w:w="270"/>
        <w:gridCol w:w="990"/>
        <w:gridCol w:w="270"/>
        <w:gridCol w:w="1014"/>
      </w:tblGrid>
      <w:tr w:rsidR="00535968" w:rsidRPr="00EF646B" w:rsidTr="00535968">
        <w:tc>
          <w:tcPr>
            <w:tcW w:w="4320" w:type="dxa"/>
            <w:shd w:val="clear" w:color="auto" w:fill="auto"/>
          </w:tcPr>
          <w:p w:rsidR="00535968" w:rsidRPr="00EF646B" w:rsidRDefault="0053596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26" w:type="dxa"/>
            <w:gridSpan w:val="3"/>
            <w:shd w:val="clear" w:color="auto" w:fill="auto"/>
          </w:tcPr>
          <w:p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68" w:rsidRPr="00EF646B" w:rsidTr="00535968">
        <w:tc>
          <w:tcPr>
            <w:tcW w:w="4320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35968" w:rsidRPr="00EF646B" w:rsidTr="00535968">
        <w:tc>
          <w:tcPr>
            <w:tcW w:w="4320" w:type="dxa"/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0" w:type="dxa"/>
            <w:gridSpan w:val="7"/>
            <w:tcBorders>
              <w:bottom w:val="nil"/>
            </w:tcBorders>
            <w:shd w:val="clear" w:color="auto" w:fill="auto"/>
          </w:tcPr>
          <w:p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5968" w:rsidRPr="00535968" w:rsidTr="00535968">
        <w:tc>
          <w:tcPr>
            <w:tcW w:w="4320" w:type="dxa"/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12.64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11.47</w:t>
            </w:r>
          </w:p>
        </w:tc>
      </w:tr>
      <w:tr w:rsidR="00535968" w:rsidRPr="00535968" w:rsidTr="00535968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1.18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270" w:type="dxa"/>
            <w:tcBorders>
              <w:bottom w:val="nil"/>
            </w:tcBorders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0.97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1.18</w:t>
            </w:r>
          </w:p>
        </w:tc>
      </w:tr>
      <w:tr w:rsidR="00535968" w:rsidRPr="00535968" w:rsidTr="00535968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1.18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1.29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968" w:rsidRPr="00535968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12.65</w:t>
            </w:r>
          </w:p>
        </w:tc>
      </w:tr>
    </w:tbl>
    <w:p w:rsidR="00B537D0" w:rsidRPr="004E585F" w:rsidRDefault="00B537D0">
      <w:pPr>
        <w:rPr>
          <w:sz w:val="20"/>
          <w:szCs w:val="20"/>
        </w:rPr>
      </w:pPr>
    </w:p>
    <w:p w:rsidR="00471A92" w:rsidRDefault="00471A92">
      <w: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36"/>
        <w:gridCol w:w="34"/>
        <w:gridCol w:w="956"/>
        <w:gridCol w:w="34"/>
        <w:gridCol w:w="236"/>
        <w:gridCol w:w="34"/>
        <w:gridCol w:w="956"/>
        <w:gridCol w:w="34"/>
        <w:gridCol w:w="236"/>
        <w:gridCol w:w="34"/>
        <w:gridCol w:w="1062"/>
      </w:tblGrid>
      <w:tr w:rsidR="00940F47" w:rsidRPr="00535968" w:rsidTr="004E585F">
        <w:tc>
          <w:tcPr>
            <w:tcW w:w="4338" w:type="dxa"/>
            <w:tcBorders>
              <w:top w:val="nil"/>
            </w:tcBorders>
          </w:tcPr>
          <w:p w:rsidR="00940F47" w:rsidRPr="00535968" w:rsidRDefault="00BA1AB2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5968">
              <w:lastRenderedPageBreak/>
              <w:br w:type="page"/>
            </w:r>
            <w:r w:rsidR="00940F47" w:rsidRPr="00535968">
              <w:rPr>
                <w:rFonts w:ascii="Angsana New" w:hAnsi="Angsana New"/>
                <w:sz w:val="30"/>
                <w:szCs w:val="30"/>
              </w:rPr>
              <w:br w:type="page"/>
            </w:r>
            <w:r w:rsidR="00940F47"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250" w:type="dxa"/>
            <w:gridSpan w:val="5"/>
            <w:tcBorders>
              <w:top w:val="nil"/>
            </w:tcBorders>
          </w:tcPr>
          <w:p w:rsidR="00940F47" w:rsidRPr="00535968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940F47" w:rsidRPr="00535968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  <w:tcBorders>
              <w:top w:val="nil"/>
            </w:tcBorders>
          </w:tcPr>
          <w:p w:rsidR="00940F47" w:rsidRPr="00535968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9F4" w:rsidRPr="00535968" w:rsidTr="004E585F">
        <w:trPr>
          <w:trHeight w:val="70"/>
        </w:trPr>
        <w:tc>
          <w:tcPr>
            <w:tcW w:w="4338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990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49F4" w:rsidRPr="00535968" w:rsidTr="004E585F">
        <w:tc>
          <w:tcPr>
            <w:tcW w:w="4338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2" w:type="dxa"/>
            <w:gridSpan w:val="12"/>
            <w:tcBorders>
              <w:bottom w:val="nil"/>
            </w:tcBorders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6B61" w:rsidRPr="00535968" w:rsidTr="004E585F">
        <w:tc>
          <w:tcPr>
            <w:tcW w:w="4338" w:type="dxa"/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32.10</w:t>
            </w:r>
          </w:p>
        </w:tc>
      </w:tr>
      <w:tr w:rsidR="00F66B61" w:rsidRPr="00535968" w:rsidTr="004E585F">
        <w:tc>
          <w:tcPr>
            <w:tcW w:w="4338" w:type="dxa"/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66B61" w:rsidRPr="00535968" w:rsidRDefault="00D4401D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5.74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6B61" w:rsidRPr="00535968" w:rsidTr="004E585F">
        <w:tc>
          <w:tcPr>
            <w:tcW w:w="4338" w:type="dxa"/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</w:tr>
      <w:tr w:rsidR="00F66B61" w:rsidRPr="00535968" w:rsidTr="004E585F">
        <w:tc>
          <w:tcPr>
            <w:tcW w:w="4338" w:type="dxa"/>
            <w:tcBorders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B61" w:rsidRPr="00D4401D" w:rsidRDefault="00D4401D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01D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9.75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B61" w:rsidRPr="00535968" w:rsidRDefault="00F66B61" w:rsidP="00F6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36.11</w:t>
            </w:r>
          </w:p>
        </w:tc>
      </w:tr>
      <w:tr w:rsidR="001349F4" w:rsidRPr="00471A92" w:rsidTr="004E585F">
        <w:trPr>
          <w:trHeight w:val="170"/>
        </w:trPr>
        <w:tc>
          <w:tcPr>
            <w:tcW w:w="4338" w:type="dxa"/>
            <w:tcBorders>
              <w:top w:val="nil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</w:tcPr>
          <w:p w:rsidR="001349F4" w:rsidRPr="00471A92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49F4" w:rsidRPr="00535968" w:rsidTr="004E585F">
        <w:tc>
          <w:tcPr>
            <w:tcW w:w="4338" w:type="dxa"/>
            <w:tcBorders>
              <w:top w:val="nil"/>
            </w:tcBorders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250" w:type="dxa"/>
            <w:gridSpan w:val="5"/>
            <w:tcBorders>
              <w:top w:val="nil"/>
            </w:tcBorders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  <w:tcBorders>
              <w:top w:val="nil"/>
            </w:tcBorders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9F4" w:rsidRPr="00535968" w:rsidTr="004E585F">
        <w:trPr>
          <w:trHeight w:val="70"/>
        </w:trPr>
        <w:tc>
          <w:tcPr>
            <w:tcW w:w="4338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990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49F4" w:rsidRPr="00535968" w:rsidTr="004E585F">
        <w:tc>
          <w:tcPr>
            <w:tcW w:w="4338" w:type="dxa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2" w:type="dxa"/>
            <w:gridSpan w:val="12"/>
          </w:tcPr>
          <w:p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2D6D" w:rsidRPr="00535968" w:rsidTr="004E585F">
        <w:tc>
          <w:tcPr>
            <w:tcW w:w="4338" w:type="dxa"/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2D6D" w:rsidRPr="00535968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A2D6D" w:rsidRPr="00535968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6A2D6D" w:rsidRPr="00535968" w:rsidRDefault="0072102F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2.57</w:t>
            </w:r>
          </w:p>
        </w:tc>
        <w:tc>
          <w:tcPr>
            <w:tcW w:w="270" w:type="dxa"/>
            <w:gridSpan w:val="2"/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nil"/>
            </w:tcBorders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16.27</w:t>
            </w:r>
          </w:p>
        </w:tc>
      </w:tr>
      <w:tr w:rsidR="006A2D6D" w:rsidRPr="00EF646B" w:rsidTr="004E585F">
        <w:tc>
          <w:tcPr>
            <w:tcW w:w="4338" w:type="dxa"/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596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2D6D" w:rsidRPr="00535968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A2D6D" w:rsidRPr="00535968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6A2D6D" w:rsidRPr="00535968" w:rsidRDefault="0072102F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66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A2D6D" w:rsidRPr="00535968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66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(13.70)</w:t>
            </w:r>
          </w:p>
        </w:tc>
      </w:tr>
      <w:tr w:rsidR="006A2D6D" w:rsidRPr="00EF646B" w:rsidTr="004E585F">
        <w:tc>
          <w:tcPr>
            <w:tcW w:w="4338" w:type="dxa"/>
          </w:tcPr>
          <w:p w:rsidR="006A2D6D" w:rsidRPr="00EF646B" w:rsidRDefault="006A2D6D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2D6D" w:rsidRPr="00EF646B" w:rsidRDefault="006A2D6D" w:rsidP="006A2D6D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A2D6D" w:rsidRPr="00EF646B" w:rsidRDefault="006A2D6D" w:rsidP="006A2D6D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2D6D" w:rsidRPr="00EF646B" w:rsidRDefault="0072102F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70" w:type="dxa"/>
            <w:gridSpan w:val="2"/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  <w:tr w:rsidR="006A2D6D" w:rsidRPr="004E585F" w:rsidTr="004E585F">
        <w:trPr>
          <w:trHeight w:val="359"/>
        </w:trPr>
        <w:tc>
          <w:tcPr>
            <w:tcW w:w="4338" w:type="dxa"/>
            <w:tcBorders>
              <w:bottom w:val="nil"/>
            </w:tcBorders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6A2D6D" w:rsidRPr="004E585F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A2D6D" w:rsidRPr="00EF646B" w:rsidTr="004E585F">
        <w:tc>
          <w:tcPr>
            <w:tcW w:w="4338" w:type="dxa"/>
            <w:tcBorders>
              <w:bottom w:val="nil"/>
            </w:tcBorders>
          </w:tcPr>
          <w:p w:rsidR="006A2D6D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6A2D6D" w:rsidRPr="00EF646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ปี/งวด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6A2D6D" w:rsidRPr="00EF646B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6A2D6D" w:rsidRPr="00EF646B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6A2D6D" w:rsidRPr="00EF646B" w:rsidRDefault="0072102F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(13.70)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6A2D6D" w:rsidRPr="00EF646B" w:rsidRDefault="006A2D6D" w:rsidP="006A2D6D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double" w:sz="4" w:space="0" w:color="auto"/>
            </w:tcBorders>
          </w:tcPr>
          <w:p w:rsidR="006A2D6D" w:rsidRPr="00EF646B" w:rsidRDefault="006A2D6D" w:rsidP="006A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3651E" w:rsidRPr="004E585F" w:rsidRDefault="00F3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3"/>
        <w:gridCol w:w="484"/>
        <w:gridCol w:w="990"/>
        <w:gridCol w:w="270"/>
        <w:gridCol w:w="990"/>
        <w:gridCol w:w="270"/>
        <w:gridCol w:w="990"/>
        <w:gridCol w:w="236"/>
        <w:gridCol w:w="1087"/>
      </w:tblGrid>
      <w:tr w:rsidR="00BC4F68" w:rsidRPr="00EF646B" w:rsidTr="004E585F">
        <w:tc>
          <w:tcPr>
            <w:tcW w:w="3863" w:type="dxa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br w:type="page"/>
            </w:r>
            <w:r w:rsidRPr="00EF646B">
              <w:br w:type="page"/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84" w:type="dxa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9F4" w:rsidRPr="00EF646B" w:rsidTr="004E585F">
        <w:tc>
          <w:tcPr>
            <w:tcW w:w="3863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49F4" w:rsidRPr="00EF646B" w:rsidTr="004E585F">
        <w:tc>
          <w:tcPr>
            <w:tcW w:w="3863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49F4" w:rsidRPr="00EF646B" w:rsidTr="004E585F">
        <w:tc>
          <w:tcPr>
            <w:tcW w:w="3863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4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349F4" w:rsidRPr="00EF646B" w:rsidRDefault="00100401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7.19</w:t>
            </w:r>
          </w:p>
        </w:tc>
        <w:tc>
          <w:tcPr>
            <w:tcW w:w="270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349F4" w:rsidRPr="00EF646B" w:rsidRDefault="0041294D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5.02</w:t>
            </w:r>
          </w:p>
        </w:tc>
        <w:tc>
          <w:tcPr>
            <w:tcW w:w="236" w:type="dxa"/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4.65</w:t>
            </w:r>
          </w:p>
        </w:tc>
      </w:tr>
    </w:tbl>
    <w:p w:rsidR="00D82C2D" w:rsidRPr="004E585F" w:rsidRDefault="00D82C2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270"/>
        <w:gridCol w:w="1080"/>
        <w:gridCol w:w="270"/>
        <w:gridCol w:w="1080"/>
        <w:gridCol w:w="270"/>
        <w:gridCol w:w="1080"/>
      </w:tblGrid>
      <w:tr w:rsidR="00BC4F68" w:rsidRPr="00EF646B" w:rsidTr="00CE6AE7">
        <w:trPr>
          <w:tblHeader/>
        </w:trPr>
        <w:tc>
          <w:tcPr>
            <w:tcW w:w="2160" w:type="dxa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2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3BA3" w:rsidRPr="00EF646B" w:rsidTr="00CE6AE7">
        <w:trPr>
          <w:tblHeader/>
        </w:trPr>
        <w:tc>
          <w:tcPr>
            <w:tcW w:w="216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และดอกเบี้ยค้างรับแก่</w:t>
            </w:r>
          </w:p>
        </w:tc>
        <w:tc>
          <w:tcPr>
            <w:tcW w:w="2430" w:type="dxa"/>
            <w:gridSpan w:val="2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BA3" w:rsidRPr="00EF646B" w:rsidTr="00CE6AE7">
        <w:trPr>
          <w:tblHeader/>
        </w:trPr>
        <w:tc>
          <w:tcPr>
            <w:tcW w:w="216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E3BA3" w:rsidRPr="00EF646B" w:rsidTr="00CE6AE7">
        <w:trPr>
          <w:tblHeader/>
        </w:trPr>
        <w:tc>
          <w:tcPr>
            <w:tcW w:w="216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BA3" w:rsidRPr="00EF646B" w:rsidTr="003D0B28">
        <w:tc>
          <w:tcPr>
            <w:tcW w:w="216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E3BA3" w:rsidRPr="00EF646B" w:rsidRDefault="004E3BA3" w:rsidP="004E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4AA" w:rsidRPr="00EF646B" w:rsidTr="003D0B28">
        <w:tc>
          <w:tcPr>
            <w:tcW w:w="21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A24AA" w:rsidRPr="00EF646B" w:rsidRDefault="008173B9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17,732.64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11,788.04</w:t>
            </w:r>
          </w:p>
        </w:tc>
      </w:tr>
      <w:tr w:rsidR="008A24AA" w:rsidRPr="00EF646B" w:rsidTr="003D0B28">
        <w:tc>
          <w:tcPr>
            <w:tcW w:w="21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:rsidR="008A24AA" w:rsidRPr="00EF646B" w:rsidRDefault="00616226" w:rsidP="0061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5.022 - 6.500</w:t>
            </w:r>
          </w:p>
        </w:tc>
        <w:tc>
          <w:tcPr>
            <w:tcW w:w="12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5.525</w:t>
            </w:r>
            <w:r w:rsidR="006162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  <w:r w:rsidR="006162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6.500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4AA" w:rsidRPr="00EF646B" w:rsidRDefault="008173B9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1,178.96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631.31</w:t>
            </w:r>
          </w:p>
        </w:tc>
      </w:tr>
      <w:tr w:rsidR="008A24AA" w:rsidRPr="00EF646B" w:rsidTr="003D0B28">
        <w:tc>
          <w:tcPr>
            <w:tcW w:w="21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24AA" w:rsidRPr="00EF646B" w:rsidRDefault="008173B9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18,911.60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12,419.35</w:t>
            </w:r>
          </w:p>
        </w:tc>
      </w:tr>
      <w:tr w:rsidR="00CE6AE7" w:rsidRPr="00EF646B" w:rsidTr="00A02BC5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AE7" w:rsidRPr="00EF646B" w:rsidTr="00A02BC5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AE7" w:rsidRPr="00EF646B" w:rsidTr="00A02BC5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AE7" w:rsidRPr="00EF646B" w:rsidTr="00A02BC5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AE7" w:rsidRPr="00EF646B" w:rsidTr="003D0B28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</w:tr>
      <w:tr w:rsidR="00CE6AE7" w:rsidRPr="00EF646B" w:rsidTr="003D0B28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:rsidR="00CE6AE7" w:rsidRPr="00EF646B" w:rsidRDefault="00616226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4.425-4.675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8.35</w:t>
            </w:r>
          </w:p>
        </w:tc>
      </w:tr>
      <w:tr w:rsidR="00CE6AE7" w:rsidRPr="00BF516F" w:rsidTr="003D0B28">
        <w:tc>
          <w:tcPr>
            <w:tcW w:w="21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</w:tr>
      <w:tr w:rsidR="00CE6AE7" w:rsidRPr="00BF516F" w:rsidTr="00B6364B">
        <w:tc>
          <w:tcPr>
            <w:tcW w:w="4590" w:type="dxa"/>
            <w:gridSpan w:val="3"/>
            <w:shd w:val="clear" w:color="auto" w:fill="auto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19,172.39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12,669.44</w:t>
            </w:r>
          </w:p>
        </w:tc>
      </w:tr>
      <w:tr w:rsidR="00CE6AE7" w:rsidRPr="004E585F" w:rsidTr="003D0B28">
        <w:tc>
          <w:tcPr>
            <w:tcW w:w="4590" w:type="dxa"/>
            <w:gridSpan w:val="3"/>
            <w:shd w:val="clear" w:color="auto" w:fill="auto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E6AE7" w:rsidRPr="00BF516F" w:rsidTr="003D0B28">
        <w:tc>
          <w:tcPr>
            <w:tcW w:w="4590" w:type="dxa"/>
            <w:gridSpan w:val="3"/>
            <w:shd w:val="clear" w:color="auto" w:fill="auto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1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F51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(28.2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F5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F516F">
              <w:rPr>
                <w:rFonts w:ascii="Angsana New" w:hAnsi="Angsana New"/>
                <w:sz w:val="30"/>
                <w:szCs w:val="30"/>
              </w:rPr>
              <w:t>(17.51)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E159A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(1,339.6</w:t>
            </w:r>
            <w:r w:rsidR="004D4381">
              <w:rPr>
                <w:rFonts w:ascii="Angsana New" w:hAnsi="Angsana New"/>
                <w:sz w:val="30"/>
                <w:szCs w:val="30"/>
              </w:rPr>
              <w:t>5</w:t>
            </w:r>
            <w:r w:rsidRPr="00E159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F516F">
              <w:rPr>
                <w:rFonts w:ascii="Angsana New" w:hAnsi="Angsana New"/>
                <w:sz w:val="30"/>
                <w:szCs w:val="30"/>
              </w:rPr>
              <w:t>(1,259.50)</w:t>
            </w:r>
          </w:p>
        </w:tc>
      </w:tr>
      <w:tr w:rsidR="00CE6AE7" w:rsidRPr="00EF646B" w:rsidTr="003D0B28">
        <w:tc>
          <w:tcPr>
            <w:tcW w:w="4590" w:type="dxa"/>
            <w:gridSpan w:val="3"/>
            <w:shd w:val="clear" w:color="auto" w:fill="auto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232.5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6AE7" w:rsidRPr="00E159A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17,832.7</w:t>
            </w:r>
            <w:r w:rsidR="004D438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BF516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16F">
              <w:rPr>
                <w:rFonts w:ascii="Angsana New" w:hAnsi="Angsana New"/>
                <w:b/>
                <w:bCs/>
                <w:sz w:val="30"/>
                <w:szCs w:val="30"/>
              </w:rPr>
              <w:t>11,409.94</w:t>
            </w:r>
          </w:p>
        </w:tc>
      </w:tr>
      <w:tr w:rsidR="00CE6AE7" w:rsidRPr="004E585F" w:rsidTr="00E159AF">
        <w:tc>
          <w:tcPr>
            <w:tcW w:w="4590" w:type="dxa"/>
            <w:gridSpan w:val="3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CE6AE7" w:rsidRPr="00E159A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E6AE7" w:rsidRPr="004E585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E6AE7" w:rsidRPr="00EF646B" w:rsidTr="003D0B28">
        <w:tc>
          <w:tcPr>
            <w:tcW w:w="4590" w:type="dxa"/>
            <w:gridSpan w:val="3"/>
            <w:shd w:val="clear" w:color="auto" w:fill="auto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AE7" w:rsidRPr="00E159AF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80.1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AE7" w:rsidRPr="00EF646B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212.38</w:t>
            </w:r>
          </w:p>
        </w:tc>
      </w:tr>
    </w:tbl>
    <w:p w:rsidR="004E3BA3" w:rsidRPr="00EF646B" w:rsidRDefault="004E3BA3" w:rsidP="00A9584A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16"/>
          <w:szCs w:val="16"/>
        </w:rPr>
      </w:pPr>
    </w:p>
    <w:p w:rsidR="00A9584A" w:rsidRPr="00EF646B" w:rsidRDefault="00A9584A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i/>
          <w:iCs/>
          <w:sz w:val="30"/>
          <w:szCs w:val="30"/>
        </w:rPr>
      </w:pPr>
      <w:r w:rsidRPr="00EF646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การพิจารณาการด้อยค่า</w:t>
      </w:r>
    </w:p>
    <w:p w:rsidR="00A9584A" w:rsidRPr="004B4450" w:rsidRDefault="00A9584A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sz w:val="20"/>
          <w:szCs w:val="20"/>
        </w:rPr>
      </w:pPr>
    </w:p>
    <w:p w:rsidR="00A9584A" w:rsidRPr="004B4450" w:rsidRDefault="00A9584A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sz w:val="30"/>
          <w:szCs w:val="30"/>
        </w:rPr>
      </w:pPr>
      <w:r w:rsidRPr="004B4450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การพิจารณาการด้อยค่าเงินให้กู้ยืมแก่กิจการที่เกี่ยวข้องกัน</w:t>
      </w:r>
      <w:r w:rsidRPr="004B4450">
        <w:rPr>
          <w:rFonts w:asciiTheme="majorBidi" w:hAnsiTheme="majorBidi" w:cstheme="majorBidi"/>
          <w:sz w:val="30"/>
          <w:szCs w:val="30"/>
        </w:rPr>
        <w:t xml:space="preserve"> </w:t>
      </w:r>
      <w:r w:rsidRPr="004B4450">
        <w:rPr>
          <w:rFonts w:asciiTheme="majorBidi" w:hAnsiTheme="majorBidi" w:cstheme="majorBidi" w:hint="cs"/>
          <w:sz w:val="30"/>
          <w:szCs w:val="30"/>
          <w:cs/>
        </w:rPr>
        <w:t>(ดูหมายเหตุ</w:t>
      </w:r>
      <w:r w:rsidR="00E74493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4B44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4450">
        <w:rPr>
          <w:rFonts w:asciiTheme="majorBidi" w:hAnsiTheme="majorBidi" w:cstheme="majorBidi"/>
          <w:sz w:val="30"/>
          <w:szCs w:val="30"/>
        </w:rPr>
        <w:t>11</w:t>
      </w:r>
      <w:r w:rsidRPr="004B4450">
        <w:rPr>
          <w:rFonts w:asciiTheme="majorBidi" w:hAnsiTheme="majorBidi" w:cstheme="majorBidi" w:hint="cs"/>
          <w:sz w:val="30"/>
          <w:szCs w:val="30"/>
          <w:cs/>
        </w:rPr>
        <w:t>)</w:t>
      </w:r>
      <w:r w:rsidRPr="004B4450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A9584A" w:rsidRPr="004B4450" w:rsidRDefault="00A9584A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sz w:val="20"/>
          <w:szCs w:val="20"/>
        </w:rPr>
      </w:pPr>
    </w:p>
    <w:p w:rsidR="00A9584A" w:rsidRPr="004B4450" w:rsidRDefault="00FD1DC3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sz w:val="30"/>
          <w:szCs w:val="30"/>
        </w:rPr>
      </w:pPr>
      <w:r w:rsidRPr="004B445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รายการเคลื่อนไหวของเงินให้กู้ยืมระยะยาวแก่ก</w:t>
      </w:r>
      <w:r w:rsidR="00F72F46" w:rsidRPr="004B4450">
        <w:rPr>
          <w:rFonts w:asciiTheme="majorBidi" w:hAnsiTheme="majorBidi" w:cstheme="majorBidi"/>
          <w:sz w:val="30"/>
          <w:szCs w:val="30"/>
          <w:cs/>
        </w:rPr>
        <w:t>ิจการที่เกี่ยวข้องกัน</w:t>
      </w:r>
      <w:r w:rsidR="00B537D0" w:rsidRPr="004B445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E3BA3" w:rsidRPr="004B4450">
        <w:rPr>
          <w:rFonts w:asciiTheme="majorBidi" w:hAnsiTheme="majorBidi" w:cstheme="majorBidi" w:hint="cs"/>
          <w:sz w:val="30"/>
          <w:szCs w:val="30"/>
          <w:cs/>
        </w:rPr>
        <w:t>ปีสิ้นสุดวันที่</w:t>
      </w:r>
      <w:r w:rsidR="00B537D0" w:rsidRPr="004B44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758E" w:rsidRPr="004B4450">
        <w:rPr>
          <w:rFonts w:asciiTheme="majorBidi" w:hAnsiTheme="majorBidi" w:cstheme="majorBidi"/>
          <w:sz w:val="30"/>
          <w:szCs w:val="30"/>
        </w:rPr>
        <w:t>30</w:t>
      </w:r>
      <w:r w:rsidR="00B537D0" w:rsidRPr="004B445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E758E" w:rsidRPr="004B4450">
        <w:rPr>
          <w:rFonts w:asciiTheme="majorBidi" w:hAnsiTheme="majorBidi" w:cstheme="majorBidi"/>
          <w:sz w:val="30"/>
          <w:szCs w:val="30"/>
        </w:rPr>
        <w:t>2561</w:t>
      </w:r>
      <w:r w:rsidR="00395EC7" w:rsidRPr="004B4450">
        <w:rPr>
          <w:rFonts w:asciiTheme="majorBidi" w:hAnsiTheme="majorBidi" w:cstheme="majorBidi"/>
          <w:sz w:val="30"/>
          <w:szCs w:val="30"/>
        </w:rPr>
        <w:t xml:space="preserve"> </w:t>
      </w:r>
      <w:r w:rsidR="00AE758E" w:rsidRPr="004B4450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และสำหรับรอบระยะเวลาบัญชีตั้งแต่วันที่ </w:t>
      </w:r>
      <w:r w:rsidR="00AE758E" w:rsidRPr="004B4450">
        <w:rPr>
          <w:rFonts w:asciiTheme="majorBidi" w:hAnsiTheme="majorBidi" w:cstheme="majorBidi"/>
          <w:sz w:val="30"/>
          <w:szCs w:val="30"/>
        </w:rPr>
        <w:t xml:space="preserve">1 </w:t>
      </w:r>
      <w:r w:rsidR="00AE758E" w:rsidRPr="004B445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E758E" w:rsidRPr="004B4450">
        <w:rPr>
          <w:rFonts w:asciiTheme="majorBidi" w:hAnsiTheme="majorBidi" w:cstheme="majorBidi"/>
          <w:sz w:val="30"/>
          <w:szCs w:val="30"/>
        </w:rPr>
        <w:t xml:space="preserve">2560 </w:t>
      </w:r>
      <w:r w:rsidR="00AE758E" w:rsidRPr="004B4450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AE758E" w:rsidRPr="004B4450">
        <w:rPr>
          <w:rFonts w:asciiTheme="majorBidi" w:hAnsiTheme="majorBidi" w:cstheme="majorBidi"/>
          <w:sz w:val="30"/>
          <w:szCs w:val="30"/>
        </w:rPr>
        <w:t xml:space="preserve">30 </w:t>
      </w:r>
      <w:r w:rsidR="00AE758E" w:rsidRPr="004B445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E758E" w:rsidRPr="004B4450">
        <w:rPr>
          <w:rFonts w:asciiTheme="majorBidi" w:hAnsiTheme="majorBidi" w:cstheme="majorBidi"/>
          <w:sz w:val="30"/>
          <w:szCs w:val="30"/>
        </w:rPr>
        <w:t xml:space="preserve">2560 </w:t>
      </w:r>
      <w:r w:rsidRPr="004B445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0F41FC" w:rsidRPr="00616226" w:rsidRDefault="000F41FC" w:rsidP="000F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42"/>
        <w:gridCol w:w="271"/>
        <w:gridCol w:w="1170"/>
        <w:gridCol w:w="236"/>
        <w:gridCol w:w="1158"/>
        <w:gridCol w:w="270"/>
        <w:gridCol w:w="1287"/>
      </w:tblGrid>
      <w:tr w:rsidR="00FD1DC3" w:rsidRPr="00EF646B" w:rsidTr="00DF1FDF">
        <w:trPr>
          <w:tblHeader/>
        </w:trPr>
        <w:tc>
          <w:tcPr>
            <w:tcW w:w="3663" w:type="dxa"/>
          </w:tcPr>
          <w:p w:rsidR="00FD1DC3" w:rsidRPr="00EF646B" w:rsidRDefault="00AD2A0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2683" w:type="dxa"/>
            <w:gridSpan w:val="3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5" w:type="dxa"/>
            <w:gridSpan w:val="3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5A2" w:rsidRPr="00EF646B" w:rsidTr="00DF1FDF">
        <w:trPr>
          <w:tblHeader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(ไม่รวมดอกเบี้ยค้างรับ)</w:t>
            </w:r>
          </w:p>
        </w:tc>
        <w:tc>
          <w:tcPr>
            <w:tcW w:w="1242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สำหรับรอบระยะ</w:t>
            </w:r>
          </w:p>
        </w:tc>
      </w:tr>
      <w:tr w:rsidR="00CE6AE7" w:rsidRPr="00EF646B" w:rsidTr="00DF1FDF">
        <w:trPr>
          <w:tblHeader/>
        </w:trPr>
        <w:tc>
          <w:tcPr>
            <w:tcW w:w="3663" w:type="dxa"/>
          </w:tcPr>
          <w:p w:rsidR="00CE6AE7" w:rsidRPr="00EF646B" w:rsidRDefault="00CE6AE7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CE6AE7" w:rsidRPr="00CE6AE7" w:rsidRDefault="00CE6AE7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7" w:type="dxa"/>
            <w:gridSpan w:val="3"/>
          </w:tcPr>
          <w:p w:rsidR="00CE6AE7" w:rsidRPr="00CE6AE7" w:rsidRDefault="00CE6AE7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158" w:type="dxa"/>
          </w:tcPr>
          <w:p w:rsidR="00CE6AE7" w:rsidRPr="00CE6AE7" w:rsidRDefault="00CE6AE7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E6AE7" w:rsidRPr="00CE6AE7" w:rsidRDefault="00CE6AE7" w:rsidP="00C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CE6AE7" w:rsidRPr="00CE6AE7" w:rsidRDefault="00CE6AE7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</w:tr>
      <w:tr w:rsidR="002315A2" w:rsidRPr="00EF646B" w:rsidTr="00DF1FDF">
        <w:trPr>
          <w:tblHeader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1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2315A2" w:rsidRPr="00EF646B" w:rsidTr="00DF1FDF">
        <w:trPr>
          <w:tblHeader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1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</w:tr>
      <w:tr w:rsidR="002315A2" w:rsidRPr="00EF646B" w:rsidTr="00DF1FDF">
        <w:trPr>
          <w:tblHeader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71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AE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E6A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E6AE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2315A2" w:rsidRPr="00EF646B" w:rsidTr="00DF1FDF">
        <w:trPr>
          <w:tblHeader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7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8B7E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8256D" w:rsidRPr="00EF6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8256D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="0098256D"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/ 1 </w:t>
            </w:r>
            <w:r w:rsidR="0098256D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11,788.04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8,783.15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18,631.60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6,731.60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(12,687.00)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(3,726.71)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1E568F" w:rsidP="001E5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E82DC4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17,732.64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11,788.04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42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8256D"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98256D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="0098256D"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/ 1 </w:t>
            </w:r>
            <w:r w:rsidR="0098256D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:rsidR="002315A2" w:rsidRPr="00EF646B" w:rsidRDefault="001E568F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:rsidR="002315A2" w:rsidRPr="00EF646B" w:rsidRDefault="001E568F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15A2" w:rsidRPr="00EF646B" w:rsidTr="00CE6AE7">
        <w:trPr>
          <w:trHeight w:val="442"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1E568F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1E568F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</w:tr>
      <w:tr w:rsidR="002315A2" w:rsidRPr="00CE6AE7" w:rsidTr="00CE6AE7">
        <w:trPr>
          <w:trHeight w:val="217"/>
        </w:trPr>
        <w:tc>
          <w:tcPr>
            <w:tcW w:w="3663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</w:tcPr>
          <w:p w:rsidR="002315A2" w:rsidRPr="00CE6AE7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2315A2" w:rsidRPr="00CE6AE7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2315A2" w:rsidRPr="00CE6AE7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98256D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/ 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:rsidR="002315A2" w:rsidRPr="00EF646B" w:rsidRDefault="00E82DC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E82DC4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12,029.78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9,024.89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:rsidR="002315A2" w:rsidRPr="00EF646B" w:rsidRDefault="00E82DC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E82DC4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18,631.60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6,731.60</w:t>
            </w:r>
          </w:p>
        </w:tc>
      </w:tr>
      <w:tr w:rsidR="002315A2" w:rsidRPr="00EF646B" w:rsidTr="00CE6AE7"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42" w:type="dxa"/>
          </w:tcPr>
          <w:p w:rsidR="002315A2" w:rsidRPr="00EF646B" w:rsidRDefault="00E82DC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315A2" w:rsidRPr="00EF646B" w:rsidRDefault="00E82DC4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(12,687.00)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(3,726.71)</w:t>
            </w:r>
          </w:p>
        </w:tc>
      </w:tr>
      <w:tr w:rsidR="002315A2" w:rsidRPr="00EF646B" w:rsidTr="00CE6AE7">
        <w:trPr>
          <w:trHeight w:val="442"/>
        </w:trPr>
        <w:tc>
          <w:tcPr>
            <w:tcW w:w="3663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2315A2" w:rsidRPr="00EF646B" w:rsidRDefault="00E82DC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1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36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2315A2" w:rsidRPr="00EF646B" w:rsidRDefault="00E82DC4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17,974.38</w:t>
            </w:r>
          </w:p>
        </w:tc>
        <w:tc>
          <w:tcPr>
            <w:tcW w:w="270" w:type="dxa"/>
          </w:tcPr>
          <w:p w:rsidR="002315A2" w:rsidRPr="00EF646B" w:rsidRDefault="002315A2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2315A2" w:rsidRPr="00EF646B" w:rsidRDefault="002315A2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12,029.78</w:t>
            </w:r>
          </w:p>
        </w:tc>
      </w:tr>
      <w:tr w:rsidR="00DF0A44" w:rsidRPr="00EF646B" w:rsidTr="00CE6AE7">
        <w:trPr>
          <w:trHeight w:val="196"/>
        </w:trPr>
        <w:tc>
          <w:tcPr>
            <w:tcW w:w="3663" w:type="dxa"/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DF0A44" w:rsidRPr="00EF646B" w:rsidRDefault="00DF0A44" w:rsidP="0023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6C4634" w:rsidRDefault="00DF1FDF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528225258"/>
            <w:r w:rsidRPr="006C46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6C46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8B7ED5" w:rsidRPr="006C46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83" w:type="dxa"/>
            <w:gridSpan w:val="3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D2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D2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D2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8B7ED5" w:rsidRPr="008C7D2D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D2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4" w:type="dxa"/>
            <w:gridSpan w:val="7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</w:rPr>
              <w:t>4.64</w:t>
            </w:r>
          </w:p>
        </w:tc>
        <w:tc>
          <w:tcPr>
            <w:tcW w:w="271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1.89</w:t>
            </w:r>
          </w:p>
        </w:tc>
        <w:tc>
          <w:tcPr>
            <w:tcW w:w="236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8B7ED5" w:rsidRPr="008B7ED5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8B7ED5" w:rsidRPr="008B7ED5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</w:rPr>
              <w:t>2.93</w:t>
            </w:r>
          </w:p>
        </w:tc>
        <w:tc>
          <w:tcPr>
            <w:tcW w:w="271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</w:rPr>
              <w:t>2.19</w:t>
            </w:r>
          </w:p>
        </w:tc>
        <w:tc>
          <w:tcPr>
            <w:tcW w:w="236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8B7ED5" w:rsidRPr="008B7ED5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</w:rPr>
              <w:t>1.17</w:t>
            </w:r>
          </w:p>
        </w:tc>
        <w:tc>
          <w:tcPr>
            <w:tcW w:w="270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8B7ED5" w:rsidRPr="008B7ED5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  <w:r w:rsidRPr="008B7ED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8B7ED5" w:rsidRPr="00EF646B" w:rsidTr="00CE6AE7">
        <w:trPr>
          <w:trHeight w:val="442"/>
        </w:trPr>
        <w:tc>
          <w:tcPr>
            <w:tcW w:w="3663" w:type="dxa"/>
          </w:tcPr>
          <w:p w:rsidR="008B7ED5" w:rsidRPr="00EF646B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7.57</w:t>
            </w:r>
          </w:p>
        </w:tc>
        <w:tc>
          <w:tcPr>
            <w:tcW w:w="271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4.08</w:t>
            </w:r>
          </w:p>
        </w:tc>
        <w:tc>
          <w:tcPr>
            <w:tcW w:w="236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D5" w:rsidRPr="00DF1FDF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1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1.17</w:t>
            </w:r>
          </w:p>
        </w:tc>
        <w:tc>
          <w:tcPr>
            <w:tcW w:w="270" w:type="dxa"/>
            <w:shd w:val="clear" w:color="auto" w:fill="auto"/>
          </w:tcPr>
          <w:p w:rsidR="008B7ED5" w:rsidRPr="008B7ED5" w:rsidRDefault="008B7ED5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ED5" w:rsidRPr="008B7ED5" w:rsidRDefault="008B7ED5" w:rsidP="00DF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1.</w:t>
            </w: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bookmarkEnd w:id="4"/>
    </w:tbl>
    <w:p w:rsidR="008B7ED5" w:rsidRPr="004D76D8" w:rsidRDefault="008B7ED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3"/>
        <w:gridCol w:w="17"/>
        <w:gridCol w:w="1242"/>
        <w:gridCol w:w="255"/>
        <w:gridCol w:w="1188"/>
        <w:gridCol w:w="252"/>
        <w:gridCol w:w="1141"/>
        <w:gridCol w:w="15"/>
        <w:gridCol w:w="257"/>
        <w:gridCol w:w="55"/>
        <w:gridCol w:w="1295"/>
      </w:tblGrid>
      <w:tr w:rsidR="004D76D8" w:rsidRPr="00EF646B" w:rsidTr="006B1B58">
        <w:tc>
          <w:tcPr>
            <w:tcW w:w="3643" w:type="dxa"/>
          </w:tcPr>
          <w:p w:rsidR="004D76D8" w:rsidRPr="004D76D8" w:rsidRDefault="004D76D8" w:rsidP="004D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76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2" w:type="dxa"/>
            <w:gridSpan w:val="4"/>
          </w:tcPr>
          <w:p w:rsidR="004D76D8" w:rsidRPr="00787C32" w:rsidRDefault="004D76D8" w:rsidP="004D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4D76D8" w:rsidRPr="004D76D8" w:rsidRDefault="004D76D8" w:rsidP="004D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3" w:type="dxa"/>
            <w:gridSpan w:val="5"/>
          </w:tcPr>
          <w:p w:rsidR="004D76D8" w:rsidRPr="00787C32" w:rsidRDefault="004D76D8" w:rsidP="004D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6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D8" w:rsidRPr="00000EC6" w:rsidTr="006B1B58">
        <w:trPr>
          <w:trHeight w:val="442"/>
        </w:trPr>
        <w:tc>
          <w:tcPr>
            <w:tcW w:w="366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5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2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D76D8" w:rsidRPr="00A36943" w:rsidTr="006B1B58">
        <w:trPr>
          <w:trHeight w:val="442"/>
        </w:trPr>
        <w:tc>
          <w:tcPr>
            <w:tcW w:w="366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0" w:type="dxa"/>
            <w:gridSpan w:val="9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C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76D8" w:rsidRPr="00A36943" w:rsidTr="006B1B58">
        <w:trPr>
          <w:trHeight w:val="442"/>
        </w:trPr>
        <w:tc>
          <w:tcPr>
            <w:tcW w:w="366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87C3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:rsidR="004D76D8" w:rsidRPr="00787C32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72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6D8" w:rsidRPr="00A36943" w:rsidTr="006B1B58">
        <w:trPr>
          <w:trHeight w:val="442"/>
        </w:trPr>
        <w:tc>
          <w:tcPr>
            <w:tcW w:w="366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C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D76D8" w:rsidRPr="00787C32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15.09</w:t>
            </w:r>
          </w:p>
        </w:tc>
        <w:tc>
          <w:tcPr>
            <w:tcW w:w="255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D76D8" w:rsidRPr="00787C32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4.03</w:t>
            </w:r>
          </w:p>
        </w:tc>
        <w:tc>
          <w:tcPr>
            <w:tcW w:w="252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4D76D8" w:rsidRPr="00787C32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13.56</w:t>
            </w:r>
          </w:p>
        </w:tc>
        <w:tc>
          <w:tcPr>
            <w:tcW w:w="272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4D76D8" w:rsidRPr="00787C32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C32">
              <w:rPr>
                <w:rFonts w:asciiTheme="majorBidi" w:hAnsiTheme="majorBidi" w:cstheme="majorBidi"/>
                <w:sz w:val="30"/>
                <w:szCs w:val="30"/>
              </w:rPr>
              <w:t>2.39</w:t>
            </w:r>
          </w:p>
        </w:tc>
      </w:tr>
      <w:tr w:rsidR="004D76D8" w:rsidRPr="00A36943" w:rsidTr="006B1B58">
        <w:trPr>
          <w:trHeight w:val="442"/>
        </w:trPr>
        <w:tc>
          <w:tcPr>
            <w:tcW w:w="3660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C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15.09</w:t>
            </w:r>
          </w:p>
        </w:tc>
        <w:tc>
          <w:tcPr>
            <w:tcW w:w="255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4.03</w:t>
            </w:r>
          </w:p>
        </w:tc>
        <w:tc>
          <w:tcPr>
            <w:tcW w:w="252" w:type="dxa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13.61</w:t>
            </w:r>
          </w:p>
        </w:tc>
        <w:tc>
          <w:tcPr>
            <w:tcW w:w="272" w:type="dxa"/>
            <w:gridSpan w:val="2"/>
          </w:tcPr>
          <w:p w:rsidR="004D76D8" w:rsidRPr="00787C32" w:rsidRDefault="004D76D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76D8" w:rsidRPr="006B1B58" w:rsidRDefault="004D76D8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2.39</w:t>
            </w:r>
          </w:p>
        </w:tc>
      </w:tr>
      <w:tr w:rsidR="00131A0C" w:rsidRPr="00EF646B" w:rsidTr="006B1B58">
        <w:tc>
          <w:tcPr>
            <w:tcW w:w="364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รายได้ค่าเช่ารายปีรอตัดบัญชี</w:t>
            </w:r>
          </w:p>
        </w:tc>
        <w:tc>
          <w:tcPr>
            <w:tcW w:w="2702" w:type="dxa"/>
            <w:gridSpan w:val="4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3" w:type="dxa"/>
            <w:gridSpan w:val="5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6B1B58">
        <w:tc>
          <w:tcPr>
            <w:tcW w:w="3643" w:type="dxa"/>
          </w:tcPr>
          <w:p w:rsidR="00131A0C" w:rsidRPr="008C7D2D" w:rsidRDefault="008C7D2D" w:rsidP="00E7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C7D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(แสดงภายใต้</w:t>
            </w:r>
            <w:r w:rsidR="00E744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C7D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อื่น)</w:t>
            </w:r>
          </w:p>
        </w:tc>
        <w:tc>
          <w:tcPr>
            <w:tcW w:w="1259" w:type="dxa"/>
            <w:gridSpan w:val="2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52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312" w:type="dxa"/>
            <w:gridSpan w:val="2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131A0C" w:rsidRPr="00EF646B" w:rsidTr="006B1B58">
        <w:tc>
          <w:tcPr>
            <w:tcW w:w="3643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7" w:type="dxa"/>
            <w:gridSpan w:val="10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1A0C" w:rsidRPr="00EF646B" w:rsidTr="006B1B58">
        <w:tc>
          <w:tcPr>
            <w:tcW w:w="3643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31A0C" w:rsidRPr="008B7ED5" w:rsidRDefault="006F3D87" w:rsidP="008C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16.30</w:t>
            </w:r>
          </w:p>
        </w:tc>
        <w:tc>
          <w:tcPr>
            <w:tcW w:w="255" w:type="dxa"/>
            <w:shd w:val="clear" w:color="auto" w:fill="auto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131A0C" w:rsidRPr="008B7ED5" w:rsidRDefault="009216B3" w:rsidP="008C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16.97</w:t>
            </w:r>
          </w:p>
        </w:tc>
        <w:tc>
          <w:tcPr>
            <w:tcW w:w="252" w:type="dxa"/>
            <w:shd w:val="clear" w:color="auto" w:fill="auto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2" w:type="dxa"/>
            <w:gridSpan w:val="2"/>
            <w:shd w:val="clear" w:color="auto" w:fill="auto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131A0C" w:rsidRPr="008B7ED5" w:rsidRDefault="00131A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5"/>
        <w:gridCol w:w="1260"/>
        <w:gridCol w:w="236"/>
        <w:gridCol w:w="1204"/>
        <w:gridCol w:w="236"/>
        <w:gridCol w:w="1177"/>
        <w:gridCol w:w="324"/>
        <w:gridCol w:w="1278"/>
      </w:tblGrid>
      <w:tr w:rsidR="00131A0C" w:rsidRPr="00EF646B" w:rsidTr="006B1B58">
        <w:tc>
          <w:tcPr>
            <w:tcW w:w="3645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700" w:type="dxa"/>
            <w:gridSpan w:val="3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6B1B58">
        <w:tc>
          <w:tcPr>
            <w:tcW w:w="3645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ที่เกี่ยวข้องกัน (หมุนเวียน)</w:t>
            </w:r>
          </w:p>
        </w:tc>
        <w:tc>
          <w:tcPr>
            <w:tcW w:w="1260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324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131A0C" w:rsidRPr="008B7ED5" w:rsidRDefault="00131A0C" w:rsidP="008B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ED5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131A0C" w:rsidRPr="00EF646B" w:rsidTr="006B1B58">
        <w:tc>
          <w:tcPr>
            <w:tcW w:w="3645" w:type="dxa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5" w:type="dxa"/>
            <w:gridSpan w:val="7"/>
          </w:tcPr>
          <w:p w:rsidR="00131A0C" w:rsidRPr="008B7ED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7E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1A0C" w:rsidRPr="004F7A57" w:rsidTr="006B1B58">
        <w:tc>
          <w:tcPr>
            <w:tcW w:w="3645" w:type="dxa"/>
          </w:tcPr>
          <w:p w:rsidR="00131A0C" w:rsidRPr="009B5EF9" w:rsidRDefault="00131A0C" w:rsidP="009B5E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E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9B5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:rsidR="00131A0C" w:rsidRPr="006B1B58" w:rsidRDefault="009B5EF9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31A0C" w:rsidRPr="009B5EF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31A0C" w:rsidRPr="006B1B58" w:rsidRDefault="009B5EF9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31A0C" w:rsidRPr="009B5EF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131A0C" w:rsidRPr="006B1B58" w:rsidRDefault="002D00EE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19.80</w:t>
            </w:r>
          </w:p>
        </w:tc>
        <w:tc>
          <w:tcPr>
            <w:tcW w:w="324" w:type="dxa"/>
          </w:tcPr>
          <w:p w:rsidR="00131A0C" w:rsidRPr="009B5EF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131A0C" w:rsidRPr="006B1B58" w:rsidRDefault="009B5EF9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B5EF9" w:rsidRPr="004F7A57" w:rsidTr="006B1B58">
        <w:tc>
          <w:tcPr>
            <w:tcW w:w="3645" w:type="dxa"/>
          </w:tcPr>
          <w:p w:rsidR="009B5EF9" w:rsidRPr="009B5EF9" w:rsidRDefault="009B5EF9" w:rsidP="009B5E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E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B5EF9" w:rsidRPr="006B1B58" w:rsidRDefault="009B5EF9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236" w:type="dxa"/>
          </w:tcPr>
          <w:p w:rsidR="009B5EF9" w:rsidRPr="009B5EF9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B5EF9" w:rsidRPr="006B1B58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36" w:type="dxa"/>
          </w:tcPr>
          <w:p w:rsidR="009B5EF9" w:rsidRPr="009B5EF9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9B5EF9" w:rsidRPr="006B1B58" w:rsidRDefault="002D00EE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24" w:type="dxa"/>
          </w:tcPr>
          <w:p w:rsidR="009B5EF9" w:rsidRPr="009B5EF9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B5EF9" w:rsidRPr="006B1B58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</w:tr>
      <w:tr w:rsidR="009B5EF9" w:rsidRPr="004F7A57" w:rsidTr="006B1B58">
        <w:tc>
          <w:tcPr>
            <w:tcW w:w="3645" w:type="dxa"/>
          </w:tcPr>
          <w:p w:rsidR="009B5EF9" w:rsidRPr="008C7D2D" w:rsidRDefault="002D00EE" w:rsidP="009B5E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B5EF9" w:rsidRPr="008C7D2D" w:rsidRDefault="002D00EE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0.03</w:t>
            </w:r>
          </w:p>
        </w:tc>
        <w:tc>
          <w:tcPr>
            <w:tcW w:w="236" w:type="dxa"/>
          </w:tcPr>
          <w:p w:rsidR="009B5EF9" w:rsidRPr="008C7D2D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B5EF9" w:rsidRPr="008C7D2D" w:rsidRDefault="002D00EE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0.16</w:t>
            </w:r>
          </w:p>
        </w:tc>
        <w:tc>
          <w:tcPr>
            <w:tcW w:w="236" w:type="dxa"/>
          </w:tcPr>
          <w:p w:rsidR="009B5EF9" w:rsidRPr="008C7D2D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9B5EF9" w:rsidRPr="008C7D2D" w:rsidRDefault="002D00EE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19.80</w:t>
            </w:r>
          </w:p>
        </w:tc>
        <w:tc>
          <w:tcPr>
            <w:tcW w:w="324" w:type="dxa"/>
          </w:tcPr>
          <w:p w:rsidR="009B5EF9" w:rsidRPr="008C7D2D" w:rsidRDefault="009B5EF9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B5EF9" w:rsidRPr="008C7D2D" w:rsidRDefault="002D00EE" w:rsidP="009B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0.12</w:t>
            </w:r>
          </w:p>
        </w:tc>
      </w:tr>
    </w:tbl>
    <w:p w:rsidR="004A07AF" w:rsidRDefault="004A07A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3"/>
        <w:gridCol w:w="1077"/>
        <w:gridCol w:w="1170"/>
        <w:gridCol w:w="990"/>
        <w:gridCol w:w="288"/>
        <w:gridCol w:w="1062"/>
        <w:gridCol w:w="270"/>
        <w:gridCol w:w="990"/>
        <w:gridCol w:w="270"/>
        <w:gridCol w:w="1170"/>
      </w:tblGrid>
      <w:tr w:rsidR="00485160" w:rsidRPr="00EF646B" w:rsidTr="006A494C">
        <w:trPr>
          <w:cantSplit/>
        </w:trPr>
        <w:tc>
          <w:tcPr>
            <w:tcW w:w="2253" w:type="dxa"/>
          </w:tcPr>
          <w:p w:rsidR="00485160" w:rsidRPr="00EF646B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2247" w:type="dxa"/>
            <w:gridSpan w:val="2"/>
            <w:shd w:val="clear" w:color="auto" w:fill="auto"/>
          </w:tcPr>
          <w:p w:rsidR="00485160" w:rsidRPr="00EF646B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485160" w:rsidRPr="00EF646B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5160" w:rsidRPr="00EF646B" w:rsidRDefault="00485160" w:rsidP="0048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85160" w:rsidRPr="00EF646B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A0C" w:rsidRPr="00EF646B" w:rsidTr="00A02BC5">
        <w:trPr>
          <w:cantSplit/>
        </w:trPr>
        <w:tc>
          <w:tcPr>
            <w:tcW w:w="225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2247" w:type="dxa"/>
            <w:gridSpan w:val="2"/>
            <w:shd w:val="clear" w:color="auto" w:fill="auto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  <w:gridSpan w:val="3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6A494C">
        <w:trPr>
          <w:cantSplit/>
        </w:trPr>
        <w:tc>
          <w:tcPr>
            <w:tcW w:w="225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1A0C" w:rsidRPr="00EF646B" w:rsidTr="006A494C">
        <w:trPr>
          <w:cantSplit/>
          <w:trHeight w:val="290"/>
        </w:trPr>
        <w:tc>
          <w:tcPr>
            <w:tcW w:w="225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47" w:type="dxa"/>
            <w:gridSpan w:val="2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131A0C" w:rsidRPr="00EF646B" w:rsidTr="006A494C">
        <w:trPr>
          <w:cantSplit/>
        </w:trPr>
        <w:tc>
          <w:tcPr>
            <w:tcW w:w="225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47" w:type="dxa"/>
            <w:gridSpan w:val="2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4AA" w:rsidRPr="00EF646B" w:rsidTr="006A494C">
        <w:trPr>
          <w:cantSplit/>
        </w:trPr>
        <w:tc>
          <w:tcPr>
            <w:tcW w:w="2253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7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A24AA" w:rsidRPr="00EF646B" w:rsidRDefault="001D13B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4,431.15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4,514.35</w:t>
            </w:r>
          </w:p>
        </w:tc>
      </w:tr>
      <w:tr w:rsidR="008A24AA" w:rsidRPr="00EF646B" w:rsidTr="006A494C">
        <w:trPr>
          <w:cantSplit/>
        </w:trPr>
        <w:tc>
          <w:tcPr>
            <w:tcW w:w="2253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7" w:type="dxa"/>
            <w:shd w:val="clear" w:color="auto" w:fill="auto"/>
          </w:tcPr>
          <w:p w:rsidR="008A24AA" w:rsidRPr="00EF646B" w:rsidRDefault="00466F1C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3.30-5.288</w:t>
            </w:r>
          </w:p>
        </w:tc>
        <w:tc>
          <w:tcPr>
            <w:tcW w:w="1170" w:type="dxa"/>
            <w:shd w:val="clear" w:color="auto" w:fill="auto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3.30-5.525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A24AA" w:rsidRPr="00EF646B" w:rsidRDefault="001D13B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176.84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148.6</w:t>
            </w:r>
            <w:r w:rsidR="00E7449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A24AA" w:rsidRPr="00EF646B" w:rsidTr="006A494C">
        <w:trPr>
          <w:cantSplit/>
        </w:trPr>
        <w:tc>
          <w:tcPr>
            <w:tcW w:w="4500" w:type="dxa"/>
            <w:gridSpan w:val="3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1D13B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4,607.99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4,662.9</w:t>
            </w:r>
            <w:r w:rsidR="00E74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:rsidR="008B7ED5" w:rsidRDefault="008B7ED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D76D8" w:rsidRDefault="004D7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16F13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131A0C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B537D0" w:rsidRPr="00EF646B">
        <w:rPr>
          <w:rFonts w:ascii="Angsana New" w:hAnsi="Angsana New"/>
          <w:sz w:val="30"/>
          <w:szCs w:val="30"/>
        </w:rPr>
        <w:t>30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EF646B">
        <w:rPr>
          <w:rFonts w:ascii="Angsana New" w:hAnsi="Angsana New"/>
          <w:sz w:val="30"/>
          <w:szCs w:val="30"/>
        </w:rPr>
        <w:t>256</w:t>
      </w:r>
      <w:r w:rsidR="00131A0C" w:rsidRPr="00EF646B">
        <w:rPr>
          <w:rFonts w:ascii="Angsana New" w:hAnsi="Angsana New" w:hint="cs"/>
          <w:sz w:val="30"/>
          <w:szCs w:val="30"/>
          <w:cs/>
        </w:rPr>
        <w:t>1</w:t>
      </w:r>
      <w:r w:rsidR="007416C4" w:rsidRPr="00EF646B">
        <w:rPr>
          <w:rFonts w:ascii="Angsana New" w:hAnsi="Angsana New"/>
          <w:sz w:val="30"/>
          <w:szCs w:val="30"/>
        </w:rPr>
        <w:t xml:space="preserve"> </w:t>
      </w:r>
      <w:r w:rsidR="007416C4" w:rsidRPr="00EF646B">
        <w:rPr>
          <w:rFonts w:ascii="Angsana New" w:hAnsi="Angsana New" w:hint="cs"/>
          <w:sz w:val="30"/>
          <w:szCs w:val="30"/>
          <w:cs/>
        </w:rPr>
        <w:t>และ</w:t>
      </w:r>
      <w:r w:rsidR="009216B3" w:rsidRPr="00EF646B">
        <w:rPr>
          <w:rFonts w:ascii="Angsana New" w:hAnsi="Angsana New" w:hint="cs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9216B3" w:rsidRPr="00EF646B">
        <w:rPr>
          <w:rFonts w:ascii="Angsana New" w:hAnsi="Angsana New"/>
          <w:sz w:val="30"/>
          <w:szCs w:val="30"/>
        </w:rPr>
        <w:t xml:space="preserve">1 </w:t>
      </w:r>
      <w:r w:rsidR="009216B3" w:rsidRPr="00EF64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416C4" w:rsidRPr="00EF646B">
        <w:rPr>
          <w:rFonts w:ascii="Angsana New" w:hAnsi="Angsana New"/>
          <w:sz w:val="30"/>
          <w:szCs w:val="30"/>
        </w:rPr>
        <w:t>25</w:t>
      </w:r>
      <w:r w:rsidR="00131A0C" w:rsidRPr="00EF646B">
        <w:rPr>
          <w:rFonts w:ascii="Angsana New" w:hAnsi="Angsana New" w:hint="cs"/>
          <w:sz w:val="30"/>
          <w:szCs w:val="30"/>
          <w:cs/>
        </w:rPr>
        <w:t>60</w:t>
      </w:r>
      <w:r w:rsidR="009216B3" w:rsidRPr="00EF646B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9216B3" w:rsidRPr="00EF646B">
        <w:rPr>
          <w:rFonts w:ascii="Angsana New" w:hAnsi="Angsana New"/>
          <w:sz w:val="30"/>
          <w:szCs w:val="30"/>
        </w:rPr>
        <w:t xml:space="preserve">30 </w:t>
      </w:r>
      <w:r w:rsidR="009216B3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216B3" w:rsidRPr="00EF646B">
        <w:rPr>
          <w:rFonts w:ascii="Angsana New" w:hAnsi="Angsana New"/>
          <w:sz w:val="30"/>
          <w:szCs w:val="30"/>
        </w:rPr>
        <w:t>2560</w:t>
      </w:r>
      <w:r w:rsidR="007416C4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8B7ED5" w:rsidRPr="00EF646B" w:rsidRDefault="008B7ED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2"/>
        <w:gridCol w:w="271"/>
        <w:gridCol w:w="1170"/>
        <w:gridCol w:w="236"/>
        <w:gridCol w:w="1382"/>
        <w:gridCol w:w="236"/>
        <w:gridCol w:w="1320"/>
      </w:tblGrid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r w:rsidR="00E64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กู้ยืมระยะยาวแก่กิจการที่เกี่ยวข้องกัน </w:t>
            </w:r>
          </w:p>
        </w:tc>
        <w:tc>
          <w:tcPr>
            <w:tcW w:w="2793" w:type="dxa"/>
            <w:gridSpan w:val="3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8" w:type="dxa"/>
            <w:gridSpan w:val="3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28C" w:rsidRPr="00EF646B" w:rsidTr="00787C32">
        <w:tc>
          <w:tcPr>
            <w:tcW w:w="3510" w:type="dxa"/>
            <w:vMerge w:val="restart"/>
          </w:tcPr>
          <w:p w:rsidR="00D5728C" w:rsidRPr="00EF646B" w:rsidRDefault="00D5728C" w:rsidP="0078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(ไม่รวม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0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สำหรับรอบระยะ</w:t>
            </w:r>
          </w:p>
        </w:tc>
      </w:tr>
      <w:tr w:rsidR="00D5728C" w:rsidRPr="00EF646B" w:rsidTr="00787C32">
        <w:trPr>
          <w:trHeight w:val="261"/>
        </w:trPr>
        <w:tc>
          <w:tcPr>
            <w:tcW w:w="3510" w:type="dxa"/>
            <w:vMerge/>
          </w:tcPr>
          <w:p w:rsidR="00D5728C" w:rsidRPr="00EF646B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2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7" w:type="dxa"/>
            <w:gridSpan w:val="3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382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0" w:type="dxa"/>
          </w:tcPr>
          <w:p w:rsidR="00D5728C" w:rsidRPr="00787C32" w:rsidRDefault="00D5728C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</w:tr>
      <w:tr w:rsidR="009216B3" w:rsidRPr="00EF646B" w:rsidTr="00787C32">
        <w:trPr>
          <w:trHeight w:val="267"/>
        </w:trPr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1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1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71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236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0" w:type="dxa"/>
          </w:tcPr>
          <w:p w:rsidR="009216B3" w:rsidRPr="00787C32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7C3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87C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787C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7" w:type="dxa"/>
            <w:gridSpan w:val="7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2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/>
                <w:sz w:val="30"/>
                <w:szCs w:val="30"/>
                <w:cs/>
              </w:rPr>
              <w:t>ณ วันที่ 1 ตุลาคม/ 1 มกราคม</w:t>
            </w:r>
          </w:p>
        </w:tc>
        <w:tc>
          <w:tcPr>
            <w:tcW w:w="1352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:rsidR="009216B3" w:rsidRPr="00EF646B" w:rsidRDefault="001D13BA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4,514.35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9216B3" w:rsidRPr="00EF646B" w:rsidRDefault="00901C4A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16B3" w:rsidRPr="00EF6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="009216B3" w:rsidRPr="00EF646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2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:rsidR="009216B3" w:rsidRPr="00EF646B" w:rsidRDefault="00C710E4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619.30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9216B3" w:rsidRPr="00EF646B" w:rsidRDefault="00901C4A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9216B3" w:rsidRPr="00EF646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216B3" w:rsidRPr="00EF646B" w:rsidRDefault="00C710E4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(702.50)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216B3" w:rsidRPr="00EF646B" w:rsidRDefault="009216B3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1C4A" w:rsidRPr="00EF646B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01C4A" w:rsidRPr="00EF646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16B3" w:rsidRPr="00EF646B" w:rsidTr="00787C32">
        <w:tc>
          <w:tcPr>
            <w:tcW w:w="3510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9216B3" w:rsidRPr="00EF646B" w:rsidRDefault="00E0105D" w:rsidP="00E0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:rsidR="009216B3" w:rsidRPr="00EF646B" w:rsidRDefault="00C710E4" w:rsidP="00C7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4,431.15</w:t>
            </w:r>
          </w:p>
        </w:tc>
        <w:tc>
          <w:tcPr>
            <w:tcW w:w="236" w:type="dxa"/>
          </w:tcPr>
          <w:p w:rsidR="009216B3" w:rsidRPr="00EF646B" w:rsidRDefault="009216B3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:rsidR="009216B3" w:rsidRPr="00EF646B" w:rsidRDefault="00901C4A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216B3"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="009216B3"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</w:tbl>
    <w:p w:rsidR="00131A0C" w:rsidRPr="00787C32" w:rsidRDefault="00131A0C">
      <w:pPr>
        <w:rPr>
          <w:rFonts w:asciiTheme="majorBidi" w:hAnsiTheme="majorBidi" w:cstheme="majorBidi"/>
        </w:rPr>
      </w:pPr>
    </w:p>
    <w:tbl>
      <w:tblPr>
        <w:tblW w:w="9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12"/>
        <w:gridCol w:w="877"/>
        <w:gridCol w:w="869"/>
        <w:gridCol w:w="1258"/>
        <w:gridCol w:w="241"/>
        <w:gridCol w:w="1170"/>
        <w:gridCol w:w="242"/>
        <w:gridCol w:w="1064"/>
        <w:gridCol w:w="270"/>
        <w:gridCol w:w="1076"/>
      </w:tblGrid>
      <w:tr w:rsidR="00DB3CC8" w:rsidRPr="00EF646B" w:rsidTr="00D359D5">
        <w:tc>
          <w:tcPr>
            <w:tcW w:w="2412" w:type="dxa"/>
          </w:tcPr>
          <w:p w:rsidR="00DB3CC8" w:rsidRPr="00EF646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เงินกู้ยืมระยะยาวและ</w:t>
            </w:r>
          </w:p>
        </w:tc>
        <w:tc>
          <w:tcPr>
            <w:tcW w:w="1746" w:type="dxa"/>
            <w:gridSpan w:val="2"/>
          </w:tcPr>
          <w:p w:rsidR="00DB3CC8" w:rsidRPr="00EF646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dxa"/>
            <w:gridSpan w:val="3"/>
          </w:tcPr>
          <w:p w:rsidR="00DB3CC8" w:rsidRPr="00EF646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:rsidR="00DB3CC8" w:rsidRPr="00EF646B" w:rsidRDefault="00DB3CC8" w:rsidP="00DB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:rsidR="00DB3CC8" w:rsidRPr="00EF646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56D" w:rsidRPr="00EF646B" w:rsidTr="00D359D5">
        <w:tc>
          <w:tcPr>
            <w:tcW w:w="2412" w:type="dxa"/>
          </w:tcPr>
          <w:p w:rsidR="0098256D" w:rsidRPr="00EF646B" w:rsidRDefault="0098256D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1746" w:type="dxa"/>
            <w:gridSpan w:val="2"/>
          </w:tcPr>
          <w:p w:rsidR="0098256D" w:rsidRPr="00EF646B" w:rsidRDefault="0098256D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9" w:type="dxa"/>
            <w:gridSpan w:val="3"/>
          </w:tcPr>
          <w:p w:rsidR="0098256D" w:rsidRPr="00EF646B" w:rsidRDefault="0098256D" w:rsidP="0056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98256D" w:rsidRPr="00EF646B" w:rsidRDefault="0098256D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:rsidR="0098256D" w:rsidRPr="00EF646B" w:rsidRDefault="0098256D" w:rsidP="0056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D359D5">
        <w:tc>
          <w:tcPr>
            <w:tcW w:w="241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ถือหุ้นของบริษัทย่อย</w:t>
            </w:r>
          </w:p>
        </w:tc>
        <w:tc>
          <w:tcPr>
            <w:tcW w:w="877" w:type="dxa"/>
          </w:tcPr>
          <w:p w:rsidR="00131A0C" w:rsidRPr="00EF646B" w:rsidRDefault="00131A0C" w:rsidP="0078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69" w:type="dxa"/>
          </w:tcPr>
          <w:p w:rsidR="00131A0C" w:rsidRPr="00EF646B" w:rsidRDefault="00131A0C" w:rsidP="0078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5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1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1A0C" w:rsidRPr="00EF646B" w:rsidTr="00D359D5">
        <w:tc>
          <w:tcPr>
            <w:tcW w:w="241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6" w:type="dxa"/>
            <w:gridSpan w:val="2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21" w:type="dxa"/>
            <w:gridSpan w:val="7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1A0C" w:rsidRPr="00EF646B" w:rsidTr="00D359D5">
        <w:tc>
          <w:tcPr>
            <w:tcW w:w="4158" w:type="dxa"/>
            <w:gridSpan w:val="3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8" w:type="dxa"/>
          </w:tcPr>
          <w:p w:rsidR="00131A0C" w:rsidRPr="00EF646B" w:rsidRDefault="00131A0C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31A0C" w:rsidRPr="00EF646B" w:rsidRDefault="00131A0C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4AA" w:rsidRPr="00EF646B" w:rsidTr="00D359D5">
        <w:tc>
          <w:tcPr>
            <w:tcW w:w="241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77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8A24AA" w:rsidRPr="00EF646B" w:rsidRDefault="008A24AA" w:rsidP="0078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4" w:hanging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8A24AA" w:rsidRPr="00EF646B" w:rsidRDefault="00407784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07784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4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4AA" w:rsidRPr="00EF646B" w:rsidRDefault="008A24AA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4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A24AA" w:rsidRPr="00EF646B" w:rsidTr="00D359D5">
        <w:tc>
          <w:tcPr>
            <w:tcW w:w="241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77" w:type="dxa"/>
          </w:tcPr>
          <w:p w:rsidR="008A24AA" w:rsidRPr="00EF646B" w:rsidRDefault="008A24AA" w:rsidP="0078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869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24AA" w:rsidRPr="00EF646B" w:rsidRDefault="00407784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252.11</w:t>
            </w:r>
          </w:p>
        </w:tc>
        <w:tc>
          <w:tcPr>
            <w:tcW w:w="24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24AA" w:rsidRPr="00EF646B" w:rsidRDefault="008A24AA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237.31</w:t>
            </w:r>
          </w:p>
        </w:tc>
        <w:tc>
          <w:tcPr>
            <w:tcW w:w="24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A24AA" w:rsidRPr="00EF646B" w:rsidTr="00D359D5">
        <w:tc>
          <w:tcPr>
            <w:tcW w:w="4158" w:type="dxa"/>
            <w:gridSpan w:val="3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407784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525.54</w:t>
            </w:r>
          </w:p>
        </w:tc>
        <w:tc>
          <w:tcPr>
            <w:tcW w:w="24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D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510.74</w:t>
            </w:r>
          </w:p>
        </w:tc>
        <w:tc>
          <w:tcPr>
            <w:tcW w:w="24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9615D" w:rsidRPr="00EF646B" w:rsidRDefault="0069615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</w:t>
      </w:r>
      <w:r w:rsidRPr="00EF646B"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131A0C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B537D0" w:rsidRPr="00EF646B">
        <w:rPr>
          <w:rFonts w:ascii="Angsana New" w:hAnsi="Angsana New"/>
          <w:sz w:val="30"/>
          <w:szCs w:val="30"/>
        </w:rPr>
        <w:t>30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EF646B">
        <w:rPr>
          <w:rFonts w:ascii="Angsana New" w:hAnsi="Angsana New"/>
          <w:sz w:val="30"/>
          <w:szCs w:val="30"/>
        </w:rPr>
        <w:t>256</w:t>
      </w:r>
      <w:r w:rsidR="00131A0C" w:rsidRPr="00EF646B">
        <w:rPr>
          <w:rFonts w:ascii="Angsana New" w:hAnsi="Angsana New" w:hint="cs"/>
          <w:sz w:val="30"/>
          <w:szCs w:val="30"/>
          <w:cs/>
        </w:rPr>
        <w:t>1</w:t>
      </w:r>
      <w:r w:rsidR="0059265B" w:rsidRPr="00EF646B">
        <w:rPr>
          <w:rFonts w:ascii="Angsana New" w:hAnsi="Angsana New"/>
          <w:sz w:val="30"/>
          <w:szCs w:val="30"/>
        </w:rPr>
        <w:t xml:space="preserve"> </w:t>
      </w:r>
      <w:r w:rsidR="0059265B" w:rsidRPr="00EF646B">
        <w:rPr>
          <w:rFonts w:ascii="Angsana New" w:hAnsi="Angsana New" w:hint="cs"/>
          <w:sz w:val="30"/>
          <w:szCs w:val="30"/>
          <w:cs/>
        </w:rPr>
        <w:t>และ</w:t>
      </w:r>
      <w:r w:rsidR="00560E95" w:rsidRPr="00EF646B">
        <w:rPr>
          <w:rFonts w:ascii="Angsana New" w:hAnsi="Angsana New" w:hint="cs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560E95" w:rsidRPr="00EF646B">
        <w:rPr>
          <w:rFonts w:ascii="Angsana New" w:hAnsi="Angsana New"/>
          <w:sz w:val="30"/>
          <w:szCs w:val="30"/>
        </w:rPr>
        <w:t xml:space="preserve">1 </w:t>
      </w:r>
      <w:r w:rsidR="00560E95" w:rsidRPr="00EF64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60E95" w:rsidRPr="00EF646B">
        <w:rPr>
          <w:rFonts w:ascii="Angsana New" w:hAnsi="Angsana New"/>
          <w:sz w:val="30"/>
          <w:szCs w:val="30"/>
        </w:rPr>
        <w:t xml:space="preserve">2560 </w:t>
      </w:r>
      <w:r w:rsidR="00560E95" w:rsidRPr="00EF646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60E95" w:rsidRPr="00EF646B">
        <w:rPr>
          <w:rFonts w:ascii="Angsana New" w:hAnsi="Angsana New"/>
          <w:sz w:val="30"/>
          <w:szCs w:val="30"/>
        </w:rPr>
        <w:t xml:space="preserve">30 </w:t>
      </w:r>
      <w:r w:rsidR="00560E95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60E95"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98256D" w:rsidRPr="00787C32" w:rsidRDefault="0098256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D359D5" w:rsidRDefault="00D359D5">
      <w:r>
        <w:br w:type="page"/>
      </w: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3"/>
        <w:gridCol w:w="271"/>
        <w:gridCol w:w="1170"/>
        <w:gridCol w:w="236"/>
        <w:gridCol w:w="1113"/>
        <w:gridCol w:w="270"/>
        <w:gridCol w:w="1208"/>
      </w:tblGrid>
      <w:tr w:rsidR="0098256D" w:rsidRPr="00EF646B" w:rsidTr="00D359D5">
        <w:tc>
          <w:tcPr>
            <w:tcW w:w="3867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16"/>
                <w:szCs w:val="16"/>
              </w:rPr>
              <w:lastRenderedPageBreak/>
              <w:br w:type="page"/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Pr="00EF6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จากผู้ถือหุ้นของบริษัทย่อย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4" w:type="dxa"/>
            <w:gridSpan w:val="3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1" w:type="dxa"/>
            <w:gridSpan w:val="3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9D5" w:rsidRPr="00EF646B" w:rsidTr="00D359D5">
        <w:trPr>
          <w:trHeight w:val="227"/>
        </w:trPr>
        <w:tc>
          <w:tcPr>
            <w:tcW w:w="3867" w:type="dxa"/>
            <w:vMerge w:val="restart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(ไม่รวมดอกเบี้ยค้าง</w:t>
            </w:r>
            <w:r w:rsidRPr="00EF6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3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</w:tr>
      <w:tr w:rsidR="00D359D5" w:rsidRPr="00EF646B" w:rsidTr="00D359D5">
        <w:trPr>
          <w:trHeight w:val="261"/>
        </w:trPr>
        <w:tc>
          <w:tcPr>
            <w:tcW w:w="3867" w:type="dxa"/>
            <w:vMerge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:rsidR="00D359D5" w:rsidRPr="00EF646B" w:rsidRDefault="00D359D5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</w:tr>
      <w:tr w:rsidR="0098256D" w:rsidRPr="00EF646B" w:rsidTr="00D359D5">
        <w:trPr>
          <w:trHeight w:val="267"/>
        </w:trPr>
        <w:tc>
          <w:tcPr>
            <w:tcW w:w="3867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71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98256D" w:rsidRPr="00EF646B" w:rsidTr="00D359D5">
        <w:tc>
          <w:tcPr>
            <w:tcW w:w="3867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71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</w:tr>
      <w:tr w:rsidR="0098256D" w:rsidRPr="00EF646B" w:rsidTr="00D359D5">
        <w:tc>
          <w:tcPr>
            <w:tcW w:w="3867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271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0959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98256D" w:rsidRPr="00EF646B" w:rsidTr="00D359D5">
        <w:tc>
          <w:tcPr>
            <w:tcW w:w="3867" w:type="dxa"/>
          </w:tcPr>
          <w:p w:rsidR="0098256D" w:rsidRPr="00D359D5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7"/>
          </w:tcPr>
          <w:p w:rsidR="0098256D" w:rsidRPr="00D359D5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9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256D" w:rsidRPr="00EF646B" w:rsidTr="00D359D5">
        <w:tc>
          <w:tcPr>
            <w:tcW w:w="3867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:rsidR="0098256D" w:rsidRPr="00EF646B" w:rsidRDefault="0098256D" w:rsidP="0066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4AA" w:rsidRPr="00EF646B" w:rsidTr="00D359D5">
        <w:tc>
          <w:tcPr>
            <w:tcW w:w="3867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/>
                <w:sz w:val="30"/>
                <w:szCs w:val="30"/>
                <w:cs/>
              </w:rPr>
              <w:t>ณ วันที่ 1 ตุลาคม/ 1 มกราคม</w:t>
            </w:r>
          </w:p>
        </w:tc>
        <w:tc>
          <w:tcPr>
            <w:tcW w:w="1173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7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36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24AA" w:rsidRPr="00EF646B" w:rsidTr="00D359D5">
        <w:tc>
          <w:tcPr>
            <w:tcW w:w="3867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24AA" w:rsidRPr="00EF646B" w:rsidTr="00D359D5">
        <w:tc>
          <w:tcPr>
            <w:tcW w:w="3867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1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36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98256D" w:rsidRPr="00D359D5" w:rsidRDefault="0098256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720"/>
        <w:gridCol w:w="1170"/>
        <w:gridCol w:w="270"/>
        <w:gridCol w:w="1170"/>
        <w:gridCol w:w="252"/>
        <w:gridCol w:w="1080"/>
        <w:gridCol w:w="288"/>
        <w:gridCol w:w="1215"/>
      </w:tblGrid>
      <w:tr w:rsidR="00F16F13" w:rsidRPr="00EF646B" w:rsidTr="006B1B58">
        <w:tc>
          <w:tcPr>
            <w:tcW w:w="3150" w:type="dxa"/>
          </w:tcPr>
          <w:p w:rsidR="00F16F13" w:rsidRPr="00EF646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20" w:type="dxa"/>
          </w:tcPr>
          <w:p w:rsidR="00F16F13" w:rsidRPr="00EF646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16F13" w:rsidRPr="00EF646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F16F13" w:rsidRPr="00EF646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F16F13" w:rsidRPr="00EF646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6B1B58">
        <w:tc>
          <w:tcPr>
            <w:tcW w:w="315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5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1A0C" w:rsidRPr="00EF646B" w:rsidTr="006B1B58">
        <w:trPr>
          <w:trHeight w:val="245"/>
        </w:trPr>
        <w:tc>
          <w:tcPr>
            <w:tcW w:w="315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1A0C" w:rsidRPr="00EF646B" w:rsidTr="006B1B58">
        <w:tc>
          <w:tcPr>
            <w:tcW w:w="315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4AA" w:rsidRPr="00EF646B" w:rsidTr="006B1B58">
        <w:tc>
          <w:tcPr>
            <w:tcW w:w="315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306.06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306.06</w:t>
            </w:r>
          </w:p>
        </w:tc>
        <w:tc>
          <w:tcPr>
            <w:tcW w:w="25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24AA" w:rsidRPr="00EF646B" w:rsidTr="006B1B58">
        <w:tc>
          <w:tcPr>
            <w:tcW w:w="315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ส่วนที่ถึงกำหนดหลังจาก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2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24AA" w:rsidRPr="006B1B58" w:rsidRDefault="009C3A24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</w:rPr>
              <w:t>6,741.67</w:t>
            </w:r>
          </w:p>
        </w:tc>
        <w:tc>
          <w:tcPr>
            <w:tcW w:w="252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24AA" w:rsidRPr="00EF646B" w:rsidTr="006B1B58">
        <w:trPr>
          <w:trHeight w:val="80"/>
        </w:trPr>
        <w:tc>
          <w:tcPr>
            <w:tcW w:w="315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6B1B58" w:rsidRDefault="00F821C1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270" w:type="dxa"/>
          </w:tcPr>
          <w:p w:rsidR="008A24AA" w:rsidRPr="006B1B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6B1B58" w:rsidRDefault="008A24AA" w:rsidP="006B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7,047.73</w:t>
            </w:r>
          </w:p>
        </w:tc>
        <w:tc>
          <w:tcPr>
            <w:tcW w:w="252" w:type="dxa"/>
          </w:tcPr>
          <w:p w:rsidR="008A24AA" w:rsidRPr="006B1B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6B1B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8A24AA" w:rsidRPr="006B1B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8A24AA" w:rsidRPr="006B1B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สัญญาสำคัญที่เกี่ยวข้องกับรายได้สิทธิการเช่า </w:t>
      </w:r>
      <w:r w:rsidRPr="00EF646B">
        <w:rPr>
          <w:rFonts w:ascii="Angsana New" w:hAnsi="Angsana New"/>
          <w:sz w:val="30"/>
          <w:szCs w:val="30"/>
          <w:cs/>
        </w:rPr>
        <w:t>(</w:t>
      </w:r>
      <w:r w:rsidRPr="00EF646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B755E2" w:rsidRPr="00EF646B">
        <w:rPr>
          <w:rFonts w:ascii="Angsana New" w:hAnsi="Angsana New"/>
          <w:sz w:val="30"/>
          <w:szCs w:val="30"/>
        </w:rPr>
        <w:t>23</w:t>
      </w:r>
      <w:r w:rsidRPr="00EF646B">
        <w:rPr>
          <w:rFonts w:ascii="Angsana New" w:hAnsi="Angsana New"/>
          <w:sz w:val="30"/>
          <w:szCs w:val="30"/>
          <w:cs/>
        </w:rPr>
        <w:t>)</w:t>
      </w:r>
    </w:p>
    <w:p w:rsidR="00FB2631" w:rsidRPr="00D359D5" w:rsidRDefault="00FB2631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สัญญาที่สำคัญที่ทำกับกิจการที่เกี่ยวข้องกันมีดังต่อไปนี้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</w:rPr>
      </w:pP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  <w:cs/>
        </w:rPr>
      </w:pPr>
    </w:p>
    <w:p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บริษัทได้ทำสัญญาบริการกับบริษัทย่อย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EF646B">
        <w:rPr>
          <w:rFonts w:ascii="Angsana New" w:hAnsi="Angsana New"/>
          <w:sz w:val="30"/>
          <w:szCs w:val="30"/>
          <w:cs/>
        </w:rPr>
        <w:t>สำหรับการ</w:t>
      </w:r>
      <w:r w:rsidRPr="00EF646B">
        <w:rPr>
          <w:rFonts w:ascii="Angsana New" w:hAnsi="Angsana New" w:hint="cs"/>
          <w:sz w:val="30"/>
          <w:szCs w:val="30"/>
          <w:cs/>
        </w:rPr>
        <w:t>ให้บริการ</w:t>
      </w:r>
      <w:r w:rsidRPr="00EF646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EF646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7E66A1" w:rsidRPr="00EF646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A9584A" w:rsidRPr="00EF646B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บริษัทได้ทำสัญญาบริการกับการร่วมค้าแห่งหนึ่งสำหรับการให้บริการบริหารโครงการ การก่อสร้างและการออกแบบรูปแบบโครงการ โดยคิดค</w:t>
      </w:r>
      <w:r w:rsidR="00A9584A" w:rsidRPr="00EF646B">
        <w:rPr>
          <w:rFonts w:ascii="Angsana New" w:hAnsi="Angsana New" w:hint="cs"/>
          <w:sz w:val="30"/>
          <w:szCs w:val="30"/>
          <w:cs/>
        </w:rPr>
        <w:t>่าบริการเป็นรายเดือนในอัตราที่ตกลงกันตามสัญญา</w:t>
      </w:r>
    </w:p>
    <w:p w:rsidR="00F16F13" w:rsidRPr="00EF646B" w:rsidRDefault="00A9584A" w:rsidP="00A95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  <w:cs/>
        </w:rPr>
      </w:pPr>
      <w:r w:rsidRPr="00EF646B">
        <w:rPr>
          <w:rFonts w:ascii="Angsana New" w:hAnsi="Angsana New"/>
          <w:sz w:val="20"/>
          <w:szCs w:val="20"/>
          <w:cs/>
        </w:rPr>
        <w:t xml:space="preserve"> </w:t>
      </w:r>
    </w:p>
    <w:p w:rsidR="00A9584A" w:rsidRPr="00EF646B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EF646B">
        <w:rPr>
          <w:rFonts w:ascii="Angsana New" w:hAnsi="Angsana New"/>
          <w:sz w:val="30"/>
          <w:szCs w:val="30"/>
          <w:cs/>
        </w:rPr>
        <w:t>ทำสัญญาบริการกับบริษัทย่อย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EF646B">
        <w:rPr>
          <w:rFonts w:ascii="Angsana New" w:hAnsi="Angsana New"/>
          <w:sz w:val="30"/>
          <w:szCs w:val="30"/>
          <w:cs/>
        </w:rPr>
        <w:t>สำหรับการ</w:t>
      </w:r>
      <w:r w:rsidRPr="00EF646B">
        <w:rPr>
          <w:rFonts w:ascii="Angsana New" w:hAnsi="Angsana New" w:hint="cs"/>
          <w:sz w:val="30"/>
          <w:szCs w:val="30"/>
          <w:cs/>
        </w:rPr>
        <w:t>ให้บริการ</w:t>
      </w:r>
      <w:r w:rsidRPr="00EF646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EF646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A9584A" w:rsidRPr="00EF646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EF646B" w:rsidRDefault="00A9584A" w:rsidP="00A9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20"/>
          <w:szCs w:val="20"/>
        </w:rPr>
        <w:t xml:space="preserve"> </w:t>
      </w:r>
    </w:p>
    <w:p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บริษัทย่อย</w:t>
      </w:r>
      <w:r w:rsidRPr="00EF646B">
        <w:rPr>
          <w:rFonts w:ascii="Angsana New" w:hAnsi="Angsana New"/>
          <w:sz w:val="30"/>
          <w:szCs w:val="30"/>
          <w:cs/>
        </w:rPr>
        <w:t>แห่งหนึ่งทำสัญญาบริการกับบริษัทสำหรับการให้บริการจ้างเหมาแรงงาน เพื่อดำเนินการกิจการโรงแรมโดยคิดค่าบริการเป็นรายเดือนใน</w:t>
      </w:r>
      <w:r w:rsidR="003A5DA1" w:rsidRPr="00EF646B">
        <w:rPr>
          <w:rFonts w:ascii="Angsana New" w:hAnsi="Angsana New" w:hint="cs"/>
          <w:sz w:val="30"/>
          <w:szCs w:val="30"/>
          <w:cs/>
        </w:rPr>
        <w:t>อัตราที่ตกลงกันตามสัญญา</w:t>
      </w:r>
    </w:p>
    <w:p w:rsidR="00F16F13" w:rsidRPr="001A584C" w:rsidRDefault="00F16F13" w:rsidP="00F16F13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F16F13" w:rsidRPr="00EF646B" w:rsidRDefault="00F16F13" w:rsidP="00F16F1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บริษัทย่อยแห่งหนึ่งได้เข้าทำสัญญากับบริษัทที่เกี่ยวข้องกันแห่งหนึ่ง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 สำหรับระยะเวลา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EF646B">
        <w:rPr>
          <w:rFonts w:ascii="Angsana New" w:hAnsi="Angsana New"/>
          <w:sz w:val="30"/>
          <w:szCs w:val="30"/>
        </w:rPr>
        <w:t xml:space="preserve">2546 </w:t>
      </w:r>
      <w:r w:rsidRPr="00EF646B">
        <w:rPr>
          <w:rFonts w:ascii="Angsana New" w:hAnsi="Angsana New"/>
          <w:sz w:val="30"/>
          <w:szCs w:val="30"/>
          <w:cs/>
        </w:rPr>
        <w:t xml:space="preserve">และสิ้นสุดในเดือนเมษายน </w:t>
      </w:r>
      <w:r w:rsidRPr="00EF646B">
        <w:rPr>
          <w:rFonts w:ascii="Angsana New" w:hAnsi="Angsana New"/>
          <w:sz w:val="30"/>
          <w:szCs w:val="30"/>
        </w:rPr>
        <w:t xml:space="preserve">2557 </w:t>
      </w:r>
      <w:r w:rsidRPr="00EF646B">
        <w:rPr>
          <w:rFonts w:ascii="Angsana New" w:hAnsi="Angsana New"/>
          <w:sz w:val="30"/>
          <w:szCs w:val="30"/>
          <w:cs/>
        </w:rPr>
        <w:t xml:space="preserve">ภายหลังสิ้นสุดสัญญา บริษัทย่อยได้ต่ออายุสัญญาทุกๆ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="00BB754C" w:rsidRPr="00EF646B">
        <w:rPr>
          <w:rFonts w:ascii="Angsana New" w:hAnsi="Angsana New" w:hint="cs"/>
          <w:sz w:val="30"/>
          <w:szCs w:val="30"/>
          <w:cs/>
        </w:rPr>
        <w:t>เดือน</w:t>
      </w:r>
    </w:p>
    <w:p w:rsidR="004A07AF" w:rsidRPr="001A584C" w:rsidRDefault="004A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B7358" w:rsidRPr="00E159AF" w:rsidRDefault="002B7358" w:rsidP="005F160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</w:t>
      </w:r>
      <w:r w:rsidRPr="00E159AF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E159AF">
        <w:rPr>
          <w:rFonts w:ascii="Angsana New" w:hAnsi="Angsana New"/>
          <w:sz w:val="30"/>
          <w:szCs w:val="30"/>
          <w:cs/>
        </w:rPr>
        <w:t xml:space="preserve">สองแห่งมีกำหนด </w:t>
      </w:r>
      <w:r w:rsidRPr="00E159AF">
        <w:rPr>
          <w:rFonts w:ascii="Angsana New" w:hAnsi="Angsana New"/>
          <w:sz w:val="30"/>
          <w:szCs w:val="30"/>
        </w:rPr>
        <w:t>10</w:t>
      </w:r>
      <w:r w:rsidRPr="00E159AF">
        <w:rPr>
          <w:rFonts w:ascii="Angsana New" w:hAnsi="Angsana New"/>
          <w:sz w:val="30"/>
          <w:szCs w:val="30"/>
          <w:cs/>
        </w:rPr>
        <w:t xml:space="preserve"> ปี</w:t>
      </w:r>
      <w:r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เริ่มตั้งแต่</w:t>
      </w:r>
      <w:r w:rsidRPr="00E159A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159AF">
        <w:rPr>
          <w:rFonts w:ascii="Angsana New" w:hAnsi="Angsana New"/>
          <w:sz w:val="30"/>
          <w:szCs w:val="30"/>
        </w:rPr>
        <w:t xml:space="preserve">2559 </w:t>
      </w:r>
      <w:r w:rsidRPr="00E159AF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E159AF">
        <w:rPr>
          <w:rFonts w:ascii="Angsana New" w:hAnsi="Angsana New"/>
          <w:sz w:val="30"/>
          <w:szCs w:val="30"/>
        </w:rPr>
        <w:t>10</w:t>
      </w:r>
      <w:r w:rsidRPr="00E159AF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</w:t>
      </w:r>
      <w:r w:rsidRPr="00E159AF">
        <w:rPr>
          <w:rFonts w:ascii="Angsana New" w:hAnsi="Angsana New" w:hint="cs"/>
          <w:sz w:val="30"/>
          <w:szCs w:val="30"/>
          <w:cs/>
        </w:rPr>
        <w:t>งานโรงแรม</w:t>
      </w:r>
      <w:r w:rsidRPr="00E159AF">
        <w:rPr>
          <w:rFonts w:ascii="Angsana New" w:hAnsi="Angsana New"/>
          <w:sz w:val="30"/>
          <w:szCs w:val="30"/>
          <w:cs/>
        </w:rPr>
        <w:t xml:space="preserve">ของบริษัทและอนุญาตให้บริษัทใช้เครื่องหมายการค้าโดยจะต้องจ่ายค่าธรรมเนียมต่าง ๆ ตามที่ระบุไว้ในสัญญา </w:t>
      </w:r>
    </w:p>
    <w:p w:rsidR="00F16F13" w:rsidRPr="001A584C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16F13" w:rsidRPr="00E159AF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/>
          <w:sz w:val="30"/>
          <w:szCs w:val="30"/>
          <w:cs/>
        </w:rPr>
        <w:t>บริษัท</w:t>
      </w:r>
      <w:r w:rsidR="005F1601" w:rsidRPr="00E159AF">
        <w:rPr>
          <w:rFonts w:ascii="Angsana New" w:hAnsi="Angsana New"/>
          <w:sz w:val="30"/>
          <w:szCs w:val="30"/>
          <w:cs/>
        </w:rPr>
        <w:t>ย่อยได้เข้าทำสัญญา</w:t>
      </w:r>
      <w:r w:rsidR="005F1601" w:rsidRPr="00E159AF">
        <w:rPr>
          <w:rFonts w:ascii="Angsana New" w:hAnsi="Angsana New" w:hint="cs"/>
          <w:sz w:val="30"/>
          <w:szCs w:val="30"/>
          <w:cs/>
        </w:rPr>
        <w:t>บริหารโครงการ</w:t>
      </w:r>
      <w:r w:rsidR="005F1601" w:rsidRPr="00E159AF">
        <w:rPr>
          <w:rFonts w:ascii="Angsana New" w:hAnsi="Angsana New"/>
          <w:sz w:val="30"/>
          <w:szCs w:val="30"/>
          <w:cs/>
        </w:rPr>
        <w:t>กับบริษัท</w:t>
      </w:r>
      <w:r w:rsidR="005F1601" w:rsidRPr="00E159AF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สัญญา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มีกำหนด </w:t>
      </w:r>
      <w:r w:rsidR="005F1601" w:rsidRPr="00E159AF">
        <w:rPr>
          <w:rFonts w:ascii="Angsana New" w:hAnsi="Angsana New"/>
          <w:sz w:val="30"/>
          <w:szCs w:val="30"/>
        </w:rPr>
        <w:t>20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 ปี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5F1601" w:rsidRPr="00E159AF">
        <w:rPr>
          <w:rFonts w:ascii="Angsana New" w:hAnsi="Angsana New"/>
          <w:sz w:val="30"/>
          <w:szCs w:val="30"/>
        </w:rPr>
        <w:t xml:space="preserve">28 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F1601" w:rsidRPr="00E159AF">
        <w:rPr>
          <w:rFonts w:ascii="Angsana New" w:hAnsi="Angsana New"/>
          <w:sz w:val="30"/>
          <w:szCs w:val="30"/>
        </w:rPr>
        <w:t>2566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="005F1601" w:rsidRPr="00E159AF">
        <w:rPr>
          <w:rFonts w:ascii="Angsana New" w:hAnsi="Angsana New"/>
          <w:sz w:val="30"/>
          <w:szCs w:val="30"/>
        </w:rPr>
        <w:t>10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โดย</w:t>
      </w:r>
      <w:r w:rsidR="005F1601" w:rsidRPr="00E159AF">
        <w:rPr>
          <w:rFonts w:ascii="Angsana New" w:hAnsi="Angsana New" w:hint="cs"/>
          <w:sz w:val="30"/>
          <w:szCs w:val="30"/>
          <w:cs/>
        </w:rPr>
        <w:t>บริษัทย่อย</w:t>
      </w:r>
      <w:r w:rsidR="005F1601" w:rsidRPr="00E159AF">
        <w:rPr>
          <w:rFonts w:ascii="Angsana New" w:hAnsi="Angsana New"/>
          <w:sz w:val="30"/>
          <w:szCs w:val="30"/>
          <w:cs/>
        </w:rPr>
        <w:t>จะต้องจ่ายค่าธรรมเนียมต่าง ๆ ตามที่ระบุไว้ในสัญญา</w:t>
      </w:r>
    </w:p>
    <w:p w:rsidR="00F16F13" w:rsidRPr="001A584C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A584C" w:rsidRDefault="00F01BBA" w:rsidP="001A584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บริหารโครงการกับบริษัทที่เกี่ยวข้องกันแห่งหนึ่งเพื่อขายอสังหาริมทรัพย์ มีกำหนด </w:t>
      </w:r>
      <w:r w:rsidRPr="00E159AF">
        <w:rPr>
          <w:rFonts w:ascii="Angsana New" w:hAnsi="Angsana New"/>
          <w:sz w:val="30"/>
          <w:szCs w:val="30"/>
        </w:rPr>
        <w:t xml:space="preserve">2 </w:t>
      </w:r>
      <w:r w:rsidRPr="00E159AF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E159AF">
        <w:rPr>
          <w:rFonts w:ascii="Angsana New" w:hAnsi="Angsana New"/>
          <w:sz w:val="30"/>
          <w:szCs w:val="30"/>
        </w:rPr>
        <w:t xml:space="preserve">22 </w:t>
      </w:r>
      <w:r w:rsidRPr="00E159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159AF">
        <w:rPr>
          <w:rFonts w:ascii="Angsana New" w:hAnsi="Angsana New"/>
          <w:sz w:val="30"/>
          <w:szCs w:val="30"/>
        </w:rPr>
        <w:t xml:space="preserve">2560 </w:t>
      </w:r>
      <w:r w:rsidRPr="00E159AF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</w:t>
      </w:r>
      <w:r w:rsidRPr="00E159AF">
        <w:rPr>
          <w:rFonts w:ascii="Angsana New" w:hAnsi="Angsana New"/>
          <w:sz w:val="30"/>
          <w:szCs w:val="30"/>
          <w:cs/>
        </w:rPr>
        <w:t>พัฒนา</w:t>
      </w:r>
      <w:r w:rsidRPr="00E159AF">
        <w:rPr>
          <w:rFonts w:ascii="Angsana New" w:hAnsi="Angsana New" w:hint="cs"/>
          <w:sz w:val="30"/>
          <w:szCs w:val="30"/>
          <w:cs/>
        </w:rPr>
        <w:t>โครงการ</w:t>
      </w:r>
      <w:r w:rsidRPr="00E159AF">
        <w:rPr>
          <w:rFonts w:ascii="Angsana New" w:hAnsi="Angsana New"/>
          <w:sz w:val="30"/>
          <w:szCs w:val="30"/>
          <w:cs/>
        </w:rPr>
        <w:t>และบริหารงานขายโครงการ</w:t>
      </w:r>
      <w:r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ซึ่ง</w:t>
      </w:r>
      <w:r w:rsidRPr="00E159AF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159AF">
        <w:rPr>
          <w:rFonts w:ascii="Angsana New" w:hAnsi="Angsana New"/>
          <w:sz w:val="30"/>
          <w:szCs w:val="30"/>
          <w:cs/>
        </w:rPr>
        <w:t>จะต้องจ่ายค่า</w:t>
      </w:r>
      <w:r w:rsidRPr="00E159AF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D359D5" w:rsidRDefault="00D359D5" w:rsidP="00F01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/>
        <w:jc w:val="thaiDistribute"/>
        <w:rPr>
          <w:rFonts w:ascii="Angsana New" w:hAnsi="Angsana New"/>
          <w:sz w:val="30"/>
          <w:szCs w:val="30"/>
        </w:rPr>
      </w:pPr>
    </w:p>
    <w:p w:rsidR="009D51D0" w:rsidRPr="00E159AF" w:rsidRDefault="009D51D0" w:rsidP="009D51D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บริษัทและบริษัทย่อยแห่งหนึ่ง เข้าทำสัญญาจ้างบริหารกับบริษัทที่เกี่ยวข้องกันแห่งหนึ่ง สัญญามีกำหนด </w:t>
      </w:r>
      <w:r w:rsidRPr="00E159AF">
        <w:rPr>
          <w:rFonts w:ascii="Angsana New" w:hAnsi="Angsana New"/>
          <w:spacing w:val="-10"/>
          <w:sz w:val="30"/>
          <w:szCs w:val="30"/>
        </w:rPr>
        <w:t xml:space="preserve">1 </w:t>
      </w: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ปี เพื่อบริหารโครงการโรงแรมของกลุ่มบริษัท </w:t>
      </w:r>
      <w:r w:rsidRPr="00E159AF">
        <w:rPr>
          <w:rFonts w:ascii="Angsana New" w:hAnsi="Angsana New"/>
          <w:spacing w:val="-10"/>
          <w:sz w:val="30"/>
          <w:szCs w:val="30"/>
          <w:cs/>
        </w:rPr>
        <w:t>โดยจะต้องจ่ายค่าธรรมเนียมต่าง</w:t>
      </w: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pacing w:val="-10"/>
          <w:sz w:val="30"/>
          <w:szCs w:val="30"/>
          <w:cs/>
        </w:rPr>
        <w:t xml:space="preserve">ๆ ตามที่ระบุไว้ในสัญญา </w:t>
      </w:r>
    </w:p>
    <w:p w:rsidR="00F01BBA" w:rsidRPr="001A584C" w:rsidRDefault="00F01BBA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D27457" w:rsidRDefault="00D27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</w:t>
      </w:r>
    </w:p>
    <w:p w:rsidR="00F16F13" w:rsidRPr="00D359D5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ซึ่งเป็นบริษัทย่อยของบริษัทได้เข้าทำสัญญาเช่ากับกองทุนรวมสิทธิการเช่าอสังหาริมทรัพย์โกลด์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กองทุนรวม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ซึ่งเป็นบริษัทร่วม โดยบริษัทได้เข้าถือหน่วยลงทุนในกองทุนรวมคิดเป็นสัดส่วนร้อยละ </w:t>
      </w:r>
      <w:r w:rsidRPr="00EF646B">
        <w:rPr>
          <w:rFonts w:ascii="Angsana New" w:hAnsi="Angsana New"/>
          <w:sz w:val="30"/>
          <w:szCs w:val="30"/>
        </w:rPr>
        <w:t>33</w:t>
      </w:r>
      <w:r w:rsidRPr="00EF646B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โครงการ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ซึ่งเป็นโครงการที่พักและธุรกิจที่เกี่ยวข้องจากบริษัทย่อย 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EF646B">
        <w:rPr>
          <w:rFonts w:ascii="Angsana New" w:hAnsi="Angsana New"/>
          <w:sz w:val="30"/>
          <w:szCs w:val="30"/>
        </w:rPr>
        <w:t xml:space="preserve">8 </w:t>
      </w:r>
      <w:r w:rsidRPr="00EF64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F646B">
        <w:rPr>
          <w:rFonts w:ascii="Angsana New" w:hAnsi="Angsana New"/>
          <w:sz w:val="30"/>
          <w:szCs w:val="30"/>
        </w:rPr>
        <w:t xml:space="preserve">2550 </w:t>
      </w:r>
      <w:r w:rsidRPr="00EF64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646B">
        <w:rPr>
          <w:rFonts w:ascii="Angsana New" w:hAnsi="Angsana New"/>
          <w:sz w:val="30"/>
          <w:szCs w:val="30"/>
        </w:rPr>
        <w:t xml:space="preserve">7 </w:t>
      </w:r>
      <w:r w:rsidRPr="00EF64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F646B">
        <w:rPr>
          <w:rFonts w:ascii="Angsana New" w:hAnsi="Angsana New"/>
          <w:sz w:val="30"/>
          <w:szCs w:val="30"/>
        </w:rPr>
        <w:t>2580</w:t>
      </w:r>
      <w:r w:rsidRPr="00EF646B">
        <w:rPr>
          <w:rFonts w:ascii="Angsana New" w:hAnsi="Angsana New"/>
          <w:spacing w:val="-6"/>
          <w:sz w:val="30"/>
          <w:szCs w:val="30"/>
        </w:rPr>
        <w:t xml:space="preserve"> </w:t>
      </w:r>
      <w:r w:rsidRPr="00EF646B">
        <w:rPr>
          <w:rFonts w:ascii="Angsana New" w:hAnsi="Angsana New"/>
          <w:spacing w:val="-6"/>
          <w:sz w:val="30"/>
          <w:szCs w:val="30"/>
          <w:cs/>
        </w:rPr>
        <w:t xml:space="preserve">เป็นจำนวนรวม </w:t>
      </w:r>
      <w:r w:rsidRPr="00EF646B">
        <w:rPr>
          <w:rFonts w:ascii="Angsana New" w:hAnsi="Angsana New"/>
          <w:spacing w:val="-6"/>
          <w:sz w:val="30"/>
          <w:szCs w:val="30"/>
        </w:rPr>
        <w:t>1,700</w:t>
      </w:r>
      <w:r w:rsidRPr="00EF646B">
        <w:rPr>
          <w:rFonts w:ascii="Angsana New" w:hAnsi="Angsana New"/>
          <w:spacing w:val="-6"/>
          <w:sz w:val="30"/>
          <w:szCs w:val="30"/>
          <w:cs/>
        </w:rPr>
        <w:t>.</w:t>
      </w:r>
      <w:r w:rsidRPr="00EF646B">
        <w:rPr>
          <w:rFonts w:ascii="Angsana New" w:hAnsi="Angsana New"/>
          <w:spacing w:val="-6"/>
          <w:sz w:val="30"/>
          <w:szCs w:val="30"/>
        </w:rPr>
        <w:t xml:space="preserve">00 </w:t>
      </w:r>
      <w:r w:rsidRPr="00EF646B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EF646B">
        <w:rPr>
          <w:rFonts w:ascii="Angsana New" w:hAnsi="Angsana New"/>
          <w:sz w:val="30"/>
          <w:szCs w:val="30"/>
          <w:cs/>
        </w:rPr>
        <w:t xml:space="preserve">บาท ซึ่งชำระในวันเริ่มสัญญาเช่าและชำระเพิ่มอีกจำนวน </w:t>
      </w:r>
      <w:r w:rsidRPr="00EF646B">
        <w:rPr>
          <w:rFonts w:ascii="Angsana New" w:hAnsi="Angsana New"/>
          <w:sz w:val="30"/>
          <w:szCs w:val="30"/>
        </w:rPr>
        <w:t>258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80 </w:t>
      </w:r>
      <w:r w:rsidRPr="00EF646B">
        <w:rPr>
          <w:rFonts w:ascii="Angsana New" w:hAnsi="Angsana New"/>
          <w:sz w:val="30"/>
          <w:szCs w:val="30"/>
          <w:cs/>
        </w:rPr>
        <w:t>ล้านบาท ซ</w:t>
      </w:r>
      <w:r w:rsidR="00F1663B" w:rsidRPr="00EF646B">
        <w:rPr>
          <w:rFonts w:ascii="Angsana New" w:hAnsi="Angsana New"/>
          <w:sz w:val="30"/>
          <w:szCs w:val="30"/>
          <w:cs/>
        </w:rPr>
        <w:t>ึ่งชำระในวันเริ่มสัญญาเช่า</w:t>
      </w:r>
      <w:r w:rsidR="00B755E2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เพื่อเป็นคำมั่นในการต่อสัญญาเช่าอีกเป็นระยะเวลา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>ปี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ภายใต้สัญญาเช่ากองทุนรวมสามารถใช้สิทธิที่จะซื้อสินทรัพย์ที่เช่าในราคา</w:t>
      </w:r>
      <w:r w:rsidRPr="00EF646B">
        <w:rPr>
          <w:rFonts w:ascii="Angsana New" w:hAnsi="Angsana New"/>
          <w:sz w:val="30"/>
          <w:szCs w:val="30"/>
        </w:rPr>
        <w:t xml:space="preserve"> 405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EF646B">
        <w:rPr>
          <w:rFonts w:ascii="Angsana New" w:hAnsi="Angsana New"/>
          <w:sz w:val="30"/>
          <w:szCs w:val="30"/>
        </w:rPr>
        <w:t>984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755E2" w:rsidRPr="00EF646B">
        <w:rPr>
          <w:rFonts w:ascii="Angsana New" w:hAnsi="Angsana New"/>
          <w:sz w:val="30"/>
          <w:szCs w:val="30"/>
        </w:rPr>
        <w:t xml:space="preserve">   </w:t>
      </w:r>
      <w:r w:rsidRPr="00EF646B">
        <w:rPr>
          <w:rFonts w:ascii="Angsana New" w:hAnsi="Angsana New"/>
          <w:sz w:val="30"/>
          <w:szCs w:val="30"/>
          <w:cs/>
        </w:rPr>
        <w:t xml:space="preserve">เมื่อครบกำหนดสัญญาเช่าในอีก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>ปีถัดไป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บริษัทย่อยได้จำนองสินทรัพย์ที่ให้เช่าและจำนำหุ้นของบริษัท </w:t>
      </w:r>
      <w:r w:rsidR="00B755E2" w:rsidRPr="00EF646B">
        <w:rPr>
          <w:rFonts w:ascii="Angsana New" w:hAnsi="Angsana New"/>
          <w:sz w:val="30"/>
          <w:szCs w:val="30"/>
        </w:rPr>
        <w:t xml:space="preserve">   </w:t>
      </w:r>
      <w:r w:rsidRPr="00EF646B">
        <w:rPr>
          <w:rFonts w:ascii="Angsana New" w:hAnsi="Angsana New"/>
          <w:sz w:val="30"/>
          <w:szCs w:val="30"/>
          <w:cs/>
        </w:rPr>
        <w:t>แกรนด์ เมย์แฟร์ จำกัด ที่ถือไว้ท</w:t>
      </w:r>
      <w:r w:rsidR="00344294" w:rsidRPr="00EF646B">
        <w:rPr>
          <w:rFonts w:ascii="Angsana New" w:hAnsi="Angsana New"/>
          <w:sz w:val="30"/>
          <w:szCs w:val="30"/>
          <w:cs/>
        </w:rPr>
        <w:t>ั้งจำนวนให้แก่กองทุนรวม</w:t>
      </w:r>
      <w:r w:rsidR="00344294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รวมทั้งบริษัทค้ำประกันการปฏิบัติตามสัญญาดังกล่าว</w:t>
      </w:r>
      <w:r w:rsidR="00F30EC4" w:rsidRPr="00EF646B">
        <w:rPr>
          <w:rFonts w:ascii="Angsana New" w:hAnsi="Angsana New" w:hint="cs"/>
          <w:sz w:val="30"/>
          <w:szCs w:val="30"/>
          <w:cs/>
        </w:rPr>
        <w:t>ให้แก่กองทุนรวม</w:t>
      </w:r>
    </w:p>
    <w:p w:rsidR="00F16F13" w:rsidRPr="00447F37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Pr="00EF646B" w:rsidRDefault="00F16F13" w:rsidP="00BB4DE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แกรนด์ เมย์แฟร์ จำกัด ซึ่งเป็นบริษัทย่อยแห่งหนึ่งของบริษัท โกลเด้น แลนด์</w:t>
      </w:r>
      <w:r w:rsidR="00772D6E" w:rsidRPr="00EF646B">
        <w:rPr>
          <w:rFonts w:ascii="Angsana New" w:hAnsi="Angsana New"/>
          <w:sz w:val="30"/>
          <w:szCs w:val="30"/>
        </w:rPr>
        <w:t xml:space="preserve">      </w:t>
      </w:r>
      <w:r w:rsidRPr="00EF646B">
        <w:rPr>
          <w:rFonts w:ascii="Angsana New" w:hAnsi="Angsana New"/>
          <w:sz w:val="30"/>
          <w:szCs w:val="30"/>
          <w:cs/>
        </w:rPr>
        <w:t xml:space="preserve"> 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และเช่าเฟอร์นิเจอร์และอุปกรณ์ของโครงการเมย์แฟร์แมริออท (ดูหมายเหตุ (</w:t>
      </w:r>
      <w:r w:rsidRPr="00EF646B">
        <w:rPr>
          <w:rFonts w:ascii="Angsana New" w:hAnsi="Angsana New" w:hint="cs"/>
          <w:sz w:val="30"/>
          <w:szCs w:val="30"/>
          <w:cs/>
        </w:rPr>
        <w:t>ฌ</w:t>
      </w:r>
      <w:r w:rsidRPr="00EF646B">
        <w:rPr>
          <w:rFonts w:ascii="Angsana New" w:hAnsi="Angsana New"/>
          <w:sz w:val="30"/>
          <w:szCs w:val="30"/>
          <w:cs/>
        </w:rPr>
        <w:t>) ก่อนหน้า) เป็นระยะเวลา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</w:rPr>
        <w:br/>
        <w:t>16</w:t>
      </w:r>
      <w:r w:rsidRPr="00EF646B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EF646B">
        <w:rPr>
          <w:rFonts w:ascii="Angsana New" w:hAnsi="Angsana New"/>
          <w:sz w:val="30"/>
          <w:szCs w:val="30"/>
        </w:rPr>
        <w:t>8</w:t>
      </w:r>
      <w:r w:rsidRPr="00EF64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F646B">
        <w:rPr>
          <w:rFonts w:ascii="Angsana New" w:hAnsi="Angsana New"/>
          <w:sz w:val="30"/>
          <w:szCs w:val="30"/>
        </w:rPr>
        <w:t>15</w:t>
      </w:r>
      <w:r w:rsidRPr="00EF64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F646B">
        <w:rPr>
          <w:rFonts w:ascii="Angsana New" w:hAnsi="Angsana New"/>
          <w:sz w:val="30"/>
          <w:szCs w:val="30"/>
        </w:rPr>
        <w:t>2566</w:t>
      </w:r>
      <w:r w:rsidRPr="00EF646B">
        <w:rPr>
          <w:rFonts w:ascii="Angsana New" w:hAnsi="Angsana New"/>
          <w:sz w:val="30"/>
          <w:szCs w:val="30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EF646B">
        <w:rPr>
          <w:rFonts w:ascii="Angsana New" w:hAnsi="Angsana New"/>
          <w:sz w:val="30"/>
          <w:szCs w:val="30"/>
        </w:rPr>
        <w:t>4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>ล้านบาท และค่าเช่าแปรผันรายเดือนตามผลการดำเนินงานของบริษัท แกรนด์ เมย์แฟร์ จำกัด</w:t>
      </w:r>
    </w:p>
    <w:p w:rsidR="00284E38" w:rsidRDefault="00284E38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34"/>
        <w:gridCol w:w="1093"/>
        <w:gridCol w:w="272"/>
        <w:gridCol w:w="1094"/>
        <w:gridCol w:w="265"/>
        <w:gridCol w:w="16"/>
        <w:gridCol w:w="1077"/>
        <w:gridCol w:w="16"/>
        <w:gridCol w:w="228"/>
        <w:gridCol w:w="16"/>
        <w:gridCol w:w="1072"/>
      </w:tblGrid>
      <w:tr w:rsidR="00447F37" w:rsidRPr="00EF646B" w:rsidTr="00D27457">
        <w:trPr>
          <w:trHeight w:val="433"/>
        </w:trPr>
        <w:tc>
          <w:tcPr>
            <w:tcW w:w="2069" w:type="pct"/>
          </w:tcPr>
          <w:p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0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47F37" w:rsidRPr="00EF646B" w:rsidTr="00D27457">
        <w:trPr>
          <w:trHeight w:val="417"/>
        </w:trPr>
        <w:tc>
          <w:tcPr>
            <w:tcW w:w="2069" w:type="pct"/>
          </w:tcPr>
          <w:p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0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47F37" w:rsidRPr="00EF646B" w:rsidTr="00D27457">
        <w:trPr>
          <w:trHeight w:val="417"/>
        </w:trPr>
        <w:tc>
          <w:tcPr>
            <w:tcW w:w="2069" w:type="pct"/>
          </w:tcPr>
          <w:p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1" w:type="pct"/>
            <w:gridSpan w:val="10"/>
          </w:tcPr>
          <w:p w:rsidR="00447F37" w:rsidRPr="00EF646B" w:rsidRDefault="00447F37" w:rsidP="00A137FA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7F37" w:rsidRPr="00EF646B" w:rsidTr="00D27457">
        <w:trPr>
          <w:trHeight w:val="433"/>
        </w:trPr>
        <w:tc>
          <w:tcPr>
            <w:tcW w:w="2069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(ฎ)</w:t>
            </w:r>
          </w:p>
        </w:tc>
        <w:tc>
          <w:tcPr>
            <w:tcW w:w="622" w:type="pct"/>
          </w:tcPr>
          <w:p w:rsidR="00447F37" w:rsidRPr="00EF646B" w:rsidRDefault="00447F37" w:rsidP="0044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37" w:rsidRPr="00EF646B" w:rsidTr="00D27457">
        <w:trPr>
          <w:trHeight w:val="433"/>
        </w:trPr>
        <w:tc>
          <w:tcPr>
            <w:tcW w:w="2069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2" w:type="pct"/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48.00</w:t>
            </w: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48.00</w:t>
            </w:r>
          </w:p>
        </w:tc>
        <w:tc>
          <w:tcPr>
            <w:tcW w:w="151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447F37" w:rsidRPr="00EF646B" w:rsidTr="00D27457">
        <w:trPr>
          <w:trHeight w:val="433"/>
        </w:trPr>
        <w:tc>
          <w:tcPr>
            <w:tcW w:w="2069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2" w:type="pct"/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178.21</w:t>
            </w: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192.00</w:t>
            </w:r>
          </w:p>
        </w:tc>
        <w:tc>
          <w:tcPr>
            <w:tcW w:w="151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447F37" w:rsidRPr="00EF646B" w:rsidTr="00D27457">
        <w:trPr>
          <w:trHeight w:val="417"/>
        </w:trPr>
        <w:tc>
          <w:tcPr>
            <w:tcW w:w="2069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34.21</w:t>
            </w:r>
          </w:p>
        </w:tc>
        <w:tc>
          <w:tcPr>
            <w:tcW w:w="151" w:type="pct"/>
          </w:tcPr>
          <w:p w:rsidR="00447F37" w:rsidRPr="00EF646B" w:rsidRDefault="00447F37" w:rsidP="00A137F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447F37" w:rsidRPr="00EF646B" w:rsidTr="00D27457">
        <w:trPr>
          <w:trHeight w:val="417"/>
        </w:trPr>
        <w:tc>
          <w:tcPr>
            <w:tcW w:w="2069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226.21</w:t>
            </w:r>
          </w:p>
        </w:tc>
        <w:tc>
          <w:tcPr>
            <w:tcW w:w="155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447F37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274.21</w:t>
            </w:r>
          </w:p>
        </w:tc>
        <w:tc>
          <w:tcPr>
            <w:tcW w:w="151" w:type="pct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-</w:t>
            </w:r>
          </w:p>
        </w:tc>
      </w:tr>
    </w:tbl>
    <w:p w:rsidR="00447F37" w:rsidRPr="00447F37" w:rsidRDefault="00447F37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Default="00284E38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44294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344294" w:rsidRPr="00EF646B">
        <w:rPr>
          <w:rFonts w:ascii="Angsana New" w:hAnsi="Angsana New"/>
          <w:sz w:val="30"/>
          <w:szCs w:val="30"/>
        </w:rPr>
        <w:t xml:space="preserve">2554 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="00F16F13" w:rsidRPr="00EF646B">
        <w:rPr>
          <w:rFonts w:ascii="Angsana New" w:hAnsi="Angsana New"/>
          <w:sz w:val="30"/>
          <w:szCs w:val="30"/>
        </w:rPr>
        <w:t>41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="00F16F13" w:rsidRPr="00EF646B">
        <w:rPr>
          <w:rFonts w:ascii="Angsana New" w:hAnsi="Angsana New"/>
          <w:sz w:val="30"/>
          <w:szCs w:val="30"/>
        </w:rPr>
        <w:t>23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6F13" w:rsidRPr="00EF646B">
        <w:rPr>
          <w:rFonts w:ascii="Angsana New" w:hAnsi="Angsana New"/>
          <w:sz w:val="30"/>
          <w:szCs w:val="30"/>
        </w:rPr>
        <w:t>2554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="00F16F13" w:rsidRPr="00EF646B">
        <w:rPr>
          <w:rFonts w:ascii="Angsana New" w:hAnsi="Angsana New"/>
          <w:sz w:val="30"/>
          <w:szCs w:val="30"/>
        </w:rPr>
        <w:t>234</w:t>
      </w:r>
      <w:r w:rsidR="00F16F13" w:rsidRPr="00EF646B">
        <w:rPr>
          <w:rFonts w:ascii="Angsana New" w:hAnsi="Angsana New"/>
          <w:sz w:val="30"/>
          <w:szCs w:val="30"/>
          <w:cs/>
        </w:rPr>
        <w:t>.</w:t>
      </w:r>
      <w:r w:rsidR="00DB3CC8" w:rsidRPr="00EF646B">
        <w:rPr>
          <w:rFonts w:ascii="Angsana New" w:hAnsi="Angsana New"/>
          <w:sz w:val="30"/>
          <w:szCs w:val="30"/>
        </w:rPr>
        <w:t>17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="00F16F13" w:rsidRPr="00EF646B">
        <w:rPr>
          <w:rFonts w:ascii="Angsana New" w:hAnsi="Angsana New"/>
          <w:sz w:val="30"/>
          <w:szCs w:val="30"/>
        </w:rPr>
        <w:t xml:space="preserve">10 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="00F16F13" w:rsidRPr="00EF646B">
        <w:rPr>
          <w:rFonts w:ascii="Angsana New" w:hAnsi="Angsana New"/>
          <w:sz w:val="30"/>
          <w:szCs w:val="30"/>
        </w:rPr>
        <w:t>85</w:t>
      </w:r>
      <w:r w:rsidR="00F16F13" w:rsidRPr="00EF646B">
        <w:rPr>
          <w:rFonts w:ascii="Angsana New" w:hAnsi="Angsana New"/>
          <w:sz w:val="30"/>
          <w:szCs w:val="30"/>
          <w:cs/>
        </w:rPr>
        <w:t>.</w:t>
      </w:r>
      <w:r w:rsidR="00F16F13" w:rsidRPr="00EF646B">
        <w:rPr>
          <w:rFonts w:ascii="Angsana New" w:hAnsi="Angsana New"/>
          <w:sz w:val="30"/>
          <w:szCs w:val="30"/>
        </w:rPr>
        <w:t>16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สัญญาแต่งตั้งผู้บริหารอสังหาริมทรัพย์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บริษัทนอร์ท สาธร เรียลตี้ จำกัด ซึ่งเป็นบริษัทย่อยของบริษัท ได้รับแต่งตั้งจากกองทรัสต์</w:t>
      </w:r>
      <w:r w:rsidR="003A5DA1" w:rsidRPr="00EF646B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EF646B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EF646B">
        <w:rPr>
          <w:rFonts w:ascii="Angsana New" w:hAnsi="Angsana New" w:hint="cs"/>
          <w:sz w:val="30"/>
          <w:szCs w:val="30"/>
          <w:cs/>
        </w:rPr>
        <w:t>ดังนี้</w:t>
      </w:r>
    </w:p>
    <w:p w:rsidR="00131A0C" w:rsidRPr="00EF646B" w:rsidRDefault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16F13" w:rsidRPr="00EF646B" w:rsidRDefault="00F16F13" w:rsidP="008853C4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53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EF646B">
        <w:rPr>
          <w:rFonts w:ascii="Angsana New" w:hAnsi="Angsana New"/>
          <w:sz w:val="30"/>
          <w:szCs w:val="30"/>
        </w:rPr>
        <w:t>15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-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33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772D6E" w:rsidRPr="00EF646B">
        <w:rPr>
          <w:rFonts w:ascii="Angsana New" w:hAnsi="Angsana New"/>
          <w:sz w:val="30"/>
          <w:szCs w:val="30"/>
        </w:rPr>
        <w:t xml:space="preserve">           </w:t>
      </w:r>
      <w:r w:rsidRPr="00EF646B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EF646B">
        <w:rPr>
          <w:rFonts w:ascii="Angsana New" w:hAnsi="Angsana New"/>
          <w:sz w:val="30"/>
          <w:szCs w:val="30"/>
        </w:rPr>
        <w:t>19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-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45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EF646B">
        <w:rPr>
          <w:sz w:val="30"/>
          <w:szCs w:val="30"/>
          <w:cs/>
        </w:rPr>
        <w:t xml:space="preserve">โครงการสาทร สแควร์ </w:t>
      </w:r>
      <w:r w:rsidRPr="00EF646B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:rsidR="00F16F13" w:rsidRPr="00EF646B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30"/>
          <w:szCs w:val="30"/>
        </w:rPr>
      </w:pPr>
    </w:p>
    <w:p w:rsidR="00F16F13" w:rsidRPr="00EF646B" w:rsidRDefault="00F16F13" w:rsidP="008853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27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ค่าธรรมเนียม</w:t>
      </w:r>
      <w:r w:rsidRPr="00EF646B">
        <w:rPr>
          <w:rFonts w:ascii="Angsana New" w:hAnsi="Angsana New"/>
          <w:sz w:val="30"/>
          <w:szCs w:val="30"/>
          <w:cs/>
        </w:rPr>
        <w:t>ผันแปรในการจัดการทรัพย์สินสำหรับโครงการปาร์คเวนเชอร์ อีโคเพล็กซ์ในปีที่</w:t>
      </w:r>
      <w:r w:rsidR="00772D6E" w:rsidRPr="00EF646B">
        <w:rPr>
          <w:rFonts w:ascii="Angsana New" w:hAnsi="Angsana New"/>
          <w:sz w:val="30"/>
          <w:szCs w:val="30"/>
        </w:rPr>
        <w:t xml:space="preserve"> 1-3     </w:t>
      </w:r>
      <w:r w:rsidRPr="00EF646B">
        <w:rPr>
          <w:rFonts w:ascii="Angsana New" w:hAnsi="Angsana New"/>
          <w:sz w:val="30"/>
          <w:szCs w:val="30"/>
          <w:cs/>
        </w:rPr>
        <w:t>คิดในอัตราร้อยละ</w:t>
      </w:r>
      <w:r w:rsidRPr="00EF646B">
        <w:rPr>
          <w:rFonts w:ascii="Angsana New" w:hAnsi="Angsana New"/>
          <w:sz w:val="30"/>
          <w:szCs w:val="30"/>
        </w:rPr>
        <w:t> 3.50 - 4.75 </w:t>
      </w:r>
      <w:r w:rsidRPr="00EF646B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EF646B">
        <w:rPr>
          <w:rFonts w:ascii="Angsana New" w:hAnsi="Angsana New"/>
          <w:sz w:val="30"/>
          <w:szCs w:val="30"/>
        </w:rPr>
        <w:t> 4 </w:t>
      </w:r>
      <w:r w:rsidRPr="00EF646B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EF646B">
        <w:rPr>
          <w:rFonts w:ascii="Angsana New" w:hAnsi="Angsana New"/>
          <w:sz w:val="30"/>
          <w:szCs w:val="30"/>
        </w:rPr>
        <w:t> 6.20 </w:t>
      </w:r>
      <w:r w:rsidRPr="00EF646B">
        <w:rPr>
          <w:rFonts w:ascii="Angsana New" w:hAnsi="Angsana New"/>
          <w:sz w:val="30"/>
          <w:szCs w:val="30"/>
          <w:cs/>
        </w:rPr>
        <w:t>ต่อปี และสำหรับโครงการสาทรสแควร์ในปีที่</w:t>
      </w:r>
      <w:r w:rsidRPr="00EF646B">
        <w:rPr>
          <w:rFonts w:ascii="Angsana New" w:hAnsi="Angsana New"/>
          <w:sz w:val="30"/>
          <w:szCs w:val="30"/>
        </w:rPr>
        <w:t> 1 - 3 </w:t>
      </w:r>
      <w:r w:rsidRPr="00EF646B">
        <w:rPr>
          <w:rFonts w:ascii="Angsana New" w:hAnsi="Angsana New"/>
          <w:sz w:val="30"/>
          <w:szCs w:val="30"/>
          <w:cs/>
        </w:rPr>
        <w:t>คิดในอัตราร้อ</w:t>
      </w:r>
      <w:r w:rsidRPr="00EF646B">
        <w:rPr>
          <w:rFonts w:ascii="Angsana New" w:hAnsi="Angsana New" w:hint="cs"/>
          <w:sz w:val="30"/>
          <w:szCs w:val="30"/>
          <w:cs/>
        </w:rPr>
        <w:t>ย</w:t>
      </w:r>
      <w:r w:rsidRPr="00EF646B">
        <w:rPr>
          <w:rFonts w:ascii="Angsana New" w:hAnsi="Angsana New"/>
          <w:sz w:val="30"/>
          <w:szCs w:val="30"/>
          <w:cs/>
        </w:rPr>
        <w:t>ละ</w:t>
      </w:r>
      <w:r w:rsidRPr="00EF646B">
        <w:rPr>
          <w:rFonts w:ascii="Angsana New" w:hAnsi="Angsana New"/>
          <w:sz w:val="30"/>
          <w:szCs w:val="30"/>
        </w:rPr>
        <w:t> 1.55 - 3.45 </w:t>
      </w:r>
      <w:r w:rsidRPr="00EF646B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EF646B">
        <w:rPr>
          <w:rFonts w:ascii="Angsana New" w:hAnsi="Angsana New"/>
          <w:sz w:val="30"/>
          <w:szCs w:val="30"/>
        </w:rPr>
        <w:t> 4 </w:t>
      </w:r>
      <w:r w:rsidRPr="00EF646B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EF646B">
        <w:rPr>
          <w:rFonts w:ascii="Angsana New" w:hAnsi="Angsana New"/>
          <w:sz w:val="30"/>
          <w:szCs w:val="30"/>
        </w:rPr>
        <w:t> 4.65 </w:t>
      </w:r>
      <w:r w:rsidRPr="00EF646B">
        <w:rPr>
          <w:rFonts w:ascii="Angsana New" w:hAnsi="Angsana New"/>
          <w:sz w:val="30"/>
          <w:szCs w:val="30"/>
          <w:cs/>
        </w:rPr>
        <w:t xml:space="preserve"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 </w:t>
      </w:r>
    </w:p>
    <w:p w:rsidR="00131A0C" w:rsidRPr="00EF646B" w:rsidRDefault="00131A0C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30"/>
          <w:szCs w:val="30"/>
        </w:rPr>
      </w:pPr>
    </w:p>
    <w:p w:rsidR="00F16F13" w:rsidRPr="00EF646B" w:rsidRDefault="007E66A1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5" w:name="OLE_LINK3"/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หนี้สินที่อาจจะเกิดขึ้นกับกิจการที่เกี่ยวข้องกัน</w:t>
      </w:r>
    </w:p>
    <w:bookmarkEnd w:id="5"/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30"/>
          <w:szCs w:val="30"/>
        </w:rPr>
      </w:pPr>
    </w:p>
    <w:p w:rsidR="003A5DA1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FB2631"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บริษัทมี</w:t>
      </w:r>
      <w:r w:rsidR="003A5DA1" w:rsidRPr="00EF646B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3A5DA1" w:rsidRPr="00EF646B">
        <w:rPr>
          <w:rFonts w:ascii="Angsana New" w:hAnsi="Angsana New"/>
          <w:sz w:val="30"/>
          <w:szCs w:val="30"/>
          <w:cs/>
        </w:rPr>
        <w:t>จาก</w:t>
      </w:r>
      <w:r w:rsidRPr="00EF646B">
        <w:rPr>
          <w:rFonts w:ascii="Angsana New" w:hAnsi="Angsana New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EF646B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D13491">
        <w:rPr>
          <w:rFonts w:ascii="Angsana New" w:hAnsi="Angsana New"/>
          <w:sz w:val="30"/>
          <w:szCs w:val="30"/>
        </w:rPr>
        <w:t>8</w:t>
      </w:r>
      <w:r w:rsidR="00E951A7">
        <w:rPr>
          <w:rFonts w:ascii="Angsana New" w:hAnsi="Angsana New"/>
          <w:sz w:val="30"/>
          <w:szCs w:val="30"/>
        </w:rPr>
        <w:t>2</w:t>
      </w:r>
      <w:r w:rsidR="00D13491">
        <w:rPr>
          <w:rFonts w:ascii="Angsana New" w:hAnsi="Angsana New"/>
          <w:sz w:val="30"/>
          <w:szCs w:val="30"/>
        </w:rPr>
        <w:t>2</w:t>
      </w:r>
      <w:r w:rsidR="000B59B4" w:rsidRPr="00EF646B">
        <w:rPr>
          <w:rFonts w:ascii="Angsana New" w:hAnsi="Angsana New"/>
          <w:sz w:val="30"/>
          <w:szCs w:val="30"/>
        </w:rPr>
        <w:t>.00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EF646B">
        <w:rPr>
          <w:rFonts w:ascii="Angsana New" w:hAnsi="Angsana New"/>
          <w:i/>
          <w:iCs/>
          <w:sz w:val="30"/>
          <w:szCs w:val="30"/>
        </w:rPr>
        <w:t>3</w:t>
      </w:r>
      <w:r w:rsidR="00FB2631" w:rsidRPr="00EF646B">
        <w:rPr>
          <w:rFonts w:ascii="Angsana New" w:hAnsi="Angsana New"/>
          <w:i/>
          <w:iCs/>
          <w:sz w:val="30"/>
          <w:szCs w:val="30"/>
        </w:rPr>
        <w:t xml:space="preserve">0 </w:t>
      </w:r>
      <w:r w:rsidR="00FB2631" w:rsidRPr="00EF646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B754C" w:rsidRPr="00EF646B">
        <w:rPr>
          <w:rFonts w:ascii="Angsana New" w:hAnsi="Angsana New"/>
          <w:i/>
          <w:iCs/>
          <w:sz w:val="30"/>
          <w:szCs w:val="30"/>
        </w:rPr>
        <w:t>25</w:t>
      </w:r>
      <w:r w:rsidR="00FB2631" w:rsidRPr="00EF646B">
        <w:rPr>
          <w:rFonts w:ascii="Angsana New" w:hAnsi="Angsana New"/>
          <w:i/>
          <w:iCs/>
          <w:sz w:val="30"/>
          <w:szCs w:val="30"/>
        </w:rPr>
        <w:t>60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B2631" w:rsidRPr="00EF646B">
        <w:rPr>
          <w:rFonts w:ascii="Angsana New" w:hAnsi="Angsana New"/>
          <w:i/>
          <w:iCs/>
          <w:sz w:val="30"/>
          <w:szCs w:val="30"/>
        </w:rPr>
        <w:t>2</w:t>
      </w:r>
      <w:r w:rsidR="00BB754C" w:rsidRPr="00EF646B">
        <w:rPr>
          <w:rFonts w:ascii="Angsana New" w:hAnsi="Angsana New"/>
          <w:i/>
          <w:iCs/>
          <w:sz w:val="30"/>
          <w:szCs w:val="30"/>
        </w:rPr>
        <w:t>,</w:t>
      </w:r>
      <w:r w:rsidR="00FB2631" w:rsidRPr="00EF646B">
        <w:rPr>
          <w:rFonts w:ascii="Angsana New" w:hAnsi="Angsana New"/>
          <w:i/>
          <w:iCs/>
          <w:sz w:val="30"/>
          <w:szCs w:val="30"/>
        </w:rPr>
        <w:t>241</w:t>
      </w:r>
      <w:r w:rsidR="00BB754C" w:rsidRPr="00EF646B">
        <w:rPr>
          <w:rFonts w:ascii="Angsana New" w:hAnsi="Angsana New"/>
          <w:i/>
          <w:iCs/>
          <w:sz w:val="30"/>
          <w:szCs w:val="30"/>
        </w:rPr>
        <w:t>.00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F646B">
        <w:rPr>
          <w:rFonts w:ascii="Angsana New" w:hAnsi="Angsana New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:rsidR="008665A8" w:rsidRDefault="008665A8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F16F13" w:rsidRPr="00EF646B" w:rsidRDefault="00F16F13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69615D" w:rsidRPr="00EF646B" w:rsidRDefault="00F16F1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เงินกู้ยืมระยะยาวจากบริษัทย่อยและผู้ถือหุ้นของบริษัทย่อย มีเงื่อนไขการเรียกชำระคืนเงินกู้เมื่อทวงถาม เงินกู้ยืมระ</w:t>
      </w:r>
      <w:r w:rsidR="00FB2631" w:rsidRPr="00EF646B">
        <w:rPr>
          <w:rFonts w:ascii="Angsana New" w:hAnsi="Angsana New" w:hint="cs"/>
          <w:sz w:val="30"/>
          <w:szCs w:val="30"/>
          <w:cs/>
        </w:rPr>
        <w:t>ยะ</w:t>
      </w:r>
      <w:r w:rsidRPr="00EF646B">
        <w:rPr>
          <w:rFonts w:ascii="Angsana New" w:hAnsi="Angsana New" w:hint="cs"/>
          <w:sz w:val="30"/>
          <w:szCs w:val="30"/>
          <w:cs/>
        </w:rPr>
        <w:t>ยาวจากบริษัทย่อยและผู้ถือหุ้นของบริษัทย่อยถูกจัดประเภทเป็นหนี้สินระยะยาว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</w:t>
      </w:r>
      <w:r w:rsidR="007E66A1" w:rsidRPr="00EF646B">
        <w:rPr>
          <w:rFonts w:ascii="Angsana New" w:hAnsi="Angsana New" w:hint="cs"/>
          <w:sz w:val="30"/>
          <w:szCs w:val="30"/>
          <w:cs/>
        </w:rPr>
        <w:t>ด</w:t>
      </w:r>
    </w:p>
    <w:bookmarkEnd w:id="3"/>
    <w:p w:rsidR="00131A0C" w:rsidRPr="00EF646B" w:rsidRDefault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EF646B">
        <w:rPr>
          <w:rFonts w:ascii="Angsana New" w:hAnsi="Angsana New"/>
          <w:bCs/>
          <w:sz w:val="30"/>
          <w:szCs w:val="30"/>
          <w:cs/>
        </w:rPr>
        <w:br w:type="page"/>
      </w:r>
    </w:p>
    <w:p w:rsidR="00FD1DC3" w:rsidRPr="00EF646B" w:rsidRDefault="00FD1DC3" w:rsidP="007E66A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F646B">
        <w:rPr>
          <w:rFonts w:ascii="Angsana New" w:hAnsi="Angsana New"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131A0C" w:rsidRPr="00EF646B" w:rsidRDefault="00131A0C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993"/>
        <w:gridCol w:w="270"/>
        <w:gridCol w:w="1062"/>
        <w:gridCol w:w="270"/>
        <w:gridCol w:w="1008"/>
        <w:gridCol w:w="270"/>
        <w:gridCol w:w="994"/>
      </w:tblGrid>
      <w:tr w:rsidR="00FD1DC3" w:rsidRPr="00EF646B" w:rsidTr="006A494C">
        <w:tc>
          <w:tcPr>
            <w:tcW w:w="4497" w:type="dxa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2" w:type="dxa"/>
            <w:gridSpan w:val="3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159AF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993" w:type="dxa"/>
          </w:tcPr>
          <w:p w:rsidR="00131A0C" w:rsidRPr="00E159AF" w:rsidRDefault="00025269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12.57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7.</w:t>
            </w:r>
            <w:r w:rsidR="00592527" w:rsidRPr="00E159AF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31A0C" w:rsidRPr="00E159AF" w:rsidRDefault="00956200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8.07</w:t>
            </w:r>
          </w:p>
        </w:tc>
        <w:tc>
          <w:tcPr>
            <w:tcW w:w="270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679">
              <w:rPr>
                <w:rFonts w:ascii="Angsana New" w:hAnsi="Angsana New"/>
                <w:sz w:val="30"/>
                <w:szCs w:val="30"/>
              </w:rPr>
              <w:t>4.15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3" w:type="dxa"/>
          </w:tcPr>
          <w:p w:rsidR="00131A0C" w:rsidRPr="00E159AF" w:rsidRDefault="00116087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15</w:t>
            </w:r>
            <w:r w:rsidR="00025269" w:rsidRPr="00E159AF">
              <w:rPr>
                <w:rFonts w:ascii="Angsana New" w:hAnsi="Angsana New"/>
                <w:sz w:val="30"/>
                <w:szCs w:val="30"/>
              </w:rPr>
              <w:t>.</w:t>
            </w:r>
            <w:r w:rsidRPr="00E159A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1A0C" w:rsidRPr="00E159AF" w:rsidRDefault="00592527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3.44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31A0C" w:rsidRPr="00E159AF" w:rsidRDefault="00D00F71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2.05</w:t>
            </w:r>
          </w:p>
        </w:tc>
        <w:tc>
          <w:tcPr>
            <w:tcW w:w="270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131A0C" w:rsidRPr="00042679" w:rsidRDefault="00592527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679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3" w:type="dxa"/>
          </w:tcPr>
          <w:p w:rsidR="00131A0C" w:rsidRPr="00E159AF" w:rsidRDefault="00116087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976</w:t>
            </w:r>
            <w:r w:rsidR="00025269" w:rsidRPr="00E159AF">
              <w:rPr>
                <w:rFonts w:ascii="Angsana New" w:hAnsi="Angsana New"/>
                <w:sz w:val="30"/>
                <w:szCs w:val="30"/>
              </w:rPr>
              <w:t>.</w:t>
            </w:r>
            <w:r w:rsidRPr="00E159AF">
              <w:rPr>
                <w:rFonts w:ascii="Angsana New" w:hAnsi="Angsana New"/>
                <w:sz w:val="30"/>
                <w:szCs w:val="30"/>
              </w:rPr>
              <w:t>2</w:t>
            </w:r>
            <w:r w:rsidR="00F756DD" w:rsidRPr="00E159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89</w:t>
            </w:r>
            <w:r w:rsidR="00592527" w:rsidRPr="00E159AF">
              <w:rPr>
                <w:rFonts w:ascii="Angsana New" w:hAnsi="Angsana New"/>
                <w:sz w:val="30"/>
                <w:szCs w:val="30"/>
              </w:rPr>
              <w:t>2.60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31A0C" w:rsidRPr="00E159AF" w:rsidDel="00482815" w:rsidRDefault="00956200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28.</w:t>
            </w:r>
            <w:r w:rsidR="00D00F71" w:rsidRPr="00E159A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131A0C" w:rsidRPr="00042679" w:rsidDel="00482815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679">
              <w:rPr>
                <w:rFonts w:ascii="Angsana New" w:hAnsi="Angsana New"/>
                <w:sz w:val="30"/>
                <w:szCs w:val="30"/>
              </w:rPr>
              <w:t>133.</w:t>
            </w:r>
            <w:r w:rsidR="00592527" w:rsidRPr="00042679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31A0C" w:rsidRPr="00E159AF" w:rsidRDefault="00025269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13.</w:t>
            </w:r>
            <w:r w:rsidR="00D00F71" w:rsidRPr="00E159AF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2.84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131A0C" w:rsidRPr="00E159AF" w:rsidRDefault="00956200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6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1A0C" w:rsidRPr="00EF646B" w:rsidTr="006A494C">
        <w:tc>
          <w:tcPr>
            <w:tcW w:w="4497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E1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269" w:rsidRPr="00E159AF" w:rsidRDefault="00025269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1,018.</w:t>
            </w:r>
            <w:r w:rsidR="00D00F71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905.97</w:t>
            </w:r>
          </w:p>
        </w:tc>
        <w:tc>
          <w:tcPr>
            <w:tcW w:w="270" w:type="dxa"/>
          </w:tcPr>
          <w:p w:rsidR="00131A0C" w:rsidRPr="00E159AF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31A0C" w:rsidRPr="00E159AF" w:rsidRDefault="00131A0C" w:rsidP="00131A0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56200" w:rsidRPr="00E159AF" w:rsidRDefault="00042679" w:rsidP="00131A0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38.35</w:t>
            </w:r>
          </w:p>
        </w:tc>
        <w:tc>
          <w:tcPr>
            <w:tcW w:w="270" w:type="dxa"/>
          </w:tcPr>
          <w:p w:rsidR="00131A0C" w:rsidRPr="00042679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131A0C" w:rsidRPr="00042679" w:rsidRDefault="00131A0C" w:rsidP="00131A0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1A0C" w:rsidRPr="00042679" w:rsidRDefault="00131A0C" w:rsidP="00131A0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679">
              <w:rPr>
                <w:rFonts w:ascii="Angsana New" w:hAnsi="Angsana New"/>
                <w:b/>
                <w:bCs/>
                <w:sz w:val="30"/>
                <w:szCs w:val="30"/>
              </w:rPr>
              <w:t>137.63</w:t>
            </w:r>
          </w:p>
        </w:tc>
      </w:tr>
      <w:tr w:rsidR="00025269" w:rsidRPr="00EF646B" w:rsidTr="006A494C">
        <w:tc>
          <w:tcPr>
            <w:tcW w:w="4497" w:type="dxa"/>
          </w:tcPr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1,018.</w:t>
            </w:r>
            <w:r w:rsidR="00D00F71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905.97</w:t>
            </w:r>
          </w:p>
        </w:tc>
        <w:tc>
          <w:tcPr>
            <w:tcW w:w="270" w:type="dxa"/>
          </w:tcPr>
          <w:p w:rsidR="00025269" w:rsidRPr="00E159AF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:rsidR="00025269" w:rsidRPr="00E159AF" w:rsidRDefault="00025269" w:rsidP="00025269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269" w:rsidRPr="00E159AF" w:rsidRDefault="00025269" w:rsidP="00025269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38.35</w:t>
            </w:r>
          </w:p>
        </w:tc>
        <w:tc>
          <w:tcPr>
            <w:tcW w:w="270" w:type="dxa"/>
          </w:tcPr>
          <w:p w:rsidR="00025269" w:rsidRPr="00042679" w:rsidRDefault="00025269" w:rsidP="0002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:rsidR="00025269" w:rsidRPr="00042679" w:rsidRDefault="00025269" w:rsidP="00025269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269" w:rsidRPr="00042679" w:rsidRDefault="00025269" w:rsidP="00025269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679">
              <w:rPr>
                <w:rFonts w:ascii="Angsana New" w:hAnsi="Angsana New"/>
                <w:b/>
                <w:bCs/>
                <w:sz w:val="30"/>
                <w:szCs w:val="30"/>
              </w:rPr>
              <w:t>137.63</w:t>
            </w:r>
          </w:p>
        </w:tc>
      </w:tr>
    </w:tbl>
    <w:p w:rsidR="000B5ECF" w:rsidRPr="00EF646B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</w:p>
    <w:p w:rsidR="00FD1DC3" w:rsidRPr="00EF646B" w:rsidRDefault="00FD1DC3" w:rsidP="001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52"/>
        <w:gridCol w:w="1034"/>
        <w:gridCol w:w="270"/>
        <w:gridCol w:w="992"/>
        <w:gridCol w:w="270"/>
        <w:gridCol w:w="992"/>
        <w:gridCol w:w="274"/>
        <w:gridCol w:w="988"/>
      </w:tblGrid>
      <w:tr w:rsidR="00FD1DC3" w:rsidRPr="00EF646B" w:rsidTr="00BB754C">
        <w:trPr>
          <w:tblHeader/>
        </w:trPr>
        <w:tc>
          <w:tcPr>
            <w:tcW w:w="2429" w:type="pct"/>
          </w:tcPr>
          <w:p w:rsidR="00FD1DC3" w:rsidRPr="00EF646B" w:rsidRDefault="00FD1DC3" w:rsidP="0068167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BB754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2BC5" w:rsidRPr="00EF646B" w:rsidTr="0041411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71" w:type="pct"/>
            <w:gridSpan w:val="7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55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A02BC5" w:rsidRPr="00EF646B" w:rsidRDefault="00A02BC5" w:rsidP="00A02BC5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เงินลงทุนชั่วคราว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552" w:type="pct"/>
          </w:tcPr>
          <w:p w:rsidR="00A02BC5" w:rsidRPr="00EF646B" w:rsidRDefault="00100401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8.75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9.</w:t>
            </w:r>
            <w:r w:rsidR="00FB2631" w:rsidRPr="00EF646B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100401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8.75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9.</w:t>
            </w:r>
            <w:r w:rsidR="00FB2631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เงินลงทุนระยะยาว</w:t>
            </w:r>
          </w:p>
        </w:tc>
        <w:tc>
          <w:tcPr>
            <w:tcW w:w="55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02BC5" w:rsidRPr="00EF646B" w:rsidRDefault="00A02BC5" w:rsidP="00A02BC5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A02BC5" w:rsidRPr="00EF646B" w:rsidRDefault="00A02BC5" w:rsidP="00A02BC5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A02BC5" w:rsidRPr="002A00F7" w:rsidRDefault="00100401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F7">
              <w:rPr>
                <w:rFonts w:ascii="Angsana New" w:hAnsi="Angsana New"/>
                <w:sz w:val="30"/>
                <w:szCs w:val="30"/>
              </w:rPr>
              <w:t>5.</w:t>
            </w:r>
            <w:r w:rsidR="00150EEB" w:rsidRPr="002A00F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A02BC5" w:rsidRPr="00EF646B" w:rsidRDefault="00FB2631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5.46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BB754C">
        <w:tc>
          <w:tcPr>
            <w:tcW w:w="2429" w:type="pct"/>
          </w:tcPr>
          <w:p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A02BC5" w:rsidRPr="002A00F7" w:rsidRDefault="00100401" w:rsidP="0010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F7">
              <w:rPr>
                <w:rFonts w:ascii="Angsana New" w:hAnsi="Angsana New"/>
                <w:b/>
                <w:bCs/>
                <w:sz w:val="30"/>
                <w:szCs w:val="30"/>
              </w:rPr>
              <w:t>14.</w:t>
            </w:r>
            <w:r w:rsidR="00150EEB" w:rsidRPr="002A00F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A02BC5" w:rsidRPr="00EF646B" w:rsidRDefault="00FB2631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A02BC5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4" w:type="pct"/>
          </w:tcPr>
          <w:p w:rsidR="00A02BC5" w:rsidRPr="00EF646B" w:rsidRDefault="00A02BC5" w:rsidP="00A02BC5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A5CB2" w:rsidRPr="00EF646B" w:rsidRDefault="00BA5CB2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</w:t>
      </w:r>
      <w:r w:rsidR="009636E7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A02BC5" w:rsidRPr="00EF646B">
        <w:rPr>
          <w:rFonts w:ascii="Angsana New" w:hAnsi="Angsana New" w:hint="cs"/>
          <w:sz w:val="30"/>
          <w:szCs w:val="30"/>
          <w:cs/>
        </w:rPr>
        <w:t>1</w:t>
      </w:r>
      <w:r w:rsidR="00BB754C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5676" w:rsidRPr="00EF646B">
        <w:rPr>
          <w:rFonts w:ascii="Angsana New" w:hAnsi="Angsana New"/>
          <w:sz w:val="30"/>
          <w:szCs w:val="30"/>
        </w:rPr>
        <w:t>25</w:t>
      </w:r>
      <w:r w:rsidR="00A02BC5" w:rsidRPr="00EF646B">
        <w:rPr>
          <w:rFonts w:ascii="Angsana New" w:hAnsi="Angsana New" w:hint="cs"/>
          <w:sz w:val="30"/>
          <w:szCs w:val="30"/>
          <w:cs/>
        </w:rPr>
        <w:t>60</w:t>
      </w:r>
      <w:r w:rsidR="002B3E7A" w:rsidRPr="00EF646B">
        <w:rPr>
          <w:rFonts w:ascii="Angsana New" w:hAnsi="Angsana New"/>
          <w:sz w:val="30"/>
          <w:szCs w:val="30"/>
        </w:rPr>
        <w:t xml:space="preserve"> </w:t>
      </w:r>
      <w:r w:rsidR="004F042F" w:rsidRPr="00EF646B">
        <w:rPr>
          <w:rFonts w:ascii="Angsana New" w:hAnsi="Angsana New"/>
          <w:sz w:val="30"/>
          <w:szCs w:val="30"/>
          <w:cs/>
        </w:rPr>
        <w:t>เงินฝากธนาคาร</w:t>
      </w:r>
      <w:r w:rsidR="00787648" w:rsidRPr="00EF646B">
        <w:rPr>
          <w:rFonts w:ascii="Angsana New" w:hAnsi="Angsana New" w:hint="cs"/>
          <w:sz w:val="30"/>
          <w:szCs w:val="30"/>
          <w:cs/>
        </w:rPr>
        <w:t>บางส่วน</w:t>
      </w:r>
      <w:r w:rsidR="004F042F" w:rsidRPr="00EF646B">
        <w:rPr>
          <w:rFonts w:ascii="Angsana New" w:hAnsi="Angsana New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บริษัทย่อยได้วางไว้เป็นหลักทรัพย์ค้ำประกันกับธนาคารพาณิชย์ในการออกหนังสือค้ำประกัน</w:t>
      </w:r>
    </w:p>
    <w:p w:rsidR="00787648" w:rsidRPr="00EF646B" w:rsidRDefault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447F37" w:rsidRDefault="004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2B3E7A" w:rsidRPr="00447F37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93"/>
        <w:gridCol w:w="996"/>
        <w:gridCol w:w="255"/>
        <w:gridCol w:w="1006"/>
        <w:gridCol w:w="22"/>
        <w:gridCol w:w="242"/>
        <w:gridCol w:w="22"/>
        <w:gridCol w:w="972"/>
        <w:gridCol w:w="22"/>
        <w:gridCol w:w="242"/>
        <w:gridCol w:w="22"/>
        <w:gridCol w:w="1060"/>
      </w:tblGrid>
      <w:tr w:rsidR="000C4614" w:rsidRPr="00EF646B" w:rsidTr="0064263A">
        <w:trPr>
          <w:tblHeader/>
        </w:trPr>
        <w:tc>
          <w:tcPr>
            <w:tcW w:w="1874" w:type="pct"/>
          </w:tcPr>
          <w:p w:rsidR="000C4614" w:rsidRPr="00EF646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4"/>
          </w:tcPr>
          <w:p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5"/>
          </w:tcPr>
          <w:p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64263A">
        <w:trPr>
          <w:tblHeader/>
        </w:trPr>
        <w:tc>
          <w:tcPr>
            <w:tcW w:w="1874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2BC5" w:rsidRPr="00EF646B" w:rsidTr="0064263A">
        <w:trPr>
          <w:trHeight w:val="335"/>
          <w:tblHeader/>
        </w:trPr>
        <w:tc>
          <w:tcPr>
            <w:tcW w:w="1874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1"/>
          </w:tcPr>
          <w:p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2" w:type="pct"/>
          </w:tcPr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  <w:r w:rsidR="00F17A8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A02BC5" w:rsidRPr="00E159AF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13.6</w:t>
            </w:r>
            <w:r w:rsidR="00794046" w:rsidRPr="00E159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12.65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55.66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67.</w:t>
            </w:r>
            <w:r w:rsidRPr="00EF646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A02BC5" w:rsidRPr="00E159AF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45.84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56.8</w:t>
            </w:r>
            <w:r w:rsidR="00F17A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A02BC5" w:rsidRPr="00E159AF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(0.43)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A02BC5" w:rsidRPr="00E159AF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56.6</w:t>
            </w:r>
            <w:r w:rsidR="00F17A8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2BC5" w:rsidRPr="00E159AF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BC5" w:rsidRPr="00EF646B" w:rsidTr="006A494C">
        <w:trPr>
          <w:trHeight w:val="155"/>
        </w:trPr>
        <w:tc>
          <w:tcPr>
            <w:tcW w:w="1874" w:type="pct"/>
          </w:tcPr>
          <w:p w:rsidR="00A02BC5" w:rsidRPr="00905119" w:rsidRDefault="00447F37" w:rsidP="00C137CC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OLE_LINK1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A02BC5" w:rsidRPr="0090511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02BC5" w:rsidRPr="0090511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C137CC" w:rsidRPr="009051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137CC" w:rsidRPr="0090511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C137CC" w:rsidRPr="0090511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bookmarkEnd w:id="6"/>
          </w:p>
        </w:tc>
        <w:tc>
          <w:tcPr>
            <w:tcW w:w="530" w:type="pct"/>
          </w:tcPr>
          <w:p w:rsidR="00A02BC5" w:rsidRPr="00905119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:rsidR="00447F37" w:rsidRDefault="00447F37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(0.20)</w:t>
            </w:r>
          </w:p>
        </w:tc>
        <w:tc>
          <w:tcPr>
            <w:tcW w:w="136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:rsidR="00447F37" w:rsidRDefault="00447F37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47F37" w:rsidRDefault="00447F37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A02BC5" w:rsidRPr="00EF646B" w:rsidRDefault="009A3386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:rsidR="00447F37" w:rsidRDefault="00447F37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66285" w:rsidRPr="00EF646B" w:rsidRDefault="00A66285" w:rsidP="0027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53FC4" w:rsidRPr="00EF646B" w:rsidRDefault="00353FC4" w:rsidP="0027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ลูกหนี้การค้า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วันที่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A02BC5" w:rsidRPr="00EF646B">
        <w:rPr>
          <w:rFonts w:ascii="Angsana New" w:hAnsi="Angsana New" w:hint="cs"/>
          <w:sz w:val="30"/>
          <w:szCs w:val="30"/>
          <w:cs/>
        </w:rPr>
        <w:t>1</w:t>
      </w:r>
      <w:r w:rsidR="00BB754C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F646B">
        <w:rPr>
          <w:rFonts w:ascii="Angsana New" w:hAnsi="Angsana New"/>
          <w:sz w:val="30"/>
          <w:szCs w:val="30"/>
          <w:shd w:val="clear" w:color="auto" w:fill="FFFFFF"/>
        </w:rPr>
        <w:t>25</w:t>
      </w:r>
      <w:r w:rsidR="00A02BC5" w:rsidRPr="00EF646B">
        <w:rPr>
          <w:rFonts w:ascii="Angsana New" w:hAnsi="Angsana New" w:hint="cs"/>
          <w:sz w:val="30"/>
          <w:szCs w:val="30"/>
          <w:shd w:val="clear" w:color="auto" w:fill="FFFFFF"/>
          <w:cs/>
        </w:rPr>
        <w:t>60</w:t>
      </w:r>
      <w:r w:rsidRPr="00EF646B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ประกอบด้วย</w:t>
      </w:r>
    </w:p>
    <w:p w:rsidR="00787648" w:rsidRPr="00447F37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5"/>
        <w:gridCol w:w="991"/>
        <w:gridCol w:w="995"/>
        <w:gridCol w:w="255"/>
        <w:gridCol w:w="1004"/>
        <w:gridCol w:w="26"/>
        <w:gridCol w:w="239"/>
        <w:gridCol w:w="26"/>
        <w:gridCol w:w="969"/>
        <w:gridCol w:w="26"/>
        <w:gridCol w:w="239"/>
        <w:gridCol w:w="26"/>
        <w:gridCol w:w="1059"/>
      </w:tblGrid>
      <w:tr w:rsidR="00353FC4" w:rsidRPr="00EF646B" w:rsidTr="00FB76E7">
        <w:trPr>
          <w:tblHeader/>
        </w:trPr>
        <w:tc>
          <w:tcPr>
            <w:tcW w:w="1811" w:type="pct"/>
          </w:tcPr>
          <w:p w:rsidR="00353FC4" w:rsidRPr="00EF646B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pct"/>
            <w:gridSpan w:val="5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FB76E7">
        <w:trPr>
          <w:tblHeader/>
        </w:trPr>
        <w:tc>
          <w:tcPr>
            <w:tcW w:w="1811" w:type="pct"/>
          </w:tcPr>
          <w:p w:rsidR="00A02BC5" w:rsidRPr="00EF646B" w:rsidRDefault="00A02BC5" w:rsidP="00A02BC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A02BC5" w:rsidRPr="00EF646B" w:rsidRDefault="00A02BC5" w:rsidP="00A02B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53FC4" w:rsidRPr="00EF646B" w:rsidTr="00FB76E7">
        <w:trPr>
          <w:trHeight w:val="335"/>
          <w:tblHeader/>
        </w:trPr>
        <w:tc>
          <w:tcPr>
            <w:tcW w:w="1811" w:type="pct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9" w:type="pct"/>
            <w:gridSpan w:val="11"/>
          </w:tcPr>
          <w:p w:rsidR="00353FC4" w:rsidRPr="00EF646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:rsidTr="00FB76E7">
        <w:tc>
          <w:tcPr>
            <w:tcW w:w="1811" w:type="pct"/>
          </w:tcPr>
          <w:p w:rsidR="00A02BC5" w:rsidRPr="00EF646B" w:rsidRDefault="00A02BC5" w:rsidP="00A02B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4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A02BC5" w:rsidRPr="00EF646B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31.87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28.08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A02BC5" w:rsidRPr="00E159AF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6.67</w:t>
            </w:r>
          </w:p>
        </w:tc>
      </w:tr>
      <w:tr w:rsidR="00A02BC5" w:rsidRPr="00EF646B" w:rsidTr="00FB76E7">
        <w:tc>
          <w:tcPr>
            <w:tcW w:w="1811" w:type="pct"/>
          </w:tcPr>
          <w:p w:rsidR="00A02BC5" w:rsidRPr="00EF646B" w:rsidRDefault="00A02BC5" w:rsidP="00A02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4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A02BC5" w:rsidRPr="00EF646B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24.97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40.62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:rsidR="00A02BC5" w:rsidRPr="00E159AF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37.1</w:t>
            </w:r>
            <w:r w:rsidR="00794046" w:rsidRPr="00E159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51.82</w:t>
            </w:r>
          </w:p>
        </w:tc>
      </w:tr>
      <w:tr w:rsidR="00A02BC5" w:rsidRPr="00EF646B" w:rsidTr="00FB76E7">
        <w:trPr>
          <w:trHeight w:val="70"/>
        </w:trPr>
        <w:tc>
          <w:tcPr>
            <w:tcW w:w="1811" w:type="pct"/>
          </w:tcPr>
          <w:p w:rsidR="00A02BC5" w:rsidRPr="00EF646B" w:rsidRDefault="00A02BC5" w:rsidP="00A02B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A02BC5" w:rsidRPr="00EF646B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56.84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top w:val="single" w:sz="4" w:space="0" w:color="auto"/>
            </w:tcBorders>
          </w:tcPr>
          <w:p w:rsidR="00A02BC5" w:rsidRPr="00E159AF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A02BC5" w:rsidRPr="00EF646B" w:rsidTr="00FB76E7">
        <w:trPr>
          <w:trHeight w:val="70"/>
        </w:trPr>
        <w:tc>
          <w:tcPr>
            <w:tcW w:w="1811" w:type="pct"/>
          </w:tcPr>
          <w:p w:rsidR="00A02BC5" w:rsidRPr="00EF646B" w:rsidRDefault="00A02BC5" w:rsidP="00A02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4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A02BC5" w:rsidRPr="00EF646B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(0.43)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:rsidR="00A02BC5" w:rsidRPr="00E159AF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FB76E7">
        <w:trPr>
          <w:trHeight w:val="60"/>
        </w:trPr>
        <w:tc>
          <w:tcPr>
            <w:tcW w:w="1811" w:type="pct"/>
          </w:tcPr>
          <w:p w:rsidR="00A02BC5" w:rsidRPr="00EF646B" w:rsidRDefault="00A02BC5" w:rsidP="00A02B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A02BC5" w:rsidRPr="00EF646B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56.61</w:t>
            </w:r>
          </w:p>
        </w:tc>
        <w:tc>
          <w:tcPr>
            <w:tcW w:w="1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double" w:sz="4" w:space="0" w:color="auto"/>
            </w:tcBorders>
          </w:tcPr>
          <w:p w:rsidR="00A02BC5" w:rsidRPr="00E159AF" w:rsidRDefault="00407C7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</w:tbl>
    <w:p w:rsidR="00E54288" w:rsidRPr="00447F37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2BC5" w:rsidRPr="00EF646B" w:rsidRDefault="00A0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br w:type="page"/>
      </w:r>
    </w:p>
    <w:p w:rsidR="00FD1DC3" w:rsidRPr="00EF646B" w:rsidRDefault="00FD1DC3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A4446D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FB76E7" w:rsidRPr="00447F37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987"/>
        <w:gridCol w:w="274"/>
        <w:gridCol w:w="999"/>
        <w:gridCol w:w="275"/>
        <w:gridCol w:w="990"/>
        <w:gridCol w:w="274"/>
        <w:gridCol w:w="977"/>
      </w:tblGrid>
      <w:tr w:rsidR="00FD1DC3" w:rsidRPr="00EF646B" w:rsidTr="00534E1D">
        <w:trPr>
          <w:tblHeader/>
        </w:trPr>
        <w:tc>
          <w:tcPr>
            <w:tcW w:w="2399" w:type="pct"/>
          </w:tcPr>
          <w:p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534E1D">
        <w:trPr>
          <w:tblHeader/>
        </w:trPr>
        <w:tc>
          <w:tcPr>
            <w:tcW w:w="2399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2BC5" w:rsidRPr="00EF646B" w:rsidTr="00534E1D">
        <w:trPr>
          <w:tblHeader/>
        </w:trPr>
        <w:tc>
          <w:tcPr>
            <w:tcW w:w="2399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pct"/>
            <w:gridSpan w:val="7"/>
          </w:tcPr>
          <w:p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:rsidTr="00534E1D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38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BC5" w:rsidRPr="00EF646B" w:rsidTr="000B5ECF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38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22.44</w:t>
            </w: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7.72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6.12</w:t>
            </w:r>
          </w:p>
        </w:tc>
      </w:tr>
      <w:tr w:rsidR="00A02BC5" w:rsidRPr="00EF646B" w:rsidTr="000B5ECF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64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8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BC5" w:rsidRPr="00EF646B" w:rsidTr="000B5ECF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3 เดือน</w:t>
            </w:r>
          </w:p>
        </w:tc>
        <w:tc>
          <w:tcPr>
            <w:tcW w:w="538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2.80</w:t>
            </w: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  <w:r w:rsidR="007940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</w:tr>
      <w:tr w:rsidR="00A02BC5" w:rsidRPr="00EF646B" w:rsidTr="000B5ECF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 3 - 6 เดือน</w:t>
            </w:r>
          </w:p>
        </w:tc>
        <w:tc>
          <w:tcPr>
            <w:tcW w:w="538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0.67</w:t>
            </w: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0B5ECF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 6 - 12 เดือน</w:t>
            </w:r>
          </w:p>
        </w:tc>
        <w:tc>
          <w:tcPr>
            <w:tcW w:w="538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0B5ECF">
        <w:trPr>
          <w:trHeight w:val="92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12 เดือน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2.17</w:t>
            </w:r>
          </w:p>
        </w:tc>
        <w:tc>
          <w:tcPr>
            <w:tcW w:w="150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534E1D">
        <w:trPr>
          <w:trHeight w:val="8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31.87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28.08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159AF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6.67</w:t>
            </w:r>
          </w:p>
        </w:tc>
      </w:tr>
      <w:tr w:rsidR="00A02BC5" w:rsidRPr="00EF646B" w:rsidTr="00787648">
        <w:trPr>
          <w:trHeight w:val="82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24.97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40.62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A02BC5" w:rsidRPr="00E159AF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37.1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51.82</w:t>
            </w:r>
          </w:p>
        </w:tc>
      </w:tr>
      <w:tr w:rsidR="00A02BC5" w:rsidRPr="00EF646B" w:rsidTr="00787648">
        <w:trPr>
          <w:trHeight w:val="82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56.84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A02BC5" w:rsidRPr="00E159AF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A02BC5" w:rsidRPr="00EF646B" w:rsidTr="00787648">
        <w:trPr>
          <w:trHeight w:val="10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(0.43)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159AF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787648">
        <w:trPr>
          <w:trHeight w:val="100"/>
        </w:trPr>
        <w:tc>
          <w:tcPr>
            <w:tcW w:w="2399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56.61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5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159AF" w:rsidRDefault="00241889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</w:t>
            </w:r>
            <w:r w:rsidR="00794046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</w:tbl>
    <w:p w:rsidR="00FB76E7" w:rsidRPr="00EF646B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EF646B">
        <w:rPr>
          <w:rFonts w:ascii="Angsana New" w:hAnsi="Angsana New"/>
          <w:sz w:val="30"/>
          <w:szCs w:val="30"/>
        </w:rPr>
        <w:t>45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วัน </w:t>
      </w:r>
    </w:p>
    <w:p w:rsidR="00FD1DC3" w:rsidRPr="00EF646B" w:rsidRDefault="00FD1DC3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A02BC5" w:rsidRPr="00EF646B" w:rsidRDefault="00A0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FD1DC3" w:rsidP="00FB76E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:rsidR="00BF5491" w:rsidRPr="00EF646B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86" w:tblpY="1"/>
        <w:tblOverlap w:val="never"/>
        <w:tblW w:w="4965" w:type="pct"/>
        <w:tblLayout w:type="fixed"/>
        <w:tblLook w:val="01E0" w:firstRow="1" w:lastRow="1" w:firstColumn="1" w:lastColumn="1" w:noHBand="0" w:noVBand="0"/>
      </w:tblPr>
      <w:tblGrid>
        <w:gridCol w:w="3321"/>
        <w:gridCol w:w="916"/>
        <w:gridCol w:w="1255"/>
        <w:gridCol w:w="238"/>
        <w:gridCol w:w="1289"/>
        <w:gridCol w:w="238"/>
        <w:gridCol w:w="1028"/>
        <w:gridCol w:w="238"/>
        <w:gridCol w:w="1013"/>
      </w:tblGrid>
      <w:tr w:rsidR="00942B1B" w:rsidRPr="00EF646B" w:rsidTr="00A02BC5">
        <w:trPr>
          <w:tblHeader/>
        </w:trPr>
        <w:tc>
          <w:tcPr>
            <w:tcW w:w="1741" w:type="pct"/>
          </w:tcPr>
          <w:p w:rsidR="00942B1B" w:rsidRPr="00EF646B" w:rsidRDefault="00942B1B" w:rsidP="00FB7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5" w:type="pct"/>
            <w:gridSpan w:val="3"/>
          </w:tcPr>
          <w:p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A02BC5">
        <w:trPr>
          <w:tblHeader/>
        </w:trPr>
        <w:tc>
          <w:tcPr>
            <w:tcW w:w="1741" w:type="pct"/>
          </w:tcPr>
          <w:p w:rsidR="00A02BC5" w:rsidRPr="00EF646B" w:rsidRDefault="00A02BC5" w:rsidP="00A0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A02BC5" w:rsidRPr="00EF646B" w:rsidRDefault="00A02BC5" w:rsidP="00ED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8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5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5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5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2BC5" w:rsidRPr="00EF646B" w:rsidTr="00A02BC5">
        <w:trPr>
          <w:tblHeader/>
        </w:trPr>
        <w:tc>
          <w:tcPr>
            <w:tcW w:w="1741" w:type="pct"/>
          </w:tcPr>
          <w:p w:rsidR="00A02BC5" w:rsidRPr="00EF646B" w:rsidRDefault="00A02BC5" w:rsidP="00A0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8" w:type="pct"/>
            <w:gridSpan w:val="7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A24AA" w:rsidRPr="00E159AF" w:rsidRDefault="00D41EF6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17,</w:t>
            </w:r>
            <w:r w:rsidR="00F019EE">
              <w:rPr>
                <w:rFonts w:ascii="Angsana New" w:hAnsi="Angsana New" w:hint="cs"/>
                <w:sz w:val="30"/>
                <w:szCs w:val="30"/>
                <w:cs/>
              </w:rPr>
              <w:t>765.27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A24AA" w:rsidRPr="006273FA" w:rsidRDefault="00F019EE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11,062.28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A24AA" w:rsidRPr="00E159AF" w:rsidRDefault="00D41EF6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A24AA" w:rsidRPr="00E159AF" w:rsidRDefault="00D41EF6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2,8</w:t>
            </w:r>
            <w:r w:rsidR="00DA1C7C" w:rsidRPr="00E159AF">
              <w:rPr>
                <w:rFonts w:ascii="Angsana New" w:hAnsi="Angsana New"/>
                <w:sz w:val="30"/>
                <w:szCs w:val="30"/>
              </w:rPr>
              <w:t>6</w:t>
            </w:r>
            <w:r w:rsidR="00B94AF3" w:rsidRPr="00E159AF">
              <w:rPr>
                <w:rFonts w:ascii="Angsana New" w:hAnsi="Angsana New"/>
                <w:sz w:val="30"/>
                <w:szCs w:val="30"/>
              </w:rPr>
              <w:t>0</w:t>
            </w:r>
            <w:r w:rsidRPr="00E159AF">
              <w:rPr>
                <w:rFonts w:ascii="Angsana New" w:hAnsi="Angsana New"/>
                <w:sz w:val="30"/>
                <w:szCs w:val="30"/>
              </w:rPr>
              <w:t>.</w:t>
            </w:r>
            <w:r w:rsidR="0011714B" w:rsidRPr="00E159A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</w:rPr>
              <w:t>1,925.08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A24AA" w:rsidRPr="00E159AF" w:rsidRDefault="00F019EE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2,843.09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</w:rPr>
              <w:t>2,</w:t>
            </w:r>
            <w:r w:rsidR="00F019EE">
              <w:rPr>
                <w:rFonts w:ascii="Angsana New" w:hAnsi="Angsana New" w:hint="cs"/>
                <w:sz w:val="30"/>
                <w:szCs w:val="30"/>
                <w:cs/>
              </w:rPr>
              <w:t>293.81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A24AA" w:rsidRPr="00E159AF" w:rsidRDefault="00DA1C7C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332</w:t>
            </w:r>
            <w:r w:rsidR="00D41EF6" w:rsidRPr="00E159AF">
              <w:rPr>
                <w:rFonts w:ascii="Angsana New" w:hAnsi="Angsana New"/>
                <w:sz w:val="30"/>
                <w:szCs w:val="30"/>
              </w:rPr>
              <w:t>.</w:t>
            </w:r>
            <w:r w:rsidRPr="00E159AF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</w:rPr>
              <w:t>299.06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8A24AA" w:rsidRPr="00E159AF" w:rsidRDefault="006273F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11714B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810.85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</w:rPr>
              <w:t>15,589.59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27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8A24AA" w:rsidRPr="00E159AF" w:rsidRDefault="0011714B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(63.70</w:t>
            </w:r>
            <w:r w:rsidR="006273FA" w:rsidRPr="00E159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</w:rPr>
              <w:t>(36.41)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6273FA" w:rsidRDefault="008A24AA" w:rsidP="008A24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8A24AA" w:rsidRPr="00E159AF" w:rsidRDefault="006273F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11714B" w:rsidRPr="00E159AF">
              <w:rPr>
                <w:rFonts w:ascii="Angsana New" w:hAnsi="Angsana New"/>
                <w:b/>
                <w:bCs/>
                <w:sz w:val="30"/>
                <w:szCs w:val="30"/>
              </w:rPr>
              <w:t>747.15</w:t>
            </w:r>
          </w:p>
        </w:tc>
        <w:tc>
          <w:tcPr>
            <w:tcW w:w="125" w:type="pct"/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8A24AA" w:rsidRPr="006273FA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</w:rPr>
              <w:t>15,553.18</w:t>
            </w: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24AA" w:rsidRPr="00DB3DA0" w:rsidTr="00A02BC5">
        <w:trPr>
          <w:trHeight w:val="192"/>
        </w:trPr>
        <w:tc>
          <w:tcPr>
            <w:tcW w:w="1741" w:type="pct"/>
          </w:tcPr>
          <w:p w:rsidR="008A24AA" w:rsidRPr="00DB3DA0" w:rsidRDefault="008A24AA" w:rsidP="008A24AA">
            <w:pPr>
              <w:ind w:left="-18"/>
              <w:rPr>
                <w:rFonts w:ascii="Angsana New" w:hAnsi="Angsan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8A24AA" w:rsidRPr="00E159AF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5" w:type="pct"/>
          </w:tcPr>
          <w:p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8A24AA" w:rsidRPr="00DB3DA0" w:rsidTr="009A7D94">
        <w:tc>
          <w:tcPr>
            <w:tcW w:w="1741" w:type="pct"/>
            <w:shd w:val="clear" w:color="auto" w:fill="auto"/>
          </w:tcPr>
          <w:p w:rsidR="008A24AA" w:rsidRPr="00855267" w:rsidRDefault="008A24AA" w:rsidP="008A24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bookmarkStart w:id="7" w:name="OLE_LINK2"/>
            <w:r w:rsidRPr="00855267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:rsidR="008A24AA" w:rsidRPr="00855267" w:rsidRDefault="008A24AA" w:rsidP="008A24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85526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55267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</w:t>
            </w:r>
            <w:bookmarkEnd w:id="7"/>
            <w:r w:rsidRPr="0085526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55267">
              <w:rPr>
                <w:rFonts w:ascii="Angsana New" w:hAnsi="Angsana New"/>
                <w:sz w:val="30"/>
                <w:szCs w:val="30"/>
              </w:rPr>
              <w:t>/</w:t>
            </w:r>
            <w:r w:rsidRPr="0085526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80" w:type="pct"/>
            <w:shd w:val="clear" w:color="auto" w:fill="auto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1F61">
              <w:rPr>
                <w:rFonts w:ascii="Angsana New" w:hAnsi="Angsana New"/>
                <w:i/>
                <w:iCs/>
                <w:sz w:val="30"/>
                <w:szCs w:val="30"/>
              </w:rPr>
              <w:t>35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8A24AA" w:rsidRPr="00E159AF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273FA" w:rsidRPr="00E159AF" w:rsidRDefault="006C5A01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</w:t>
            </w:r>
            <w:r w:rsidR="00B17785" w:rsidRPr="00E159AF">
              <w:rPr>
                <w:rFonts w:ascii="Angsana New" w:hAnsi="Angsana New"/>
                <w:sz w:val="30"/>
                <w:szCs w:val="30"/>
              </w:rPr>
              <w:t>21.02</w:t>
            </w:r>
          </w:p>
        </w:tc>
        <w:tc>
          <w:tcPr>
            <w:tcW w:w="125" w:type="pct"/>
            <w:shd w:val="clear" w:color="auto" w:fill="auto"/>
          </w:tcPr>
          <w:p w:rsidR="008A24AA" w:rsidRPr="00855267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358">
              <w:rPr>
                <w:rFonts w:ascii="Angsana New" w:hAnsi="Angsana New"/>
                <w:sz w:val="30"/>
                <w:szCs w:val="30"/>
              </w:rPr>
              <w:t>14.57</w:t>
            </w:r>
          </w:p>
        </w:tc>
        <w:tc>
          <w:tcPr>
            <w:tcW w:w="125" w:type="pct"/>
            <w:shd w:val="clear" w:color="auto" w:fill="auto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3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3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24AA" w:rsidRPr="00DB3DA0" w:rsidTr="00A02BC5">
        <w:tc>
          <w:tcPr>
            <w:tcW w:w="1741" w:type="pct"/>
          </w:tcPr>
          <w:p w:rsidR="008A24AA" w:rsidRPr="009E2358" w:rsidRDefault="008A24AA" w:rsidP="008A24A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35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8A24AA" w:rsidRPr="00E159AF" w:rsidRDefault="001F3BDD" w:rsidP="001F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3.022%-</w:t>
            </w: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358">
              <w:rPr>
                <w:rFonts w:ascii="Angsana New" w:hAnsi="Angsana New"/>
                <w:sz w:val="30"/>
                <w:szCs w:val="30"/>
              </w:rPr>
              <w:t>MLR-1.75%</w:t>
            </w: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4AA" w:rsidRPr="00EF646B" w:rsidTr="00A02BC5">
        <w:tc>
          <w:tcPr>
            <w:tcW w:w="1741" w:type="pct"/>
          </w:tcPr>
          <w:p w:rsidR="008A24AA" w:rsidRPr="009E2358" w:rsidRDefault="008A24AA" w:rsidP="008A24A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3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9E23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80" w:type="pct"/>
          </w:tcPr>
          <w:p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8A24AA" w:rsidRPr="00E51F61" w:rsidRDefault="001F3BDD" w:rsidP="001F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61">
              <w:rPr>
                <w:rFonts w:ascii="Angsana New" w:hAnsi="Angsana New"/>
                <w:sz w:val="30"/>
                <w:szCs w:val="30"/>
              </w:rPr>
              <w:t>3.288%</w:t>
            </w: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358">
              <w:rPr>
                <w:rFonts w:ascii="Angsana New" w:hAnsi="Angsana New"/>
                <w:sz w:val="30"/>
                <w:szCs w:val="30"/>
              </w:rPr>
              <w:t>- MLR-1.70%</w:t>
            </w: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3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:rsidR="008A24AA" w:rsidRPr="009E2358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3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C0044" w:rsidRPr="00EF646B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30"/>
          <w:szCs w:val="30"/>
        </w:rPr>
      </w:pPr>
    </w:p>
    <w:p w:rsidR="00723B21" w:rsidRPr="00EF646B" w:rsidRDefault="00723B21" w:rsidP="00723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EF646B">
        <w:rPr>
          <w:rFonts w:ascii="Angsana New" w:hAnsi="Angsana New"/>
          <w:sz w:val="30"/>
          <w:szCs w:val="30"/>
        </w:rPr>
        <w:t xml:space="preserve"> 2 </w:t>
      </w:r>
      <w:r w:rsidRPr="00EF646B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="008C1A83" w:rsidRPr="00EF646B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EF646B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EF646B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EF646B">
        <w:rPr>
          <w:rFonts w:ascii="Angsana New" w:hAnsi="Angsana New" w:hint="cs"/>
          <w:sz w:val="30"/>
          <w:szCs w:val="30"/>
          <w:cs/>
        </w:rPr>
        <w:t>ที่</w:t>
      </w:r>
      <w:r w:rsidR="008C1A83" w:rsidRPr="00EF646B">
        <w:rPr>
          <w:rFonts w:ascii="Angsana New" w:hAnsi="Angsana New" w:hint="cs"/>
          <w:sz w:val="30"/>
          <w:szCs w:val="30"/>
          <w:cs/>
        </w:rPr>
        <w:t>ดำเนินการและ</w:t>
      </w:r>
      <w:r w:rsidR="008C1A83" w:rsidRPr="006B2510">
        <w:rPr>
          <w:rFonts w:ascii="Angsana New" w:hAnsi="Angsana New" w:hint="cs"/>
          <w:sz w:val="30"/>
          <w:szCs w:val="30"/>
          <w:cs/>
        </w:rPr>
        <w:t xml:space="preserve">เริ่มขายแล้วรวม </w:t>
      </w:r>
      <w:r w:rsidR="00E51F61" w:rsidRPr="006B2510">
        <w:rPr>
          <w:rFonts w:ascii="Angsana New" w:hAnsi="Angsana New"/>
          <w:sz w:val="30"/>
          <w:szCs w:val="30"/>
        </w:rPr>
        <w:t>45</w:t>
      </w:r>
      <w:r w:rsidRPr="006B2510">
        <w:rPr>
          <w:rFonts w:ascii="Angsana New" w:hAnsi="Angsana New"/>
          <w:sz w:val="30"/>
          <w:szCs w:val="30"/>
        </w:rPr>
        <w:t xml:space="preserve"> </w:t>
      </w:r>
      <w:r w:rsidRPr="006B2510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6B2510">
        <w:rPr>
          <w:rFonts w:ascii="Angsana New" w:hAnsi="Angsana New"/>
          <w:sz w:val="30"/>
          <w:szCs w:val="30"/>
        </w:rPr>
        <w:t xml:space="preserve"> </w:t>
      </w:r>
      <w:r w:rsidR="008C1A83" w:rsidRPr="006B2510">
        <w:rPr>
          <w:rFonts w:ascii="Angsana New" w:hAnsi="Angsana New" w:hint="cs"/>
          <w:sz w:val="30"/>
          <w:szCs w:val="30"/>
          <w:cs/>
        </w:rPr>
        <w:t>และ</w:t>
      </w:r>
      <w:r w:rsidR="000D4435" w:rsidRPr="006B2510">
        <w:rPr>
          <w:rFonts w:ascii="Angsana New" w:hAnsi="Angsana New" w:hint="cs"/>
          <w:sz w:val="30"/>
          <w:szCs w:val="30"/>
          <w:cs/>
        </w:rPr>
        <w:t>ส่วน</w:t>
      </w:r>
      <w:r w:rsidR="000D4435" w:rsidRPr="00EF646B">
        <w:rPr>
          <w:rFonts w:ascii="Angsana New" w:hAnsi="Angsana New" w:hint="cs"/>
          <w:sz w:val="30"/>
          <w:szCs w:val="30"/>
          <w:cs/>
        </w:rPr>
        <w:t>หนึ่ง</w:t>
      </w:r>
      <w:r w:rsidR="008C1A83" w:rsidRPr="00EF646B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EF646B">
        <w:rPr>
          <w:rFonts w:ascii="Angsana New" w:hAnsi="Angsana New" w:hint="cs"/>
          <w:sz w:val="30"/>
          <w:szCs w:val="30"/>
          <w:cs/>
        </w:rPr>
        <w:t>ยู่</w:t>
      </w:r>
      <w:r w:rsidR="008C1A83" w:rsidRPr="00EF646B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EF646B">
        <w:rPr>
          <w:rFonts w:ascii="Angsana New" w:hAnsi="Angsana New" w:hint="cs"/>
          <w:sz w:val="30"/>
          <w:szCs w:val="30"/>
          <w:cs/>
        </w:rPr>
        <w:t xml:space="preserve">พัฒนา </w:t>
      </w:r>
    </w:p>
    <w:p w:rsidR="007A7828" w:rsidRPr="00EF646B" w:rsidRDefault="007A7828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30"/>
          <w:szCs w:val="30"/>
        </w:rPr>
      </w:pPr>
    </w:p>
    <w:p w:rsidR="00DD6F14" w:rsidRPr="00EF646B" w:rsidRDefault="008C1A83" w:rsidP="008C1A83">
      <w:pPr>
        <w:autoSpaceDE w:val="0"/>
        <w:autoSpaceDN w:val="0"/>
        <w:spacing w:line="240" w:lineRule="auto"/>
        <w:ind w:left="720" w:hanging="180"/>
        <w:rPr>
          <w:rFonts w:ascii="Calibri" w:hAnsi="Calibri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การพิจารณาค่าเผื่อการลดมูลค่าโครงการอสังหาริมทรัพย์ระหว่างการพัฒนา</w:t>
      </w:r>
    </w:p>
    <w:p w:rsidR="008C1A83" w:rsidRPr="00EF646B" w:rsidRDefault="008C1A83" w:rsidP="008C1A83">
      <w:pPr>
        <w:autoSpaceDE w:val="0"/>
        <w:autoSpaceDN w:val="0"/>
        <w:spacing w:line="240" w:lineRule="auto"/>
        <w:ind w:left="720" w:hanging="180"/>
        <w:rPr>
          <w:rFonts w:ascii="Calibri" w:hAnsi="Calibri"/>
          <w:sz w:val="30"/>
          <w:szCs w:val="30"/>
        </w:rPr>
      </w:pPr>
    </w:p>
    <w:p w:rsidR="008C1A83" w:rsidRPr="00EF646B" w:rsidRDefault="008C1A83" w:rsidP="00357007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Calibri" w:hAnsi="Calibri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กลุ่มบริษัทมีการประเมินมูลค่าสุทธิที่จะได้รับของโครงการอสังหาริมทรัพย์ระหว่างการพัฒนา ณ ทุกรอบระยะเวลาที่รายงานโดยพิจารณาจากประสบการณ์ที่ผ่านมาของกลุ่มบริษัทในการประมาณการราคาขายและต้นทุนการก่อสร้างที่จะเกิดขึ้นในอนาคตซึ่งเกี่ยวข้องกับการใช้ดุลยพินิจของผู้บริหารและขึ้นอยู่กับหลายตัวแปรรวมถึงเงื่อนไขสภาพการตลาดที่เกี่ยวข้องกับวัสดุก่อสร้าง ต้นทุนการจ้างผู้รับเหมาและประเด็นในด้านการก่อสร้าง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 ซึ่</w:t>
      </w:r>
      <w:r w:rsidR="00AA332B" w:rsidRPr="00EF646B">
        <w:rPr>
          <w:rFonts w:ascii="Angsana New" w:hAnsi="Angsana New"/>
          <w:sz w:val="30"/>
          <w:szCs w:val="30"/>
          <w:cs/>
        </w:rPr>
        <w:t>งจะส่งผลต่อการพิจารณา</w:t>
      </w:r>
      <w:r w:rsidR="00202EBF" w:rsidRPr="00EF646B">
        <w:rPr>
          <w:rFonts w:ascii="Angsana New" w:hAnsi="Angsana New" w:hint="cs"/>
          <w:sz w:val="30"/>
          <w:szCs w:val="30"/>
          <w:cs/>
        </w:rPr>
        <w:t>ต่อ</w:t>
      </w:r>
      <w:r w:rsidRPr="00EF646B">
        <w:rPr>
          <w:rFonts w:ascii="Angsana New" w:hAnsi="Angsana New"/>
          <w:sz w:val="30"/>
          <w:szCs w:val="30"/>
          <w:cs/>
        </w:rPr>
        <w:t>มูลค่า</w:t>
      </w:r>
      <w:r w:rsidR="00F42EC0" w:rsidRPr="00EF646B">
        <w:rPr>
          <w:rFonts w:ascii="Angsana New" w:hAnsi="Angsana New" w:hint="cs"/>
          <w:sz w:val="30"/>
          <w:szCs w:val="30"/>
          <w:cs/>
        </w:rPr>
        <w:t>ตามบัญชี</w:t>
      </w:r>
      <w:r w:rsidRPr="00EF646B">
        <w:rPr>
          <w:rFonts w:ascii="Angsana New" w:hAnsi="Angsana New"/>
          <w:sz w:val="30"/>
          <w:szCs w:val="30"/>
          <w:cs/>
        </w:rPr>
        <w:t>ของโครงการอสังหาริมทรัพย์ระหว่างการพัฒนาในอนาคต</w:t>
      </w:r>
    </w:p>
    <w:p w:rsidR="00102E8A" w:rsidRPr="00EF646B" w:rsidRDefault="00102E8A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90D77" w:rsidRPr="00EF646B" w:rsidRDefault="008177B5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C95D4C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:rsidR="00B90D77" w:rsidRPr="00447F37" w:rsidRDefault="00B90D7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:rsidR="00FB76E7" w:rsidRPr="00EF646B" w:rsidRDefault="00FB76E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บริษัทย่อยได้นำที่ดิน</w:t>
      </w:r>
      <w:r w:rsidRPr="00EF646B">
        <w:rPr>
          <w:rFonts w:ascii="Angsana New" w:hAnsi="Angsana New" w:hint="cs"/>
          <w:sz w:val="30"/>
          <w:szCs w:val="30"/>
          <w:cs/>
        </w:rPr>
        <w:t>พร้อม</w:t>
      </w:r>
      <w:r w:rsidRPr="00EF646B">
        <w:rPr>
          <w:rFonts w:ascii="Angsana New" w:hAnsi="Angsana New"/>
          <w:sz w:val="30"/>
          <w:szCs w:val="30"/>
          <w:cs/>
        </w:rPr>
        <w:t>สิ่งปลูกสร้าง</w:t>
      </w:r>
      <w:r w:rsidRPr="00EF646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EF646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EF646B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ไปจดจำนองเพื่อใช้เป็นหลักประกันเงินเบิกเกินบัญชีธนาคาร</w:t>
      </w:r>
      <w:r w:rsidR="008177B5" w:rsidRPr="00EF646B">
        <w:rPr>
          <w:rFonts w:ascii="Angsana New" w:hAnsi="Angsana New" w:hint="cs"/>
          <w:sz w:val="30"/>
          <w:szCs w:val="30"/>
          <w:cs/>
        </w:rPr>
        <w:t xml:space="preserve"> เ</w:t>
      </w:r>
      <w:r w:rsidRPr="00EF646B">
        <w:rPr>
          <w:rFonts w:ascii="Angsana New" w:hAnsi="Angsana New" w:hint="cs"/>
          <w:sz w:val="30"/>
          <w:szCs w:val="30"/>
          <w:cs/>
        </w:rPr>
        <w:t>งินกู้ยืมจากสถาบันการเงิน</w:t>
      </w:r>
      <w:r w:rsidR="008177B5" w:rsidRPr="00EF646B">
        <w:rPr>
          <w:rFonts w:ascii="Angsana New" w:hAnsi="Angsana New" w:hint="cs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EF646B">
        <w:rPr>
          <w:rFonts w:ascii="Angsana New" w:hAnsi="Angsana New" w:hint="cs"/>
          <w:sz w:val="30"/>
          <w:szCs w:val="30"/>
          <w:cs/>
        </w:rPr>
        <w:t xml:space="preserve">ของบริษัทและบริษัทย่อย (ดูหมายเหตุข้อ </w:t>
      </w:r>
      <w:r w:rsidRPr="00EF646B">
        <w:rPr>
          <w:rFonts w:ascii="Angsana New" w:hAnsi="Angsana New"/>
          <w:sz w:val="30"/>
          <w:szCs w:val="30"/>
        </w:rPr>
        <w:t>19</w:t>
      </w:r>
      <w:r w:rsidRPr="00EF646B">
        <w:rPr>
          <w:rFonts w:ascii="Angsana New" w:hAnsi="Angsana New" w:hint="cs"/>
          <w:sz w:val="30"/>
          <w:szCs w:val="30"/>
          <w:cs/>
        </w:rPr>
        <w:t>)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723B21" w:rsidRPr="00447F37" w:rsidRDefault="00723B21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:rsidR="0091390D" w:rsidRPr="00EF646B" w:rsidRDefault="00FD1DC3" w:rsidP="00B67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สินทรัพย์หมุนเวียนอื่น</w:t>
      </w:r>
    </w:p>
    <w:p w:rsidR="00FD1DC3" w:rsidRPr="00447F37" w:rsidRDefault="00FD1DC3" w:rsidP="00B9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9"/>
        <w:gridCol w:w="270"/>
        <w:gridCol w:w="1169"/>
        <w:gridCol w:w="270"/>
        <w:gridCol w:w="1077"/>
        <w:gridCol w:w="270"/>
        <w:gridCol w:w="1081"/>
      </w:tblGrid>
      <w:tr w:rsidR="00FD1DC3" w:rsidRPr="00EF646B" w:rsidTr="00A02BC5">
        <w:tc>
          <w:tcPr>
            <w:tcW w:w="2158" w:type="pct"/>
          </w:tcPr>
          <w:p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:rsidTr="00A02BC5">
        <w:tc>
          <w:tcPr>
            <w:tcW w:w="2158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2BC5" w:rsidRPr="00EF646B" w:rsidTr="00A02BC5">
        <w:trPr>
          <w:trHeight w:val="317"/>
        </w:trPr>
        <w:tc>
          <w:tcPr>
            <w:tcW w:w="2158" w:type="pct"/>
          </w:tcPr>
          <w:p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</w:tcPr>
          <w:p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:rsidTr="00A02BC5">
        <w:trPr>
          <w:trHeight w:val="290"/>
        </w:trPr>
        <w:tc>
          <w:tcPr>
            <w:tcW w:w="2158" w:type="pct"/>
          </w:tcPr>
          <w:p w:rsidR="00A02BC5" w:rsidRPr="00EF646B" w:rsidRDefault="00A02BC5" w:rsidP="00A02BC5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เงินฝากเพื่อนิติบุคคล</w:t>
            </w:r>
          </w:p>
        </w:tc>
        <w:tc>
          <w:tcPr>
            <w:tcW w:w="588" w:type="pct"/>
          </w:tcPr>
          <w:p w:rsidR="00A02BC5" w:rsidRPr="00EF646B" w:rsidRDefault="0099685C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191.24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154.28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7D11B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A02BC5">
        <w:trPr>
          <w:trHeight w:val="290"/>
        </w:trPr>
        <w:tc>
          <w:tcPr>
            <w:tcW w:w="2158" w:type="pct"/>
          </w:tcPr>
          <w:p w:rsidR="00A02BC5" w:rsidRPr="00EF646B" w:rsidRDefault="00A02BC5" w:rsidP="00A02BC5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588" w:type="pct"/>
          </w:tcPr>
          <w:p w:rsidR="00A02BC5" w:rsidRPr="00EF646B" w:rsidRDefault="0099685C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4.11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7D11B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2.28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</w:tr>
      <w:tr w:rsidR="00A02BC5" w:rsidRPr="00EF646B" w:rsidTr="00A02BC5">
        <w:trPr>
          <w:trHeight w:val="290"/>
        </w:trPr>
        <w:tc>
          <w:tcPr>
            <w:tcW w:w="2158" w:type="pct"/>
          </w:tcPr>
          <w:p w:rsidR="00A02BC5" w:rsidRPr="00EF646B" w:rsidRDefault="00A02BC5" w:rsidP="00A02BC5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8" w:type="pct"/>
          </w:tcPr>
          <w:p w:rsidR="00A02BC5" w:rsidRPr="00EF646B" w:rsidRDefault="00F6783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0.61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3.18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7D11B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BC5" w:rsidRPr="00EF646B" w:rsidTr="00A02BC5">
        <w:trPr>
          <w:trHeight w:val="155"/>
        </w:trPr>
        <w:tc>
          <w:tcPr>
            <w:tcW w:w="2158" w:type="pct"/>
          </w:tcPr>
          <w:p w:rsidR="00A02BC5" w:rsidRPr="00EF646B" w:rsidRDefault="00A02BC5" w:rsidP="00A02BC5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F6783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195.96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161.06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7D11B0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2.28</w:t>
            </w:r>
          </w:p>
        </w:tc>
        <w:tc>
          <w:tcPr>
            <w:tcW w:w="14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1.15</w:t>
            </w:r>
          </w:p>
        </w:tc>
      </w:tr>
    </w:tbl>
    <w:p w:rsidR="00B6748C" w:rsidRPr="00447F37" w:rsidRDefault="00B6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FD1DC3" w:rsidRPr="00EF646B" w:rsidRDefault="00C3642F" w:rsidP="00B67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E55D50" w:rsidRPr="00447F37" w:rsidRDefault="00E55D5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4"/>
        <w:gridCol w:w="752"/>
        <w:gridCol w:w="1078"/>
        <w:gridCol w:w="237"/>
        <w:gridCol w:w="1276"/>
        <w:gridCol w:w="237"/>
        <w:gridCol w:w="1078"/>
        <w:gridCol w:w="237"/>
        <w:gridCol w:w="1230"/>
      </w:tblGrid>
      <w:tr w:rsidR="00D63DD7" w:rsidRPr="00EF646B" w:rsidTr="00D63DD7">
        <w:trPr>
          <w:tblHeader/>
        </w:trPr>
        <w:tc>
          <w:tcPr>
            <w:tcW w:w="1664" w:type="pct"/>
          </w:tcPr>
          <w:p w:rsidR="00B4008D" w:rsidRPr="00EF646B" w:rsidRDefault="00B4008D" w:rsidP="0013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0" w:type="pct"/>
          </w:tcPr>
          <w:p w:rsidR="00B4008D" w:rsidRPr="00EF646B" w:rsidRDefault="00B4008D" w:rsidP="00A0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7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</w:tcPr>
          <w:p w:rsidR="00B4008D" w:rsidRPr="00EF646B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B4008D" w:rsidRPr="00EF646B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:rsidR="00B4008D" w:rsidRPr="00EF646B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DD7" w:rsidRPr="00EF646B" w:rsidTr="00D63DD7">
        <w:trPr>
          <w:tblHeader/>
        </w:trPr>
        <w:tc>
          <w:tcPr>
            <w:tcW w:w="1664" w:type="pct"/>
          </w:tcPr>
          <w:p w:rsidR="001A4A03" w:rsidRPr="00EF646B" w:rsidRDefault="001A4A03" w:rsidP="001A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</w:tr>
      <w:tr w:rsidR="00D63DD7" w:rsidRPr="00EF646B" w:rsidTr="00D63DD7">
        <w:trPr>
          <w:tblHeader/>
        </w:trPr>
        <w:tc>
          <w:tcPr>
            <w:tcW w:w="1664" w:type="pct"/>
          </w:tcPr>
          <w:p w:rsidR="001A4A03" w:rsidRPr="00EF646B" w:rsidRDefault="001A4A03" w:rsidP="001A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</w:tr>
      <w:tr w:rsidR="00D63DD7" w:rsidRPr="00EF646B" w:rsidTr="00D63DD7">
        <w:trPr>
          <w:tblHeader/>
        </w:trPr>
        <w:tc>
          <w:tcPr>
            <w:tcW w:w="1664" w:type="pct"/>
          </w:tcPr>
          <w:p w:rsidR="001A4A03" w:rsidRPr="00EF646B" w:rsidRDefault="001A4A03" w:rsidP="001A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64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D63DD7" w:rsidRPr="00EF646B" w:rsidTr="00D63DD7">
        <w:trPr>
          <w:tblHeader/>
        </w:trPr>
        <w:tc>
          <w:tcPr>
            <w:tcW w:w="1664" w:type="pct"/>
          </w:tcPr>
          <w:p w:rsidR="001A4A03" w:rsidRPr="00EF646B" w:rsidRDefault="001A4A03" w:rsidP="001A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646B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</w:tr>
      <w:tr w:rsidR="00D63DD7" w:rsidRPr="00447F37" w:rsidTr="00D63DD7">
        <w:trPr>
          <w:tblHeader/>
        </w:trPr>
        <w:tc>
          <w:tcPr>
            <w:tcW w:w="1664" w:type="pct"/>
          </w:tcPr>
          <w:p w:rsidR="001A4A03" w:rsidRPr="00447F37" w:rsidRDefault="001A4A03" w:rsidP="001A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  <w:r w:rsidRPr="00447F37"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587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7F3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129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7F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47F37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9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7F3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129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1A4A03" w:rsidRPr="00447F37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7F3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7F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47F37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1A4A03" w:rsidRPr="00EF646B" w:rsidTr="00D63DD7">
        <w:trPr>
          <w:trHeight w:val="209"/>
          <w:tblHeader/>
        </w:trPr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1A4A03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2,030.63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2,290.12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1A4A03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2,364.14</w:t>
            </w:r>
          </w:p>
        </w:tc>
        <w:tc>
          <w:tcPr>
            <w:tcW w:w="129" w:type="pct"/>
            <w:shd w:val="clear" w:color="auto" w:fill="auto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 w:firstLine="85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2,541.24</w:t>
            </w:r>
          </w:p>
        </w:tc>
      </w:tr>
      <w:tr w:rsidR="00D63DD7" w:rsidRPr="00EF646B" w:rsidTr="00D63DD7">
        <w:trPr>
          <w:trHeight w:val="704"/>
        </w:trPr>
        <w:tc>
          <w:tcPr>
            <w:tcW w:w="1664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4" w:hanging="36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10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9C1A8F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44389C" w:rsidRPr="00E159AF" w:rsidRDefault="0044389C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10</w:t>
            </w:r>
            <w:r w:rsidR="00CD3166" w:rsidRPr="00E159AF">
              <w:rPr>
                <w:rFonts w:ascii="Angsana New" w:hAnsi="Angsana New"/>
                <w:sz w:val="30"/>
                <w:szCs w:val="30"/>
              </w:rPr>
              <w:t>0.86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74.78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10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9C1A8F" w:rsidRPr="00E159AF" w:rsidRDefault="0044389C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(155.18)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9C1A8F" w:rsidRPr="00EF646B" w:rsidRDefault="00447F3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(141.0</w:t>
            </w:r>
            <w:r w:rsidR="003E6CF4">
              <w:rPr>
                <w:rFonts w:ascii="Angsana New" w:hAnsi="Angsana New"/>
                <w:sz w:val="30"/>
                <w:szCs w:val="30"/>
              </w:rPr>
              <w:t>7</w:t>
            </w:r>
            <w:r w:rsidR="009C1A8F" w:rsidRPr="00EF6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9C1A8F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1A4A03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1A4A03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29" w:type="pct"/>
            <w:shd w:val="clear" w:color="auto" w:fill="auto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1A4A03" w:rsidRPr="00E159AF" w:rsidRDefault="002C5984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(189.9</w:t>
            </w:r>
            <w:r w:rsidR="003E6CF4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1A4A03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(197.49)</w:t>
            </w: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3F42F6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45A7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</w:t>
            </w:r>
            <w:r w:rsidRPr="00F45A75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410" w:type="pct"/>
            <w:vAlign w:val="bottom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1A4A03" w:rsidRPr="00E159AF" w:rsidRDefault="002C5984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1A4A03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25.22</w:t>
            </w:r>
          </w:p>
        </w:tc>
        <w:tc>
          <w:tcPr>
            <w:tcW w:w="129" w:type="pct"/>
            <w:shd w:val="clear" w:color="auto" w:fill="auto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23.64</w:t>
            </w:r>
          </w:p>
        </w:tc>
      </w:tr>
      <w:tr w:rsidR="00D63DD7" w:rsidRPr="00EF646B" w:rsidTr="00D63DD7">
        <w:tc>
          <w:tcPr>
            <w:tcW w:w="1664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10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1A4A03" w:rsidRPr="00E159AF" w:rsidRDefault="00CD3166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1,965.09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2,030.63</w:t>
            </w:r>
          </w:p>
        </w:tc>
        <w:tc>
          <w:tcPr>
            <w:tcW w:w="129" w:type="pct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1A4A03" w:rsidRPr="00EF646B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2,378.14</w:t>
            </w:r>
          </w:p>
        </w:tc>
        <w:tc>
          <w:tcPr>
            <w:tcW w:w="129" w:type="pct"/>
            <w:shd w:val="clear" w:color="auto" w:fill="auto"/>
          </w:tcPr>
          <w:p w:rsidR="001A4A03" w:rsidRPr="00EF646B" w:rsidRDefault="001A4A03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:rsidR="001A4A03" w:rsidRPr="00EF646B" w:rsidRDefault="001A4A03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2,364.14</w:t>
            </w:r>
          </w:p>
        </w:tc>
      </w:tr>
      <w:tr w:rsidR="00D63DD7" w:rsidRPr="00EF646B" w:rsidTr="00D63DD7">
        <w:tc>
          <w:tcPr>
            <w:tcW w:w="1664" w:type="pct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F45A75" w:rsidRPr="00E159AF" w:rsidRDefault="00F45A75" w:rsidP="00E1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F45A75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:rsidR="00F45A75" w:rsidRPr="00EF646B" w:rsidRDefault="00F45A75" w:rsidP="001A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0" w:right="-101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3DD7" w:rsidRPr="00EF646B" w:rsidTr="00D63DD7">
        <w:trPr>
          <w:trHeight w:val="73"/>
        </w:trPr>
        <w:tc>
          <w:tcPr>
            <w:tcW w:w="1664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410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F646B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90"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3DD7" w:rsidRPr="00EF646B" w:rsidTr="00D63DD7">
        <w:trPr>
          <w:trHeight w:val="73"/>
        </w:trPr>
        <w:tc>
          <w:tcPr>
            <w:tcW w:w="1664" w:type="pct"/>
          </w:tcPr>
          <w:p w:rsidR="008A24AA" w:rsidRPr="00EF646B" w:rsidRDefault="008A24AA" w:rsidP="008A24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0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921.44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387.70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rPr>
          <w:trHeight w:val="73"/>
        </w:trPr>
        <w:tc>
          <w:tcPr>
            <w:tcW w:w="1664" w:type="pct"/>
          </w:tcPr>
          <w:p w:rsidR="008A24AA" w:rsidRPr="00EF646B" w:rsidRDefault="008A24AA" w:rsidP="008A24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410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D7" w:rsidRPr="00EF646B" w:rsidTr="00D63DD7">
        <w:trPr>
          <w:trHeight w:val="73"/>
        </w:trPr>
        <w:tc>
          <w:tcPr>
            <w:tcW w:w="1664" w:type="pct"/>
          </w:tcPr>
          <w:p w:rsidR="008A24AA" w:rsidRPr="00EF646B" w:rsidRDefault="008A24AA" w:rsidP="008A24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410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A24AA" w:rsidRPr="00EF646B" w:rsidRDefault="001E5D7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(25.22)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(5.16)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8A24AA" w:rsidRPr="00EF646B" w:rsidRDefault="008A24AA" w:rsidP="008A24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เพิ่มทุนในการร่วมค้า</w:t>
            </w:r>
          </w:p>
        </w:tc>
        <w:tc>
          <w:tcPr>
            <w:tcW w:w="410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8A24AA" w:rsidRPr="00EF646B" w:rsidRDefault="001E5D7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539.00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538.90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A24AA" w:rsidRPr="00EF646B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8A24AA" w:rsidRPr="00EF646B" w:rsidRDefault="008A24AA" w:rsidP="008A24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10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24AA" w:rsidRPr="00EF646B" w:rsidRDefault="001E5D7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1,435.22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921.44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24AA" w:rsidRPr="00447F37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F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24AA" w:rsidRPr="00EF646B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159AF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447F37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3DD7" w:rsidRPr="00EF646B" w:rsidTr="00D63DD7">
        <w:tc>
          <w:tcPr>
            <w:tcW w:w="1664" w:type="pct"/>
          </w:tcPr>
          <w:p w:rsidR="00A02BC5" w:rsidRPr="00EF646B" w:rsidRDefault="00A02BC5" w:rsidP="00A02B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0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159AF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447F37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3DD7" w:rsidRPr="00EF646B" w:rsidTr="00D63DD7">
        <w:tc>
          <w:tcPr>
            <w:tcW w:w="166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A4A03" w:rsidRPr="00EF646B">
              <w:rPr>
                <w:rFonts w:ascii="Angsana New" w:hAnsi="Angsana New"/>
                <w:sz w:val="30"/>
                <w:szCs w:val="30"/>
              </w:rPr>
              <w:t>1</w:t>
            </w:r>
            <w:r w:rsidR="001A4A03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  <w:r w:rsidR="001A4A03" w:rsidRPr="00EF64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0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159AF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2,952.07</w:t>
            </w: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2,677.82</w:t>
            </w: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159AF" w:rsidRDefault="008A24A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2,364.14</w:t>
            </w: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2,541.24</w:t>
            </w:r>
          </w:p>
        </w:tc>
      </w:tr>
      <w:tr w:rsidR="00D63DD7" w:rsidRPr="00EF646B" w:rsidTr="00D63DD7">
        <w:tc>
          <w:tcPr>
            <w:tcW w:w="1664" w:type="pct"/>
          </w:tcPr>
          <w:p w:rsidR="00A02BC5" w:rsidRPr="00EF646B" w:rsidRDefault="00A02BC5" w:rsidP="00A02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</w:t>
            </w:r>
          </w:p>
        </w:tc>
        <w:tc>
          <w:tcPr>
            <w:tcW w:w="410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02BC5" w:rsidRPr="00E159AF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159AF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02BC5" w:rsidRPr="00E159AF" w:rsidRDefault="00A02BC5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D7" w:rsidRPr="00EF646B" w:rsidTr="00D63DD7">
        <w:tc>
          <w:tcPr>
            <w:tcW w:w="1664" w:type="pct"/>
          </w:tcPr>
          <w:p w:rsidR="009C1A8F" w:rsidRPr="00EF646B" w:rsidRDefault="009C1A8F" w:rsidP="009C1A8F">
            <w:pPr>
              <w:tabs>
                <w:tab w:val="clear" w:pos="2807"/>
                <w:tab w:val="left" w:pos="2772"/>
              </w:tabs>
              <w:ind w:right="-10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410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9C1A8F" w:rsidRPr="00E159AF" w:rsidRDefault="00CD3166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75.64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69.62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C1A8F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9C1A8F" w:rsidRPr="00EF646B" w:rsidRDefault="009C1A8F" w:rsidP="009C1A8F">
            <w:pPr>
              <w:tabs>
                <w:tab w:val="clear" w:pos="2807"/>
              </w:tabs>
              <w:ind w:right="-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เพิ่มทุนในบริษัทร่วมและการร่วมค้า</w:t>
            </w:r>
          </w:p>
        </w:tc>
        <w:tc>
          <w:tcPr>
            <w:tcW w:w="410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9C1A8F" w:rsidRPr="00E159AF" w:rsidRDefault="001E5D7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539.00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538.90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9C1A8F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9C1A8F" w:rsidRPr="00EF646B" w:rsidRDefault="009C1A8F" w:rsidP="009C1A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10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9C1A8F" w:rsidRPr="00E159AF" w:rsidRDefault="001E5D77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(155.18)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(141.07)</w:t>
            </w:r>
          </w:p>
        </w:tc>
        <w:tc>
          <w:tcPr>
            <w:tcW w:w="129" w:type="pct"/>
          </w:tcPr>
          <w:p w:rsidR="009C1A8F" w:rsidRPr="00E159AF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C1A8F" w:rsidRPr="00E159AF" w:rsidRDefault="009C1A8F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9C1A8F" w:rsidRPr="00EF646B" w:rsidRDefault="009C1A8F" w:rsidP="009C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DD7" w:rsidRPr="00EF646B" w:rsidTr="00D63DD7">
        <w:tc>
          <w:tcPr>
            <w:tcW w:w="1664" w:type="pct"/>
          </w:tcPr>
          <w:p w:rsidR="00A60A1A" w:rsidRPr="00EF646B" w:rsidRDefault="00A60A1A" w:rsidP="00A60A1A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410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29" w:type="pct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</w:tr>
      <w:tr w:rsidR="00D63DD7" w:rsidRPr="00EF646B" w:rsidTr="00D63DD7">
        <w:tc>
          <w:tcPr>
            <w:tcW w:w="1664" w:type="pct"/>
          </w:tcPr>
          <w:p w:rsidR="00A60A1A" w:rsidRPr="00EF646B" w:rsidRDefault="00A60A1A" w:rsidP="00A60A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10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(189.95)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(197.49)</w:t>
            </w:r>
          </w:p>
        </w:tc>
      </w:tr>
      <w:tr w:rsidR="00D63DD7" w:rsidRPr="00EF646B" w:rsidTr="00D63DD7">
        <w:tc>
          <w:tcPr>
            <w:tcW w:w="1664" w:type="pct"/>
          </w:tcPr>
          <w:p w:rsidR="00A60A1A" w:rsidRPr="00EF646B" w:rsidRDefault="00A60A1A" w:rsidP="00A60A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410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587" w:type="pct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25.22</w:t>
            </w:r>
          </w:p>
        </w:tc>
        <w:tc>
          <w:tcPr>
            <w:tcW w:w="129" w:type="pct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23.64</w:t>
            </w:r>
          </w:p>
        </w:tc>
      </w:tr>
      <w:tr w:rsidR="00D63DD7" w:rsidRPr="00EF646B" w:rsidTr="00D63DD7">
        <w:tc>
          <w:tcPr>
            <w:tcW w:w="1664" w:type="pct"/>
          </w:tcPr>
          <w:p w:rsidR="00A60A1A" w:rsidRPr="00EF646B" w:rsidRDefault="00A60A1A" w:rsidP="00A60A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10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60A1A" w:rsidRPr="00E159AF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3,400.31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2,952.07</w:t>
            </w:r>
          </w:p>
        </w:tc>
        <w:tc>
          <w:tcPr>
            <w:tcW w:w="129" w:type="pct"/>
          </w:tcPr>
          <w:p w:rsidR="00A60A1A" w:rsidRPr="00E159AF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60A1A" w:rsidRPr="00447F37" w:rsidRDefault="00A60A1A" w:rsidP="004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2" w:right="-104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F37">
              <w:rPr>
                <w:rFonts w:ascii="Angsana New" w:hAnsi="Angsana New"/>
                <w:b/>
                <w:bCs/>
                <w:sz w:val="30"/>
                <w:szCs w:val="30"/>
              </w:rPr>
              <w:t>2,378.14</w:t>
            </w:r>
          </w:p>
        </w:tc>
        <w:tc>
          <w:tcPr>
            <w:tcW w:w="129" w:type="pct"/>
          </w:tcPr>
          <w:p w:rsidR="00A60A1A" w:rsidRPr="00447F37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:rsidR="00A60A1A" w:rsidRPr="00EF646B" w:rsidRDefault="00A60A1A" w:rsidP="00A6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2,364.14</w:t>
            </w:r>
          </w:p>
        </w:tc>
      </w:tr>
    </w:tbl>
    <w:p w:rsidR="00AD123C" w:rsidRPr="00EF646B" w:rsidRDefault="00AD123C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2D5DD6" w:rsidRPr="00EF646B" w:rsidRDefault="002D5DD6" w:rsidP="002D5DD6">
      <w:pPr>
        <w:pStyle w:val="NoSpacing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tab/>
      </w:r>
      <w:r w:rsidRPr="00EF646B">
        <w:rPr>
          <w:rFonts w:ascii="Angsana New" w:hAnsi="Angsana New"/>
          <w:sz w:val="30"/>
          <w:szCs w:val="30"/>
        </w:rPr>
        <w:tab/>
      </w:r>
      <w:r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0B5ECF" w:rsidRPr="00EF646B" w:rsidRDefault="000B5ECF" w:rsidP="00E6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1B43" w:rsidRPr="00EF646B" w:rsidRDefault="00841B43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F646B">
        <w:rPr>
          <w:rFonts w:ascii="Angsana New" w:hAnsi="Angsana New"/>
          <w:sz w:val="30"/>
          <w:szCs w:val="30"/>
        </w:rPr>
        <w:t xml:space="preserve">22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บริษัทขายเงินลงทุนในทรัสต์เพื่อการลงทุนในสิทธิการเช่าอสังหาริมทรัพย์โกลเด้นเวนเจอร์ จำนวน </w:t>
      </w:r>
      <w:r w:rsidRPr="00EF646B">
        <w:rPr>
          <w:rFonts w:ascii="Angsana New" w:hAnsi="Angsana New"/>
          <w:sz w:val="30"/>
          <w:szCs w:val="30"/>
        </w:rPr>
        <w:t xml:space="preserve">20.00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ล้านหน่วย หน่วยละ </w:t>
      </w:r>
      <w:r w:rsidRPr="00EF646B">
        <w:rPr>
          <w:rFonts w:ascii="Angsana New" w:hAnsi="Angsana New"/>
          <w:sz w:val="30"/>
          <w:szCs w:val="30"/>
        </w:rPr>
        <w:t xml:space="preserve">14.00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EF646B">
        <w:rPr>
          <w:rFonts w:ascii="Angsana New" w:hAnsi="Angsana New"/>
          <w:sz w:val="30"/>
          <w:szCs w:val="30"/>
        </w:rPr>
        <w:t xml:space="preserve">280.00 </w:t>
      </w:r>
      <w:r w:rsidRPr="00EF646B">
        <w:rPr>
          <w:rFonts w:ascii="Angsana New" w:hAnsi="Angsana New" w:hint="cs"/>
          <w:sz w:val="30"/>
          <w:szCs w:val="30"/>
          <w:cs/>
        </w:rPr>
        <w:t>ล้านบาท บริษัทมีกำไรจากการขายเงินลงทุน</w:t>
      </w:r>
      <w:r w:rsidR="00D93336" w:rsidRPr="00EF646B">
        <w:rPr>
          <w:rFonts w:ascii="Angsana New" w:hAnsi="Angsana New" w:hint="cs"/>
          <w:sz w:val="30"/>
          <w:szCs w:val="30"/>
          <w:cs/>
        </w:rPr>
        <w:t>จำนวนเงิน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B05945" w:rsidRPr="00EF646B">
        <w:rPr>
          <w:rFonts w:ascii="Angsana New" w:hAnsi="Angsana New"/>
          <w:sz w:val="30"/>
          <w:szCs w:val="30"/>
        </w:rPr>
        <w:t>90.04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93336" w:rsidRPr="00EF646B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ในงบการเงินรวมและจำนวนเงิน </w:t>
      </w:r>
      <w:r w:rsidR="00D63DD7">
        <w:rPr>
          <w:rFonts w:ascii="Angsana New" w:hAnsi="Angsana New"/>
          <w:sz w:val="30"/>
          <w:szCs w:val="30"/>
        </w:rPr>
        <w:t>82.5</w:t>
      </w:r>
      <w:r w:rsidR="00771938">
        <w:rPr>
          <w:rFonts w:ascii="Angsana New" w:hAnsi="Angsana New" w:hint="cs"/>
          <w:sz w:val="30"/>
          <w:szCs w:val="30"/>
          <w:cs/>
        </w:rPr>
        <w:t>0</w:t>
      </w:r>
      <w:r w:rsidR="00D93336" w:rsidRPr="00EF646B">
        <w:rPr>
          <w:rFonts w:ascii="Angsana New" w:hAnsi="Angsana New"/>
          <w:sz w:val="30"/>
          <w:szCs w:val="30"/>
        </w:rPr>
        <w:t xml:space="preserve"> </w:t>
      </w:r>
      <w:r w:rsidR="00D93336" w:rsidRPr="00EF646B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D93336" w:rsidRPr="00EF646B">
        <w:rPr>
          <w:rFonts w:ascii="Angsana New" w:hAnsi="Angsana New"/>
          <w:sz w:val="30"/>
          <w:szCs w:val="30"/>
          <w:cs/>
        </w:rPr>
        <w:br/>
      </w:r>
      <w:r w:rsidRPr="00EF646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>256</w:t>
      </w:r>
      <w:r w:rsidR="0079178B"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บริษัทมีเงินลงทุนคงเหลือในทรัสต์เพื่อการลงทุนในสิทธิการเช่าอสังหาริมทรัพย์โกลเด้นเวนเจอร์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คิดเป็นอัตราร้อยละ </w:t>
      </w:r>
      <w:r w:rsidRPr="00EF646B">
        <w:rPr>
          <w:rFonts w:ascii="Angsana New" w:hAnsi="Angsana New"/>
          <w:sz w:val="30"/>
          <w:szCs w:val="30"/>
        </w:rPr>
        <w:t xml:space="preserve">22.64 </w:t>
      </w:r>
      <w:r w:rsidRPr="00EF646B">
        <w:rPr>
          <w:rFonts w:ascii="Angsana New" w:hAnsi="Angsana New" w:hint="cs"/>
          <w:sz w:val="30"/>
          <w:szCs w:val="30"/>
          <w:cs/>
        </w:rPr>
        <w:t>ของหน่วยทรัสต์ที่ออกและชำระแล้ว</w:t>
      </w:r>
    </w:p>
    <w:p w:rsidR="00EA2482" w:rsidRPr="00EF646B" w:rsidRDefault="00EA2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:rsidR="00D63DD7" w:rsidRDefault="00D6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63DD7" w:rsidRPr="00EF646B" w:rsidRDefault="00D63DD7" w:rsidP="00D6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กองทุนรวมสิทธิการเช่าอสังหาริมทรัพย์โกลด์ลดมูลค่าหน่วยลงทุนหน่วยละ </w:t>
      </w:r>
      <w:r w:rsidRPr="00EF646B">
        <w:rPr>
          <w:rFonts w:ascii="Angsana New" w:hAnsi="Angsana New"/>
          <w:sz w:val="30"/>
          <w:szCs w:val="30"/>
        </w:rPr>
        <w:t>0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0478 </w:t>
      </w:r>
      <w:r w:rsidRPr="00EF646B">
        <w:rPr>
          <w:rFonts w:ascii="Angsana New" w:hAnsi="Angsana New"/>
          <w:sz w:val="30"/>
          <w:szCs w:val="30"/>
          <w:cs/>
        </w:rPr>
        <w:t>บาท โดยลดมูลค่าหน่วยลงทุนที่ตราไว้จาก</w:t>
      </w:r>
      <w:r w:rsidRPr="00EF646B">
        <w:rPr>
          <w:rFonts w:ascii="Angsana New" w:hAnsi="Angsana New"/>
          <w:sz w:val="30"/>
          <w:szCs w:val="30"/>
        </w:rPr>
        <w:t xml:space="preserve"> 9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8380 </w:t>
      </w:r>
      <w:r w:rsidRPr="00EF646B">
        <w:rPr>
          <w:rFonts w:ascii="Angsana New" w:hAnsi="Angsana New"/>
          <w:sz w:val="30"/>
          <w:szCs w:val="30"/>
          <w:cs/>
        </w:rPr>
        <w:t xml:space="preserve">บาทต่อหน่วย เป็น </w:t>
      </w:r>
      <w:r w:rsidRPr="00EF646B">
        <w:rPr>
          <w:rFonts w:ascii="Angsana New" w:hAnsi="Angsana New"/>
          <w:sz w:val="30"/>
          <w:szCs w:val="30"/>
        </w:rPr>
        <w:t>9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7902 </w:t>
      </w:r>
      <w:r w:rsidRPr="00EF646B">
        <w:rPr>
          <w:rFonts w:ascii="Angsana New" w:hAnsi="Angsana New"/>
          <w:sz w:val="30"/>
          <w:szCs w:val="30"/>
          <w:cs/>
        </w:rPr>
        <w:t xml:space="preserve">บาทต่อหน่วย โดยบริษัทได้รับคืนเงินจากการลดมูลค่าหน่วยลงทุนจำนวน </w:t>
      </w:r>
      <w:r w:rsidRPr="00EF646B">
        <w:rPr>
          <w:rFonts w:ascii="Angsana New" w:hAnsi="Angsana New"/>
          <w:sz w:val="30"/>
          <w:szCs w:val="30"/>
        </w:rPr>
        <w:t xml:space="preserve">3.25 </w:t>
      </w:r>
      <w:r w:rsidRPr="00EF646B">
        <w:rPr>
          <w:rFonts w:ascii="Angsana New" w:hAnsi="Angsana New"/>
          <w:sz w:val="30"/>
          <w:szCs w:val="30"/>
          <w:cs/>
        </w:rPr>
        <w:t>ล้านบาท</w:t>
      </w:r>
    </w:p>
    <w:p w:rsidR="00D63DD7" w:rsidRDefault="00D63DD7" w:rsidP="00D6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:rsidR="00D63DD7" w:rsidRPr="00EF646B" w:rsidRDefault="00D63DD7" w:rsidP="00D6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 xml:space="preserve">2561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กองทุนรวมสิทธิการเช่าอสังหาริมทรัพย์โกลด์ลดมูลค่าหน่วยลงทุนหน่วยละ </w:t>
      </w:r>
      <w:r w:rsidRPr="00EF646B">
        <w:rPr>
          <w:rFonts w:ascii="Angsana New" w:hAnsi="Angsana New"/>
          <w:sz w:val="30"/>
          <w:szCs w:val="30"/>
        </w:rPr>
        <w:t xml:space="preserve">0.1650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บาท โดยลดมูลค่าหน่วยลงทุนที่ตราไว้จาก </w:t>
      </w:r>
      <w:r w:rsidRPr="00EF646B">
        <w:rPr>
          <w:rFonts w:ascii="Angsana New" w:hAnsi="Angsana New"/>
          <w:sz w:val="30"/>
          <w:szCs w:val="30"/>
        </w:rPr>
        <w:t xml:space="preserve">9.7902 </w:t>
      </w:r>
      <w:r w:rsidRPr="00EF646B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EF646B">
        <w:rPr>
          <w:rFonts w:ascii="Angsana New" w:hAnsi="Angsana New"/>
          <w:sz w:val="30"/>
          <w:szCs w:val="30"/>
        </w:rPr>
        <w:t xml:space="preserve">9.6252 </w:t>
      </w:r>
      <w:r w:rsidRPr="00EF646B">
        <w:rPr>
          <w:rFonts w:ascii="Angsana New" w:hAnsi="Angsana New" w:hint="cs"/>
          <w:sz w:val="30"/>
          <w:szCs w:val="30"/>
          <w:cs/>
        </w:rPr>
        <w:t xml:space="preserve">บาทต่อหน่วย โดยบริษัทได้รับคืนเงินจากการลดมูลค่าหน่วยลงทุน จำนวน </w:t>
      </w:r>
      <w:r w:rsidRPr="00EF646B">
        <w:rPr>
          <w:rFonts w:ascii="Angsana New" w:hAnsi="Angsana New"/>
          <w:sz w:val="30"/>
          <w:szCs w:val="30"/>
        </w:rPr>
        <w:t>11.22</w:t>
      </w:r>
      <w:r w:rsidRPr="00EF646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D63DD7" w:rsidRDefault="00D63DD7" w:rsidP="0079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63DD7" w:rsidRDefault="00D63DD7" w:rsidP="0079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 นอร์ท สาธร โฮเต็ล จำกัด ซึ่งเป็น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  <w:r w:rsidRPr="00EF646B">
        <w:rPr>
          <w:rFonts w:ascii="Angsana New" w:hAnsi="Angsana New" w:hint="cs"/>
          <w:sz w:val="30"/>
          <w:szCs w:val="30"/>
          <w:cs/>
        </w:rPr>
        <w:t>ร่วมไ</w:t>
      </w:r>
      <w:r w:rsidRPr="00EF646B">
        <w:rPr>
          <w:rFonts w:ascii="Angsana New" w:hAnsi="Angsana New"/>
          <w:sz w:val="30"/>
          <w:szCs w:val="30"/>
          <w:cs/>
        </w:rPr>
        <w:t>ด้ทำสัญญากู้ยืมกับ</w:t>
      </w:r>
      <w:r w:rsidRPr="00EF646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>แห่งหนึ่ง</w:t>
      </w:r>
      <w:r w:rsidRPr="00EF646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F646B">
        <w:rPr>
          <w:rFonts w:ascii="Angsana New" w:hAnsi="Angsana New"/>
          <w:sz w:val="30"/>
          <w:szCs w:val="30"/>
          <w:cs/>
        </w:rPr>
        <w:t>บริษัทค้ำประกันเงินกู้</w:t>
      </w:r>
      <w:r w:rsidRPr="00EF646B">
        <w:rPr>
          <w:rFonts w:ascii="Angsana New" w:hAnsi="Angsana New" w:hint="cs"/>
          <w:sz w:val="30"/>
          <w:szCs w:val="30"/>
          <w:cs/>
        </w:rPr>
        <w:t>ยืม</w:t>
      </w:r>
      <w:r w:rsidRPr="00EF646B">
        <w:rPr>
          <w:rFonts w:ascii="Angsana New" w:hAnsi="Angsana New"/>
          <w:sz w:val="30"/>
          <w:szCs w:val="30"/>
          <w:cs/>
        </w:rPr>
        <w:t>ดังกล่าว</w:t>
      </w:r>
      <w:r w:rsidRPr="00EF646B">
        <w:rPr>
          <w:rFonts w:ascii="Angsana New" w:hAnsi="Angsana New" w:hint="cs"/>
          <w:sz w:val="30"/>
          <w:szCs w:val="30"/>
          <w:cs/>
        </w:rPr>
        <w:t>และ</w:t>
      </w:r>
      <w:r w:rsidRPr="00EF646B">
        <w:rPr>
          <w:rFonts w:ascii="Angsana New" w:hAnsi="Angsana New"/>
          <w:sz w:val="30"/>
          <w:szCs w:val="30"/>
          <w:cs/>
        </w:rPr>
        <w:t>จำนำใบหุ้นของบริษัท</w:t>
      </w:r>
      <w:r w:rsidRPr="00EF646B">
        <w:rPr>
          <w:rFonts w:ascii="Angsana New" w:hAnsi="Angsana New" w:hint="cs"/>
          <w:sz w:val="30"/>
          <w:szCs w:val="30"/>
          <w:cs/>
        </w:rPr>
        <w:t>ร่วม</w:t>
      </w:r>
      <w:r w:rsidRPr="00EF646B">
        <w:rPr>
          <w:rFonts w:ascii="Angsana New" w:hAnsi="Angsana New"/>
          <w:sz w:val="30"/>
          <w:szCs w:val="30"/>
          <w:cs/>
        </w:rPr>
        <w:t>ที่ถือโดยบริษัททั้งจำนวนกับ</w:t>
      </w:r>
      <w:r w:rsidRPr="00EF646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>ดังกล่าว</w:t>
      </w:r>
    </w:p>
    <w:p w:rsidR="00D63DD7" w:rsidRDefault="00D63DD7" w:rsidP="0079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F1857" w:rsidRPr="00EF646B" w:rsidRDefault="002D5DD6" w:rsidP="0079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79178B" w:rsidRPr="00EF646B" w:rsidRDefault="0079178B" w:rsidP="0079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421E1" w:rsidRPr="00EF646B" w:rsidRDefault="009421E1" w:rsidP="00942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646B">
        <w:rPr>
          <w:rFonts w:ascii="Angsana New" w:hAnsi="Angsana New"/>
          <w:sz w:val="30"/>
          <w:szCs w:val="30"/>
        </w:rPr>
        <w:t xml:space="preserve">5 </w:t>
      </w:r>
      <w:r w:rsidRPr="00EF646B">
        <w:rPr>
          <w:rFonts w:ascii="Angsana New" w:hAnsi="Angsana New"/>
          <w:sz w:val="30"/>
          <w:szCs w:val="30"/>
          <w:cs/>
        </w:rPr>
        <w:t>มกราคม</w:t>
      </w:r>
      <w:r w:rsidRPr="00EF646B">
        <w:rPr>
          <w:rFonts w:ascii="Angsana New" w:hAnsi="Angsana New"/>
          <w:sz w:val="30"/>
          <w:szCs w:val="30"/>
        </w:rPr>
        <w:t xml:space="preserve"> 2560 </w:t>
      </w:r>
      <w:r w:rsidR="00D63DD7">
        <w:rPr>
          <w:rFonts w:ascii="Angsana New" w:hAnsi="Angsana New" w:hint="cs"/>
          <w:sz w:val="30"/>
          <w:szCs w:val="30"/>
          <w:cs/>
        </w:rPr>
        <w:t>บริษัท</w:t>
      </w:r>
      <w:r w:rsidR="00C90617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เกษมทรัพย์ภักดี</w:t>
      </w:r>
      <w:r w:rsidR="00D63DD7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EF646B">
        <w:rPr>
          <w:rFonts w:ascii="Angsana New" w:hAnsi="Angsana New"/>
          <w:sz w:val="30"/>
          <w:szCs w:val="30"/>
          <w:cs/>
        </w:rPr>
        <w:t xml:space="preserve"> เรียกชำระทุนส่วนที่เหลืออีกร้อยละ </w:t>
      </w:r>
      <w:r w:rsidR="00123162" w:rsidRPr="00EF646B">
        <w:rPr>
          <w:rFonts w:ascii="Angsana New" w:hAnsi="Angsana New"/>
          <w:sz w:val="30"/>
          <w:szCs w:val="30"/>
        </w:rPr>
        <w:t>20</w:t>
      </w:r>
      <w:r w:rsidRPr="00EF646B">
        <w:rPr>
          <w:rFonts w:ascii="Angsana New" w:hAnsi="Angsana New"/>
          <w:sz w:val="30"/>
          <w:szCs w:val="30"/>
          <w:cs/>
        </w:rPr>
        <w:t xml:space="preserve"> ของมูลค่าหุ้นเป็นจำนวนเงินทั้งสิ้น </w:t>
      </w:r>
      <w:r w:rsidR="00123162" w:rsidRPr="00EF646B">
        <w:rPr>
          <w:rFonts w:ascii="Angsana New" w:hAnsi="Angsana New"/>
          <w:sz w:val="30"/>
          <w:szCs w:val="30"/>
        </w:rPr>
        <w:t>97.90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9421E1" w:rsidRPr="00EF646B" w:rsidRDefault="009421E1" w:rsidP="00942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0046" w:rsidRPr="00EF646B" w:rsidRDefault="000A00E6" w:rsidP="000A00E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เกษมทรัพย์ภักดี จำกัด เพิ่มทุนจดทะเบียนเป็น </w:t>
      </w:r>
      <w:r w:rsidRPr="00EF646B">
        <w:rPr>
          <w:rFonts w:ascii="Angsana New" w:hAnsi="Angsana New"/>
          <w:sz w:val="30"/>
          <w:szCs w:val="30"/>
        </w:rPr>
        <w:t xml:space="preserve">3,000 </w:t>
      </w:r>
      <w:r w:rsidRPr="00EF646B">
        <w:rPr>
          <w:rFonts w:ascii="Angsana New" w:hAnsi="Angsana New"/>
          <w:sz w:val="30"/>
          <w:szCs w:val="30"/>
          <w:cs/>
        </w:rPr>
        <w:t>ล้านบาท (</w:t>
      </w:r>
      <w:r w:rsidRPr="00EF646B">
        <w:rPr>
          <w:rFonts w:ascii="Angsana New" w:hAnsi="Angsana New"/>
          <w:sz w:val="30"/>
          <w:szCs w:val="30"/>
        </w:rPr>
        <w:t>300,000</w:t>
      </w:r>
      <w:r w:rsidRPr="00EF646B">
        <w:rPr>
          <w:rFonts w:ascii="Angsana New" w:hAnsi="Angsana New"/>
          <w:sz w:val="30"/>
          <w:szCs w:val="30"/>
          <w:cs/>
        </w:rPr>
        <w:t>,</w:t>
      </w:r>
      <w:r w:rsidRPr="00EF646B">
        <w:rPr>
          <w:rFonts w:ascii="Angsana New" w:hAnsi="Angsana New"/>
          <w:sz w:val="30"/>
          <w:szCs w:val="30"/>
        </w:rPr>
        <w:t>000</w:t>
      </w:r>
      <w:r w:rsidRPr="00EF646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/>
          <w:sz w:val="30"/>
          <w:szCs w:val="30"/>
          <w:cs/>
        </w:rPr>
        <w:t xml:space="preserve"> บาท) และมีการเรียกชำระหุ้นเพิ่มทุนตามสัดส่วนการถือหุ้นร้อยละ </w:t>
      </w:r>
      <w:r w:rsidRPr="00EF646B">
        <w:rPr>
          <w:rFonts w:ascii="Angsana New" w:hAnsi="Angsana New"/>
          <w:sz w:val="30"/>
          <w:szCs w:val="30"/>
        </w:rPr>
        <w:t>49</w:t>
      </w:r>
      <w:r w:rsidRPr="00EF646B">
        <w:rPr>
          <w:rFonts w:ascii="Angsana New" w:hAnsi="Angsana New"/>
          <w:sz w:val="30"/>
          <w:szCs w:val="30"/>
          <w:cs/>
        </w:rPr>
        <w:t xml:space="preserve"> ในระหว่าง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</w:t>
      </w:r>
      <w:r w:rsidRPr="00EF64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2561</w:t>
      </w:r>
      <w:r w:rsidRPr="00EF646B">
        <w:rPr>
          <w:rFonts w:ascii="Angsana New" w:hAnsi="Angsana New"/>
          <w:sz w:val="30"/>
          <w:szCs w:val="30"/>
          <w:cs/>
        </w:rPr>
        <w:t xml:space="preserve"> และ</w:t>
      </w:r>
      <w:r w:rsidRPr="00EF646B">
        <w:rPr>
          <w:rFonts w:ascii="Angsana New" w:hAnsi="Angsana New" w:hint="cs"/>
          <w:sz w:val="30"/>
          <w:szCs w:val="30"/>
          <w:cs/>
        </w:rPr>
        <w:t>ในระหว่าง</w:t>
      </w:r>
      <w:r w:rsidR="00D63DD7">
        <w:rPr>
          <w:rFonts w:ascii="Angsana New" w:hAnsi="Angsana New" w:hint="cs"/>
          <w:sz w:val="30"/>
          <w:szCs w:val="30"/>
          <w:cs/>
        </w:rPr>
        <w:t>รอบระยะเวลาบัญชีตั้งแต่วันที่ 1 มกราคม 2560 ถึง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/>
          <w:sz w:val="30"/>
          <w:szCs w:val="30"/>
          <w:cs/>
        </w:rPr>
        <w:t xml:space="preserve"> เป็นจำนวนทั้งสิ้น </w:t>
      </w:r>
      <w:r w:rsidRPr="00EF646B">
        <w:rPr>
          <w:rFonts w:ascii="Angsana New" w:hAnsi="Angsana New"/>
          <w:sz w:val="30"/>
          <w:szCs w:val="30"/>
        </w:rPr>
        <w:t>539.00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63DD7">
        <w:rPr>
          <w:rFonts w:ascii="Angsana New" w:hAnsi="Angsana New" w:hint="cs"/>
          <w:sz w:val="30"/>
          <w:szCs w:val="30"/>
          <w:cs/>
        </w:rPr>
        <w:t>441.00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คิดเป็นร้อยละ </w:t>
      </w:r>
      <w:r w:rsidR="00D63DD7">
        <w:rPr>
          <w:rFonts w:ascii="Angsana New" w:hAnsi="Angsana New"/>
          <w:sz w:val="30"/>
          <w:szCs w:val="30"/>
        </w:rPr>
        <w:t>55</w:t>
      </w:r>
      <w:r w:rsidRPr="00EF646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63DD7">
        <w:rPr>
          <w:rFonts w:ascii="Angsana New" w:hAnsi="Angsana New" w:hint="cs"/>
          <w:sz w:val="30"/>
          <w:szCs w:val="30"/>
          <w:cs/>
        </w:rPr>
        <w:t>45</w:t>
      </w:r>
      <w:r w:rsidRPr="00EF646B">
        <w:rPr>
          <w:rFonts w:ascii="Angsana New" w:hAnsi="Angsana New"/>
          <w:sz w:val="30"/>
          <w:szCs w:val="30"/>
          <w:cs/>
        </w:rPr>
        <w:t xml:space="preserve"> ของมูลค่าหุ้นที่ออกใหม่ ตามลำดับ</w:t>
      </w:r>
      <w:r w:rsidRPr="00EF646B">
        <w:rPr>
          <w:rFonts w:ascii="Angsana New" w:hAnsi="Angsana New"/>
          <w:sz w:val="30"/>
          <w:szCs w:val="30"/>
          <w:cs/>
        </w:rPr>
        <w:tab/>
      </w:r>
    </w:p>
    <w:p w:rsidR="009971A1" w:rsidRPr="00DC0B83" w:rsidRDefault="009971A1" w:rsidP="00DC0B83">
      <w:pPr>
        <w:rPr>
          <w:rFonts w:ascii="Angsana New" w:hAnsi="Angsana New"/>
          <w:sz w:val="30"/>
          <w:szCs w:val="30"/>
        </w:rPr>
      </w:pPr>
    </w:p>
    <w:p w:rsidR="00E37940" w:rsidRPr="00EF646B" w:rsidRDefault="00E37940" w:rsidP="00E3794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646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การพิจารณาการด้อยค่า</w:t>
      </w:r>
    </w:p>
    <w:p w:rsidR="00E37940" w:rsidRPr="00D63DD7" w:rsidRDefault="00E37940" w:rsidP="00E37940">
      <w:pPr>
        <w:rPr>
          <w:rFonts w:asciiTheme="majorBidi" w:hAnsiTheme="majorBidi" w:cstheme="majorBidi"/>
          <w:sz w:val="30"/>
          <w:szCs w:val="30"/>
        </w:rPr>
      </w:pPr>
    </w:p>
    <w:p w:rsidR="007E7E87" w:rsidRPr="00EF646B" w:rsidRDefault="00E37940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EF646B" w:rsidSect="007B0EE0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20"/>
          <w:cols w:space="708"/>
          <w:docGrid w:linePitch="360"/>
        </w:sectPr>
      </w:pPr>
      <w:r w:rsidRPr="00EF646B">
        <w:rPr>
          <w:rFonts w:asciiTheme="majorBidi" w:hAnsiTheme="majorBidi" w:cstheme="majorBidi"/>
          <w:sz w:val="20"/>
          <w:szCs w:val="20"/>
          <w:cs/>
        </w:rPr>
        <w:tab/>
      </w:r>
      <w:r w:rsidRPr="00EF646B">
        <w:rPr>
          <w:rFonts w:asciiTheme="majorBidi" w:hAnsiTheme="majorBidi" w:cstheme="majorBidi"/>
          <w:sz w:val="20"/>
          <w:szCs w:val="20"/>
          <w:cs/>
        </w:rPr>
        <w:tab/>
      </w:r>
      <w:r w:rsidRPr="00EF646B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การพิจารณาการด้อยค่าเงินลงทุนในบริษัทร่วมและการร่วมค้า</w:t>
      </w:r>
      <w:r w:rsidR="007E7E87" w:rsidRPr="00EF646B">
        <w:rPr>
          <w:rFonts w:asciiTheme="majorBidi" w:hAnsiTheme="majorBidi" w:cstheme="majorBidi"/>
          <w:sz w:val="30"/>
          <w:szCs w:val="30"/>
        </w:rPr>
        <w:t xml:space="preserve"> </w:t>
      </w:r>
      <w:r w:rsidR="007E7E87" w:rsidRPr="00EF646B">
        <w:rPr>
          <w:rFonts w:asciiTheme="majorBidi" w:hAnsiTheme="majorBidi" w:cstheme="majorBidi" w:hint="cs"/>
          <w:sz w:val="30"/>
          <w:szCs w:val="30"/>
          <w:cs/>
        </w:rPr>
        <w:t>(ดูหมายเหตุ</w:t>
      </w:r>
      <w:r w:rsidR="00E74493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7E7E87" w:rsidRPr="00EF6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E87" w:rsidRPr="00EF646B">
        <w:rPr>
          <w:rFonts w:asciiTheme="majorBidi" w:hAnsiTheme="majorBidi" w:cstheme="majorBidi"/>
          <w:sz w:val="30"/>
          <w:szCs w:val="30"/>
        </w:rPr>
        <w:t>11</w:t>
      </w:r>
      <w:r w:rsidR="007E7E87" w:rsidRPr="00EF646B">
        <w:rPr>
          <w:rFonts w:asciiTheme="majorBidi" w:hAnsiTheme="majorBidi" w:cstheme="majorBidi" w:hint="cs"/>
          <w:sz w:val="30"/>
          <w:szCs w:val="30"/>
          <w:cs/>
        </w:rPr>
        <w:t>)</w:t>
      </w:r>
      <w:r w:rsidR="007E7E87" w:rsidRPr="00EF646B">
        <w:rPr>
          <w:rFonts w:asciiTheme="majorBidi" w:hAnsiTheme="majorBidi" w:cstheme="majorBidi"/>
          <w:sz w:val="30"/>
          <w:szCs w:val="30"/>
        </w:rPr>
        <w:t xml:space="preserve"> </w:t>
      </w:r>
    </w:p>
    <w:p w:rsidR="00FD1DC3" w:rsidRPr="00E159AF" w:rsidRDefault="00FD1DC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="005072B0" w:rsidRPr="00EF646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EF646B">
        <w:rPr>
          <w:rFonts w:ascii="Angsana New" w:hAnsi="Angsana New" w:hint="cs"/>
          <w:sz w:val="30"/>
          <w:szCs w:val="30"/>
          <w:cs/>
        </w:rPr>
        <w:t>และการร่วม</w:t>
      </w:r>
      <w:r w:rsidR="00F45591" w:rsidRPr="00E159AF">
        <w:rPr>
          <w:rFonts w:ascii="Angsana New" w:hAnsi="Angsana New" w:hint="cs"/>
          <w:sz w:val="30"/>
          <w:szCs w:val="30"/>
          <w:cs/>
        </w:rPr>
        <w:t>ค้า</w:t>
      </w:r>
      <w:r w:rsidRPr="00E159AF">
        <w:rPr>
          <w:rFonts w:ascii="Angsana New" w:hAnsi="Angsana New"/>
          <w:sz w:val="30"/>
          <w:szCs w:val="30"/>
          <w:cs/>
        </w:rPr>
        <w:t xml:space="preserve"> </w:t>
      </w:r>
      <w:r w:rsidR="00F76C89" w:rsidRPr="00E159AF">
        <w:rPr>
          <w:rFonts w:ascii="Angsana New" w:hAnsi="Angsana New" w:hint="cs"/>
          <w:sz w:val="30"/>
          <w:szCs w:val="30"/>
          <w:cs/>
        </w:rPr>
        <w:t xml:space="preserve">ณ </w:t>
      </w:r>
      <w:r w:rsidRPr="00E159AF">
        <w:rPr>
          <w:rFonts w:ascii="Angsana New" w:hAnsi="Angsana New"/>
          <w:sz w:val="30"/>
          <w:szCs w:val="30"/>
          <w:cs/>
        </w:rPr>
        <w:t xml:space="preserve">วันที่ </w:t>
      </w:r>
      <w:r w:rsidR="009421E1" w:rsidRPr="00E159AF">
        <w:rPr>
          <w:rFonts w:ascii="Angsana New" w:hAnsi="Angsana New"/>
          <w:sz w:val="30"/>
          <w:szCs w:val="30"/>
        </w:rPr>
        <w:t xml:space="preserve">30 </w:t>
      </w:r>
      <w:r w:rsidR="009421E1"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59AF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E159AF">
        <w:rPr>
          <w:rFonts w:ascii="Angsana New" w:hAnsi="Angsana New"/>
          <w:sz w:val="30"/>
          <w:szCs w:val="30"/>
          <w:cs/>
        </w:rPr>
        <w:t>สำหรับ</w:t>
      </w:r>
      <w:r w:rsidR="00B04A22" w:rsidRPr="00E159AF">
        <w:rPr>
          <w:rFonts w:ascii="Angsana New" w:hAnsi="Angsana New" w:hint="cs"/>
          <w:sz w:val="30"/>
          <w:szCs w:val="30"/>
          <w:cs/>
        </w:rPr>
        <w:t>ปีสิ้นสุดวันที่ 30 กันยายน</w:t>
      </w:r>
      <w:r w:rsidR="00B537D0" w:rsidRPr="00E159AF">
        <w:rPr>
          <w:rFonts w:ascii="Angsana New" w:hAnsi="Angsana New"/>
          <w:sz w:val="30"/>
          <w:szCs w:val="30"/>
          <w:cs/>
        </w:rPr>
        <w:t xml:space="preserve"> </w:t>
      </w:r>
      <w:r w:rsidR="00B537D0" w:rsidRPr="00E159AF">
        <w:rPr>
          <w:rFonts w:ascii="Angsana New" w:hAnsi="Angsana New"/>
          <w:sz w:val="30"/>
          <w:szCs w:val="30"/>
        </w:rPr>
        <w:t>256</w:t>
      </w:r>
      <w:r w:rsidR="00C76525" w:rsidRPr="00E159AF">
        <w:rPr>
          <w:rFonts w:ascii="Angsana New" w:hAnsi="Angsana New"/>
          <w:sz w:val="30"/>
          <w:szCs w:val="30"/>
        </w:rPr>
        <w:t>1</w:t>
      </w:r>
      <w:r w:rsidR="00B04A22" w:rsidRPr="00E159AF">
        <w:rPr>
          <w:rFonts w:ascii="Angsana New" w:hAnsi="Angsana New" w:hint="cs"/>
          <w:sz w:val="30"/>
          <w:szCs w:val="30"/>
          <w:cs/>
        </w:rPr>
        <w:t xml:space="preserve"> และ</w:t>
      </w:r>
      <w:r w:rsidR="00C76525" w:rsidRPr="00E159AF">
        <w:rPr>
          <w:rFonts w:ascii="Angsana New" w:hAnsi="Angsana New" w:hint="cs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C76525" w:rsidRPr="00E159AF">
        <w:rPr>
          <w:rFonts w:ascii="Angsana New" w:hAnsi="Angsana New"/>
          <w:sz w:val="30"/>
          <w:szCs w:val="30"/>
        </w:rPr>
        <w:t xml:space="preserve">1 </w:t>
      </w:r>
      <w:r w:rsidR="00C76525" w:rsidRPr="00E159A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76525" w:rsidRPr="00E159AF">
        <w:rPr>
          <w:rFonts w:ascii="Angsana New" w:hAnsi="Angsana New"/>
          <w:sz w:val="30"/>
          <w:szCs w:val="30"/>
        </w:rPr>
        <w:t xml:space="preserve">2560 </w:t>
      </w:r>
      <w:r w:rsidR="00C76525" w:rsidRPr="00E159A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C76525" w:rsidRPr="00E159AF">
        <w:rPr>
          <w:rFonts w:ascii="Angsana New" w:hAnsi="Angsana New"/>
          <w:sz w:val="30"/>
          <w:szCs w:val="30"/>
        </w:rPr>
        <w:t xml:space="preserve">30 </w:t>
      </w:r>
      <w:r w:rsidR="00C76525"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04A22" w:rsidRPr="00E159AF">
        <w:rPr>
          <w:rFonts w:ascii="Angsana New" w:hAnsi="Angsana New" w:hint="cs"/>
          <w:sz w:val="30"/>
          <w:szCs w:val="30"/>
          <w:cs/>
        </w:rPr>
        <w:t>2560</w:t>
      </w:r>
      <w:r w:rsidR="009421E1" w:rsidRPr="00E159AF">
        <w:rPr>
          <w:rFonts w:ascii="Angsana New" w:hAnsi="Angsana New"/>
          <w:sz w:val="30"/>
          <w:szCs w:val="30"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มีดังนี้</w:t>
      </w:r>
    </w:p>
    <w:p w:rsidR="005931F8" w:rsidRPr="00E159AF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5099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1"/>
        <w:gridCol w:w="647"/>
        <w:gridCol w:w="1644"/>
        <w:gridCol w:w="562"/>
        <w:gridCol w:w="272"/>
        <w:gridCol w:w="505"/>
        <w:gridCol w:w="275"/>
        <w:gridCol w:w="644"/>
        <w:gridCol w:w="242"/>
        <w:gridCol w:w="689"/>
        <w:gridCol w:w="236"/>
        <w:gridCol w:w="668"/>
        <w:gridCol w:w="236"/>
        <w:gridCol w:w="18"/>
        <w:gridCol w:w="731"/>
        <w:gridCol w:w="260"/>
        <w:gridCol w:w="728"/>
        <w:gridCol w:w="281"/>
        <w:gridCol w:w="855"/>
        <w:gridCol w:w="284"/>
        <w:gridCol w:w="1079"/>
        <w:gridCol w:w="236"/>
        <w:gridCol w:w="958"/>
      </w:tblGrid>
      <w:tr w:rsidR="00B4500D" w:rsidRPr="00E159AF" w:rsidTr="00D63DD7">
        <w:tc>
          <w:tcPr>
            <w:tcW w:w="1013" w:type="pct"/>
          </w:tcPr>
          <w:p w:rsidR="005931F8" w:rsidRPr="00E159AF" w:rsidRDefault="005931F8" w:rsidP="00BE199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" w:type="pct"/>
          </w:tcPr>
          <w:p w:rsidR="005931F8" w:rsidRPr="00E159AF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4" w:type="pct"/>
          </w:tcPr>
          <w:p w:rsidR="005931F8" w:rsidRPr="00E159AF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29" w:type="pct"/>
            <w:gridSpan w:val="20"/>
          </w:tcPr>
          <w:p w:rsidR="005931F8" w:rsidRPr="00E159AF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1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มูลค่าตาม</w:t>
            </w:r>
          </w:p>
        </w:tc>
        <w:tc>
          <w:tcPr>
            <w:tcW w:w="9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1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9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ระยะเวลาบัญชี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ตั้งแต่วันที่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1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1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gridSpan w:val="4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80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84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86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93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" w:type="pct"/>
            <w:gridSpan w:val="2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D27457" w:rsidRPr="00E159AF" w:rsidTr="00D63DD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695" w:type="pct"/>
            <w:gridSpan w:val="16"/>
          </w:tcPr>
          <w:p w:rsidR="00D27457" w:rsidRPr="00E159AF" w:rsidRDefault="00D27457" w:rsidP="00D274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4 (ญ</w:t>
            </w: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54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186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80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86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02" w:hanging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206.00</w:t>
            </w:r>
          </w:p>
        </w:tc>
        <w:tc>
          <w:tcPr>
            <w:tcW w:w="9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206.53</w:t>
            </w:r>
          </w:p>
        </w:tc>
        <w:tc>
          <w:tcPr>
            <w:tcW w:w="9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21.15</w:t>
            </w:r>
          </w:p>
        </w:tc>
      </w:tr>
      <w:tr w:rsidR="00D27457" w:rsidRPr="00E159AF" w:rsidTr="00D27457">
        <w:trPr>
          <w:trHeight w:val="254"/>
        </w:trPr>
        <w:tc>
          <w:tcPr>
            <w:tcW w:w="1013" w:type="pct"/>
            <w:vAlign w:val="bottom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  <w:r w:rsidRPr="00E159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3 (ก)</w:t>
            </w:r>
          </w:p>
        </w:tc>
        <w:tc>
          <w:tcPr>
            <w:tcW w:w="544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6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1" w:type="pct"/>
            <w:vAlign w:val="center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80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78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78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6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2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vAlign w:val="center"/>
          </w:tcPr>
          <w:p w:rsidR="00D27457" w:rsidRPr="00E159AF" w:rsidRDefault="00D27457" w:rsidP="00D27457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2"/>
              </w:tabs>
              <w:spacing w:line="240" w:lineRule="auto"/>
              <w:ind w:left="-108" w:right="-2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4" w:type="pct"/>
            <w:vAlign w:val="center"/>
          </w:tcPr>
          <w:p w:rsidR="00D27457" w:rsidRPr="00E159AF" w:rsidRDefault="00D27457" w:rsidP="00D27457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:rsidR="00D27457" w:rsidRPr="00E159AF" w:rsidRDefault="00D27457" w:rsidP="00D27457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186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80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6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0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1,689.09</w:t>
            </w:r>
          </w:p>
        </w:tc>
        <w:tc>
          <w:tcPr>
            <w:tcW w:w="93" w:type="pct"/>
          </w:tcPr>
          <w:p w:rsidR="00D27457" w:rsidRPr="00E159AF" w:rsidRDefault="00D27457" w:rsidP="00D27457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27457" w:rsidRPr="00E159AF" w:rsidRDefault="00D27457" w:rsidP="00D27457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1,754.10</w:t>
            </w:r>
          </w:p>
        </w:tc>
        <w:tc>
          <w:tcPr>
            <w:tcW w:w="94" w:type="pct"/>
          </w:tcPr>
          <w:p w:rsidR="00D27457" w:rsidRPr="00E159AF" w:rsidRDefault="00D27457" w:rsidP="00D27457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141.92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119.92</w:t>
            </w: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:rsidR="00D27457" w:rsidRPr="00E159AF" w:rsidRDefault="00D27457" w:rsidP="00D27457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:rsidR="00D27457" w:rsidRPr="00E159AF" w:rsidRDefault="00D27457" w:rsidP="00D27457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27457" w:rsidRPr="00E159AF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6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80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"/>
              </w:tabs>
              <w:spacing w:line="240" w:lineRule="auto"/>
              <w:ind w:left="-108" w:right="-163" w:hanging="1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1,900.00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931.00</w:t>
            </w:r>
          </w:p>
        </w:tc>
        <w:tc>
          <w:tcPr>
            <w:tcW w:w="86" w:type="pct"/>
          </w:tcPr>
          <w:p w:rsidR="00D27457" w:rsidRPr="00E159AF" w:rsidRDefault="00D27457" w:rsidP="00D27457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0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921.44</w:t>
            </w:r>
          </w:p>
        </w:tc>
        <w:tc>
          <w:tcPr>
            <w:tcW w:w="9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27457" w:rsidRPr="00EF646B" w:rsidTr="00D27457">
        <w:tc>
          <w:tcPr>
            <w:tcW w:w="1013" w:type="pct"/>
          </w:tcPr>
          <w:p w:rsidR="00D27457" w:rsidRPr="00E159AF" w:rsidRDefault="00D27457" w:rsidP="00D27457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4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6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D27457" w:rsidRPr="00E159AF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"/>
              </w:tabs>
              <w:spacing w:line="240" w:lineRule="auto"/>
              <w:ind w:left="-108" w:right="-163" w:hanging="1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A90134" w:rsidRDefault="00D27457" w:rsidP="00D27457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1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78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E159AF" w:rsidRDefault="00D27457" w:rsidP="00D27457">
            <w:pPr>
              <w:tabs>
                <w:tab w:val="clear" w:pos="227"/>
                <w:tab w:val="clear" w:pos="6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3,708.67</w:t>
            </w:r>
          </w:p>
        </w:tc>
        <w:tc>
          <w:tcPr>
            <w:tcW w:w="86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A90134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02" w:hanging="1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1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3,400.31</w:t>
            </w:r>
          </w:p>
        </w:tc>
        <w:tc>
          <w:tcPr>
            <w:tcW w:w="93" w:type="pct"/>
            <w:vAlign w:val="center"/>
          </w:tcPr>
          <w:p w:rsidR="00D27457" w:rsidRPr="00E159AF" w:rsidRDefault="00D27457" w:rsidP="00D27457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A90134" w:rsidRDefault="00D27457" w:rsidP="00D274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1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2,952.07</w:t>
            </w:r>
          </w:p>
        </w:tc>
        <w:tc>
          <w:tcPr>
            <w:tcW w:w="94" w:type="pct"/>
            <w:vAlign w:val="center"/>
          </w:tcPr>
          <w:p w:rsidR="00D27457" w:rsidRPr="00E159AF" w:rsidRDefault="00D27457" w:rsidP="00D27457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155.18</w:t>
            </w:r>
          </w:p>
        </w:tc>
        <w:tc>
          <w:tcPr>
            <w:tcW w:w="78" w:type="pct"/>
            <w:vAlign w:val="center"/>
          </w:tcPr>
          <w:p w:rsidR="00D27457" w:rsidRPr="00E159AF" w:rsidRDefault="00D27457" w:rsidP="00D27457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7457" w:rsidRPr="00EF646B" w:rsidRDefault="00D27457" w:rsidP="00D27457">
            <w:pPr>
              <w:tabs>
                <w:tab w:val="clear" w:pos="227"/>
                <w:tab w:val="clear" w:pos="680"/>
                <w:tab w:val="right" w:pos="422"/>
                <w:tab w:val="left" w:pos="110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59A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141.07</w:t>
            </w:r>
          </w:p>
        </w:tc>
      </w:tr>
    </w:tbl>
    <w:p w:rsidR="00FD1DC3" w:rsidRPr="00EF646B" w:rsidRDefault="00FD1DC3" w:rsidP="00D33978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017" w:type="dxa"/>
        <w:tblInd w:w="-9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56"/>
        <w:gridCol w:w="708"/>
        <w:gridCol w:w="266"/>
        <w:gridCol w:w="567"/>
        <w:gridCol w:w="243"/>
        <w:gridCol w:w="607"/>
        <w:gridCol w:w="252"/>
        <w:gridCol w:w="727"/>
        <w:gridCol w:w="236"/>
        <w:gridCol w:w="734"/>
        <w:gridCol w:w="236"/>
        <w:gridCol w:w="725"/>
        <w:gridCol w:w="241"/>
        <w:gridCol w:w="823"/>
        <w:gridCol w:w="241"/>
        <w:gridCol w:w="809"/>
        <w:gridCol w:w="236"/>
        <w:gridCol w:w="730"/>
        <w:gridCol w:w="243"/>
        <w:gridCol w:w="668"/>
        <w:gridCol w:w="236"/>
        <w:gridCol w:w="744"/>
        <w:gridCol w:w="236"/>
        <w:gridCol w:w="876"/>
        <w:gridCol w:w="238"/>
        <w:gridCol w:w="1022"/>
        <w:gridCol w:w="17"/>
      </w:tblGrid>
      <w:tr w:rsidR="002F71C7" w:rsidRPr="00EF646B" w:rsidTr="00E74493">
        <w:tc>
          <w:tcPr>
            <w:tcW w:w="2356" w:type="dxa"/>
          </w:tcPr>
          <w:p w:rsidR="002F71C7" w:rsidRPr="00EF646B" w:rsidRDefault="002F71C7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EF6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708" w:type="dxa"/>
          </w:tcPr>
          <w:p w:rsidR="002F71C7" w:rsidRPr="00EF646B" w:rsidRDefault="002F71C7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53" w:type="dxa"/>
            <w:gridSpan w:val="25"/>
          </w:tcPr>
          <w:p w:rsidR="002F71C7" w:rsidRPr="00EF646B" w:rsidRDefault="002F71C7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15D6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4015D6" w:rsidRPr="00EF646B" w:rsidRDefault="004015D6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  <w:gridSpan w:val="3"/>
          </w:tcPr>
          <w:p w:rsidR="004015D6" w:rsidRPr="00EF646B" w:rsidRDefault="00B55F84" w:rsidP="0040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2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gridSpan w:val="3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gridSpan w:val="3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4015D6" w:rsidRPr="00EF646B" w:rsidRDefault="004015D6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เป็นเจ้าของ</w:t>
            </w: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97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B55F84" w:rsidRPr="00EF646B" w:rsidRDefault="00771938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/>
                <w:sz w:val="24"/>
                <w:szCs w:val="24"/>
                <w:cs/>
              </w:rPr>
              <w:t>ระยะเวลาบัญชี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ตั้งแต่วันที่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1" w:right="-19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  <w:gridSpan w:val="3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/>
                <w:sz w:val="24"/>
                <w:szCs w:val="24"/>
                <w:cs/>
              </w:rPr>
              <w:t>2560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ถึงวันที่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97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55F84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</w:p>
        </w:tc>
      </w:tr>
      <w:tr w:rsidR="00E74493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66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7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7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52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7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36" w:type="dxa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41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41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43" w:type="dxa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74493" w:rsidRPr="00EF646B" w:rsidRDefault="00E74493" w:rsidP="00B55F8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1350" w:type="dxa"/>
            <w:gridSpan w:val="3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159A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159AF">
              <w:rPr>
                <w:rFonts w:asciiTheme="majorBidi" w:hAnsiTheme="majorBidi" w:cstheme="majorBidi"/>
                <w:sz w:val="24"/>
                <w:szCs w:val="24"/>
              </w:rPr>
              <w:t xml:space="preserve"> 2561</w:t>
            </w:r>
          </w:p>
        </w:tc>
        <w:tc>
          <w:tcPr>
            <w:tcW w:w="1022" w:type="dxa"/>
          </w:tcPr>
          <w:p w:rsidR="00E74493" w:rsidRPr="00EF646B" w:rsidRDefault="00E74493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001" w:type="dxa"/>
            <w:gridSpan w:val="19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708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(ญ</w:t>
            </w:r>
            <w:r w:rsidRPr="00EF64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66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43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52" w:type="dxa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:rsidR="00B55F84" w:rsidRPr="00E66098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0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(164.91)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(196.53)</w:t>
            </w: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nil"/>
            </w:tcBorders>
            <w:shd w:val="clear" w:color="auto" w:fill="auto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489.60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469.20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23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:rsidR="00B55F84" w:rsidRPr="00EF646B" w:rsidRDefault="00B55F84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21.15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70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23</w:t>
            </w:r>
            <w:r w:rsidRPr="00EF646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26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52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nil"/>
            </w:tcBorders>
            <w:vAlign w:val="center"/>
          </w:tcPr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center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nil"/>
            </w:tcBorders>
            <w:vAlign w:val="center"/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:rsidR="00B55F84" w:rsidRPr="00E66098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0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(217.00)</w:t>
            </w: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66.6</w:t>
            </w: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</w:tc>
        <w:tc>
          <w:tcPr>
            <w:tcW w:w="1022" w:type="dxa"/>
            <w:tcBorders>
              <w:bottom w:val="nil"/>
            </w:tcBorders>
          </w:tcPr>
          <w:p w:rsidR="00B55F84" w:rsidRPr="00EF646B" w:rsidRDefault="00B55F84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70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55F84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52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:rsidR="00B55F84" w:rsidRPr="00E66098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66098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0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bottom w:val="single" w:sz="4" w:space="0" w:color="auto"/>
            </w:tcBorders>
          </w:tcPr>
          <w:p w:rsidR="00B55F84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141.92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B55F84" w:rsidRPr="00EF646B" w:rsidRDefault="00B55F84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5F84" w:rsidRPr="00EF646B" w:rsidRDefault="00B55F84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119.92</w:t>
            </w:r>
          </w:p>
        </w:tc>
      </w:tr>
      <w:tr w:rsidR="00B55F84" w:rsidRPr="00EF646B" w:rsidTr="00E74493">
        <w:trPr>
          <w:gridAfter w:val="1"/>
          <w:wAfter w:w="17" w:type="dxa"/>
        </w:trPr>
        <w:tc>
          <w:tcPr>
            <w:tcW w:w="235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0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A90134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1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2,777.67</w:t>
            </w:r>
          </w:p>
        </w:tc>
        <w:tc>
          <w:tcPr>
            <w:tcW w:w="241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(388.31</w:t>
            </w:r>
            <w:r w:rsidRPr="00EF64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(413.53)</w:t>
            </w:r>
          </w:p>
        </w:tc>
        <w:tc>
          <w:tcPr>
            <w:tcW w:w="243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2,378.14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2,364.14</w:t>
            </w:r>
          </w:p>
        </w:tc>
        <w:tc>
          <w:tcPr>
            <w:tcW w:w="236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155.18</w:t>
            </w:r>
          </w:p>
        </w:tc>
        <w:tc>
          <w:tcPr>
            <w:tcW w:w="238" w:type="dxa"/>
            <w:tcBorders>
              <w:bottom w:val="nil"/>
            </w:tcBorders>
          </w:tcPr>
          <w:p w:rsidR="00B55F84" w:rsidRPr="00EF646B" w:rsidRDefault="00B55F84" w:rsidP="00B5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B55F84" w:rsidRPr="00771938" w:rsidRDefault="00B55F84" w:rsidP="0077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719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141.07</w:t>
            </w:r>
          </w:p>
        </w:tc>
      </w:tr>
    </w:tbl>
    <w:p w:rsidR="00FD1DC3" w:rsidRPr="00EF646B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Theme="majorBidi" w:hAnsiTheme="majorBidi" w:cstheme="majorBidi"/>
          <w:sz w:val="24"/>
          <w:szCs w:val="24"/>
        </w:rPr>
      </w:pPr>
    </w:p>
    <w:p w:rsidR="00B00A6F" w:rsidRPr="00EF646B" w:rsidRDefault="00B0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br w:type="page"/>
      </w:r>
    </w:p>
    <w:p w:rsidR="00B35E9E" w:rsidRPr="00EF646B" w:rsidRDefault="00B35E9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บริษัทร่วมทั้งหมดดำเนินธุรกิจในไทย</w:t>
      </w:r>
    </w:p>
    <w:p w:rsidR="00B35E9E" w:rsidRPr="00EF646B" w:rsidRDefault="00B35E9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20"/>
          <w:szCs w:val="20"/>
        </w:rPr>
      </w:pPr>
    </w:p>
    <w:p w:rsidR="007707EE" w:rsidRPr="00EF646B" w:rsidRDefault="007707E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</w:p>
    <w:p w:rsidR="007707EE" w:rsidRPr="00EF646B" w:rsidRDefault="007707EE" w:rsidP="00E159AF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290C7B" w:rsidRPr="00EF646B">
        <w:rPr>
          <w:rFonts w:ascii="Angsana New" w:hAnsi="Angsana New"/>
          <w:sz w:val="30"/>
          <w:szCs w:val="30"/>
        </w:rPr>
        <w:t xml:space="preserve">30 </w:t>
      </w:r>
      <w:r w:rsidR="00290C7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EF646B">
        <w:rPr>
          <w:rFonts w:ascii="Angsana New" w:hAnsi="Angsana New"/>
          <w:sz w:val="30"/>
          <w:szCs w:val="30"/>
        </w:rPr>
        <w:t>256</w:t>
      </w:r>
      <w:r w:rsidR="00CB28F8" w:rsidRPr="00EF646B">
        <w:rPr>
          <w:rFonts w:ascii="Angsana New" w:hAnsi="Angsana New"/>
          <w:sz w:val="30"/>
          <w:szCs w:val="30"/>
        </w:rPr>
        <w:t>1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มีราคาปิด</w:t>
      </w:r>
      <w:r w:rsidRPr="00EF646B">
        <w:rPr>
          <w:rFonts w:ascii="Angsana New" w:hAnsi="Angsana New" w:hint="cs"/>
          <w:sz w:val="30"/>
          <w:szCs w:val="30"/>
          <w:cs/>
        </w:rPr>
        <w:t>ต่อหน่วย</w:t>
      </w:r>
      <w:r w:rsidRPr="00EF646B">
        <w:rPr>
          <w:rFonts w:ascii="Angsana New" w:hAnsi="Angsana New"/>
          <w:sz w:val="30"/>
          <w:szCs w:val="30"/>
          <w:cs/>
        </w:rPr>
        <w:t>อยู่ที่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D047A9">
        <w:rPr>
          <w:rFonts w:ascii="Angsana New" w:hAnsi="Angsana New"/>
          <w:sz w:val="30"/>
          <w:szCs w:val="30"/>
        </w:rPr>
        <w:t>7.20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บาท </w:t>
      </w:r>
      <w:r w:rsidRPr="00EF646B">
        <w:rPr>
          <w:rFonts w:ascii="Angsana New" w:hAnsi="Angsana New"/>
          <w:sz w:val="30"/>
          <w:szCs w:val="30"/>
        </w:rPr>
        <w:br/>
      </w:r>
      <w:r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Pr="00EF646B">
        <w:rPr>
          <w:rFonts w:ascii="Angsana New" w:hAnsi="Angsana New"/>
          <w:i/>
          <w:iCs/>
          <w:sz w:val="30"/>
          <w:szCs w:val="30"/>
        </w:rPr>
        <w:t>3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0 </w:t>
      </w:r>
      <w:r w:rsidR="00CB28F8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2560 </w:t>
      </w:r>
      <w:r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6.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9</w:t>
      </w:r>
      <w:r w:rsidRPr="00EF646B">
        <w:rPr>
          <w:rFonts w:ascii="Angsana New" w:hAnsi="Angsana New"/>
          <w:i/>
          <w:iCs/>
          <w:sz w:val="30"/>
          <w:szCs w:val="30"/>
        </w:rPr>
        <w:t>0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EF646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D047A9">
        <w:rPr>
          <w:rFonts w:ascii="Angsana New" w:hAnsi="Angsana New"/>
          <w:sz w:val="30"/>
          <w:szCs w:val="30"/>
        </w:rPr>
        <w:t>489.60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CB28F8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2560 </w:t>
      </w:r>
      <w:r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4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69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20</w:t>
      </w:r>
      <w:r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F646B">
        <w:rPr>
          <w:rFonts w:ascii="Angsana New" w:hAnsi="Angsana New"/>
          <w:sz w:val="30"/>
          <w:szCs w:val="30"/>
          <w:cs/>
        </w:rPr>
        <w:t>และ</w:t>
      </w:r>
    </w:p>
    <w:p w:rsidR="00AF2A2B" w:rsidRPr="00EF646B" w:rsidRDefault="007707EE" w:rsidP="00E159AF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 w:hanging="27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ณ วันที่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3</w:t>
      </w:r>
      <w:r w:rsidR="00290C7B" w:rsidRPr="00EF646B">
        <w:rPr>
          <w:rFonts w:ascii="Angsana New" w:hAnsi="Angsana New"/>
          <w:sz w:val="30"/>
          <w:szCs w:val="30"/>
        </w:rPr>
        <w:t xml:space="preserve">0 </w:t>
      </w:r>
      <w:r w:rsidR="00290C7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EF646B">
        <w:rPr>
          <w:rFonts w:ascii="Angsana New" w:hAnsi="Angsana New"/>
          <w:sz w:val="30"/>
          <w:szCs w:val="30"/>
        </w:rPr>
        <w:t>256</w:t>
      </w:r>
      <w:r w:rsidR="00984746" w:rsidRPr="00EF646B">
        <w:rPr>
          <w:rFonts w:ascii="Angsana New" w:hAnsi="Angsana New"/>
          <w:sz w:val="30"/>
          <w:szCs w:val="30"/>
        </w:rPr>
        <w:t>1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มีราคาปิด</w:t>
      </w:r>
      <w:r w:rsidRPr="00EF646B">
        <w:rPr>
          <w:rFonts w:ascii="Angsana New" w:hAnsi="Angsana New" w:hint="cs"/>
          <w:sz w:val="30"/>
          <w:szCs w:val="30"/>
          <w:cs/>
        </w:rPr>
        <w:t>ต่อหน่วย</w:t>
      </w:r>
      <w:r w:rsidRPr="00EF646B">
        <w:rPr>
          <w:rFonts w:ascii="Angsana New" w:hAnsi="Angsana New"/>
          <w:sz w:val="30"/>
          <w:szCs w:val="30"/>
          <w:cs/>
        </w:rPr>
        <w:t>อยู่ที่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D047A9">
        <w:rPr>
          <w:rFonts w:ascii="Angsana New" w:hAnsi="Angsana New"/>
          <w:sz w:val="30"/>
          <w:szCs w:val="30"/>
        </w:rPr>
        <w:t>15.10</w:t>
      </w:r>
      <w:r w:rsidRPr="00EF646B">
        <w:rPr>
          <w:rFonts w:ascii="Angsana New" w:hAnsi="Angsana New"/>
          <w:sz w:val="30"/>
          <w:szCs w:val="30"/>
          <w:cs/>
        </w:rPr>
        <w:t xml:space="preserve"> บาท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984746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2560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14.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8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0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เท่ากับ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D047A9">
        <w:rPr>
          <w:rFonts w:ascii="Angsana New" w:hAnsi="Angsana New"/>
          <w:sz w:val="30"/>
          <w:szCs w:val="30"/>
        </w:rPr>
        <w:t xml:space="preserve">2,785.95 </w:t>
      </w:r>
      <w:r w:rsidRPr="00EF646B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984746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2560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2,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730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60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B00A6F" w:rsidRPr="00EF646B" w:rsidRDefault="00B00A6F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/>
        <w:jc w:val="thaiDistribute"/>
        <w:rPr>
          <w:rFonts w:ascii="Angsana New" w:hAnsi="Angsana New"/>
          <w:sz w:val="30"/>
          <w:szCs w:val="30"/>
        </w:rPr>
      </w:pPr>
    </w:p>
    <w:p w:rsidR="00AF2A2B" w:rsidRPr="00EF646B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</w:t>
      </w:r>
    </w:p>
    <w:p w:rsidR="00AF2A2B" w:rsidRPr="00EF646B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20"/>
          <w:szCs w:val="20"/>
        </w:rPr>
      </w:pPr>
    </w:p>
    <w:p w:rsidR="00AF2A2B" w:rsidRPr="00EF646B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EF646B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EF646B">
        <w:rPr>
          <w:rFonts w:ascii="Angsana New" w:hAnsi="Angsana New" w:hint="cs"/>
          <w:sz w:val="30"/>
          <w:szCs w:val="30"/>
          <w:cs/>
        </w:rPr>
        <w:t>กลุ่ม</w:t>
      </w:r>
      <w:r w:rsidRPr="00EF646B">
        <w:rPr>
          <w:rFonts w:ascii="Angsana New" w:hAnsi="Angsana New"/>
          <w:sz w:val="30"/>
          <w:szCs w:val="30"/>
          <w:cs/>
        </w:rPr>
        <w:t>กิจการในกิจการเหล่านี้</w:t>
      </w:r>
    </w:p>
    <w:p w:rsidR="00AF2A2B" w:rsidRPr="00EF646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20"/>
          <w:szCs w:val="20"/>
        </w:rPr>
      </w:pPr>
    </w:p>
    <w:p w:rsidR="00AE474B" w:rsidRPr="00EF646B" w:rsidRDefault="00AE474B">
      <w:r w:rsidRPr="00EF646B">
        <w:br w:type="page"/>
      </w:r>
    </w:p>
    <w:tbl>
      <w:tblPr>
        <w:tblStyle w:val="TableGridLight1"/>
        <w:tblW w:w="149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6"/>
        <w:gridCol w:w="1057"/>
        <w:gridCol w:w="236"/>
        <w:gridCol w:w="1183"/>
        <w:gridCol w:w="236"/>
        <w:gridCol w:w="1045"/>
        <w:gridCol w:w="245"/>
        <w:gridCol w:w="1207"/>
        <w:gridCol w:w="236"/>
        <w:gridCol w:w="1021"/>
        <w:gridCol w:w="236"/>
        <w:gridCol w:w="1190"/>
        <w:gridCol w:w="236"/>
        <w:gridCol w:w="1056"/>
        <w:gridCol w:w="236"/>
        <w:gridCol w:w="1213"/>
      </w:tblGrid>
      <w:tr w:rsidR="00AB4E0F" w:rsidRPr="00EF646B" w:rsidTr="00E159AF">
        <w:trPr>
          <w:trHeight w:val="440"/>
          <w:tblHeader/>
        </w:trPr>
        <w:tc>
          <w:tcPr>
            <w:tcW w:w="4316" w:type="dxa"/>
          </w:tcPr>
          <w:p w:rsidR="00AB4E0F" w:rsidRPr="00EF646B" w:rsidRDefault="00AB4E0F" w:rsidP="00D76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892" w:type="dxa"/>
            <w:gridSpan w:val="11"/>
          </w:tcPr>
          <w:p w:rsidR="00AB4E0F" w:rsidRPr="00EF646B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6" w:type="dxa"/>
          </w:tcPr>
          <w:p w:rsidR="00AB4E0F" w:rsidRPr="00EF646B" w:rsidRDefault="00AB4E0F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AB4E0F" w:rsidRPr="00EF646B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AF2A2B" w:rsidRPr="009E2358" w:rsidTr="00E159AF">
        <w:trPr>
          <w:trHeight w:val="440"/>
          <w:tblHeader/>
        </w:trPr>
        <w:tc>
          <w:tcPr>
            <w:tcW w:w="4316" w:type="dxa"/>
          </w:tcPr>
          <w:p w:rsidR="00AF2A2B" w:rsidRPr="00EF646B" w:rsidRDefault="00AF2A2B" w:rsidP="00D76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</w:tcBorders>
          </w:tcPr>
          <w:p w:rsidR="00F45591" w:rsidRPr="00CA1578" w:rsidRDefault="00F45591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2A2B" w:rsidRPr="00CA1578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</w:tcBorders>
          </w:tcPr>
          <w:p w:rsidR="00F45591" w:rsidRPr="00266703" w:rsidRDefault="00F45591" w:rsidP="004306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2A2B" w:rsidRPr="00266703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6670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</w:tcBorders>
          </w:tcPr>
          <w:p w:rsidR="00AF2A2B" w:rsidRPr="00CA7B92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6" w:type="dxa"/>
          </w:tcPr>
          <w:p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</w:tcBorders>
          </w:tcPr>
          <w:p w:rsidR="00F45591" w:rsidRPr="00266703" w:rsidRDefault="00F45591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2A2B" w:rsidRPr="00266703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2F71C7" w:rsidRPr="009E2358" w:rsidTr="00E159AF">
        <w:trPr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7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7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สำหรับรอบระยะ</w:t>
            </w:r>
          </w:p>
        </w:tc>
      </w:tr>
      <w:tr w:rsidR="002F71C7" w:rsidRPr="009E2358" w:rsidTr="00E159AF">
        <w:trPr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7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7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21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เวลาบัญชีตั้งแต่วันที่</w:t>
            </w:r>
          </w:p>
        </w:tc>
      </w:tr>
      <w:tr w:rsidR="002F71C7" w:rsidRPr="009E2358" w:rsidTr="00E159AF">
        <w:trPr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7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36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57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CA157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7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36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B9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CA7B92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3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F71C7" w:rsidRPr="009E2358" w:rsidTr="00E159AF">
        <w:trPr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7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7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</w:t>
            </w:r>
          </w:p>
        </w:tc>
      </w:tr>
      <w:tr w:rsidR="002F71C7" w:rsidRPr="009E2358" w:rsidTr="00E159AF">
        <w:trPr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7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57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CA1578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236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:rsidR="002F71C7" w:rsidRPr="00CA1578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57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A157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CA157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245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7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B9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CA7B92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236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</w:tcPr>
          <w:p w:rsidR="002F71C7" w:rsidRPr="00CA7B92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B9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A7B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CA7B92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F71C7" w:rsidRPr="009E2358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  <w:tc>
          <w:tcPr>
            <w:tcW w:w="236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:rsidR="002F71C7" w:rsidRPr="00266703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670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667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266703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F71C7" w:rsidRPr="009E2358" w:rsidTr="00E159AF">
        <w:trPr>
          <w:trHeight w:val="422"/>
          <w:tblHeader/>
        </w:trPr>
        <w:tc>
          <w:tcPr>
            <w:tcW w:w="4316" w:type="dxa"/>
          </w:tcPr>
          <w:p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633" w:type="dxa"/>
            <w:gridSpan w:val="15"/>
          </w:tcPr>
          <w:p w:rsidR="002F71C7" w:rsidRPr="00CA1578" w:rsidRDefault="002F71C7" w:rsidP="002F71C7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CA1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F71C7" w:rsidRPr="00E159AF" w:rsidTr="00E159AF">
        <w:trPr>
          <w:trHeight w:val="422"/>
        </w:trPr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57" w:type="dxa"/>
          </w:tcPr>
          <w:p w:rsidR="002F71C7" w:rsidRPr="00E159AF" w:rsidRDefault="00CF44E0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91.56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65.59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:rsidR="002F71C7" w:rsidRPr="00E159AF" w:rsidRDefault="00266703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858.05</w:t>
            </w: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628.18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2F71C7" w:rsidRPr="00E159AF" w:rsidRDefault="00CA7B92" w:rsidP="002F71C7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1,136.85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</w:t>
            </w: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24.12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:rsidR="002F71C7" w:rsidRPr="00E159AF" w:rsidRDefault="00442681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0.64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1.01</w:t>
            </w:r>
          </w:p>
        </w:tc>
      </w:tr>
      <w:tr w:rsidR="002F71C7" w:rsidRPr="00E159AF" w:rsidTr="00E159AF">
        <w:trPr>
          <w:trHeight w:val="422"/>
        </w:trPr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:rsidR="002F71C7" w:rsidRPr="00E159AF" w:rsidRDefault="002F71C7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1C7" w:rsidRPr="00E159AF" w:rsidTr="00E159AF"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358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057" w:type="dxa"/>
          </w:tcPr>
          <w:p w:rsidR="002F71C7" w:rsidRPr="00E159AF" w:rsidRDefault="00F62F5D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34.72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58.34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:rsidR="002F71C7" w:rsidRPr="00E159AF" w:rsidRDefault="00266703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(95.49)</w:t>
            </w: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(104.24)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2F71C7" w:rsidRPr="00E159AF" w:rsidRDefault="001508BD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1,059.21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2F71C7" w:rsidRPr="00E159AF" w:rsidRDefault="002F71C7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</w:t>
            </w:r>
            <w:r w:rsidR="008F01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32.53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:rsidR="002F71C7" w:rsidRPr="00E159AF" w:rsidRDefault="00442681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(28.73)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(10.53)</w:t>
            </w:r>
          </w:p>
        </w:tc>
      </w:tr>
      <w:tr w:rsidR="002F71C7" w:rsidRPr="00E159AF" w:rsidTr="00E159AF"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E159A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159AF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F62F5D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</w:t>
            </w:r>
            <w:r w:rsidR="00CA1578"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.72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58.34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66703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(95.49)</w:t>
            </w: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(104.24)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1508BD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1,059.21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1508BD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8F01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2.53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442681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(28.73)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(10.53)</w:t>
            </w:r>
          </w:p>
        </w:tc>
      </w:tr>
      <w:tr w:rsidR="002F71C7" w:rsidRPr="00E159AF" w:rsidTr="00E159AF"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1C7" w:rsidRPr="00E159AF" w:rsidTr="00E159AF">
        <w:tc>
          <w:tcPr>
            <w:tcW w:w="4316" w:type="dxa"/>
          </w:tcPr>
          <w:p w:rsidR="002F71C7" w:rsidRPr="00E159AF" w:rsidRDefault="008F01EB" w:rsidP="002F71C7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ตามวิธีส่วนได้เสียของกลุ่มบริษัท</w:t>
            </w:r>
          </w:p>
        </w:tc>
        <w:tc>
          <w:tcPr>
            <w:tcW w:w="1057" w:type="dxa"/>
          </w:tcPr>
          <w:p w:rsidR="008F01EB" w:rsidRDefault="008F01EB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1508BD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11.46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19.25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266703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(19.10)</w:t>
            </w: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(20.85)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1508BD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239.81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3B5249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133.</w:t>
            </w:r>
            <w:r w:rsidR="008F01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23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442681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(14.08)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8F01EB" w:rsidRDefault="008F01EB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(5.16)</w:t>
            </w:r>
          </w:p>
        </w:tc>
      </w:tr>
      <w:tr w:rsidR="002F71C7" w:rsidRPr="00E159AF" w:rsidTr="00E159AF">
        <w:tc>
          <w:tcPr>
            <w:tcW w:w="4316" w:type="dxa"/>
            <w:vAlign w:val="bottom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การปรับปรุงนโยบายการบัญชีและอื่นๆ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2F71C7" w:rsidRPr="00E159AF" w:rsidRDefault="001508BD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12.50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(2.50)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2F71C7" w:rsidRPr="00E159AF" w:rsidRDefault="00266703" w:rsidP="00350C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19.10</w:t>
            </w:r>
          </w:p>
        </w:tc>
        <w:tc>
          <w:tcPr>
            <w:tcW w:w="245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2F71C7" w:rsidRPr="00E159AF" w:rsidRDefault="002F71C7" w:rsidP="00350C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20.85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1C7" w:rsidRPr="00E159AF" w:rsidRDefault="001508BD" w:rsidP="002F71C7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(162.91</w:t>
            </w:r>
            <w:r w:rsidR="00CA7B92" w:rsidRPr="00E159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2F71C7" w:rsidRPr="00E159AF" w:rsidRDefault="008F01EB" w:rsidP="002F71C7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</w:t>
            </w:r>
            <w:r w:rsidR="002F71C7" w:rsidRPr="00E159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2F71C7" w:rsidRPr="00E159AF" w:rsidRDefault="00442681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(11.14)</w:t>
            </w:r>
          </w:p>
        </w:tc>
        <w:tc>
          <w:tcPr>
            <w:tcW w:w="236" w:type="dxa"/>
            <w:vAlign w:val="bottom"/>
          </w:tcPr>
          <w:p w:rsidR="002F71C7" w:rsidRPr="00E159AF" w:rsidRDefault="002F71C7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1C7" w:rsidRPr="00EF646B" w:rsidTr="00E159AF">
        <w:tc>
          <w:tcPr>
            <w:tcW w:w="4316" w:type="dxa"/>
          </w:tcPr>
          <w:p w:rsidR="002F71C7" w:rsidRPr="00E159AF" w:rsidRDefault="002F71C7" w:rsidP="002F71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8F01EB" w:rsidRDefault="00CA1578" w:rsidP="008F01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</w:t>
            </w:r>
            <w:r w:rsidR="005C59C0" w:rsidRPr="008F0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16.75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66703" w:rsidP="002F71C7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1C7" w:rsidRPr="00E159AF" w:rsidRDefault="00CA7B92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76.90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58.03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E159AF" w:rsidRDefault="00442681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(25.22)</w:t>
            </w:r>
          </w:p>
        </w:tc>
        <w:tc>
          <w:tcPr>
            <w:tcW w:w="236" w:type="dxa"/>
          </w:tcPr>
          <w:p w:rsidR="002F71C7" w:rsidRPr="00E159AF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2F71C7" w:rsidRPr="00266703" w:rsidRDefault="002F71C7" w:rsidP="002F7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(5.16)</w:t>
            </w:r>
          </w:p>
        </w:tc>
      </w:tr>
    </w:tbl>
    <w:p w:rsidR="001319FC" w:rsidRPr="00EF646B" w:rsidRDefault="001319FC">
      <w:r w:rsidRPr="00EF646B">
        <w:br w:type="page"/>
      </w:r>
    </w:p>
    <w:tbl>
      <w:tblPr>
        <w:tblStyle w:val="TableGridLight1"/>
        <w:tblW w:w="148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1058"/>
        <w:gridCol w:w="236"/>
        <w:gridCol w:w="1016"/>
        <w:gridCol w:w="236"/>
        <w:gridCol w:w="1085"/>
        <w:gridCol w:w="245"/>
        <w:gridCol w:w="1091"/>
        <w:gridCol w:w="236"/>
        <w:gridCol w:w="1170"/>
        <w:gridCol w:w="236"/>
        <w:gridCol w:w="1091"/>
        <w:gridCol w:w="236"/>
        <w:gridCol w:w="1047"/>
        <w:gridCol w:w="236"/>
        <w:gridCol w:w="1114"/>
      </w:tblGrid>
      <w:tr w:rsidR="001319FC" w:rsidRPr="00EF646B" w:rsidTr="00E159AF">
        <w:trPr>
          <w:trHeight w:val="440"/>
          <w:tblHeader/>
        </w:trPr>
        <w:tc>
          <w:tcPr>
            <w:tcW w:w="4517" w:type="dxa"/>
          </w:tcPr>
          <w:p w:rsidR="001319FC" w:rsidRPr="00EF646B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700" w:type="dxa"/>
            <w:gridSpan w:val="11"/>
            <w:tcBorders>
              <w:bottom w:val="single" w:sz="4" w:space="0" w:color="auto"/>
            </w:tcBorders>
          </w:tcPr>
          <w:p w:rsidR="001319FC" w:rsidRPr="00EF646B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6" w:type="dxa"/>
          </w:tcPr>
          <w:p w:rsidR="001319FC" w:rsidRPr="00EF646B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7" w:type="dxa"/>
            <w:gridSpan w:val="3"/>
            <w:tcBorders>
              <w:bottom w:val="single" w:sz="4" w:space="0" w:color="auto"/>
            </w:tcBorders>
          </w:tcPr>
          <w:p w:rsidR="001319FC" w:rsidRPr="00EF646B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319FC" w:rsidRPr="009E2358" w:rsidTr="00E159AF">
        <w:trPr>
          <w:trHeight w:val="440"/>
          <w:tblHeader/>
        </w:trPr>
        <w:tc>
          <w:tcPr>
            <w:tcW w:w="4517" w:type="dxa"/>
          </w:tcPr>
          <w:p w:rsidR="001319FC" w:rsidRPr="00EF646B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</w:tcBorders>
          </w:tcPr>
          <w:p w:rsidR="001319FC" w:rsidRPr="00F12F6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F12F6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</w:tcBorders>
          </w:tcPr>
          <w:p w:rsidR="001319FC" w:rsidRPr="00266703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266703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6670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</w:tcBorders>
          </w:tcPr>
          <w:p w:rsidR="001319FC" w:rsidRPr="005F444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6" w:type="dxa"/>
          </w:tcPr>
          <w:p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</w:tcBorders>
          </w:tcPr>
          <w:p w:rsidR="001319FC" w:rsidRPr="00B947A0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B947A0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AE474B" w:rsidRPr="009E2358" w:rsidTr="00E159AF">
        <w:trPr>
          <w:tblHeader/>
        </w:trPr>
        <w:tc>
          <w:tcPr>
            <w:tcW w:w="4517" w:type="dxa"/>
          </w:tcPr>
          <w:p w:rsidR="00AE474B" w:rsidRPr="009E2358" w:rsidRDefault="00AE474B" w:rsidP="00AE474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8" w:type="dxa"/>
            <w:vAlign w:val="center"/>
          </w:tcPr>
          <w:p w:rsidR="00AE474B" w:rsidRPr="00F12F64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36" w:type="dxa"/>
            <w:vAlign w:val="center"/>
          </w:tcPr>
          <w:p w:rsidR="00AE474B" w:rsidRPr="00F12F64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6" w:type="dxa"/>
            <w:vAlign w:val="center"/>
          </w:tcPr>
          <w:p w:rsidR="00AE474B" w:rsidRPr="00F12F64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vAlign w:val="center"/>
          </w:tcPr>
          <w:p w:rsidR="00AE474B" w:rsidRPr="00266703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45" w:type="dxa"/>
            <w:vAlign w:val="center"/>
          </w:tcPr>
          <w:p w:rsidR="00AE474B" w:rsidRPr="00266703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1" w:type="dxa"/>
            <w:vAlign w:val="center"/>
          </w:tcPr>
          <w:p w:rsidR="00AE474B" w:rsidRPr="00266703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:rsidR="00AE474B" w:rsidRPr="005F4444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36" w:type="dxa"/>
            <w:vAlign w:val="center"/>
          </w:tcPr>
          <w:p w:rsidR="00AE474B" w:rsidRPr="009E2358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091" w:type="dxa"/>
            <w:vAlign w:val="center"/>
          </w:tcPr>
          <w:p w:rsidR="00AE474B" w:rsidRPr="005F4444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vAlign w:val="center"/>
          </w:tcPr>
          <w:p w:rsidR="00AE474B" w:rsidRPr="00B947A0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36" w:type="dxa"/>
            <w:vAlign w:val="center"/>
          </w:tcPr>
          <w:p w:rsidR="00AE474B" w:rsidRPr="00B947A0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AE474B" w:rsidRPr="00B947A0" w:rsidRDefault="00AE474B" w:rsidP="00AE474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AE474B" w:rsidRPr="009E2358" w:rsidTr="00E159AF">
        <w:trPr>
          <w:trHeight w:val="422"/>
          <w:tblHeader/>
        </w:trPr>
        <w:tc>
          <w:tcPr>
            <w:tcW w:w="4517" w:type="dxa"/>
          </w:tcPr>
          <w:p w:rsidR="00AE474B" w:rsidRPr="009E2358" w:rsidRDefault="00AE474B" w:rsidP="00AE474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333" w:type="dxa"/>
            <w:gridSpan w:val="15"/>
          </w:tcPr>
          <w:p w:rsidR="00AE474B" w:rsidRPr="00F12F64" w:rsidRDefault="00AE474B" w:rsidP="00AE474B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12F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2F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58" w:type="dxa"/>
          </w:tcPr>
          <w:p w:rsidR="00AE474B" w:rsidRPr="00F12F64" w:rsidRDefault="00973A8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50.22</w:t>
            </w: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44.80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150.66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</w:rPr>
              <w:t>172.10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197.28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179.98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:rsidR="00AE474B" w:rsidRPr="00B947A0" w:rsidRDefault="00442681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47.7</w:t>
            </w:r>
            <w:r w:rsidR="001A1BBB" w:rsidRPr="00B947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84.40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58" w:type="dxa"/>
          </w:tcPr>
          <w:p w:rsidR="00AE474B" w:rsidRPr="00F12F64" w:rsidRDefault="00973A8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1,932.00</w:t>
            </w: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1,980.00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3,850.15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</w:rPr>
              <w:t>4,034.35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10,840.20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10,439.53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:rsidR="00AE474B" w:rsidRPr="00B947A0" w:rsidRDefault="00442681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4,154.01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  <w:tab w:val="left" w:pos="588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2,101.57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58" w:type="dxa"/>
          </w:tcPr>
          <w:p w:rsidR="00AE474B" w:rsidRPr="00F12F64" w:rsidRDefault="00973A8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(2.47)</w:t>
            </w: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(5.60)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(1,601.03)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</w:rPr>
              <w:t>(1,536.74)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(81.14)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(73.73)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:rsidR="00AE474B" w:rsidRPr="00B947A0" w:rsidRDefault="00442681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(444.44)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  <w:tab w:val="left" w:pos="93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(120.69)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AE474B" w:rsidRPr="00F12F64" w:rsidRDefault="00973A84" w:rsidP="00AE474B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(1,887.50)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Pr="00266703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 w:rsidRPr="002667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.50)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(2,308.19)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(2,272.12)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AE474B" w:rsidRPr="00B947A0" w:rsidRDefault="001A1BB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(805.53)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(184.78)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2F0C69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F12F64" w:rsidRDefault="00973A8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12F6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1,979.75</w:t>
            </w: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12F6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2,019.20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512.28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266703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597.21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8,648.15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5F444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8,273.66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660C08" w:rsidRDefault="00D02A6F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2,951.76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B947A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1,880.50</w:t>
            </w: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AE474B" w:rsidRPr="00660C08" w:rsidRDefault="00AE474B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AE474B" w:rsidRPr="009E2358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58" w:type="dxa"/>
          </w:tcPr>
          <w:p w:rsidR="00AE474B" w:rsidRPr="00E159AF" w:rsidRDefault="00F12F6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653.3</w:t>
            </w:r>
            <w:r w:rsidR="00F33F03" w:rsidRPr="00E159A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AE474B" w:rsidRPr="00E159AF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666.34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102.46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</w:rPr>
              <w:t>119.44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AE474B" w:rsidRPr="005F4444" w:rsidRDefault="005F4444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1,957.94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1,873.16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:rsidR="00AE474B" w:rsidRPr="00B947A0" w:rsidRDefault="00D02A6F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1,446.36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921.44</w:t>
            </w:r>
          </w:p>
        </w:tc>
      </w:tr>
      <w:tr w:rsidR="00AE474B" w:rsidRPr="009E2358" w:rsidTr="00E159AF">
        <w:tc>
          <w:tcPr>
            <w:tcW w:w="4517" w:type="dxa"/>
            <w:vAlign w:val="bottom"/>
          </w:tcPr>
          <w:p w:rsidR="00AE474B" w:rsidRPr="002F0C69" w:rsidRDefault="00AE474B" w:rsidP="00AE474B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การปรับปรุงนโยบายการบัญชีและอื่นๆ 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AE474B" w:rsidRPr="00E159AF" w:rsidRDefault="005C59C0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(447.31</w:t>
            </w:r>
            <w:r w:rsidR="00F12F64" w:rsidRPr="00E159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AE474B" w:rsidRPr="00E159AF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(459.81)</w:t>
            </w:r>
          </w:p>
        </w:tc>
        <w:tc>
          <w:tcPr>
            <w:tcW w:w="236" w:type="dxa"/>
            <w:vAlign w:val="bottom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(32.46)</w:t>
            </w:r>
          </w:p>
        </w:tc>
        <w:tc>
          <w:tcPr>
            <w:tcW w:w="245" w:type="dxa"/>
            <w:vAlign w:val="bottom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</w:rPr>
              <w:t>(49.44)</w:t>
            </w:r>
          </w:p>
        </w:tc>
        <w:tc>
          <w:tcPr>
            <w:tcW w:w="236" w:type="dxa"/>
            <w:vAlign w:val="bottom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74B" w:rsidRPr="00CA7B92" w:rsidRDefault="00CA7B92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sz w:val="30"/>
                <w:szCs w:val="30"/>
              </w:rPr>
              <w:t>(268.85)</w:t>
            </w:r>
          </w:p>
        </w:tc>
        <w:tc>
          <w:tcPr>
            <w:tcW w:w="236" w:type="dxa"/>
            <w:vAlign w:val="bottom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sz w:val="30"/>
                <w:szCs w:val="30"/>
              </w:rPr>
              <w:t>(119.06)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:rsidR="00AE474B" w:rsidRPr="00B947A0" w:rsidRDefault="00C37305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(11.14)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474B" w:rsidRPr="00EF646B" w:rsidTr="00E159AF">
        <w:tc>
          <w:tcPr>
            <w:tcW w:w="4517" w:type="dxa"/>
          </w:tcPr>
          <w:p w:rsidR="00AE474B" w:rsidRPr="002F0C69" w:rsidRDefault="00AE474B" w:rsidP="00AE47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C6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E159AF" w:rsidRDefault="005C59C0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206.0</w:t>
            </w:r>
            <w:r w:rsidR="00F33F03"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AE474B" w:rsidRPr="00E159AF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F12F6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206.53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266703" w:rsidRDefault="00266703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45" w:type="dxa"/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266703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474B" w:rsidRPr="00CA7B92" w:rsidRDefault="00CA7B92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1,689.09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5F4444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4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1,754.10</w:t>
            </w:r>
          </w:p>
        </w:tc>
        <w:tc>
          <w:tcPr>
            <w:tcW w:w="236" w:type="dxa"/>
          </w:tcPr>
          <w:p w:rsidR="00AE474B" w:rsidRPr="009E2358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660C08" w:rsidRDefault="00D02A6F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C37305" w:rsidRPr="0066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35.22</w:t>
            </w:r>
          </w:p>
        </w:tc>
        <w:tc>
          <w:tcPr>
            <w:tcW w:w="236" w:type="dxa"/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AE474B" w:rsidRPr="00B947A0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921.44</w:t>
            </w:r>
          </w:p>
        </w:tc>
      </w:tr>
      <w:tr w:rsidR="00AE474B" w:rsidRPr="00EF646B" w:rsidTr="00E159AF">
        <w:tc>
          <w:tcPr>
            <w:tcW w:w="4517" w:type="dxa"/>
          </w:tcPr>
          <w:p w:rsidR="00AE474B" w:rsidRPr="00EF646B" w:rsidRDefault="00AE474B" w:rsidP="00AE474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AE474B" w:rsidRPr="00EF646B" w:rsidRDefault="00AE474B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F2A2B" w:rsidRPr="00EF646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EF646B" w:rsidSect="00BE1996">
          <w:headerReference w:type="default" r:id="rId10"/>
          <w:footerReference w:type="default" r:id="rId11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:rsidR="00FD1DC3" w:rsidRPr="00EF646B" w:rsidRDefault="00FD1DC3" w:rsidP="001E61F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FD1DC3" w:rsidRPr="00EF646B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5"/>
        <w:gridCol w:w="1260"/>
        <w:gridCol w:w="1250"/>
        <w:gridCol w:w="267"/>
        <w:gridCol w:w="1319"/>
      </w:tblGrid>
      <w:tr w:rsidR="001410D9" w:rsidRPr="00EF646B" w:rsidTr="00811B2A">
        <w:tc>
          <w:tcPr>
            <w:tcW w:w="2805" w:type="pct"/>
          </w:tcPr>
          <w:p w:rsidR="0024432E" w:rsidRPr="00EF646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24432E" w:rsidRPr="00EF646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:rsidR="0024432E" w:rsidRPr="00EF646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B4500D" w:rsidRPr="00EF646B" w:rsidRDefault="00B4500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สำหรับรอบ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B4500D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</w:t>
            </w:r>
            <w:r w:rsidR="00B4500D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เวลาบัญชี</w:t>
            </w:r>
          </w:p>
        </w:tc>
      </w:tr>
      <w:tr w:rsidR="001C5FD0" w:rsidRPr="00EF646B" w:rsidTr="00811B2A">
        <w:tc>
          <w:tcPr>
            <w:tcW w:w="2805" w:type="pct"/>
          </w:tcPr>
          <w:p w:rsidR="001C5FD0" w:rsidRPr="00EF646B" w:rsidRDefault="001C5FD0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ตั้งแต่วันที่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B4500D" w:rsidRPr="00EF646B" w:rsidRDefault="00B4500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B4500D" w:rsidRPr="00EF646B" w:rsidRDefault="00B4500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ถึงวันที่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B4500D" w:rsidRPr="00EF646B" w:rsidRDefault="00B4500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C5FD0" w:rsidRPr="00EF646B" w:rsidTr="00811B2A">
        <w:tc>
          <w:tcPr>
            <w:tcW w:w="2805" w:type="pct"/>
          </w:tcPr>
          <w:p w:rsidR="001C5FD0" w:rsidRPr="00EF646B" w:rsidRDefault="001C5FD0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4500D" w:rsidRPr="00EF646B" w:rsidTr="00811B2A">
        <w:trPr>
          <w:trHeight w:val="290"/>
        </w:trPr>
        <w:tc>
          <w:tcPr>
            <w:tcW w:w="2805" w:type="pct"/>
          </w:tcPr>
          <w:p w:rsidR="00B4500D" w:rsidRPr="00EF646B" w:rsidRDefault="00B4500D" w:rsidP="00B4500D">
            <w:pPr>
              <w:pStyle w:val="Heading8"/>
              <w:tabs>
                <w:tab w:val="left" w:pos="450"/>
              </w:tabs>
              <w:ind w:right="-2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/ 1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380107" w:rsidRDefault="00380107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380107">
              <w:rPr>
                <w:rFonts w:ascii="Angsana New" w:hAnsi="Angsana New"/>
                <w:sz w:val="30"/>
                <w:szCs w:val="30"/>
              </w:rPr>
              <w:t>5,245.26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8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4,597.78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:rsidR="00B4500D" w:rsidRPr="00EF646B" w:rsidRDefault="00E71714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544.50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8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543.30</w:t>
            </w:r>
          </w:p>
        </w:tc>
      </w:tr>
      <w:tr w:rsidR="00B4500D" w:rsidRPr="00EF646B" w:rsidTr="00811B2A">
        <w:tc>
          <w:tcPr>
            <w:tcW w:w="2805" w:type="pct"/>
          </w:tcPr>
          <w:p w:rsidR="00B4500D" w:rsidRPr="00EF646B" w:rsidRDefault="00B4500D" w:rsidP="00B4500D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B4500D" w:rsidRPr="00EF646B" w:rsidRDefault="002D3455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41.13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8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104.18</w:t>
            </w:r>
          </w:p>
        </w:tc>
      </w:tr>
      <w:tr w:rsidR="00B4500D" w:rsidRPr="00EF646B" w:rsidTr="00811B2A">
        <w:trPr>
          <w:trHeight w:val="70"/>
        </w:trPr>
        <w:tc>
          <w:tcPr>
            <w:tcW w:w="2805" w:type="pct"/>
          </w:tcPr>
          <w:p w:rsidR="00B4500D" w:rsidRPr="00EF646B" w:rsidRDefault="00B4500D" w:rsidP="00B4500D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B4500D" w:rsidRPr="00EF646B" w:rsidRDefault="002D3455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:rsidR="00B4500D" w:rsidRPr="00EF646B" w:rsidRDefault="00B4500D" w:rsidP="00B4500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5,245.26</w:t>
            </w:r>
          </w:p>
        </w:tc>
      </w:tr>
    </w:tbl>
    <w:p w:rsidR="00777EC5" w:rsidRPr="00E159AF" w:rsidRDefault="00777EC5" w:rsidP="00B12E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C05D2" w:rsidRPr="00EF646B" w:rsidRDefault="006C05D2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/>
          <w:sz w:val="30"/>
          <w:szCs w:val="30"/>
          <w:cs/>
        </w:rPr>
        <w:t>เ</w:t>
      </w:r>
      <w:r w:rsidRPr="00EF646B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Pr="00EF646B">
        <w:rPr>
          <w:rFonts w:ascii="Angsana New" w:hAnsi="Angsana New"/>
          <w:sz w:val="30"/>
          <w:szCs w:val="30"/>
        </w:rPr>
        <w:t xml:space="preserve">5 </w:t>
      </w:r>
      <w:r w:rsidRPr="00EF646B">
        <w:rPr>
          <w:rFonts w:ascii="Angsana New" w:hAnsi="Angsana New"/>
          <w:sz w:val="30"/>
          <w:szCs w:val="30"/>
          <w:cs/>
        </w:rPr>
        <w:t>มกราคม</w:t>
      </w:r>
      <w:r w:rsidRPr="00EF646B">
        <w:rPr>
          <w:rFonts w:ascii="Angsana New" w:hAnsi="Angsana New"/>
          <w:sz w:val="30"/>
          <w:szCs w:val="30"/>
        </w:rPr>
        <w:t xml:space="preserve"> 2560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บริษัทโกลเด้น พร็อพเพอร์ตี้  เซอร์วิสเซส จำกัด ซึ่งเป็นบริษัทย่อยของบริษัทได้เรียกชำระทุนส่วนที่เหลืออีกร้อยละ </w:t>
      </w:r>
      <w:r w:rsidRPr="00EF646B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>0 ของมูลค่าหุ้น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B12EE0" w:rsidRPr="00EF646B">
        <w:rPr>
          <w:rFonts w:ascii="Angsana New" w:hAnsi="Angsana New"/>
          <w:sz w:val="30"/>
          <w:szCs w:val="30"/>
        </w:rPr>
        <w:t>97.80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6C05D2" w:rsidRPr="00E159AF" w:rsidRDefault="006C05D2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71A1" w:rsidRPr="00EF646B" w:rsidRDefault="009971A1" w:rsidP="009971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บริษัท 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Pr="00EF646B">
        <w:rPr>
          <w:rFonts w:ascii="Angsana New" w:hAnsi="Angsana New"/>
          <w:sz w:val="30"/>
          <w:szCs w:val="30"/>
        </w:rPr>
        <w:t xml:space="preserve">490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F646B">
        <w:rPr>
          <w:rFonts w:ascii="Angsana New" w:hAnsi="Angsana New"/>
          <w:sz w:val="30"/>
          <w:szCs w:val="30"/>
        </w:rPr>
        <w:t xml:space="preserve">(49,000,000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EF646B">
        <w:rPr>
          <w:rFonts w:ascii="Angsana New" w:hAnsi="Angsana New"/>
          <w:sz w:val="30"/>
          <w:szCs w:val="30"/>
        </w:rPr>
        <w:t xml:space="preserve">) </w:t>
      </w:r>
      <w:r w:rsidRPr="00EF646B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EF646B">
        <w:rPr>
          <w:rFonts w:ascii="Angsana New" w:hAnsi="Angsana New"/>
          <w:sz w:val="30"/>
          <w:szCs w:val="30"/>
        </w:rPr>
        <w:t>1,480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F646B">
        <w:rPr>
          <w:rFonts w:ascii="Angsana New" w:hAnsi="Angsana New"/>
          <w:sz w:val="30"/>
          <w:szCs w:val="30"/>
        </w:rPr>
        <w:t xml:space="preserve"> (148,000,000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 w:hint="cs"/>
          <w:sz w:val="30"/>
          <w:szCs w:val="30"/>
          <w:cs/>
        </w:rPr>
        <w:t>บาท</w:t>
      </w:r>
      <w:r w:rsidRPr="00EF646B">
        <w:rPr>
          <w:rFonts w:ascii="Angsana New" w:hAnsi="Angsana New"/>
          <w:sz w:val="30"/>
          <w:szCs w:val="30"/>
        </w:rPr>
        <w:t xml:space="preserve">) </w:t>
      </w:r>
      <w:r w:rsidRPr="00EF646B">
        <w:rPr>
          <w:rFonts w:ascii="Angsana New" w:hAnsi="Angsana New" w:hint="cs"/>
          <w:sz w:val="30"/>
          <w:szCs w:val="30"/>
          <w:cs/>
        </w:rPr>
        <w:t>โดยเรียกชำระหุ้นเพิ่มทุนใน</w:t>
      </w:r>
      <w:r w:rsidRPr="00E159AF">
        <w:rPr>
          <w:rFonts w:ascii="Angsana New" w:hAnsi="Angsana New" w:hint="cs"/>
          <w:sz w:val="30"/>
          <w:szCs w:val="30"/>
          <w:cs/>
        </w:rPr>
        <w:t xml:space="preserve">ระหว่างปี สิ้นสุดวันที่ </w:t>
      </w:r>
      <w:r w:rsidRPr="00E159AF">
        <w:rPr>
          <w:rFonts w:ascii="Angsana New" w:hAnsi="Angsana New"/>
          <w:sz w:val="30"/>
          <w:szCs w:val="30"/>
        </w:rPr>
        <w:t xml:space="preserve">30 </w:t>
      </w:r>
      <w:r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59AF">
        <w:rPr>
          <w:rFonts w:ascii="Angsana New" w:hAnsi="Angsana New"/>
          <w:sz w:val="30"/>
          <w:szCs w:val="30"/>
        </w:rPr>
        <w:t xml:space="preserve">2561 </w:t>
      </w:r>
      <w:r w:rsidRPr="00E159AF">
        <w:rPr>
          <w:rFonts w:ascii="Angsana New" w:hAnsi="Angsana New" w:hint="cs"/>
          <w:sz w:val="30"/>
          <w:szCs w:val="30"/>
          <w:cs/>
        </w:rPr>
        <w:t>และระหว่าง</w:t>
      </w:r>
      <w:r w:rsidR="008F01EB">
        <w:rPr>
          <w:rFonts w:ascii="Angsana New" w:hAnsi="Angsana New" w:hint="cs"/>
          <w:sz w:val="30"/>
          <w:szCs w:val="30"/>
          <w:cs/>
        </w:rPr>
        <w:t>รอบระยะเวลาบัญชีตั้งแต่วันที่ 1 มกราคม 2560 จนถึง</w:t>
      </w:r>
      <w:r w:rsidRPr="00E159A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159AF">
        <w:rPr>
          <w:rFonts w:ascii="Angsana New" w:hAnsi="Angsana New"/>
          <w:sz w:val="30"/>
          <w:szCs w:val="30"/>
        </w:rPr>
        <w:t xml:space="preserve">30 </w:t>
      </w:r>
      <w:r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59AF">
        <w:rPr>
          <w:rFonts w:ascii="Angsana New" w:hAnsi="Angsana New"/>
          <w:sz w:val="30"/>
          <w:szCs w:val="30"/>
        </w:rPr>
        <w:t>2560</w:t>
      </w:r>
      <w:r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จำนวนทั้งสิ้น </w:t>
      </w:r>
      <w:r w:rsidRPr="00E159AF">
        <w:rPr>
          <w:rFonts w:ascii="Angsana New" w:hAnsi="Angsana New"/>
          <w:spacing w:val="-2"/>
          <w:sz w:val="30"/>
          <w:szCs w:val="30"/>
        </w:rPr>
        <w:t xml:space="preserve">544.50 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F33F03" w:rsidRPr="00E159AF">
        <w:rPr>
          <w:rFonts w:ascii="Angsana New" w:hAnsi="Angsana New"/>
          <w:spacing w:val="-2"/>
          <w:sz w:val="30"/>
          <w:szCs w:val="30"/>
        </w:rPr>
        <w:t>445.50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คิดเป็นร้อยละ </w:t>
      </w:r>
      <w:r w:rsidRPr="00E159AF">
        <w:rPr>
          <w:rFonts w:ascii="Angsana New" w:hAnsi="Angsana New"/>
          <w:spacing w:val="-2"/>
          <w:sz w:val="30"/>
          <w:szCs w:val="30"/>
        </w:rPr>
        <w:t xml:space="preserve">55 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และร้อยละ </w:t>
      </w:r>
      <w:r w:rsidR="00F33F03" w:rsidRPr="00E159AF">
        <w:rPr>
          <w:rFonts w:ascii="Angsana New" w:hAnsi="Angsana New"/>
          <w:spacing w:val="-2"/>
          <w:sz w:val="30"/>
          <w:szCs w:val="30"/>
        </w:rPr>
        <w:t>45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 ของมูลค่าหุ้นที่ออกใหม่</w:t>
      </w:r>
      <w:r w:rsidRPr="00E159AF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9971A1" w:rsidRPr="00E159AF" w:rsidRDefault="009971A1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5591" w:rsidRPr="00EF646B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sz w:val="20"/>
          <w:szCs w:val="20"/>
          <w:cs/>
        </w:rPr>
        <w:tab/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  <w:r w:rsidR="008533AB" w:rsidRPr="00EF646B">
        <w:rPr>
          <w:rFonts w:ascii="Angsana New" w:hAnsi="Angsana New" w:hint="cs"/>
          <w:i/>
          <w:iCs/>
          <w:sz w:val="30"/>
          <w:szCs w:val="30"/>
          <w:cs/>
        </w:rPr>
        <w:t>ของเงินลงทุนในบริษัทย่อยแล</w:t>
      </w:r>
      <w:r w:rsidR="00831CD3" w:rsidRPr="00EF646B">
        <w:rPr>
          <w:rFonts w:ascii="Angsana New" w:hAnsi="Angsana New" w:hint="cs"/>
          <w:i/>
          <w:iCs/>
          <w:sz w:val="30"/>
          <w:szCs w:val="30"/>
          <w:cs/>
        </w:rPr>
        <w:t>ะบริษัท</w:t>
      </w:r>
      <w:r w:rsidR="008533AB" w:rsidRPr="00EF646B">
        <w:rPr>
          <w:rFonts w:ascii="Angsana New" w:hAnsi="Angsana New" w:hint="cs"/>
          <w:i/>
          <w:iCs/>
          <w:sz w:val="30"/>
          <w:szCs w:val="30"/>
          <w:cs/>
        </w:rPr>
        <w:t>ร่วมและเงินให้กู้ยืมแก่กิจการที่เกี่ยวข้องกัน</w:t>
      </w:r>
    </w:p>
    <w:p w:rsidR="00F45591" w:rsidRPr="00E159AF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F45591" w:rsidRPr="00EF646B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เงินลงทุนในบริษัทร่วมและการร่วมค้าและเงินให้กู้ยืมแก่กิจการที่เกี่ยวข้องกัน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:rsidR="006C05D2" w:rsidRPr="00EF646B" w:rsidRDefault="006C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390FF1" w:rsidRPr="00EF646B" w:rsidRDefault="00F51C33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การประมาณคิดลดกระแสเงินสดในอนาคตจำเป็นต้องใช้ข้อ</w:t>
      </w:r>
      <w:r w:rsidR="00390FF1" w:rsidRPr="00EF646B">
        <w:rPr>
          <w:rFonts w:ascii="Angsana New" w:hAnsi="Angsana New" w:hint="cs"/>
          <w:sz w:val="30"/>
          <w:szCs w:val="30"/>
          <w:cs/>
        </w:rPr>
        <w:t>สมมติฐาน</w:t>
      </w:r>
      <w:r w:rsidRPr="00EF646B">
        <w:rPr>
          <w:rFonts w:ascii="Angsana New" w:hAnsi="Angsana New" w:hint="cs"/>
          <w:sz w:val="30"/>
          <w:szCs w:val="30"/>
          <w:cs/>
        </w:rPr>
        <w:t>และดุลยพินิจของผู้บริหาร ซึ่ง</w:t>
      </w:r>
      <w:r w:rsidR="00390FF1" w:rsidRPr="00EF646B">
        <w:rPr>
          <w:rFonts w:ascii="Angsana New" w:hAnsi="Angsana New" w:hint="cs"/>
          <w:sz w:val="30"/>
          <w:szCs w:val="30"/>
          <w:cs/>
        </w:rPr>
        <w:t>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</w:t>
      </w:r>
      <w:r w:rsidR="00390FF1" w:rsidRPr="00F019EE">
        <w:rPr>
          <w:rFonts w:ascii="Angsana New" w:hAnsi="Angsana New" w:hint="cs"/>
          <w:spacing w:val="-8"/>
          <w:sz w:val="30"/>
          <w:szCs w:val="30"/>
          <w:cs/>
        </w:rPr>
        <w:t xml:space="preserve"> และอัตราคิดลดที่จะนำมาใช้ในการคำนวณประมาณการกระแสเงินสดในอนาคตคิดลด</w:t>
      </w:r>
    </w:p>
    <w:p w:rsidR="00390FF1" w:rsidRPr="00EF646B" w:rsidRDefault="00390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p w:rsidR="00390FF1" w:rsidRPr="00EF646B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จากการทดสอบการด้อยค่าดังกล่าว </w:t>
      </w:r>
      <w:r w:rsidR="00A6331F" w:rsidRPr="00EF646B">
        <w:rPr>
          <w:rFonts w:ascii="Angsana New" w:hAnsi="Angsana New" w:hint="cs"/>
          <w:sz w:val="30"/>
          <w:szCs w:val="30"/>
          <w:cs/>
        </w:rPr>
        <w:t>หาก</w:t>
      </w:r>
      <w:r w:rsidRPr="00EF646B">
        <w:rPr>
          <w:rFonts w:ascii="Angsana New" w:hAnsi="Angsana New" w:hint="cs"/>
          <w:sz w:val="30"/>
          <w:szCs w:val="30"/>
          <w:cs/>
        </w:rPr>
        <w:t>การประมาณการมูลค่าที่จะได้รับคืนต่ำก</w:t>
      </w:r>
      <w:r w:rsidR="00A6331F" w:rsidRPr="00EF646B">
        <w:rPr>
          <w:rFonts w:ascii="Angsana New" w:hAnsi="Angsana New" w:hint="cs"/>
          <w:sz w:val="30"/>
          <w:szCs w:val="30"/>
          <w:cs/>
        </w:rPr>
        <w:t>ว่ามูลค่าตามบัญชี กลุ่มบริษัทจะ</w:t>
      </w:r>
      <w:r w:rsidRPr="00EF646B">
        <w:rPr>
          <w:rFonts w:ascii="Angsana New" w:hAnsi="Angsana New" w:hint="cs"/>
          <w:sz w:val="30"/>
          <w:szCs w:val="30"/>
          <w:cs/>
        </w:rPr>
        <w:t>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</w:t>
      </w:r>
      <w:r w:rsidR="00CD60BE" w:rsidRPr="00EF646B">
        <w:rPr>
          <w:rFonts w:ascii="Angsana New" w:hAnsi="Angsana New" w:hint="cs"/>
          <w:sz w:val="30"/>
          <w:szCs w:val="30"/>
          <w:cs/>
        </w:rPr>
        <w:t>คืนเพิ่มขึ้นในภายหลัง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831CD3" w:rsidRPr="00EF646B">
        <w:rPr>
          <w:rFonts w:ascii="Angsana New" w:hAnsi="Angsana New" w:hint="cs"/>
          <w:sz w:val="30"/>
          <w:szCs w:val="30"/>
          <w:cs/>
        </w:rPr>
        <w:t>ผลขาดทุนและ</w:t>
      </w:r>
      <w:r w:rsidR="00CD60BE" w:rsidRPr="00EF646B">
        <w:rPr>
          <w:rFonts w:ascii="Angsana New" w:hAnsi="Angsana New" w:hint="cs"/>
          <w:sz w:val="30"/>
          <w:szCs w:val="30"/>
          <w:cs/>
        </w:rPr>
        <w:t>การกลับรายการ</w:t>
      </w:r>
      <w:r w:rsidR="00831CD3" w:rsidRPr="00EF646B">
        <w:rPr>
          <w:rFonts w:ascii="Angsana New" w:hAnsi="Angsana New" w:hint="cs"/>
          <w:sz w:val="30"/>
          <w:szCs w:val="30"/>
          <w:cs/>
        </w:rPr>
        <w:t>ค่าเผื่อ</w:t>
      </w:r>
      <w:r w:rsidRPr="00EF646B">
        <w:rPr>
          <w:rFonts w:ascii="Angsana New" w:hAnsi="Angsana New" w:hint="cs"/>
          <w:sz w:val="30"/>
          <w:szCs w:val="30"/>
          <w:cs/>
        </w:rPr>
        <w:t xml:space="preserve">ผลขาดทุนดังกล่าวจะถูกรับรู้ในกำไรหรือขาดทุน </w:t>
      </w:r>
    </w:p>
    <w:p w:rsidR="00390FF1" w:rsidRPr="00EF646B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390FF1" w:rsidRPr="00EF646B" w:rsidRDefault="008F01EB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EF646B">
        <w:rPr>
          <w:rFonts w:ascii="Angsana New" w:hAnsi="Angsana New" w:hint="cs"/>
          <w:sz w:val="30"/>
          <w:szCs w:val="30"/>
          <w:cs/>
        </w:rPr>
        <w:t>กลับรายการค่าเผื่อผลขาดทุนจากการด้อยค่าและหนี้สูญและหนี้สงสัยจะสูญ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B12EE0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811B2A" w:rsidRPr="00EF646B">
        <w:rPr>
          <w:rFonts w:ascii="Angsana New" w:hAnsi="Angsana New"/>
          <w:sz w:val="30"/>
          <w:szCs w:val="30"/>
        </w:rPr>
        <w:t xml:space="preserve">30 </w:t>
      </w:r>
      <w:r w:rsidR="00811B2A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="00B12EE0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B12EE0" w:rsidRPr="00EF646B">
        <w:rPr>
          <w:rFonts w:ascii="Angsana New" w:hAnsi="Angsana New"/>
          <w:sz w:val="30"/>
          <w:szCs w:val="30"/>
        </w:rPr>
        <w:t xml:space="preserve">2561 </w:t>
      </w:r>
      <w:r w:rsidR="00B12EE0" w:rsidRPr="00F019EE">
        <w:rPr>
          <w:rFonts w:ascii="Angsana New" w:hAnsi="Angsana New" w:hint="cs"/>
          <w:spacing w:val="-8"/>
          <w:sz w:val="30"/>
          <w:szCs w:val="30"/>
          <w:cs/>
        </w:rPr>
        <w:t>และสำหรับ</w:t>
      </w:r>
      <w:r w:rsidR="00B537D0" w:rsidRPr="00F019EE">
        <w:rPr>
          <w:rFonts w:ascii="Angsana New" w:hAnsi="Angsana New"/>
          <w:spacing w:val="-8"/>
          <w:sz w:val="30"/>
          <w:szCs w:val="30"/>
          <w:cs/>
        </w:rPr>
        <w:t xml:space="preserve">รอบระยะเวลาบัญชีตั้งแต่วันที่ 1 มกราคม </w:t>
      </w:r>
      <w:r w:rsidR="00DE2660" w:rsidRPr="00F019EE">
        <w:rPr>
          <w:rFonts w:ascii="Angsana New" w:hAnsi="Angsana New"/>
          <w:spacing w:val="-8"/>
          <w:sz w:val="30"/>
          <w:szCs w:val="30"/>
        </w:rPr>
        <w:t>2560</w:t>
      </w:r>
      <w:r w:rsidR="00B537D0" w:rsidRPr="00F019EE">
        <w:rPr>
          <w:rFonts w:ascii="Angsana New" w:hAnsi="Angsana New"/>
          <w:spacing w:val="-8"/>
          <w:sz w:val="30"/>
          <w:szCs w:val="30"/>
          <w:cs/>
        </w:rPr>
        <w:t xml:space="preserve"> ถึงวันที่ </w:t>
      </w:r>
      <w:r w:rsidR="00B537D0" w:rsidRPr="00F019EE">
        <w:rPr>
          <w:rFonts w:ascii="Angsana New" w:hAnsi="Angsana New"/>
          <w:spacing w:val="-8"/>
          <w:sz w:val="30"/>
          <w:szCs w:val="30"/>
        </w:rPr>
        <w:t>30</w:t>
      </w:r>
      <w:r w:rsidR="00B537D0" w:rsidRPr="00F019EE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="00B537D0" w:rsidRPr="00F019EE">
        <w:rPr>
          <w:rFonts w:ascii="Angsana New" w:hAnsi="Angsana New"/>
          <w:spacing w:val="-8"/>
          <w:sz w:val="30"/>
          <w:szCs w:val="30"/>
        </w:rPr>
        <w:t>2560</w:t>
      </w:r>
      <w:r w:rsidR="00B12EE0" w:rsidRPr="00F019EE">
        <w:rPr>
          <w:rFonts w:ascii="Angsana New" w:hAnsi="Angsana New"/>
          <w:spacing w:val="-8"/>
          <w:sz w:val="30"/>
          <w:szCs w:val="30"/>
        </w:rPr>
        <w:t xml:space="preserve"> </w:t>
      </w:r>
      <w:r w:rsidR="00390FF1" w:rsidRPr="00F019EE">
        <w:rPr>
          <w:rFonts w:ascii="Angsana New" w:hAnsi="Angsana New" w:hint="cs"/>
          <w:spacing w:val="-8"/>
          <w:sz w:val="30"/>
          <w:szCs w:val="30"/>
          <w:cs/>
        </w:rPr>
        <w:t>สามารถสรุปได้ดังต่อไปนี้</w:t>
      </w:r>
    </w:p>
    <w:p w:rsidR="008D26B0" w:rsidRPr="00EF646B" w:rsidRDefault="008D26B0" w:rsidP="008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695"/>
        <w:gridCol w:w="1217"/>
        <w:gridCol w:w="237"/>
        <w:gridCol w:w="1219"/>
        <w:gridCol w:w="237"/>
        <w:gridCol w:w="1200"/>
        <w:gridCol w:w="241"/>
        <w:gridCol w:w="1192"/>
      </w:tblGrid>
      <w:tr w:rsidR="006C05D2" w:rsidRPr="00EF646B" w:rsidTr="00C90617">
        <w:trPr>
          <w:tblHeader/>
        </w:trPr>
        <w:tc>
          <w:tcPr>
            <w:tcW w:w="1740" w:type="pct"/>
          </w:tcPr>
          <w:p w:rsidR="00831CD3" w:rsidRPr="00EF646B" w:rsidRDefault="00831CD3" w:rsidP="00ED37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:rsidR="00831CD3" w:rsidRPr="00EF646B" w:rsidRDefault="00831CD3" w:rsidP="00811B2A">
            <w:pPr>
              <w:pStyle w:val="BodyText"/>
              <w:spacing w:after="0"/>
              <w:ind w:left="-108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FD0" w:rsidRPr="00EF646B" w:rsidTr="00C90617">
        <w:trPr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</w:t>
            </w:r>
          </w:p>
        </w:tc>
      </w:tr>
      <w:tr w:rsidR="001C5FD0" w:rsidRPr="00EF646B" w:rsidTr="00C90617">
        <w:trPr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เวลาบัญชีตั้งแต่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เวลาบัญชีตั้งแต่</w:t>
            </w:r>
          </w:p>
        </w:tc>
      </w:tr>
      <w:tr w:rsidR="001C5FD0" w:rsidRPr="00EF646B" w:rsidTr="00C90617">
        <w:trPr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</w:p>
        </w:tc>
      </w:tr>
      <w:tr w:rsidR="001C5FD0" w:rsidRPr="00EF646B" w:rsidTr="00C90617">
        <w:trPr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ถึงวันที่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ถึงวันที่</w:t>
            </w:r>
          </w:p>
        </w:tc>
      </w:tr>
      <w:tr w:rsidR="001C5FD0" w:rsidRPr="00EF646B" w:rsidTr="00C90617">
        <w:trPr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0D4C20" w:rsidRDefault="000D4C20" w:rsidP="00C9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D4C2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1C5FD0" w:rsidRPr="00EF646B" w:rsidTr="00C90617">
        <w:trPr>
          <w:trHeight w:val="335"/>
          <w:tblHeader/>
        </w:trPr>
        <w:tc>
          <w:tcPr>
            <w:tcW w:w="1740" w:type="pct"/>
          </w:tcPr>
          <w:p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</w:tcPr>
          <w:p w:rsidR="001C5FD0" w:rsidRPr="00EF646B" w:rsidRDefault="001C5FD0" w:rsidP="001C5FD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:rsidR="001C5FD0" w:rsidRPr="00EF646B" w:rsidRDefault="001C5FD0" w:rsidP="001C5FD0">
            <w:pPr>
              <w:pStyle w:val="BodyText"/>
              <w:spacing w:after="0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5FD0" w:rsidRPr="00EF646B" w:rsidTr="00C90617">
        <w:trPr>
          <w:trHeight w:val="290"/>
        </w:trPr>
        <w:tc>
          <w:tcPr>
            <w:tcW w:w="1740" w:type="pct"/>
          </w:tcPr>
          <w:p w:rsidR="001C5FD0" w:rsidRPr="00EF646B" w:rsidRDefault="001C5FD0" w:rsidP="008F01EB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กลับรายการขาดทุนจาก</w:t>
            </w: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5FD0" w:rsidRPr="00EF646B" w:rsidTr="00C90617">
        <w:trPr>
          <w:trHeight w:val="290"/>
        </w:trPr>
        <w:tc>
          <w:tcPr>
            <w:tcW w:w="1740" w:type="pct"/>
          </w:tcPr>
          <w:p w:rsidR="001C5FD0" w:rsidRPr="00EF646B" w:rsidRDefault="001C5FD0" w:rsidP="001C5FD0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การด้อยค่าของเงินลงทุน</w:t>
            </w:r>
          </w:p>
        </w:tc>
        <w:tc>
          <w:tcPr>
            <w:tcW w:w="36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3AE2" w:rsidRPr="00EF646B" w:rsidTr="00C90617">
        <w:trPr>
          <w:trHeight w:val="290"/>
        </w:trPr>
        <w:tc>
          <w:tcPr>
            <w:tcW w:w="1740" w:type="pct"/>
          </w:tcPr>
          <w:p w:rsidR="00B53AE2" w:rsidRPr="00EF646B" w:rsidRDefault="00B53AE2" w:rsidP="00B53AE2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363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(41.13)</w:t>
            </w:r>
          </w:p>
        </w:tc>
        <w:tc>
          <w:tcPr>
            <w:tcW w:w="126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(104.18)</w:t>
            </w:r>
          </w:p>
        </w:tc>
      </w:tr>
      <w:tr w:rsidR="00B53AE2" w:rsidRPr="00EF646B" w:rsidTr="00C90617">
        <w:trPr>
          <w:trHeight w:val="290"/>
        </w:trPr>
        <w:tc>
          <w:tcPr>
            <w:tcW w:w="1740" w:type="pct"/>
          </w:tcPr>
          <w:p w:rsidR="00B53AE2" w:rsidRPr="00EF646B" w:rsidRDefault="00B53AE2" w:rsidP="00B53AE2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63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(25.22)</w:t>
            </w:r>
          </w:p>
        </w:tc>
        <w:tc>
          <w:tcPr>
            <w:tcW w:w="126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(23.64)</w:t>
            </w:r>
          </w:p>
        </w:tc>
      </w:tr>
      <w:tr w:rsidR="00B53AE2" w:rsidRPr="00EF646B" w:rsidTr="00C90617">
        <w:trPr>
          <w:trHeight w:val="290"/>
        </w:trPr>
        <w:tc>
          <w:tcPr>
            <w:tcW w:w="1740" w:type="pct"/>
          </w:tcPr>
          <w:p w:rsidR="00B53AE2" w:rsidRPr="00EF646B" w:rsidRDefault="00B53AE2" w:rsidP="00B53AE2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3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(66.35)</w:t>
            </w:r>
          </w:p>
        </w:tc>
        <w:tc>
          <w:tcPr>
            <w:tcW w:w="126" w:type="pct"/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B53AE2" w:rsidRPr="00EF646B" w:rsidRDefault="00B53AE2" w:rsidP="00B5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(127.82)</w:t>
            </w:r>
          </w:p>
        </w:tc>
      </w:tr>
      <w:tr w:rsidR="001C5FD0" w:rsidRPr="001F3BDD" w:rsidTr="00C90617">
        <w:trPr>
          <w:trHeight w:val="290"/>
        </w:trPr>
        <w:tc>
          <w:tcPr>
            <w:tcW w:w="1740" w:type="pct"/>
          </w:tcPr>
          <w:p w:rsidR="001C5FD0" w:rsidRPr="001F3BDD" w:rsidRDefault="00C90617" w:rsidP="00C90617">
            <w:pPr>
              <w:pStyle w:val="Heading8"/>
              <w:tabs>
                <w:tab w:val="left" w:pos="450"/>
              </w:tabs>
              <w:ind w:right="-89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กลับรายการ) </w:t>
            </w:r>
            <w:r w:rsidR="001C5FD0"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หนี้สูญและหนี้สงสัย</w:t>
            </w:r>
            <w:r w:rsidR="00F019EE"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จะ</w:t>
            </w:r>
          </w:p>
        </w:tc>
        <w:tc>
          <w:tcPr>
            <w:tcW w:w="363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1C5FD0" w:rsidRPr="001F3BDD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FD0" w:rsidRPr="001F3BDD" w:rsidTr="00C90617">
        <w:trPr>
          <w:trHeight w:val="290"/>
        </w:trPr>
        <w:tc>
          <w:tcPr>
            <w:tcW w:w="1740" w:type="pct"/>
          </w:tcPr>
          <w:p w:rsidR="001C5FD0" w:rsidRPr="001F3BDD" w:rsidRDefault="001C5FD0" w:rsidP="00F019EE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B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C90617"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สูญของ</w:t>
            </w:r>
            <w:r w:rsidR="00F019E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ลูกหนี้และ</w:t>
            </w: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63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6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1F3BDD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FD0" w:rsidRPr="001F3BDD" w:rsidTr="00C90617">
        <w:trPr>
          <w:trHeight w:val="290"/>
        </w:trPr>
        <w:tc>
          <w:tcPr>
            <w:tcW w:w="1740" w:type="pct"/>
          </w:tcPr>
          <w:p w:rsidR="00BD66E9" w:rsidRDefault="00BD66E9" w:rsidP="00BD66E9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47" w:hanging="2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ลูกหนี้และเงินทดรองจ่ายแก่</w:t>
            </w:r>
          </w:p>
          <w:p w:rsidR="001C5FD0" w:rsidRPr="001F3BDD" w:rsidRDefault="00BD66E9" w:rsidP="00BD66E9">
            <w:pPr>
              <w:pStyle w:val="Heading8"/>
              <w:tabs>
                <w:tab w:val="left" w:pos="450"/>
              </w:tabs>
              <w:ind w:left="432" w:right="-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F019E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3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019EE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C5FD0" w:rsidRPr="001F3BDD" w:rsidRDefault="001F3BD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C5FD0" w:rsidRPr="001F3BDD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F019EE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F019EE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  <w:p w:rsidR="001C5FD0" w:rsidRPr="001F3BDD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(13.70)</w:t>
            </w:r>
          </w:p>
        </w:tc>
        <w:tc>
          <w:tcPr>
            <w:tcW w:w="126" w:type="pct"/>
          </w:tcPr>
          <w:p w:rsidR="001C5FD0" w:rsidRPr="001F3BDD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019EE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  <w:p w:rsidR="001C5FD0" w:rsidRPr="001F3BDD" w:rsidRDefault="00F019EE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019EE" w:rsidRPr="001F3BDD" w:rsidTr="00C90617">
        <w:trPr>
          <w:trHeight w:val="290"/>
        </w:trPr>
        <w:tc>
          <w:tcPr>
            <w:tcW w:w="1740" w:type="pct"/>
          </w:tcPr>
          <w:p w:rsidR="00F019EE" w:rsidRPr="001F3BDD" w:rsidRDefault="00F019EE" w:rsidP="00F019EE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363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69.44</w:t>
            </w:r>
          </w:p>
        </w:tc>
        <w:tc>
          <w:tcPr>
            <w:tcW w:w="126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204.15</w:t>
            </w:r>
          </w:p>
        </w:tc>
      </w:tr>
      <w:tr w:rsidR="00F019EE" w:rsidRPr="001F3BDD" w:rsidTr="00C90617">
        <w:trPr>
          <w:trHeight w:val="290"/>
        </w:trPr>
        <w:tc>
          <w:tcPr>
            <w:tcW w:w="1740" w:type="pct"/>
          </w:tcPr>
          <w:p w:rsidR="00F019EE" w:rsidRPr="001F3BDD" w:rsidRDefault="00F019EE" w:rsidP="00F019EE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เงินให้กู้ยืมแก่บริษัทร่วม</w:t>
            </w:r>
          </w:p>
        </w:tc>
        <w:tc>
          <w:tcPr>
            <w:tcW w:w="363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8.23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126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8.23</w:t>
            </w:r>
          </w:p>
        </w:tc>
      </w:tr>
      <w:tr w:rsidR="00F019EE" w:rsidRPr="001F3BDD" w:rsidTr="00C90617">
        <w:trPr>
          <w:trHeight w:val="290"/>
        </w:trPr>
        <w:tc>
          <w:tcPr>
            <w:tcW w:w="1740" w:type="pct"/>
          </w:tcPr>
          <w:p w:rsidR="00F019EE" w:rsidRPr="001F3BDD" w:rsidRDefault="00F019EE" w:rsidP="00F019EE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3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DD"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DD">
              <w:rPr>
                <w:rFonts w:ascii="Angsana New" w:hAnsi="Angsana New"/>
                <w:b/>
                <w:bCs/>
                <w:sz w:val="30"/>
                <w:szCs w:val="30"/>
              </w:rPr>
              <w:t>8.23</w:t>
            </w:r>
          </w:p>
        </w:tc>
        <w:tc>
          <w:tcPr>
            <w:tcW w:w="124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66.44</w:t>
            </w:r>
          </w:p>
        </w:tc>
        <w:tc>
          <w:tcPr>
            <w:tcW w:w="126" w:type="pct"/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F019EE" w:rsidRPr="001F3BD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DD">
              <w:rPr>
                <w:rFonts w:ascii="Angsana New" w:hAnsi="Angsana New"/>
                <w:b/>
                <w:bCs/>
                <w:sz w:val="30"/>
                <w:szCs w:val="30"/>
              </w:rPr>
              <w:t>212.38</w:t>
            </w:r>
          </w:p>
        </w:tc>
      </w:tr>
      <w:tr w:rsidR="00F019EE" w:rsidRPr="00054EFD" w:rsidTr="00C90617">
        <w:trPr>
          <w:trHeight w:val="290"/>
        </w:trPr>
        <w:tc>
          <w:tcPr>
            <w:tcW w:w="1740" w:type="pct"/>
          </w:tcPr>
          <w:p w:rsidR="00F019EE" w:rsidRPr="00054EFD" w:rsidRDefault="00F019EE" w:rsidP="00F019EE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:rsidR="00F019EE" w:rsidRPr="00054EFD" w:rsidRDefault="00F019EE" w:rsidP="00F019E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F019EE" w:rsidRPr="00054EFD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019EE" w:rsidRPr="00EF646B" w:rsidTr="00C90617">
        <w:trPr>
          <w:trHeight w:val="155"/>
        </w:trPr>
        <w:tc>
          <w:tcPr>
            <w:tcW w:w="1740" w:type="pct"/>
          </w:tcPr>
          <w:p w:rsidR="00F019EE" w:rsidRPr="00C0188B" w:rsidRDefault="00F019EE" w:rsidP="00F019EE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3" w:type="pct"/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88B"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4" w:type="pct"/>
          </w:tcPr>
          <w:p w:rsidR="00F019EE" w:rsidRPr="00C0188B" w:rsidRDefault="00F019EE" w:rsidP="00F019E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88B">
              <w:rPr>
                <w:rFonts w:ascii="Angsana New" w:hAnsi="Angsana New"/>
                <w:b/>
                <w:bCs/>
                <w:sz w:val="30"/>
                <w:szCs w:val="30"/>
              </w:rPr>
              <w:t>8.23</w:t>
            </w:r>
          </w:p>
        </w:tc>
        <w:tc>
          <w:tcPr>
            <w:tcW w:w="124" w:type="pct"/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0.09</w:t>
            </w:r>
          </w:p>
        </w:tc>
        <w:tc>
          <w:tcPr>
            <w:tcW w:w="126" w:type="pct"/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F019EE" w:rsidRPr="00C0188B" w:rsidRDefault="00F019EE" w:rsidP="00F0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84.56</w:t>
            </w:r>
          </w:p>
        </w:tc>
      </w:tr>
    </w:tbl>
    <w:p w:rsidR="00032907" w:rsidRPr="00EF646B" w:rsidRDefault="00032907" w:rsidP="00496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032907" w:rsidRPr="00EF646B" w:rsidSect="00837DB6">
          <w:headerReference w:type="default" r:id="rId12"/>
          <w:footerReference w:type="default" r:id="rId13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</w:p>
    <w:p w:rsidR="00FD1DC3" w:rsidRPr="00EF646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834E9" w:rsidRPr="00EF646B">
        <w:rPr>
          <w:rFonts w:ascii="Angsana New" w:hAnsi="Angsana New"/>
          <w:sz w:val="30"/>
          <w:szCs w:val="30"/>
        </w:rPr>
        <w:t xml:space="preserve">30 </w:t>
      </w:r>
      <w:r w:rsidR="001834E9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834E9" w:rsidRPr="00EF646B">
        <w:rPr>
          <w:rFonts w:ascii="Angsana New" w:hAnsi="Angsana New"/>
          <w:sz w:val="30"/>
          <w:szCs w:val="30"/>
        </w:rPr>
        <w:t>256</w:t>
      </w:r>
      <w:r w:rsidR="00AE474B" w:rsidRPr="00EF646B">
        <w:rPr>
          <w:rFonts w:ascii="Angsana New" w:hAnsi="Angsana New" w:hint="cs"/>
          <w:sz w:val="30"/>
          <w:szCs w:val="30"/>
          <w:cs/>
        </w:rPr>
        <w:t>1</w:t>
      </w:r>
      <w:r w:rsidR="001834E9" w:rsidRPr="00EF646B">
        <w:rPr>
          <w:rFonts w:ascii="Angsana New" w:hAnsi="Angsana New"/>
          <w:sz w:val="30"/>
          <w:szCs w:val="30"/>
        </w:rPr>
        <w:t xml:space="preserve"> </w:t>
      </w:r>
      <w:r w:rsidR="001834E9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E474B" w:rsidRPr="00EF646B">
        <w:rPr>
          <w:rFonts w:ascii="Angsana New" w:hAnsi="Angsana New" w:hint="cs"/>
          <w:sz w:val="30"/>
          <w:szCs w:val="30"/>
          <w:cs/>
        </w:rPr>
        <w:t>2560</w:t>
      </w:r>
      <w:r w:rsidR="008622F2"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EF646B">
        <w:rPr>
          <w:rFonts w:ascii="Angsana New" w:hAnsi="Angsana New" w:hint="cs"/>
          <w:sz w:val="30"/>
          <w:szCs w:val="30"/>
          <w:cs/>
        </w:rPr>
        <w:t>รับ</w:t>
      </w:r>
      <w:r w:rsidR="00D76EAD" w:rsidRPr="00EF646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EF7326" w:rsidRPr="00EF646B">
        <w:rPr>
          <w:rFonts w:ascii="Angsana New" w:hAnsi="Angsana New"/>
          <w:sz w:val="30"/>
          <w:szCs w:val="30"/>
        </w:rPr>
        <w:t>30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EF7326" w:rsidRPr="00EF646B">
        <w:rPr>
          <w:rFonts w:ascii="Angsana New" w:hAnsi="Angsana New"/>
          <w:sz w:val="30"/>
          <w:szCs w:val="30"/>
        </w:rPr>
        <w:t>2561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 และ</w:t>
      </w:r>
      <w:r w:rsidR="00EF7326" w:rsidRPr="00EF646B">
        <w:rPr>
          <w:rFonts w:ascii="Angsana New" w:hAnsi="Angsana New" w:hint="cs"/>
          <w:sz w:val="30"/>
          <w:szCs w:val="30"/>
          <w:cs/>
        </w:rPr>
        <w:t xml:space="preserve">สำหรับรอบระยะเวลาบัญชีตั้งแต่ </w:t>
      </w:r>
      <w:r w:rsidR="00EF7326" w:rsidRPr="00EF646B">
        <w:rPr>
          <w:rFonts w:ascii="Angsana New" w:hAnsi="Angsana New"/>
          <w:sz w:val="30"/>
          <w:szCs w:val="30"/>
        </w:rPr>
        <w:t xml:space="preserve">1 </w:t>
      </w:r>
      <w:r w:rsidR="00EF7326" w:rsidRPr="00EF64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F7326" w:rsidRPr="00EF646B">
        <w:rPr>
          <w:rFonts w:ascii="Angsana New" w:hAnsi="Angsana New"/>
          <w:sz w:val="30"/>
          <w:szCs w:val="30"/>
        </w:rPr>
        <w:t xml:space="preserve">2560 </w:t>
      </w:r>
      <w:r w:rsidR="00EF7326" w:rsidRPr="00EF646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EF7326" w:rsidRPr="00EF646B">
        <w:rPr>
          <w:rFonts w:ascii="Angsana New" w:hAnsi="Angsana New"/>
          <w:sz w:val="30"/>
          <w:szCs w:val="30"/>
        </w:rPr>
        <w:t xml:space="preserve">30 </w:t>
      </w:r>
      <w:r w:rsidR="00EF7326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F7326" w:rsidRPr="00EF646B">
        <w:rPr>
          <w:rFonts w:ascii="Angsana New" w:hAnsi="Angsana New"/>
          <w:sz w:val="30"/>
          <w:szCs w:val="30"/>
        </w:rPr>
        <w:t>2560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FD1DC3" w:rsidRPr="00EF646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417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430"/>
        <w:gridCol w:w="1692"/>
        <w:gridCol w:w="711"/>
        <w:gridCol w:w="717"/>
        <w:gridCol w:w="720"/>
        <w:gridCol w:w="720"/>
        <w:gridCol w:w="36"/>
        <w:gridCol w:w="200"/>
        <w:gridCol w:w="39"/>
        <w:gridCol w:w="671"/>
        <w:gridCol w:w="236"/>
        <w:gridCol w:w="17"/>
        <w:gridCol w:w="14"/>
        <w:gridCol w:w="666"/>
        <w:gridCol w:w="20"/>
        <w:gridCol w:w="219"/>
        <w:gridCol w:w="17"/>
        <w:gridCol w:w="774"/>
        <w:gridCol w:w="9"/>
        <w:gridCol w:w="20"/>
        <w:gridCol w:w="207"/>
        <w:gridCol w:w="9"/>
        <w:gridCol w:w="22"/>
        <w:gridCol w:w="855"/>
        <w:gridCol w:w="270"/>
        <w:gridCol w:w="726"/>
        <w:gridCol w:w="77"/>
        <w:gridCol w:w="6"/>
        <w:gridCol w:w="9"/>
        <w:gridCol w:w="10"/>
        <w:gridCol w:w="178"/>
        <w:gridCol w:w="74"/>
        <w:gridCol w:w="720"/>
        <w:gridCol w:w="9"/>
        <w:gridCol w:w="12"/>
        <w:gridCol w:w="245"/>
        <w:gridCol w:w="9"/>
        <w:gridCol w:w="10"/>
        <w:gridCol w:w="9"/>
        <w:gridCol w:w="786"/>
        <w:gridCol w:w="236"/>
        <w:gridCol w:w="1010"/>
      </w:tblGrid>
      <w:tr w:rsidR="004938E7" w:rsidRPr="00EF646B" w:rsidTr="0086778E">
        <w:trPr>
          <w:trHeight w:val="22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EF646B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EF646B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5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314CA5" w:rsidRPr="00EF646B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D4C20" w:rsidRPr="000D4C20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gridSpan w:val="2"/>
            <w:tcBorders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0D4C20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dxa"/>
            <w:gridSpan w:val="4"/>
            <w:tcBorders>
              <w:top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D4C20" w:rsidRPr="000D4C20" w:rsidTr="000D4C20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E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28" w:type="dxa"/>
            <w:gridSpan w:val="2"/>
            <w:tcBorders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4C20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C2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C2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D4C2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8"/>
            <w:tcBorders>
              <w:top w:val="nil"/>
              <w:lef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4C2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D4C20">
              <w:rPr>
                <w:rFonts w:ascii="Angsana New" w:hAnsi="Angsana New"/>
                <w:sz w:val="24"/>
                <w:szCs w:val="24"/>
              </w:rPr>
              <w:t>-</w:t>
            </w:r>
            <w:r w:rsidRPr="000D4C2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5" w:type="dxa"/>
            <w:gridSpan w:val="4"/>
            <w:tcBorders>
              <w:top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C20" w:rsidRPr="000D4C20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D4C2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สำหรับรอบ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ระยะเวลาบัญชี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ตั้งแต่วันที่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54EFD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8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  <w:gridSpan w:val="4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0D4C20" w:rsidRPr="00EF646B" w:rsidTr="0086778E">
        <w:trPr>
          <w:trHeight w:val="32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62" w:type="dxa"/>
            <w:gridSpan w:val="3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gridSpan w:val="3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010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0D4C20" w:rsidRPr="00EF646B" w:rsidTr="0086778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67" w:type="dxa"/>
            <w:gridSpan w:val="38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บ้านฉางเอสเตท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(225.00)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(225.00)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rPr>
          <w:trHeight w:val="3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นารายณ์ พาวิลเลียน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228.47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83.84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ยูไนเต็ด โฮมส์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แลนด์ (เมย์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แฟร์)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(11.00)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นอร์ท สาธร เรียลตี้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638.60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638.60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ริทซ์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วิลเลจ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87.00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054EFD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054EFD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054E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4EFD">
              <w:rPr>
                <w:rFonts w:ascii="Angsana New" w:hAnsi="Angsana New"/>
                <w:sz w:val="26"/>
                <w:szCs w:val="26"/>
                <w:cs/>
              </w:rPr>
              <w:t>แลนด์ โปโล</w:t>
            </w:r>
            <w:r w:rsidRPr="00054EF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54EFD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771938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บริการจ้างเหมา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แรงงาน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(4.00)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แกรนด์ พาราไดส์</w:t>
            </w: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F45A75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(41.13)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264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เซอร์วิสเซส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บริการการบริหาร</w:t>
            </w:r>
            <w:r w:rsidRPr="00EF646B">
              <w:rPr>
                <w:rFonts w:ascii="Angsana New" w:hAnsi="Angsana New"/>
                <w:sz w:val="26"/>
                <w:szCs w:val="26"/>
              </w:rPr>
              <w:br/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935.50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935.50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1,479.84</w:t>
            </w:r>
          </w:p>
        </w:tc>
        <w:tc>
          <w:tcPr>
            <w:tcW w:w="262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935.34</w:t>
            </w:r>
          </w:p>
        </w:tc>
        <w:tc>
          <w:tcPr>
            <w:tcW w:w="264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โกลเด้น แฮบิเทชั่น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(31.48)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(31.48)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6.52</w:t>
            </w:r>
          </w:p>
        </w:tc>
        <w:tc>
          <w:tcPr>
            <w:tcW w:w="277" w:type="dxa"/>
            <w:gridSpan w:val="5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6.52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สาธรทอง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154.00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153.92</w:t>
            </w:r>
          </w:p>
        </w:tc>
        <w:tc>
          <w:tcPr>
            <w:tcW w:w="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153.92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(140.15)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  <w:tc>
          <w:tcPr>
            <w:tcW w:w="271" w:type="dxa"/>
            <w:gridSpan w:val="4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  <w:tc>
          <w:tcPr>
            <w:tcW w:w="273" w:type="dxa"/>
            <w:gridSpan w:val="4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สาธรทรัพย์สิน จำกัด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130.42</w:t>
            </w:r>
          </w:p>
        </w:tc>
        <w:tc>
          <w:tcPr>
            <w:tcW w:w="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130.42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(130.42)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4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4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86778E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86778E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วอคเกอร์ โฮมส์ จำกัด</w:t>
            </w:r>
            <w:r w:rsidRPr="008677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6778E">
              <w:rPr>
                <w:rFonts w:ascii="Angsana New" w:hAnsi="Angsana New"/>
                <w:sz w:val="24"/>
                <w:szCs w:val="24"/>
                <w:cs/>
              </w:rPr>
              <w:t>(ถือ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86778E">
              <w:rPr>
                <w:rFonts w:ascii="Angsana New" w:hAnsi="Angsana New"/>
                <w:sz w:val="24"/>
                <w:szCs w:val="24"/>
                <w:cs/>
              </w:rPr>
              <w:t>หุ้นโดยบริษัท</w:t>
            </w:r>
            <w:r w:rsidRPr="008677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6778E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86778E">
              <w:rPr>
                <w:rFonts w:ascii="Angsana New" w:hAnsi="Angsana New" w:hint="cs"/>
                <w:sz w:val="24"/>
                <w:szCs w:val="24"/>
                <w:cs/>
              </w:rPr>
              <w:t xml:space="preserve"> พาวิล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86778E">
              <w:rPr>
                <w:rFonts w:ascii="Angsana New" w:hAnsi="Angsana New" w:hint="cs"/>
                <w:sz w:val="24"/>
                <w:szCs w:val="24"/>
                <w:cs/>
              </w:rPr>
              <w:t xml:space="preserve">เลียน จำกัด ในอัตราร้อยละ </w:t>
            </w:r>
            <w:r w:rsidRPr="0086778E">
              <w:rPr>
                <w:rFonts w:ascii="Angsana New" w:hAnsi="Angsana New"/>
                <w:sz w:val="24"/>
                <w:szCs w:val="24"/>
              </w:rPr>
              <w:t>50)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86778E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4"/>
            <w:tcBorders>
              <w:top w:val="nil"/>
              <w:bottom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4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โกลเด้น แลนด์ เรสซิเด้นซ์</w:t>
            </w:r>
            <w:r w:rsidR="0019334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19334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(ถือหุ้นโดยบริษัท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นารายณ์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พาวิลเลียน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ในอัตราร้อยละ 25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 xml:space="preserve"> บริษัท ริทซ์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วิลเลจ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ในอัตราร้อ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ละ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25)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86778E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ab/>
              <w:t>25.00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3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nil"/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80" w:type="dxa"/>
            <w:gridSpan w:val="5"/>
            <w:tcBorders>
              <w:top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tcBorders>
              <w:top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gridSpan w:val="4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right w:val="nil"/>
            </w:tcBorders>
            <w:vAlign w:val="center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46B">
              <w:rPr>
                <w:rFonts w:ascii="Angsana New" w:hAnsi="Angsana New"/>
                <w:sz w:val="26"/>
                <w:szCs w:val="26"/>
                <w:cs/>
              </w:rPr>
              <w:t>กรุงเทพบ้านและที่ดิน จำกัด (มหาชน)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0D4C20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1,780.00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1,780.00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3,560.00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3,560.00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(970.00)</w:t>
            </w:r>
          </w:p>
        </w:tc>
        <w:tc>
          <w:tcPr>
            <w:tcW w:w="238" w:type="dxa"/>
            <w:gridSpan w:val="3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2,590.00</w:t>
            </w:r>
          </w:p>
        </w:tc>
        <w:tc>
          <w:tcPr>
            <w:tcW w:w="280" w:type="dxa"/>
            <w:gridSpan w:val="5"/>
            <w:tcBorders>
              <w:top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single" w:sz="4" w:space="0" w:color="auto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2,590.00</w:t>
            </w:r>
          </w:p>
        </w:tc>
        <w:tc>
          <w:tcPr>
            <w:tcW w:w="266" w:type="dxa"/>
            <w:gridSpan w:val="3"/>
            <w:tcBorders>
              <w:top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6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818.80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22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373.80</w:t>
            </w:r>
          </w:p>
        </w:tc>
      </w:tr>
      <w:tr w:rsidR="000D4C20" w:rsidRPr="00EF646B" w:rsidTr="0086778E"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7,343.60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>6,799.10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(1,512.71)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>(1,553.84)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5,830.89</w:t>
            </w:r>
          </w:p>
        </w:tc>
        <w:tc>
          <w:tcPr>
            <w:tcW w:w="280" w:type="dxa"/>
            <w:gridSpan w:val="5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>5,245.26</w:t>
            </w:r>
          </w:p>
        </w:tc>
        <w:tc>
          <w:tcPr>
            <w:tcW w:w="266" w:type="dxa"/>
            <w:gridSpan w:val="3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1,781.27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>569.64</w:t>
            </w:r>
          </w:p>
        </w:tc>
      </w:tr>
    </w:tbl>
    <w:p w:rsidR="00DB1105" w:rsidRPr="00EF646B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EF646B">
        <w:br w:type="page"/>
      </w:r>
    </w:p>
    <w:tbl>
      <w:tblPr>
        <w:tblW w:w="1529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970"/>
        <w:gridCol w:w="1782"/>
        <w:gridCol w:w="701"/>
        <w:gridCol w:w="12"/>
        <w:gridCol w:w="671"/>
        <w:gridCol w:w="21"/>
        <w:gridCol w:w="665"/>
        <w:gridCol w:w="236"/>
        <w:gridCol w:w="14"/>
        <w:gridCol w:w="578"/>
        <w:gridCol w:w="252"/>
        <w:gridCol w:w="684"/>
        <w:gridCol w:w="270"/>
        <w:gridCol w:w="684"/>
        <w:gridCol w:w="249"/>
        <w:gridCol w:w="14"/>
        <w:gridCol w:w="664"/>
        <w:gridCol w:w="236"/>
        <w:gridCol w:w="26"/>
        <w:gridCol w:w="566"/>
        <w:gridCol w:w="236"/>
        <w:gridCol w:w="534"/>
        <w:gridCol w:w="238"/>
        <w:gridCol w:w="459"/>
        <w:gridCol w:w="236"/>
        <w:gridCol w:w="879"/>
        <w:gridCol w:w="236"/>
        <w:gridCol w:w="1170"/>
        <w:gridCol w:w="12"/>
      </w:tblGrid>
      <w:tr w:rsidR="001A45BE" w:rsidRPr="00EF646B" w:rsidTr="00DB4BD5">
        <w:trPr>
          <w:gridAfter w:val="1"/>
          <w:wAfter w:w="12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53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5BE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1A45BE" w:rsidP="0099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45BE" w:rsidRPr="00EF646B" w:rsidRDefault="000D4C20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493" w:type="dxa"/>
            <w:gridSpan w:val="4"/>
            <w:tcBorders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gridSpan w:val="5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gridSpan w:val="4"/>
            <w:tcBorders>
              <w:left w:val="nil"/>
              <w:right w:val="nil"/>
            </w:tcBorders>
          </w:tcPr>
          <w:p w:rsidR="001A45BE" w:rsidRPr="00EF646B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646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93" w:type="dxa"/>
            <w:gridSpan w:val="4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gridSpan w:val="3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5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gridSpan w:val="3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gridSpan w:val="4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64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0D4C20" w:rsidRPr="00EF646B" w:rsidTr="00DB4BD5">
        <w:trPr>
          <w:trHeight w:val="38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216" w:hanging="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327" w:hanging="1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สำหรับรอบ</w:t>
            </w:r>
          </w:p>
        </w:tc>
      </w:tr>
      <w:tr w:rsidR="000D4C20" w:rsidRPr="00EF646B" w:rsidTr="00DB4BD5">
        <w:trPr>
          <w:trHeight w:val="38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216" w:hanging="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327" w:hanging="1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164" w:right="-136" w:firstLine="8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ระยะเวลาบัญชี</w:t>
            </w:r>
          </w:p>
        </w:tc>
      </w:tr>
      <w:tr w:rsidR="000D4C20" w:rsidRPr="00EF646B" w:rsidTr="00DB4BD5">
        <w:trPr>
          <w:trHeight w:val="38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216" w:hanging="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320" w:lineRule="exact"/>
              <w:ind w:right="-327" w:hanging="1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ตั้งแต่วันที่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93" w:type="dxa"/>
            <w:gridSpan w:val="4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gridSpan w:val="3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5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gridSpan w:val="3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60</w:t>
            </w:r>
          </w:p>
        </w:tc>
      </w:tr>
      <w:tr w:rsidR="000D4C20" w:rsidRPr="00EF646B" w:rsidTr="00DB4BD5">
        <w:trPr>
          <w:gridAfter w:val="1"/>
          <w:wAfter w:w="12" w:type="dxa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126" w:type="dxa"/>
            <w:gridSpan w:val="22"/>
            <w:tcBorders>
              <w:top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4C20" w:rsidRPr="00EF646B" w:rsidTr="000D4C20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</w:t>
            </w:r>
            <w:r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อหุ้นผ่านทางบริษัทโกลเด้น แลนด์</w:t>
            </w:r>
            <w:r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(เมย์แฟร์)</w:t>
            </w:r>
            <w:r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1A113D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แกรนด์ เมย์แฟร์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12.02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12.02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DB4BD5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ถือหุ้นผ่านทางบริษัทโกลเด้น แลนด์ โปโล จำกัด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เอ็มเอสจีแอล พร็อพเพอร์ตี้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10.60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</w:t>
            </w: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น</w:t>
            </w:r>
            <w:r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br/>
            </w:r>
            <w:r w:rsidRPr="00054EF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 </w:t>
            </w:r>
            <w:r w:rsidRPr="00EF646B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และที่ดิน จำกัด (มหาชน)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ไซด์วอล์ค แลนด์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41.30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41.30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ไพร์ม พลัส แอสเซ็ท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rPr>
                <w:rFonts w:ascii="Angsana New" w:hAnsi="Angsana New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เฟิร์ส แสควร์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rPr>
                <w:rFonts w:ascii="Angsana New" w:hAnsi="Angsana New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C20" w:rsidRPr="00EF646B" w:rsidTr="00DB4B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บริษัท รีกัล รีเจี้ยน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rPr>
                <w:rFonts w:ascii="Angsana New" w:hAnsi="Angsana New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4"/>
                <w:szCs w:val="24"/>
              </w:rPr>
              <w:t>100</w:t>
            </w:r>
            <w:r w:rsidRPr="00EF6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646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86" w:type="dxa"/>
            <w:gridSpan w:val="2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20.50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dxa"/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</w:tcPr>
          <w:p w:rsidR="000D4C20" w:rsidRPr="00EF646B" w:rsidRDefault="000D4C20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D1DC3" w:rsidRPr="00EF646B" w:rsidRDefault="00FD1DC3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EF646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EF646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:rsidR="00736576" w:rsidRPr="00EF646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EF646B" w:rsidSect="00A66F35">
          <w:headerReference w:type="default" r:id="rId14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:rsidR="00736576" w:rsidRPr="00EF646B" w:rsidRDefault="0073657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ส่วนของผู้ถือหุ้นที่ไม่มีอำนาจควบคุม </w:t>
      </w:r>
    </w:p>
    <w:p w:rsidR="00736576" w:rsidRPr="00EF646B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p w:rsidR="00736576" w:rsidRPr="00EF646B" w:rsidRDefault="00736576" w:rsidP="006736FF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</w:t>
      </w:r>
      <w:r w:rsidR="00A83621" w:rsidRPr="00EF646B">
        <w:rPr>
          <w:rFonts w:ascii="Angsana New" w:hAnsi="Angsana New"/>
          <w:sz w:val="30"/>
          <w:szCs w:val="30"/>
          <w:cs/>
        </w:rPr>
        <w:t>นได้เสียที่ไม่มีอำนาจควบคุมที่มี</w:t>
      </w:r>
      <w:r w:rsidRPr="00EF646B">
        <w:rPr>
          <w:rFonts w:ascii="Angsana New" w:hAnsi="Angsana New"/>
          <w:sz w:val="30"/>
          <w:szCs w:val="30"/>
          <w:cs/>
        </w:rPr>
        <w:t>สาระสำคัญ ก่อนการตัดรายการระหว่างกัน</w:t>
      </w:r>
    </w:p>
    <w:p w:rsidR="00736576" w:rsidRPr="00EF646B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170"/>
        <w:gridCol w:w="900"/>
        <w:gridCol w:w="1170"/>
        <w:gridCol w:w="180"/>
        <w:gridCol w:w="1170"/>
        <w:gridCol w:w="900"/>
        <w:gridCol w:w="1260"/>
      </w:tblGrid>
      <w:tr w:rsidR="00807610" w:rsidRPr="00EF646B" w:rsidTr="00DB4BD5">
        <w:trPr>
          <w:cantSplit/>
          <w:tblHeader/>
        </w:trPr>
        <w:tc>
          <w:tcPr>
            <w:tcW w:w="2711" w:type="dxa"/>
          </w:tcPr>
          <w:p w:rsidR="00807610" w:rsidRPr="00EF646B" w:rsidRDefault="00807610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</w:tcPr>
          <w:p w:rsidR="00807610" w:rsidRPr="00EF646B" w:rsidRDefault="00054EFD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กันยายน</w:t>
            </w:r>
            <w:r w:rsidR="00660C08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 </w:t>
            </w:r>
            <w:r w:rsidR="005B7DCE"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807610" w:rsidRPr="00EF646B" w:rsidRDefault="00807610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807610" w:rsidRPr="00EF646B" w:rsidRDefault="00054EFD" w:rsidP="00406C2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 xml:space="preserve">30 กันยายน </w:t>
            </w:r>
            <w:r w:rsidR="005B7DCE"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2560</w:t>
            </w:r>
          </w:p>
        </w:tc>
      </w:tr>
      <w:tr w:rsidR="00736576" w:rsidRPr="00EF646B" w:rsidTr="00DB4BD5">
        <w:trPr>
          <w:cantSplit/>
          <w:tblHeader/>
        </w:trPr>
        <w:tc>
          <w:tcPr>
            <w:tcW w:w="2711" w:type="dxa"/>
            <w:vAlign w:val="bottom"/>
          </w:tcPr>
          <w:p w:rsidR="00736576" w:rsidRPr="00EF646B" w:rsidRDefault="00736576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21325" w:rsidRPr="00EF646B" w:rsidRDefault="00736576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736576" w:rsidRPr="00EF646B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="00736576"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821325" w:rsidRPr="00EF646B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736576" w:rsidRPr="00EF646B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:rsidR="00736576" w:rsidRPr="00EF646B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736576" w:rsidRPr="00EF646B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736576" w:rsidRPr="00EF646B" w:rsidTr="00DB4BD5">
        <w:trPr>
          <w:cantSplit/>
          <w:tblHeader/>
        </w:trPr>
        <w:tc>
          <w:tcPr>
            <w:tcW w:w="2711" w:type="dxa"/>
            <w:shd w:val="clear" w:color="auto" w:fill="auto"/>
          </w:tcPr>
          <w:p w:rsidR="00736576" w:rsidRPr="00EF646B" w:rsidRDefault="00736576" w:rsidP="00406C23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736576" w:rsidRPr="00EF646B" w:rsidRDefault="00736576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5B7DCE" w:rsidRPr="00EF646B" w:rsidTr="00DB4BD5">
        <w:trPr>
          <w:cantSplit/>
        </w:trPr>
        <w:tc>
          <w:tcPr>
            <w:tcW w:w="2711" w:type="dxa"/>
            <w:vAlign w:val="bottom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  <w:p w:rsidR="00682C94" w:rsidRPr="00EF646B" w:rsidRDefault="00682C94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sz w:val="26"/>
                <w:szCs w:val="26"/>
              </w:rPr>
              <w:t>40.00</w:t>
            </w: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40.00</w:t>
            </w: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5B7DCE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108.29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114.27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5B7DCE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909.56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925.50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:rsidR="005B7DCE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96.52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93.85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7DCE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1,685.99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1,688.07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B7DCE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(764.66)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(742.15)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7DCE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194FE9" w:rsidRPr="00EF646B" w:rsidRDefault="00194FE9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(305.86)</w:t>
            </w:r>
          </w:p>
        </w:tc>
        <w:tc>
          <w:tcPr>
            <w:tcW w:w="900" w:type="dxa"/>
          </w:tcPr>
          <w:p w:rsidR="005B7DCE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194FE9" w:rsidRPr="00EF646B" w:rsidRDefault="00194FE9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7.56</w:t>
            </w:r>
          </w:p>
        </w:tc>
        <w:tc>
          <w:tcPr>
            <w:tcW w:w="1170" w:type="dxa"/>
          </w:tcPr>
          <w:p w:rsidR="005B7DCE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194FE9" w:rsidRPr="00EF646B" w:rsidRDefault="00194FE9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(298.30)</w:t>
            </w:r>
          </w:p>
        </w:tc>
        <w:tc>
          <w:tcPr>
            <w:tcW w:w="18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5B7DCE" w:rsidRPr="00EF646B" w:rsidRDefault="005B7DCE" w:rsidP="005B7DCE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(296.86)</w:t>
            </w:r>
          </w:p>
        </w:tc>
        <w:tc>
          <w:tcPr>
            <w:tcW w:w="900" w:type="dxa"/>
          </w:tcPr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5B7DCE" w:rsidRPr="00EF646B" w:rsidRDefault="005B7DCE" w:rsidP="005B7DCE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7.35</w:t>
            </w:r>
          </w:p>
        </w:tc>
        <w:tc>
          <w:tcPr>
            <w:tcW w:w="1260" w:type="dxa"/>
          </w:tcPr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5B7DCE" w:rsidRPr="00EF646B" w:rsidRDefault="005B7DCE" w:rsidP="005B7DCE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</w:rPr>
              <w:t>(289.51)</w:t>
            </w:r>
          </w:p>
        </w:tc>
      </w:tr>
      <w:tr w:rsidR="005B7DCE" w:rsidRPr="00EF646B" w:rsidTr="00DB4BD5">
        <w:trPr>
          <w:cantSplit/>
        </w:trPr>
        <w:tc>
          <w:tcPr>
            <w:tcW w:w="2711" w:type="dxa"/>
          </w:tcPr>
          <w:p w:rsidR="005B7DCE" w:rsidRPr="00EF646B" w:rsidRDefault="005B7DCE" w:rsidP="005B7DCE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สำหรับรอบระยะเวลาบัญชีตั้งแต่วันที่</w:t>
            </w: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ถึงวันที่ 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9A7F70" w:rsidRPr="00EF646B" w:rsidRDefault="009A7F70" w:rsidP="00C9061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7"/>
          </w:tcPr>
          <w:p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:rsidR="009A7F70" w:rsidRPr="00EF646B" w:rsidRDefault="00AF534B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213.94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156.36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1170" w:type="dxa"/>
          </w:tcPr>
          <w:p w:rsidR="009A7F70" w:rsidRPr="00EF646B" w:rsidRDefault="00AF534B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(22.50)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(18.08)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70" w:rsidRPr="00EF646B" w:rsidTr="00DB4BD5">
        <w:trPr>
          <w:cantSplit/>
        </w:trPr>
        <w:tc>
          <w:tcPr>
            <w:tcW w:w="2711" w:type="dxa"/>
            <w:vAlign w:val="bottom"/>
          </w:tcPr>
          <w:p w:rsidR="009A7F70" w:rsidRPr="00EF646B" w:rsidRDefault="009A7F70" w:rsidP="009A7F7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7F70" w:rsidRPr="00DB4BD5" w:rsidRDefault="00AF534B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0.</w:t>
            </w:r>
            <w:r w:rsidR="00EE3EAF" w:rsidRPr="00DB4BD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0.58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70" w:rsidRPr="00EF646B" w:rsidTr="00DB4BD5">
        <w:trPr>
          <w:cantSplit/>
        </w:trPr>
        <w:tc>
          <w:tcPr>
            <w:tcW w:w="2711" w:type="dxa"/>
          </w:tcPr>
          <w:p w:rsidR="009A7F70" w:rsidRPr="00EF646B" w:rsidRDefault="009A7F70" w:rsidP="009A7F70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A7F70" w:rsidRPr="00DB4BD5" w:rsidRDefault="00EE3EAF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(2</w:t>
            </w:r>
            <w:r w:rsidR="000A3FA2" w:rsidRPr="00DB4BD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="000A3FA2" w:rsidRPr="00DB4BD5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</w:rPr>
              <w:t>(17.50)</w:t>
            </w:r>
          </w:p>
        </w:tc>
        <w:tc>
          <w:tcPr>
            <w:tcW w:w="90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3EAF" w:rsidRPr="00EF646B" w:rsidTr="00DB4BD5">
        <w:trPr>
          <w:cantSplit/>
        </w:trPr>
        <w:tc>
          <w:tcPr>
            <w:tcW w:w="2711" w:type="dxa"/>
          </w:tcPr>
          <w:p w:rsidR="00EE3EAF" w:rsidRPr="00EF646B" w:rsidRDefault="00EE3EAF" w:rsidP="00EE3EAF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E3EAF" w:rsidRPr="00DB4BD5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DB4BD5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(9.00)</w:t>
            </w:r>
          </w:p>
        </w:tc>
        <w:tc>
          <w:tcPr>
            <w:tcW w:w="90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E3EAF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(9.00)</w:t>
            </w:r>
          </w:p>
        </w:tc>
        <w:tc>
          <w:tcPr>
            <w:tcW w:w="18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(7.23)</w:t>
            </w:r>
          </w:p>
        </w:tc>
        <w:tc>
          <w:tcPr>
            <w:tcW w:w="90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(7.23)</w:t>
            </w:r>
          </w:p>
        </w:tc>
      </w:tr>
      <w:tr w:rsidR="00EE3EAF" w:rsidRPr="00EF646B" w:rsidTr="00DB4BD5">
        <w:trPr>
          <w:cantSplit/>
        </w:trPr>
        <w:tc>
          <w:tcPr>
            <w:tcW w:w="2711" w:type="dxa"/>
          </w:tcPr>
          <w:p w:rsidR="00EE3EAF" w:rsidRPr="00EF646B" w:rsidRDefault="00EE3EAF" w:rsidP="00EE3EA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กำไรขาดทุนเบ็ดเสร็จอื่นที่แบ่งให้กับ</w:t>
            </w:r>
            <w:r w:rsidR="00DB4BD5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E3EAF" w:rsidRPr="00DB4BD5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DB4BD5" w:rsidRDefault="00EE3EAF" w:rsidP="00C9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0.2</w:t>
            </w:r>
            <w:r w:rsidR="00C9061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E3EAF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  <w:r w:rsidR="00C9061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00" w:type="dxa"/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E3EAF" w:rsidRPr="00EF646B" w:rsidRDefault="00EE3EAF" w:rsidP="00EE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</w:tr>
    </w:tbl>
    <w:p w:rsidR="003A3A0F" w:rsidRPr="00EF646B" w:rsidRDefault="003A3A0F">
      <w:r w:rsidRPr="00EF646B">
        <w:br w:type="page"/>
      </w:r>
    </w:p>
    <w:tbl>
      <w:tblPr>
        <w:tblW w:w="973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170"/>
        <w:gridCol w:w="922"/>
        <w:gridCol w:w="1170"/>
        <w:gridCol w:w="180"/>
        <w:gridCol w:w="1170"/>
        <w:gridCol w:w="900"/>
        <w:gridCol w:w="1260"/>
      </w:tblGrid>
      <w:tr w:rsidR="003A3A0F" w:rsidRPr="00EF646B" w:rsidTr="008B72F7">
        <w:trPr>
          <w:cantSplit/>
        </w:trPr>
        <w:tc>
          <w:tcPr>
            <w:tcW w:w="2959" w:type="dxa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262" w:type="dxa"/>
            <w:gridSpan w:val="3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สำหรับรอบระยะเวลาบัญชีตั้งแต่วันที่</w:t>
            </w:r>
          </w:p>
        </w:tc>
      </w:tr>
      <w:tr w:rsidR="003A3A0F" w:rsidRPr="00EF646B" w:rsidTr="008B72F7">
        <w:trPr>
          <w:cantSplit/>
        </w:trPr>
        <w:tc>
          <w:tcPr>
            <w:tcW w:w="2959" w:type="dxa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262" w:type="dxa"/>
            <w:gridSpan w:val="3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ถึงวันที่ </w:t>
            </w:r>
            <w:r w:rsidRPr="00EF64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A3A0F" w:rsidRPr="00EF646B" w:rsidTr="008B72F7">
        <w:trPr>
          <w:cantSplit/>
        </w:trPr>
        <w:tc>
          <w:tcPr>
            <w:tcW w:w="2959" w:type="dxa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22" w:type="dxa"/>
            <w:vAlign w:val="bottom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:rsidR="003A3A0F" w:rsidRPr="00EF646B" w:rsidRDefault="003A3A0F" w:rsidP="003A3A0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3A3A0F" w:rsidRPr="00EF646B" w:rsidRDefault="003A3A0F" w:rsidP="003A3A0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3A3A0F" w:rsidRPr="00EF646B" w:rsidTr="008B72F7">
        <w:trPr>
          <w:cantSplit/>
        </w:trPr>
        <w:tc>
          <w:tcPr>
            <w:tcW w:w="2959" w:type="dxa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772" w:type="dxa"/>
            <w:gridSpan w:val="7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A3A0F" w:rsidRPr="009E2358" w:rsidTr="008B72F7">
        <w:trPr>
          <w:cantSplit/>
        </w:trPr>
        <w:tc>
          <w:tcPr>
            <w:tcW w:w="2959" w:type="dxa"/>
            <w:vAlign w:val="bottom"/>
          </w:tcPr>
          <w:p w:rsidR="003A3A0F" w:rsidRPr="00DB4BD5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:rsidR="003A3A0F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72.</w:t>
            </w:r>
            <w:r w:rsidR="00304305" w:rsidRPr="00DB4BD5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22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A3A0F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29.1</w:t>
            </w:r>
            <w:r w:rsidR="00304305" w:rsidRPr="00DB4B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 w:hint="cs"/>
                <w:sz w:val="26"/>
                <w:szCs w:val="26"/>
                <w:cs/>
              </w:rPr>
              <w:t>59.75</w:t>
            </w:r>
          </w:p>
        </w:tc>
        <w:tc>
          <w:tcPr>
            <w:tcW w:w="90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23.90</w:t>
            </w:r>
          </w:p>
        </w:tc>
      </w:tr>
      <w:tr w:rsidR="003A3A0F" w:rsidRPr="009E2358" w:rsidTr="008B72F7">
        <w:trPr>
          <w:cantSplit/>
        </w:trPr>
        <w:tc>
          <w:tcPr>
            <w:tcW w:w="2959" w:type="dxa"/>
            <w:vAlign w:val="bottom"/>
          </w:tcPr>
          <w:p w:rsidR="003A3A0F" w:rsidRPr="00DB4BD5" w:rsidRDefault="003A3A0F" w:rsidP="003A3A0F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</w:tcPr>
          <w:p w:rsidR="003A3A0F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(21.</w:t>
            </w:r>
            <w:r w:rsidR="00304305" w:rsidRPr="00DB4BD5">
              <w:rPr>
                <w:rFonts w:ascii="Angsana New" w:hAnsi="Angsana New"/>
                <w:sz w:val="26"/>
                <w:szCs w:val="26"/>
              </w:rPr>
              <w:t>09</w:t>
            </w:r>
            <w:r w:rsidRPr="00DB4BD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2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A3A0F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(8.4</w:t>
            </w:r>
            <w:r w:rsidR="00304305" w:rsidRPr="00DB4BD5">
              <w:rPr>
                <w:rFonts w:ascii="Angsana New" w:hAnsi="Angsana New"/>
                <w:sz w:val="26"/>
                <w:szCs w:val="26"/>
              </w:rPr>
              <w:t>4</w:t>
            </w:r>
            <w:r w:rsidRPr="00DB4BD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 w:hint="cs"/>
                <w:sz w:val="26"/>
                <w:szCs w:val="26"/>
                <w:cs/>
              </w:rPr>
              <w:t>(5.03)</w:t>
            </w:r>
          </w:p>
        </w:tc>
        <w:tc>
          <w:tcPr>
            <w:tcW w:w="90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(2.01)</w:t>
            </w:r>
          </w:p>
        </w:tc>
      </w:tr>
      <w:tr w:rsidR="003A3A0F" w:rsidRPr="009E2358" w:rsidTr="00851F1D">
        <w:trPr>
          <w:cantSplit/>
        </w:trPr>
        <w:tc>
          <w:tcPr>
            <w:tcW w:w="2959" w:type="dxa"/>
          </w:tcPr>
          <w:p w:rsidR="003A3A0F" w:rsidRPr="00DB4BD5" w:rsidRDefault="003A3A0F" w:rsidP="003A3A0F">
            <w:pPr>
              <w:pStyle w:val="acctfourfigures"/>
              <w:tabs>
                <w:tab w:val="clear" w:pos="765"/>
                <w:tab w:val="decimal" w:pos="22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กระแสเงินสดจากกิจกรรมจัดหาเงิน </w:t>
            </w:r>
          </w:p>
          <w:p w:rsidR="003A3A0F" w:rsidRPr="00DB4BD5" w:rsidRDefault="003A3A0F" w:rsidP="003A3A0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DB4BD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(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เงินปันผลที่จ่ายให้กับส่วนได้เสียที่</w:t>
            </w:r>
          </w:p>
          <w:p w:rsidR="003A3A0F" w:rsidRPr="00DB4BD5" w:rsidRDefault="003A3A0F" w:rsidP="003A3A0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B4BD5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ไม่มีอำนาจควบคุม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 xml:space="preserve">: 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ไม่มี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9E2358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9E2358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(58.48)</w:t>
            </w:r>
          </w:p>
        </w:tc>
        <w:tc>
          <w:tcPr>
            <w:tcW w:w="922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9E2358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9E2358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(23.39)</w:t>
            </w:r>
          </w:p>
        </w:tc>
        <w:tc>
          <w:tcPr>
            <w:tcW w:w="18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 w:hint="cs"/>
                <w:sz w:val="26"/>
                <w:szCs w:val="26"/>
                <w:cs/>
              </w:rPr>
              <w:t>(32.38)</w:t>
            </w:r>
          </w:p>
        </w:tc>
        <w:tc>
          <w:tcPr>
            <w:tcW w:w="90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(12.95)</w:t>
            </w:r>
          </w:p>
        </w:tc>
      </w:tr>
      <w:tr w:rsidR="003A3A0F" w:rsidRPr="00EF646B" w:rsidTr="00851F1D">
        <w:trPr>
          <w:cantSplit/>
        </w:trPr>
        <w:tc>
          <w:tcPr>
            <w:tcW w:w="2959" w:type="dxa"/>
          </w:tcPr>
          <w:p w:rsidR="003A3A0F" w:rsidRPr="00DB4BD5" w:rsidRDefault="003A3A0F" w:rsidP="003A3A0F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="00054EF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04305" w:rsidRPr="00DB4BD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304305" w:rsidRPr="00DB4B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ลดลง)</w:t>
            </w:r>
            <w:r w:rsidR="00054EF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เพิ่มขึ้น</w:t>
            </w:r>
            <w:r w:rsidRPr="00DB4BD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07F57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(6.73)</w:t>
            </w:r>
          </w:p>
        </w:tc>
        <w:tc>
          <w:tcPr>
            <w:tcW w:w="922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9E2358" w:rsidRPr="00DB4BD5" w:rsidRDefault="009E2358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(2.69)</w:t>
            </w:r>
          </w:p>
        </w:tc>
        <w:tc>
          <w:tcPr>
            <w:tcW w:w="18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22.34</w:t>
            </w:r>
          </w:p>
        </w:tc>
        <w:tc>
          <w:tcPr>
            <w:tcW w:w="900" w:type="dxa"/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A3A0F" w:rsidRPr="00DB4BD5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8.94</w:t>
            </w:r>
          </w:p>
        </w:tc>
      </w:tr>
    </w:tbl>
    <w:p w:rsidR="00736576" w:rsidRPr="00851F1D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2C06E2" w:rsidRPr="00EF646B" w:rsidRDefault="00E1291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357E75" w:rsidRPr="00851F1D" w:rsidRDefault="00357E75" w:rsidP="00357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68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81"/>
        <w:gridCol w:w="406"/>
        <w:gridCol w:w="1236"/>
        <w:gridCol w:w="270"/>
        <w:gridCol w:w="1223"/>
        <w:gridCol w:w="236"/>
        <w:gridCol w:w="1262"/>
        <w:gridCol w:w="240"/>
        <w:gridCol w:w="1230"/>
      </w:tblGrid>
      <w:tr w:rsidR="00DF218C" w:rsidRPr="00EF646B" w:rsidTr="00980B80">
        <w:trPr>
          <w:tblHeader/>
        </w:trPr>
        <w:tc>
          <w:tcPr>
            <w:tcW w:w="3581" w:type="dxa"/>
          </w:tcPr>
          <w:p w:rsidR="00DF218C" w:rsidRPr="00EF646B" w:rsidRDefault="00DF218C" w:rsidP="00DF21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06" w:type="dxa"/>
          </w:tcPr>
          <w:p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vAlign w:val="center"/>
          </w:tcPr>
          <w:p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center"/>
          </w:tcPr>
          <w:p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  <w:tc>
          <w:tcPr>
            <w:tcW w:w="23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  <w:tc>
          <w:tcPr>
            <w:tcW w:w="23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4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  <w:tc>
          <w:tcPr>
            <w:tcW w:w="23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4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0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:rsidR="003A3A0F" w:rsidRPr="00EF646B" w:rsidRDefault="003A3A0F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</w:tr>
      <w:tr w:rsidR="003A3A0F" w:rsidRPr="00EF646B" w:rsidTr="00980B80">
        <w:trPr>
          <w:tblHeader/>
        </w:trPr>
        <w:tc>
          <w:tcPr>
            <w:tcW w:w="3581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980B80" w:rsidRDefault="001B5DF7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8,163.10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8,309.72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1B5DF7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4,160.89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4,134.87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980B80" w:rsidRDefault="00AB048D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26.51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26.02</w:t>
            </w:r>
          </w:p>
        </w:tc>
      </w:tr>
      <w:tr w:rsidR="003A3A0F" w:rsidRPr="00EF646B" w:rsidTr="00980B80">
        <w:trPr>
          <w:trHeight w:val="164"/>
        </w:trPr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980B80" w:rsidRDefault="00AB048D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1615D6"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615D6"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(19.18)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771938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</w:t>
            </w: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980B80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c>
          <w:tcPr>
            <w:tcW w:w="3987" w:type="dxa"/>
            <w:gridSpan w:val="2"/>
          </w:tcPr>
          <w:p w:rsidR="003A3A0F" w:rsidRPr="00EF646B" w:rsidRDefault="008B72F7" w:rsidP="008B72F7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3A3A0F" w:rsidRPr="00EF646B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980B80" w:rsidRDefault="00AB048D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(153.95)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4A424E" w:rsidP="004A42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8,131.16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8,163.10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4A424E" w:rsidP="004A42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4,160.89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4,160.89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615D6" w:rsidRPr="00EF646B" w:rsidTr="00980B80">
        <w:tc>
          <w:tcPr>
            <w:tcW w:w="3581" w:type="dxa"/>
          </w:tcPr>
          <w:p w:rsidR="001615D6" w:rsidRPr="00EF646B" w:rsidRDefault="001615D6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615D6" w:rsidRPr="00EF646B" w:rsidRDefault="001615D6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51F1D" w:rsidRPr="00EF646B" w:rsidTr="00980B80">
        <w:tc>
          <w:tcPr>
            <w:tcW w:w="3581" w:type="dxa"/>
          </w:tcPr>
          <w:p w:rsidR="00851F1D" w:rsidRPr="00EF646B" w:rsidRDefault="00851F1D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851F1D" w:rsidRPr="00EF646B" w:rsidRDefault="00851F1D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55B13"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655B13"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1D4C03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1,605.55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655B1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1,399.30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1D4C03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321.30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210.71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="00AD5FD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AD5FD5">
              <w:rPr>
                <w:rFonts w:ascii="Angsana New" w:hAnsi="Angsana New"/>
                <w:sz w:val="30"/>
                <w:szCs w:val="30"/>
              </w:rPr>
              <w:t>/</w:t>
            </w:r>
            <w:r w:rsidR="00AD5FD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4A424E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303.72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655B1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227.73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146.88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decimal" w:pos="52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110.59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4A424E" w:rsidP="00BD66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(1.10)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655B1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(5.17)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Pr="00EF646B">
              <w:rPr>
                <w:rFonts w:ascii="Angsana New" w:hAnsi="Angsana New"/>
                <w:b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4A424E" w:rsidP="004A424E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655B1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(16.31)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4A424E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1,908.17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655B1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1,605.55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468.18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321.30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3A3A0F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rPr>
          <w:trHeight w:val="70"/>
        </w:trPr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A3A0F" w:rsidRPr="00EF646B" w:rsidRDefault="003A3A0F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76E0A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="00776E0A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427C93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6,557.55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776E0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6,910.42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427C93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3,839.59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3,924.16</w:t>
            </w:r>
          </w:p>
        </w:tc>
      </w:tr>
      <w:tr w:rsidR="003A3A0F" w:rsidRPr="00EF646B" w:rsidTr="00980B80">
        <w:tc>
          <w:tcPr>
            <w:tcW w:w="3581" w:type="dxa"/>
          </w:tcPr>
          <w:p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06" w:type="dxa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6C0FC0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6,222.99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776E0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6,557.55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4A424E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3,692.71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3,839.59</w:t>
            </w:r>
          </w:p>
        </w:tc>
      </w:tr>
    </w:tbl>
    <w:p w:rsidR="002D0775" w:rsidRPr="00EF646B" w:rsidRDefault="002D0775" w:rsidP="002D07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167A33" w:rsidRPr="00EF646B" w:rsidRDefault="00167A33" w:rsidP="00167A33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บริษัทย่อยแห่งหนึ่ง ได้เข้าทำสัญญาจะซื้อจะขายที่ดินกับกิจการแห่งหนึ่งเป็นจำนวนเงิน </w:t>
      </w:r>
      <w:r w:rsidRPr="00EF646B">
        <w:rPr>
          <w:rFonts w:ascii="Angsana New" w:hAnsi="Angsana New"/>
          <w:sz w:val="30"/>
          <w:szCs w:val="30"/>
        </w:rPr>
        <w:t xml:space="preserve">80 </w:t>
      </w:r>
      <w:r w:rsidRPr="00EF646B">
        <w:rPr>
          <w:rFonts w:ascii="Angsana New" w:hAnsi="Angsana New"/>
          <w:sz w:val="30"/>
          <w:szCs w:val="30"/>
          <w:cs/>
        </w:rPr>
        <w:t>ล้านบาท โดยมีเงื่อนไขในการชำระเงินเป็นงวดตามที่ระบุไว้ในส</w:t>
      </w:r>
      <w:r w:rsidR="00C90617">
        <w:rPr>
          <w:rFonts w:ascii="Angsana New" w:hAnsi="Angsana New"/>
          <w:sz w:val="30"/>
          <w:szCs w:val="30"/>
          <w:cs/>
        </w:rPr>
        <w:t>ัญญา และจะชำระงวดสุดท้ายในเดือน</w:t>
      </w:r>
      <w:r w:rsidRPr="00EF646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F646B">
        <w:rPr>
          <w:rFonts w:ascii="Angsana New" w:hAnsi="Angsana New"/>
          <w:sz w:val="30"/>
          <w:szCs w:val="30"/>
        </w:rPr>
        <w:t xml:space="preserve">2562 </w:t>
      </w:r>
      <w:r w:rsidRPr="00EF646B">
        <w:rPr>
          <w:rFonts w:ascii="Angsana New" w:hAnsi="Angsana New"/>
          <w:sz w:val="30"/>
          <w:szCs w:val="30"/>
          <w:cs/>
        </w:rPr>
        <w:t>โดยจะทำการจดทะเบียนโอนกรรมสิทธิ์ที่ดินให้แก่ผู้ซื้อ เมื่อบริษัทย่อยได้รับเงินครบ เป็นไปตามเงื่อนไขสัญญา</w:t>
      </w:r>
    </w:p>
    <w:p w:rsidR="00167A33" w:rsidRPr="00851F1D" w:rsidRDefault="00167A33" w:rsidP="00167A33">
      <w:pPr>
        <w:tabs>
          <w:tab w:val="clear" w:pos="907"/>
          <w:tab w:val="decimal" w:pos="900"/>
        </w:tabs>
        <w:rPr>
          <w:rFonts w:ascii="Angsana New" w:hAnsi="Angsana New"/>
          <w:sz w:val="30"/>
          <w:szCs w:val="30"/>
        </w:rPr>
      </w:pPr>
    </w:p>
    <w:p w:rsidR="008B2969" w:rsidRPr="00EF646B" w:rsidRDefault="00284811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</w:t>
      </w:r>
      <w:r w:rsidRPr="006130E7">
        <w:rPr>
          <w:rFonts w:ascii="Angsana New" w:hAnsi="Angsana New"/>
          <w:sz w:val="30"/>
          <w:szCs w:val="30"/>
          <w:cs/>
        </w:rPr>
        <w:t>อบ</w:t>
      </w:r>
      <w:r w:rsidR="00834019" w:rsidRPr="006130E7">
        <w:rPr>
          <w:rFonts w:ascii="Angsana New" w:hAnsi="Angsana New" w:hint="cs"/>
          <w:sz w:val="30"/>
          <w:szCs w:val="30"/>
          <w:cs/>
        </w:rPr>
        <w:t>ด้วย</w:t>
      </w:r>
      <w:r w:rsidRPr="00EF646B">
        <w:rPr>
          <w:rFonts w:ascii="Angsana New" w:hAnsi="Angsana New"/>
          <w:sz w:val="30"/>
          <w:szCs w:val="30"/>
          <w:cs/>
        </w:rPr>
        <w:t xml:space="preserve"> อาคารสำนักงานที่ให้เช่าแก่บุคคลภายนอก</w:t>
      </w:r>
      <w:r w:rsidRPr="00EF646B">
        <w:rPr>
          <w:rFonts w:ascii="Angsana New" w:hAnsi="Angsana New" w:hint="cs"/>
          <w:sz w:val="30"/>
          <w:szCs w:val="30"/>
          <w:cs/>
        </w:rPr>
        <w:t>และกิจการที่เกี่ยวข้องกัน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  </w:t>
      </w:r>
      <w:r w:rsidR="00BE2072" w:rsidRPr="00EF646B">
        <w:rPr>
          <w:rFonts w:ascii="Angsana New" w:hAnsi="Angsana New" w:hint="cs"/>
          <w:sz w:val="30"/>
          <w:szCs w:val="30"/>
          <w:cs/>
        </w:rPr>
        <w:t>และ</w:t>
      </w:r>
      <w:r w:rsidRPr="00EF646B">
        <w:rPr>
          <w:rFonts w:ascii="Angsana New" w:hAnsi="Angsana New" w:hint="cs"/>
          <w:sz w:val="30"/>
          <w:szCs w:val="30"/>
          <w:cs/>
        </w:rPr>
        <w:t>ที่ดินเปล่าที่ไม่มีการพัฒนา</w:t>
      </w:r>
    </w:p>
    <w:p w:rsidR="00335251" w:rsidRPr="00851F1D" w:rsidRDefault="00335251" w:rsidP="00335251">
      <w:pPr>
        <w:tabs>
          <w:tab w:val="clear" w:pos="907"/>
          <w:tab w:val="decimal" w:pos="900"/>
        </w:tabs>
        <w:rPr>
          <w:rFonts w:ascii="Angsana New" w:hAnsi="Angsana New"/>
          <w:sz w:val="30"/>
          <w:szCs w:val="30"/>
        </w:rPr>
      </w:pPr>
    </w:p>
    <w:p w:rsidR="00AE62B3" w:rsidRPr="00EF646B" w:rsidRDefault="00335251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="00AE62B3" w:rsidRPr="00EF646B">
        <w:rPr>
          <w:rFonts w:ascii="Angsana New" w:hAnsi="Angsana New" w:hint="cs"/>
          <w:sz w:val="30"/>
          <w:szCs w:val="30"/>
          <w:cs/>
        </w:rPr>
        <w:t>เป็นสินทรัพย์</w:t>
      </w:r>
      <w:r w:rsidRPr="00EF646B">
        <w:rPr>
          <w:rFonts w:ascii="Angsana New" w:hAnsi="Angsana New" w:hint="cs"/>
          <w:sz w:val="30"/>
          <w:szCs w:val="30"/>
          <w:cs/>
        </w:rPr>
        <w:t xml:space="preserve">ที่ตั้งอยู่บนสิทธิการเช่า </w:t>
      </w:r>
      <w:r w:rsidR="00AE62B3" w:rsidRPr="00EF646B">
        <w:rPr>
          <w:rFonts w:ascii="Angsana New" w:hAnsi="Angsana New" w:hint="cs"/>
          <w:sz w:val="30"/>
          <w:szCs w:val="30"/>
          <w:cs/>
        </w:rPr>
        <w:t>โดยกรรมสิทธิ์จะตกเป็นสิทธิ์ของ</w:t>
      </w:r>
      <w:r w:rsidRPr="00EF646B">
        <w:rPr>
          <w:rFonts w:ascii="Angsana New" w:hAnsi="Angsana New" w:hint="cs"/>
          <w:sz w:val="30"/>
          <w:szCs w:val="30"/>
          <w:cs/>
        </w:rPr>
        <w:t>เจ้าของที่ดินตามเงื่อนไขใน</w:t>
      </w:r>
      <w:r w:rsidR="00772125" w:rsidRPr="00EF646B">
        <w:rPr>
          <w:rFonts w:ascii="Angsana New" w:hAnsi="Angsana New" w:hint="cs"/>
          <w:sz w:val="30"/>
          <w:szCs w:val="30"/>
          <w:cs/>
        </w:rPr>
        <w:t>ที่ระบุไว้ใน</w:t>
      </w:r>
      <w:r w:rsidRPr="00EF646B">
        <w:rPr>
          <w:rFonts w:ascii="Angsana New" w:hAnsi="Angsana New" w:hint="cs"/>
          <w:sz w:val="30"/>
          <w:szCs w:val="30"/>
          <w:cs/>
        </w:rPr>
        <w:t>สัญญาเช่าที่แตกต่างกันในแต่ละสัญญา</w:t>
      </w:r>
      <w:r w:rsidR="00AD26AF" w:rsidRPr="00EF646B">
        <w:rPr>
          <w:rFonts w:ascii="Angsana New" w:hAnsi="Angsana New"/>
          <w:sz w:val="30"/>
          <w:szCs w:val="30"/>
        </w:rPr>
        <w:t xml:space="preserve"> </w:t>
      </w:r>
      <w:r w:rsidR="00AE62B3" w:rsidRPr="00EF646B">
        <w:rPr>
          <w:rFonts w:ascii="Angsana New" w:hAnsi="Angsana New"/>
          <w:sz w:val="30"/>
          <w:szCs w:val="30"/>
        </w:rPr>
        <w:t>(</w:t>
      </w:r>
      <w:r w:rsidR="00AE62B3" w:rsidRPr="00EF646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AE62B3" w:rsidRPr="00EF646B">
        <w:rPr>
          <w:rFonts w:ascii="Angsana New" w:hAnsi="Angsana New"/>
          <w:sz w:val="30"/>
          <w:szCs w:val="30"/>
        </w:rPr>
        <w:t>14)</w:t>
      </w:r>
    </w:p>
    <w:p w:rsidR="00AE62B3" w:rsidRPr="00851F1D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</w:t>
      </w:r>
      <w:r w:rsidR="00FA2752" w:rsidRPr="00EF646B">
        <w:rPr>
          <w:rFonts w:ascii="Angsana New" w:hAnsi="Angsana New"/>
          <w:sz w:val="30"/>
          <w:szCs w:val="30"/>
          <w:cs/>
        </w:rPr>
        <w:t xml:space="preserve">การลงทุน ณ วันที่ </w:t>
      </w:r>
      <w:r w:rsidR="00DF218C" w:rsidRPr="00EF646B">
        <w:rPr>
          <w:rFonts w:ascii="Angsana New" w:hAnsi="Angsana New"/>
          <w:sz w:val="30"/>
          <w:szCs w:val="30"/>
        </w:rPr>
        <w:t xml:space="preserve">30 </w:t>
      </w:r>
      <w:r w:rsidR="00DF218C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="00FA2752" w:rsidRPr="00EF646B">
        <w:rPr>
          <w:rFonts w:ascii="Angsana New" w:hAnsi="Angsana New"/>
          <w:sz w:val="30"/>
          <w:szCs w:val="30"/>
          <w:cs/>
        </w:rPr>
        <w:t xml:space="preserve"> </w:t>
      </w:r>
      <w:r w:rsidR="00DF218C" w:rsidRPr="00EF646B">
        <w:rPr>
          <w:rFonts w:ascii="Angsana New" w:hAnsi="Angsana New"/>
          <w:sz w:val="30"/>
          <w:szCs w:val="30"/>
        </w:rPr>
        <w:t>256</w:t>
      </w:r>
      <w:r w:rsidR="005B7DCE" w:rsidRPr="00EF646B">
        <w:rPr>
          <w:rFonts w:ascii="Angsana New" w:hAnsi="Angsana New" w:hint="cs"/>
          <w:sz w:val="30"/>
          <w:szCs w:val="30"/>
          <w:cs/>
        </w:rPr>
        <w:t>1</w:t>
      </w:r>
      <w:r w:rsidR="00DF218C" w:rsidRPr="00EF646B">
        <w:rPr>
          <w:rFonts w:ascii="Angsana New" w:hAnsi="Angsana New"/>
          <w:sz w:val="30"/>
          <w:szCs w:val="30"/>
        </w:rPr>
        <w:t xml:space="preserve"> </w:t>
      </w:r>
      <w:r w:rsidR="00DF218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A2AAA"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042463" w:rsidRPr="00EF646B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EF646B">
        <w:rPr>
          <w:rFonts w:ascii="Angsana New" w:hAnsi="Angsana New"/>
          <w:sz w:val="30"/>
          <w:szCs w:val="30"/>
          <w:cs/>
        </w:rPr>
        <w:t xml:space="preserve">โดยผู้ประเมินราคาอิสระ </w:t>
      </w:r>
    </w:p>
    <w:p w:rsidR="0003093F" w:rsidRDefault="0003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EA6DB7" w:rsidRPr="00EF646B" w:rsidRDefault="00EA6DB7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</w:t>
      </w:r>
    </w:p>
    <w:p w:rsidR="007067E0" w:rsidRPr="00980B80" w:rsidRDefault="007067E0" w:rsidP="00C708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2907"/>
        <w:gridCol w:w="270"/>
        <w:gridCol w:w="1354"/>
        <w:gridCol w:w="270"/>
        <w:gridCol w:w="1355"/>
        <w:gridCol w:w="270"/>
        <w:gridCol w:w="1354"/>
        <w:gridCol w:w="270"/>
        <w:gridCol w:w="1356"/>
      </w:tblGrid>
      <w:tr w:rsidR="00F510D0" w:rsidRPr="00EF646B" w:rsidTr="00DF218C">
        <w:trPr>
          <w:trHeight w:val="407"/>
        </w:trPr>
        <w:tc>
          <w:tcPr>
            <w:tcW w:w="2907" w:type="dxa"/>
          </w:tcPr>
          <w:p w:rsidR="00F510D0" w:rsidRPr="00EF646B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EF646B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:rsidR="00F510D0" w:rsidRPr="00EF646B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98681B" w:rsidRPr="00EF646B" w:rsidTr="00DF218C">
        <w:trPr>
          <w:trHeight w:val="407"/>
        </w:trPr>
        <w:tc>
          <w:tcPr>
            <w:tcW w:w="2907" w:type="dxa"/>
          </w:tcPr>
          <w:p w:rsidR="0098681B" w:rsidRPr="00EF646B" w:rsidRDefault="00527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="00F510D0" w:rsidRPr="00EF646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:rsidR="0098681B" w:rsidRPr="00EF646B" w:rsidRDefault="0098681B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:rsidR="0098681B" w:rsidRPr="00EF646B" w:rsidRDefault="005B7DCE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8681B" w:rsidRPr="00EF646B" w:rsidRDefault="0098681B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0" w:type="dxa"/>
            <w:gridSpan w:val="3"/>
          </w:tcPr>
          <w:p w:rsidR="0098681B" w:rsidRPr="00EF646B" w:rsidRDefault="005B7DCE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F510D0" w:rsidRPr="00EF646B" w:rsidTr="00F510D0">
        <w:trPr>
          <w:trHeight w:val="407"/>
        </w:trPr>
        <w:tc>
          <w:tcPr>
            <w:tcW w:w="2907" w:type="dxa"/>
          </w:tcPr>
          <w:p w:rsidR="00F510D0" w:rsidRPr="00EF646B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EF646B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EF646B" w:rsidTr="002A7BA5">
        <w:trPr>
          <w:trHeight w:val="407"/>
        </w:trPr>
        <w:tc>
          <w:tcPr>
            <w:tcW w:w="2907" w:type="dxa"/>
          </w:tcPr>
          <w:p w:rsidR="00F510D0" w:rsidRPr="00EF646B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EF646B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B7DCE" w:rsidRPr="00980B80" w:rsidTr="00DF218C">
        <w:trPr>
          <w:trHeight w:val="424"/>
        </w:trPr>
        <w:tc>
          <w:tcPr>
            <w:tcW w:w="2907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0B8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B7DCE" w:rsidRPr="00980B80" w:rsidRDefault="00F73723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6,222.99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6,557.55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center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CE" w:rsidRPr="00980B80" w:rsidTr="00DF218C">
        <w:trPr>
          <w:trHeight w:val="424"/>
        </w:trPr>
        <w:tc>
          <w:tcPr>
            <w:tcW w:w="2907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980B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B7DCE" w:rsidRPr="00980B80" w:rsidRDefault="00290F2D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897.</w:t>
            </w:r>
            <w:r w:rsidR="00D420C7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B7DCE" w:rsidRPr="00980B80" w:rsidRDefault="00D420C7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945.22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CE" w:rsidRPr="00980B80" w:rsidTr="00DF218C">
        <w:trPr>
          <w:trHeight w:val="424"/>
        </w:trPr>
        <w:tc>
          <w:tcPr>
            <w:tcW w:w="2907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8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5B7DCE" w:rsidRPr="00980B80" w:rsidRDefault="00F73723" w:rsidP="00290F2D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120.</w:t>
            </w:r>
            <w:r w:rsidR="00D420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:rsidR="005B7DCE" w:rsidRPr="00980B80" w:rsidRDefault="008B5EBE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14,025.9</w:t>
            </w:r>
            <w:r w:rsidR="00322107" w:rsidRPr="00980B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5B7DCE" w:rsidRPr="00980B80" w:rsidRDefault="005B7DCE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420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502.77</w:t>
            </w:r>
          </w:p>
        </w:tc>
        <w:tc>
          <w:tcPr>
            <w:tcW w:w="270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5B7DCE" w:rsidRPr="00980B80" w:rsidRDefault="005B7DCE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13,254.76</w:t>
            </w:r>
          </w:p>
        </w:tc>
      </w:tr>
    </w:tbl>
    <w:p w:rsidR="00335251" w:rsidRPr="00980B80" w:rsidRDefault="0033525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2893"/>
        <w:gridCol w:w="14"/>
        <w:gridCol w:w="255"/>
        <w:gridCol w:w="15"/>
        <w:gridCol w:w="1332"/>
        <w:gridCol w:w="269"/>
        <w:gridCol w:w="1348"/>
        <w:gridCol w:w="30"/>
        <w:gridCol w:w="239"/>
        <w:gridCol w:w="31"/>
        <w:gridCol w:w="1316"/>
        <w:gridCol w:w="269"/>
        <w:gridCol w:w="1350"/>
        <w:gridCol w:w="45"/>
      </w:tblGrid>
      <w:tr w:rsidR="001B67F3" w:rsidRPr="00980B80" w:rsidTr="00F510D0">
        <w:trPr>
          <w:gridAfter w:val="1"/>
          <w:wAfter w:w="45" w:type="dxa"/>
          <w:trHeight w:val="272"/>
        </w:trPr>
        <w:tc>
          <w:tcPr>
            <w:tcW w:w="2893" w:type="dxa"/>
          </w:tcPr>
          <w:p w:rsidR="001B67F3" w:rsidRPr="00980B80" w:rsidRDefault="005B7DCE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80B80">
              <w:br w:type="page"/>
            </w:r>
          </w:p>
        </w:tc>
        <w:tc>
          <w:tcPr>
            <w:tcW w:w="269" w:type="dxa"/>
            <w:gridSpan w:val="2"/>
          </w:tcPr>
          <w:p w:rsidR="001B67F3" w:rsidRPr="00980B80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10"/>
          </w:tcPr>
          <w:p w:rsidR="001B67F3" w:rsidRPr="00980B80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80B80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F510D0" w:rsidRPr="00980B80" w:rsidTr="00F510D0">
        <w:trPr>
          <w:trHeight w:val="407"/>
        </w:trPr>
        <w:tc>
          <w:tcPr>
            <w:tcW w:w="2907" w:type="dxa"/>
            <w:gridSpan w:val="2"/>
          </w:tcPr>
          <w:p w:rsidR="00F510D0" w:rsidRPr="00980B80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gridSpan w:val="2"/>
          </w:tcPr>
          <w:p w:rsidR="00F510D0" w:rsidRPr="00980B80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9" w:type="dxa"/>
            <w:gridSpan w:val="4"/>
          </w:tcPr>
          <w:p w:rsidR="00F510D0" w:rsidRPr="00980B80" w:rsidRDefault="005B7DCE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80B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DA2AAA" w:rsidRPr="00980B8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F510D0" w:rsidRPr="00980B80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0" w:type="dxa"/>
            <w:gridSpan w:val="4"/>
          </w:tcPr>
          <w:p w:rsidR="00F510D0" w:rsidRPr="00980B80" w:rsidRDefault="005B7DCE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80B8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DA2AAA" w:rsidRPr="00980B80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F510D0" w:rsidRPr="00980B80" w:rsidTr="00F510D0">
        <w:trPr>
          <w:gridAfter w:val="1"/>
          <w:wAfter w:w="45" w:type="dxa"/>
          <w:trHeight w:val="80"/>
        </w:trPr>
        <w:tc>
          <w:tcPr>
            <w:tcW w:w="2893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9" w:type="dxa"/>
            <w:gridSpan w:val="2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980B80" w:rsidTr="00F510D0">
        <w:trPr>
          <w:gridAfter w:val="1"/>
          <w:wAfter w:w="45" w:type="dxa"/>
          <w:trHeight w:val="416"/>
        </w:trPr>
        <w:tc>
          <w:tcPr>
            <w:tcW w:w="2893" w:type="dxa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10"/>
          </w:tcPr>
          <w:p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0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B7DCE" w:rsidRPr="00980B80" w:rsidTr="001B67F3">
        <w:trPr>
          <w:gridAfter w:val="1"/>
          <w:wAfter w:w="45" w:type="dxa"/>
          <w:trHeight w:val="344"/>
        </w:trPr>
        <w:tc>
          <w:tcPr>
            <w:tcW w:w="2893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5B7DCE" w:rsidRPr="00980B80" w:rsidRDefault="00F73723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3,</w:t>
            </w:r>
            <w:r w:rsidR="001615D6" w:rsidRPr="00980B80">
              <w:rPr>
                <w:rFonts w:ascii="Angsana New" w:hAnsi="Angsana New"/>
                <w:sz w:val="30"/>
                <w:szCs w:val="30"/>
              </w:rPr>
              <w:t>692</w:t>
            </w:r>
            <w:r w:rsidRPr="00980B80">
              <w:rPr>
                <w:rFonts w:ascii="Angsana New" w:hAnsi="Angsana New"/>
                <w:sz w:val="30"/>
                <w:szCs w:val="30"/>
              </w:rPr>
              <w:t>.</w:t>
            </w:r>
            <w:r w:rsidR="001615D6" w:rsidRPr="00980B8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3,839.59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CE" w:rsidRPr="00980B80" w:rsidTr="001B67F3">
        <w:trPr>
          <w:gridAfter w:val="1"/>
          <w:wAfter w:w="45" w:type="dxa"/>
          <w:trHeight w:val="389"/>
        </w:trPr>
        <w:tc>
          <w:tcPr>
            <w:tcW w:w="2893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980B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5B7DCE" w:rsidRPr="00980B80" w:rsidRDefault="00290F2D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335.</w:t>
            </w:r>
            <w:r w:rsidR="00D420C7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5B7DCE" w:rsidRPr="00980B80" w:rsidRDefault="00290F2D" w:rsidP="005B7DCE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357.</w:t>
            </w:r>
            <w:r w:rsidR="00D420C7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B7DCE" w:rsidRPr="00980B80" w:rsidRDefault="005B7DCE" w:rsidP="005B7DC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CE" w:rsidRPr="00EF646B" w:rsidTr="001B67F3">
        <w:trPr>
          <w:gridAfter w:val="1"/>
          <w:wAfter w:w="45" w:type="dxa"/>
          <w:trHeight w:val="244"/>
        </w:trPr>
        <w:tc>
          <w:tcPr>
            <w:tcW w:w="2893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8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7DCE" w:rsidRPr="00980B80" w:rsidRDefault="004D4381" w:rsidP="00290F2D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D420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8.09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:rsidR="005B7DCE" w:rsidRPr="00980B80" w:rsidRDefault="004B39CE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1615D6" w:rsidRPr="00980B80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1615D6" w:rsidRPr="00980B80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69" w:type="dxa"/>
            <w:gridSpan w:val="2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7DCE" w:rsidRPr="00980B80" w:rsidRDefault="00290F2D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</w:t>
            </w:r>
            <w:r w:rsidR="00D420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7.06</w:t>
            </w:r>
          </w:p>
        </w:tc>
        <w:tc>
          <w:tcPr>
            <w:tcW w:w="269" w:type="dxa"/>
          </w:tcPr>
          <w:p w:rsidR="005B7DCE" w:rsidRPr="00980B80" w:rsidRDefault="005B7DCE" w:rsidP="005B7D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B7DCE" w:rsidRPr="00EF646B" w:rsidRDefault="005B7DCE" w:rsidP="005B7DCE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5,590.55</w:t>
            </w:r>
          </w:p>
        </w:tc>
      </w:tr>
    </w:tbl>
    <w:p w:rsidR="007F4AF9" w:rsidRPr="00980B80" w:rsidRDefault="007F4AF9" w:rsidP="007F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D4846" w:rsidRPr="00EF646B" w:rsidRDefault="005D4846" w:rsidP="0008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b/>
          <w:bCs/>
          <w:sz w:val="30"/>
          <w:szCs w:val="30"/>
          <w:cs/>
        </w:rPr>
        <w:t>การวัดมูลค่ายุติธรรม</w:t>
      </w:r>
      <w:r w:rsidRPr="00EF646B">
        <w:rPr>
          <w:rFonts w:hint="cs"/>
          <w:szCs w:val="22"/>
          <w:cs/>
        </w:rPr>
        <w:t xml:space="preserve"> </w:t>
      </w:r>
    </w:p>
    <w:p w:rsidR="00C11EDA" w:rsidRPr="00980B80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5D4846" w:rsidRPr="00EF646B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:rsidR="00C11EDA" w:rsidRPr="00980B80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4846" w:rsidRPr="00EF646B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:rsidR="00FE554E" w:rsidRPr="00980B80" w:rsidRDefault="00FE554E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62E66" w:rsidRPr="00EF646B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F646B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BE2072" w:rsidRPr="00EF646B">
        <w:rPr>
          <w:rFonts w:ascii="Angsana New" w:hAnsi="Angsana New"/>
          <w:sz w:val="30"/>
          <w:szCs w:val="30"/>
        </w:rPr>
        <w:t>3</w:t>
      </w:r>
      <w:r w:rsidR="00CC268E" w:rsidRPr="00EF646B">
        <w:rPr>
          <w:rFonts w:ascii="Angsana New" w:hAnsi="Angsana New"/>
          <w:sz w:val="30"/>
          <w:szCs w:val="30"/>
          <w:cs/>
        </w:rPr>
        <w:t xml:space="preserve"> จากเกณฑ์ข้อมูลที่นำมา</w:t>
      </w:r>
      <w:r w:rsidR="00442A34" w:rsidRPr="00EF646B">
        <w:rPr>
          <w:rFonts w:ascii="Angsana New" w:hAnsi="Angsana New" w:hint="cs"/>
          <w:sz w:val="30"/>
          <w:szCs w:val="30"/>
          <w:cs/>
        </w:rPr>
        <w:t xml:space="preserve"> ใช้</w:t>
      </w:r>
      <w:r w:rsidR="005B627C" w:rsidRPr="00EF646B">
        <w:rPr>
          <w:rFonts w:ascii="Angsana New" w:hAnsi="Angsana New" w:hint="cs"/>
          <w:sz w:val="30"/>
          <w:szCs w:val="30"/>
          <w:cs/>
        </w:rPr>
        <w:t>ใน</w:t>
      </w:r>
      <w:r w:rsidRPr="00EF646B">
        <w:rPr>
          <w:rFonts w:ascii="Angsana New" w:hAnsi="Angsana New"/>
          <w:sz w:val="30"/>
          <w:szCs w:val="30"/>
          <w:cs/>
        </w:rPr>
        <w:t>เทคนิค</w:t>
      </w:r>
      <w:r w:rsidR="00442A34" w:rsidRPr="00EF646B">
        <w:rPr>
          <w:rFonts w:ascii="Angsana New" w:hAnsi="Angsana New" w:hint="cs"/>
          <w:sz w:val="30"/>
          <w:szCs w:val="30"/>
          <w:cs/>
        </w:rPr>
        <w:t>การประเมินมูลค่ายุติธรรม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:rsidR="00DA2AAA" w:rsidRPr="00EF646B" w:rsidRDefault="00D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5D4846" w:rsidRPr="00EF646B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722E40" w:rsidRPr="00EF646B" w:rsidRDefault="00722E40" w:rsidP="000B0F7A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615"/>
      </w:tblGrid>
      <w:tr w:rsidR="00762E66" w:rsidRPr="00EF646B" w:rsidTr="00980B80">
        <w:tc>
          <w:tcPr>
            <w:tcW w:w="2430" w:type="dxa"/>
          </w:tcPr>
          <w:p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  <w:vAlign w:val="bottom"/>
          </w:tcPr>
          <w:p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62E66" w:rsidRPr="00EF646B" w:rsidTr="00980B80">
        <w:tc>
          <w:tcPr>
            <w:tcW w:w="2430" w:type="dxa"/>
          </w:tcPr>
          <w:p w:rsidR="00762E66" w:rsidRPr="00193345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334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762E66" w:rsidRPr="00EF646B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</w:tcPr>
          <w:p w:rsidR="00762E66" w:rsidRPr="00193345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3345">
              <w:rPr>
                <w:rFonts w:ascii="Angsana New" w:hAnsi="Angsana New" w:hint="cs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762E66" w:rsidRPr="00EF646B" w:rsidTr="00980B80">
        <w:tc>
          <w:tcPr>
            <w:tcW w:w="2430" w:type="dxa"/>
          </w:tcPr>
          <w:p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270" w:type="dxa"/>
          </w:tcPr>
          <w:p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</w:tcPr>
          <w:p w:rsidR="00762E66" w:rsidRPr="00EF646B" w:rsidRDefault="00576731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</w:p>
        </w:tc>
      </w:tr>
    </w:tbl>
    <w:p w:rsidR="00DA2AAA" w:rsidRPr="00851F1D" w:rsidRDefault="00DA2AAA" w:rsidP="00542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C806E5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:rsidR="00AF1E68" w:rsidRPr="00851F1D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AF1E68" w:rsidRPr="00EF646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AF1E68" w:rsidRPr="00851F1D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:rsidR="00AF1E68" w:rsidRPr="00EF646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F646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pacing w:val="-2"/>
          <w:sz w:val="30"/>
          <w:szCs w:val="30"/>
          <w:cs/>
        </w:rPr>
        <w:t>ได้ทำสัญญาเช่าที่ดินเพื่อการพัฒนาอาคารสำนักงานให้เช่า และ/หรือโรงแรม ดังรายละเอียดต่อไปนี้</w:t>
      </w:r>
    </w:p>
    <w:p w:rsidR="00AF1E68" w:rsidRPr="00851F1D" w:rsidRDefault="00AF1E68" w:rsidP="00AF1E6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150"/>
        <w:gridCol w:w="2144"/>
        <w:gridCol w:w="1239"/>
        <w:gridCol w:w="2377"/>
      </w:tblGrid>
      <w:tr w:rsidR="00AF1E68" w:rsidRPr="00EF646B" w:rsidTr="00762E66">
        <w:tc>
          <w:tcPr>
            <w:tcW w:w="3150" w:type="dxa"/>
          </w:tcPr>
          <w:p w:rsidR="00AF1E68" w:rsidRPr="00EF646B" w:rsidRDefault="00AF1E68" w:rsidP="002659F4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44" w:type="dxa"/>
          </w:tcPr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239" w:type="dxa"/>
          </w:tcPr>
          <w:p w:rsidR="00AF1E68" w:rsidRPr="00EF646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377" w:type="dxa"/>
          </w:tcPr>
          <w:p w:rsidR="00AF1E68" w:rsidRPr="00EF646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AF1E68" w:rsidRPr="00EF646B" w:rsidTr="00762E66">
        <w:tc>
          <w:tcPr>
            <w:tcW w:w="3150" w:type="dxa"/>
          </w:tcPr>
          <w:p w:rsidR="00AF1E68" w:rsidRPr="00EF646B" w:rsidRDefault="00193345" w:rsidP="001933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โครงการโกลเด้นแลนด์ บิวดิ้ง</w:t>
            </w:r>
          </w:p>
        </w:tc>
        <w:tc>
          <w:tcPr>
            <w:tcW w:w="2144" w:type="dxa"/>
          </w:tcPr>
          <w:p w:rsidR="00AF1E68" w:rsidRPr="00EF646B" w:rsidRDefault="00F42FCA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239" w:type="dxa"/>
          </w:tcPr>
          <w:p w:rsidR="00AF1E68" w:rsidRPr="00EF646B" w:rsidRDefault="007A7AD6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:rsidR="00AF1E68" w:rsidRPr="00EF646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="00DE2660" w:rsidRPr="00EF646B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AF1E68" w:rsidRPr="00EF646B" w:rsidTr="00762E66">
        <w:tc>
          <w:tcPr>
            <w:tcW w:w="3150" w:type="dxa"/>
          </w:tcPr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เอฟ วาย ไอ เซ็นเตอร์</w:t>
            </w:r>
          </w:p>
        </w:tc>
        <w:tc>
          <w:tcPr>
            <w:tcW w:w="2144" w:type="dxa"/>
          </w:tcPr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:rsidR="00AF1E68" w:rsidRPr="00EF646B" w:rsidRDefault="00A518F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F646B">
              <w:rPr>
                <w:rFonts w:ascii="Angsana New" w:hAnsi="Angsana New"/>
                <w:sz w:val="30"/>
                <w:szCs w:val="30"/>
              </w:rPr>
              <w:t>4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:rsidR="00AF1E68" w:rsidRPr="00EF646B" w:rsidRDefault="00AF1E68" w:rsidP="00A518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A518F0" w:rsidRPr="00EF646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518F0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A2AAA" w:rsidRPr="00EF646B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AF1E68" w:rsidRPr="00EF646B" w:rsidTr="00762E66">
        <w:tc>
          <w:tcPr>
            <w:tcW w:w="3150" w:type="dxa"/>
          </w:tcPr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โครงการสาทร สแควร์</w:t>
            </w:r>
            <w:r w:rsidR="00084DFE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4DFE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84DFE" w:rsidRPr="00EF64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4DFE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โครงการดับบลิว โฮเต็ล แบงคอก</w:t>
            </w:r>
          </w:p>
        </w:tc>
        <w:tc>
          <w:tcPr>
            <w:tcW w:w="2144" w:type="dxa"/>
          </w:tcPr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:rsidR="00AF1E68" w:rsidRPr="00EF646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33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  <w:p w:rsidR="00AF1E68" w:rsidRPr="00EF646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9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77" w:type="dxa"/>
          </w:tcPr>
          <w:p w:rsidR="00AF1E68" w:rsidRPr="00EF646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="00DE2660" w:rsidRPr="00EF646B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:rsidR="00AF4BC5" w:rsidRPr="00851F1D" w:rsidRDefault="00AF4BC5">
      <w:pPr>
        <w:rPr>
          <w:rFonts w:asciiTheme="majorBidi" w:hAnsiTheme="majorBidi" w:cstheme="majorBidi"/>
          <w:sz w:val="30"/>
          <w:szCs w:val="30"/>
        </w:rPr>
      </w:pPr>
    </w:p>
    <w:p w:rsidR="00DA2AAA" w:rsidRPr="00EF646B" w:rsidRDefault="00D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F646B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D4B2F" w:rsidRPr="00EF646B" w:rsidRDefault="003643DE" w:rsidP="00897A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46B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รายการเปลี่ยนแปลง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5B7DCE" w:rsidRPr="00EF646B">
        <w:rPr>
          <w:rFonts w:asciiTheme="majorBidi" w:hAnsiTheme="majorBidi" w:cstheme="majorBidi" w:hint="cs"/>
          <w:sz w:val="30"/>
          <w:szCs w:val="30"/>
          <w:cs/>
        </w:rPr>
        <w:t>ปีสิ้นสุด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710842" w:rsidRPr="00EF646B">
        <w:rPr>
          <w:rFonts w:asciiTheme="majorBidi" w:hAnsiTheme="majorBidi" w:cstheme="majorBidi"/>
          <w:sz w:val="30"/>
          <w:szCs w:val="30"/>
        </w:rPr>
        <w:t xml:space="preserve">30 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10842" w:rsidRPr="00EF646B">
        <w:rPr>
          <w:rFonts w:asciiTheme="majorBidi" w:hAnsiTheme="majorBidi" w:cstheme="majorBidi"/>
          <w:sz w:val="30"/>
          <w:szCs w:val="30"/>
        </w:rPr>
        <w:t>256</w:t>
      </w:r>
      <w:r w:rsidR="005B7DCE" w:rsidRPr="00EF646B">
        <w:rPr>
          <w:rFonts w:asciiTheme="majorBidi" w:hAnsiTheme="majorBidi" w:cstheme="majorBidi" w:hint="cs"/>
          <w:sz w:val="30"/>
          <w:szCs w:val="30"/>
          <w:cs/>
        </w:rPr>
        <w:t>1</w:t>
      </w:r>
      <w:r w:rsidRPr="00EF646B">
        <w:rPr>
          <w:rFonts w:asciiTheme="majorBidi" w:hAnsiTheme="majorBidi" w:cstheme="majorBidi"/>
          <w:sz w:val="30"/>
          <w:szCs w:val="30"/>
        </w:rPr>
        <w:t xml:space="preserve"> </w:t>
      </w:r>
      <w:r w:rsidR="005B7DCE" w:rsidRPr="00EF64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A2AAA" w:rsidRPr="00EF646B">
        <w:rPr>
          <w:rFonts w:asciiTheme="majorBidi" w:hAnsiTheme="majorBidi" w:cstheme="majorBidi" w:hint="cs"/>
          <w:sz w:val="30"/>
          <w:szCs w:val="30"/>
          <w:cs/>
        </w:rPr>
        <w:t xml:space="preserve">สำหรับรอบระยะเวลาบัญชีตั้งแต่ </w:t>
      </w:r>
      <w:r w:rsidR="00DA2AAA" w:rsidRPr="00EF646B">
        <w:rPr>
          <w:rFonts w:asciiTheme="majorBidi" w:hAnsiTheme="majorBidi" w:cstheme="majorBidi"/>
          <w:sz w:val="30"/>
          <w:szCs w:val="30"/>
        </w:rPr>
        <w:t xml:space="preserve">1 </w:t>
      </w:r>
      <w:r w:rsidR="00DA2AAA" w:rsidRPr="00EF646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A2AAA" w:rsidRPr="00EF646B">
        <w:rPr>
          <w:rFonts w:asciiTheme="majorBidi" w:hAnsiTheme="majorBidi" w:cstheme="majorBidi"/>
          <w:sz w:val="30"/>
          <w:szCs w:val="30"/>
        </w:rPr>
        <w:t xml:space="preserve">2560 </w:t>
      </w:r>
      <w:r w:rsidR="00DA2AAA" w:rsidRPr="00EF646B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DA2AAA" w:rsidRPr="00EF646B">
        <w:rPr>
          <w:rFonts w:asciiTheme="majorBidi" w:hAnsiTheme="majorBidi" w:cstheme="majorBidi"/>
          <w:sz w:val="30"/>
          <w:szCs w:val="30"/>
        </w:rPr>
        <w:t xml:space="preserve">30 </w:t>
      </w:r>
      <w:r w:rsidR="00DA2AAA" w:rsidRPr="00EF64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A2AAA" w:rsidRPr="00EF646B">
        <w:rPr>
          <w:rFonts w:asciiTheme="majorBidi" w:hAnsiTheme="majorBidi" w:cstheme="majorBidi"/>
          <w:sz w:val="30"/>
          <w:szCs w:val="30"/>
        </w:rPr>
        <w:t xml:space="preserve">2560 </w:t>
      </w:r>
      <w:r w:rsidR="00A86DA2" w:rsidRPr="00EF646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897ADA" w:rsidRPr="00851F1D" w:rsidRDefault="00897ADA" w:rsidP="00897A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3"/>
        <w:gridCol w:w="567"/>
        <w:gridCol w:w="1278"/>
        <w:gridCol w:w="239"/>
        <w:gridCol w:w="1232"/>
        <w:gridCol w:w="239"/>
        <w:gridCol w:w="1197"/>
        <w:gridCol w:w="237"/>
        <w:gridCol w:w="1203"/>
      </w:tblGrid>
      <w:tr w:rsidR="00897ADA" w:rsidRPr="00EF646B" w:rsidTr="00055516">
        <w:tc>
          <w:tcPr>
            <w:tcW w:w="3123" w:type="dxa"/>
          </w:tcPr>
          <w:p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" w:type="dxa"/>
          </w:tcPr>
          <w:p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AAA" w:rsidRPr="00EF646B" w:rsidTr="00055516">
        <w:tc>
          <w:tcPr>
            <w:tcW w:w="312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</w:tr>
      <w:tr w:rsidR="00DA2AAA" w:rsidRPr="00EF646B" w:rsidTr="00055516">
        <w:tc>
          <w:tcPr>
            <w:tcW w:w="312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</w:tr>
      <w:tr w:rsidR="00DA2AAA" w:rsidRPr="00EF646B" w:rsidTr="00055516">
        <w:tc>
          <w:tcPr>
            <w:tcW w:w="312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</w:tr>
      <w:tr w:rsidR="00DA2AAA" w:rsidRPr="00EF646B" w:rsidTr="00055516">
        <w:tc>
          <w:tcPr>
            <w:tcW w:w="312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</w:tcPr>
          <w:p w:rsidR="00DA2AAA" w:rsidRPr="00231152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</w:tr>
      <w:tr w:rsidR="00DA2AAA" w:rsidRPr="00EF646B" w:rsidTr="00055516">
        <w:tc>
          <w:tcPr>
            <w:tcW w:w="312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</w:tcPr>
          <w:p w:rsidR="00DA2AAA" w:rsidRPr="00231152" w:rsidRDefault="00DA2AAA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7" w:type="dxa"/>
          </w:tcPr>
          <w:p w:rsidR="00DA2AAA" w:rsidRPr="00EF646B" w:rsidRDefault="00DA2AAA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56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67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DA2AAA" w:rsidRPr="00EF646B" w:rsidRDefault="00841C11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1,437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F646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DA2AAA" w:rsidRPr="00EF646B" w:rsidRDefault="00841C11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531.91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531.91</w:t>
            </w: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67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DA2AAA" w:rsidRPr="00EF646B" w:rsidRDefault="00AD61FC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(98.20)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DA2AAA" w:rsidRPr="00EF646B" w:rsidRDefault="00841C11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7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AAA" w:rsidRPr="00EF646B" w:rsidRDefault="00AD61FC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AAA" w:rsidRPr="00EF646B" w:rsidRDefault="00AD61FC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531.91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531.91</w:t>
            </w:r>
          </w:p>
        </w:tc>
      </w:tr>
      <w:tr w:rsidR="00DA2AAA" w:rsidRPr="00851F1D" w:rsidTr="00055516">
        <w:tc>
          <w:tcPr>
            <w:tcW w:w="3123" w:type="dxa"/>
          </w:tcPr>
          <w:p w:rsidR="00DA2AAA" w:rsidRPr="00851F1D" w:rsidRDefault="00DA2AAA" w:rsidP="00DA2A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DA2AAA" w:rsidRPr="00851F1D" w:rsidRDefault="00DA2AAA" w:rsidP="00DA2AA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AAA" w:rsidRPr="00851F1D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516" w:rsidRPr="00EF646B" w:rsidTr="00A137FA">
        <w:tc>
          <w:tcPr>
            <w:tcW w:w="3690" w:type="dxa"/>
            <w:gridSpan w:val="2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8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</w:t>
            </w:r>
            <w:r w:rsidRPr="00EF646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78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055516" w:rsidRPr="00EF646B" w:rsidRDefault="00055516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AAA" w:rsidRPr="00EF646B" w:rsidTr="00055516">
        <w:tc>
          <w:tcPr>
            <w:tcW w:w="3123" w:type="dxa"/>
          </w:tcPr>
          <w:p w:rsidR="00DA2AAA" w:rsidRPr="00EF646B" w:rsidRDefault="00DA2AAA" w:rsidP="00DA2AA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67" w:type="dxa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DA2AAA" w:rsidRPr="00EF646B" w:rsidRDefault="00841C11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326.45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F646B">
              <w:rPr>
                <w:rFonts w:ascii="Angsana New" w:hAnsi="Angsana New"/>
                <w:sz w:val="30"/>
                <w:szCs w:val="30"/>
              </w:rPr>
              <w:t>77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F646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DA2AAA" w:rsidRPr="00EF646B" w:rsidRDefault="00841C11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100.35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79.00</w:t>
            </w:r>
          </w:p>
        </w:tc>
      </w:tr>
      <w:tr w:rsidR="00DA2AAA" w:rsidRPr="00EF646B" w:rsidTr="00055516">
        <w:tc>
          <w:tcPr>
            <w:tcW w:w="3123" w:type="dxa"/>
            <w:shd w:val="clear" w:color="auto" w:fill="auto"/>
          </w:tcPr>
          <w:p w:rsidR="00DA2AAA" w:rsidRPr="00EF646B" w:rsidRDefault="00DA2AAA" w:rsidP="00DA2A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="00431A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431AF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431AF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67" w:type="dxa"/>
            <w:shd w:val="clear" w:color="auto" w:fill="auto"/>
          </w:tcPr>
          <w:p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DA2AAA" w:rsidRPr="00EF646B" w:rsidRDefault="00AD61FC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42.5</w:t>
            </w:r>
            <w:r w:rsidR="00D919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31.75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DA2AAA" w:rsidRPr="00EF646B" w:rsidRDefault="00D919B8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12.36</w:t>
            </w:r>
          </w:p>
        </w:tc>
      </w:tr>
      <w:tr w:rsidR="00055516" w:rsidRPr="00EF646B" w:rsidTr="00055516">
        <w:tc>
          <w:tcPr>
            <w:tcW w:w="3123" w:type="dxa"/>
            <w:shd w:val="clear" w:color="auto" w:fill="auto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จำหน่ายในระหว่าง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67" w:type="dxa"/>
            <w:shd w:val="clear" w:color="auto" w:fill="auto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(90.76)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055516" w:rsidRPr="00EF646B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516" w:rsidRPr="00EF646B" w:rsidTr="00055516">
        <w:tc>
          <w:tcPr>
            <w:tcW w:w="3123" w:type="dxa"/>
            <w:shd w:val="clear" w:color="auto" w:fill="auto"/>
          </w:tcPr>
          <w:p w:rsidR="00055516" w:rsidRPr="00EF646B" w:rsidRDefault="00055516" w:rsidP="0005551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567" w:type="dxa"/>
            <w:shd w:val="clear" w:color="auto" w:fill="auto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9.00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8.02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10.42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8.99</w:t>
            </w:r>
          </w:p>
        </w:tc>
      </w:tr>
      <w:tr w:rsidR="00055516" w:rsidRPr="00EF646B" w:rsidTr="00055516">
        <w:tc>
          <w:tcPr>
            <w:tcW w:w="3123" w:type="dxa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7" w:type="dxa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377.96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326.45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127.30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100.35</w:t>
            </w:r>
          </w:p>
        </w:tc>
      </w:tr>
      <w:tr w:rsidR="00055516" w:rsidRPr="00851F1D" w:rsidTr="00055516">
        <w:trPr>
          <w:trHeight w:val="289"/>
        </w:trPr>
        <w:tc>
          <w:tcPr>
            <w:tcW w:w="3123" w:type="dxa"/>
          </w:tcPr>
          <w:p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5516" w:rsidRPr="00EF646B" w:rsidTr="00055516">
        <w:tc>
          <w:tcPr>
            <w:tcW w:w="3123" w:type="dxa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67" w:type="dxa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516" w:rsidRPr="00EF646B" w:rsidTr="00055516">
        <w:tc>
          <w:tcPr>
            <w:tcW w:w="3123" w:type="dxa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67" w:type="dxa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1,059.75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452.91</w:t>
            </w:r>
          </w:p>
        </w:tc>
      </w:tr>
      <w:tr w:rsidR="00055516" w:rsidRPr="00EF646B" w:rsidTr="00055516">
        <w:tc>
          <w:tcPr>
            <w:tcW w:w="3123" w:type="dxa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7" w:type="dxa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</w:tr>
      <w:tr w:rsidR="00055516" w:rsidRPr="00EF646B" w:rsidTr="00055516">
        <w:tc>
          <w:tcPr>
            <w:tcW w:w="3123" w:type="dxa"/>
          </w:tcPr>
          <w:p w:rsidR="00055516" w:rsidRPr="00EF646B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161E6" w:rsidRDefault="006161E6">
      <w:r>
        <w:br w:type="page"/>
      </w:r>
    </w:p>
    <w:tbl>
      <w:tblPr>
        <w:tblW w:w="96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783"/>
        <w:gridCol w:w="1242"/>
        <w:gridCol w:w="239"/>
        <w:gridCol w:w="1232"/>
        <w:gridCol w:w="239"/>
        <w:gridCol w:w="1206"/>
        <w:gridCol w:w="237"/>
        <w:gridCol w:w="1203"/>
      </w:tblGrid>
      <w:tr w:rsidR="005732EA" w:rsidRPr="00EF646B" w:rsidTr="00231152">
        <w:tc>
          <w:tcPr>
            <w:tcW w:w="3312" w:type="dxa"/>
          </w:tcPr>
          <w:p w:rsidR="005732EA" w:rsidRPr="00EF646B" w:rsidRDefault="005732EA" w:rsidP="005B7D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5732EA" w:rsidRPr="00EF646B" w:rsidRDefault="005732EA" w:rsidP="005B7D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3" w:type="dxa"/>
            <w:gridSpan w:val="3"/>
            <w:shd w:val="clear" w:color="auto" w:fill="auto"/>
            <w:vAlign w:val="bottom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shd w:val="clear" w:color="auto" w:fill="auto"/>
            <w:vAlign w:val="bottom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2EA" w:rsidRPr="00EF646B" w:rsidTr="00231152">
        <w:tc>
          <w:tcPr>
            <w:tcW w:w="3312" w:type="dxa"/>
          </w:tcPr>
          <w:p w:rsidR="005732EA" w:rsidRPr="00EF646B" w:rsidRDefault="005732EA" w:rsidP="00573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5732EA" w:rsidRPr="00EF646B" w:rsidRDefault="005732EA" w:rsidP="005732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</w:tr>
      <w:tr w:rsidR="005732EA" w:rsidRPr="00EF646B" w:rsidTr="00231152">
        <w:tc>
          <w:tcPr>
            <w:tcW w:w="3312" w:type="dxa"/>
          </w:tcPr>
          <w:p w:rsidR="005732EA" w:rsidRPr="00EF646B" w:rsidRDefault="005732EA" w:rsidP="00573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5732EA" w:rsidRPr="00EF646B" w:rsidRDefault="005732EA" w:rsidP="005732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7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</w:tr>
      <w:tr w:rsidR="005732EA" w:rsidRPr="00EF646B" w:rsidTr="00231152">
        <w:tc>
          <w:tcPr>
            <w:tcW w:w="3312" w:type="dxa"/>
          </w:tcPr>
          <w:p w:rsidR="005732EA" w:rsidRPr="00EF646B" w:rsidRDefault="005732EA" w:rsidP="00573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5732EA" w:rsidRPr="00EF646B" w:rsidRDefault="005732EA" w:rsidP="005732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237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</w:tr>
      <w:tr w:rsidR="005732EA" w:rsidRPr="00EF646B" w:rsidTr="00231152">
        <w:tc>
          <w:tcPr>
            <w:tcW w:w="3312" w:type="dxa"/>
          </w:tcPr>
          <w:p w:rsidR="005732EA" w:rsidRPr="00EF646B" w:rsidRDefault="005732EA" w:rsidP="005732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5732EA" w:rsidRPr="00EF646B" w:rsidRDefault="005732EA" w:rsidP="005732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  <w:tc>
          <w:tcPr>
            <w:tcW w:w="239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7" w:type="dxa"/>
          </w:tcPr>
          <w:p w:rsidR="005732EA" w:rsidRPr="00EF646B" w:rsidRDefault="005732EA" w:rsidP="0057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5732EA" w:rsidRPr="00EF646B" w:rsidRDefault="005732EA" w:rsidP="005732E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231152" w:rsidRPr="00851F1D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26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851F1D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42" w:type="dxa"/>
            <w:vAlign w:val="center"/>
          </w:tcPr>
          <w:p w:rsidR="00231152" w:rsidRPr="00EF646B" w:rsidRDefault="00231152" w:rsidP="0023115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39" w:type="dxa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231152" w:rsidRPr="00EF646B" w:rsidRDefault="00231152" w:rsidP="0023115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239" w:type="dxa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231152" w:rsidRPr="00EF646B" w:rsidRDefault="00231152" w:rsidP="0023115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37" w:type="dxa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:rsidR="00231152" w:rsidRPr="00EF646B" w:rsidRDefault="00231152" w:rsidP="0023115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8" w:type="dxa"/>
            <w:gridSpan w:val="7"/>
            <w:vAlign w:val="center"/>
          </w:tcPr>
          <w:p w:rsidR="00231152" w:rsidRPr="00EF646B" w:rsidRDefault="00231152" w:rsidP="0023115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1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สิทธิการเช่า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1,019.30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1,067.14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431.</w:t>
            </w:r>
            <w:r w:rsidRPr="0023115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452.9</w:t>
            </w:r>
            <w:r w:rsidRPr="0023115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right="-108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ค่าเช่าค้างจ่ายตามสัญญาเช่าระยะยาว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D70568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31152" w:rsidRPr="00231152">
              <w:rPr>
                <w:rFonts w:ascii="Angsana New" w:hAnsi="Angsana New"/>
                <w:sz w:val="30"/>
                <w:szCs w:val="30"/>
              </w:rPr>
              <w:t>6.76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D70568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31152" w:rsidRPr="00231152">
              <w:rPr>
                <w:rFonts w:ascii="Angsana New" w:hAnsi="Angsana New"/>
                <w:sz w:val="30"/>
                <w:szCs w:val="30"/>
              </w:rPr>
              <w:t>7.39</w:t>
            </w:r>
            <w:r w:rsidR="00A137F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1,059.75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</w:t>
            </w:r>
            <w:r w:rsidRPr="002311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452.9</w:t>
            </w:r>
            <w:r w:rsidRPr="002311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สิทธิการเช่า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1,019.30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431.</w:t>
            </w:r>
            <w:r w:rsidRPr="0023115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A137FA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right="-108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ค่าเช่าค้างจ่ายตามสัญญาเช่าระยะ</w:t>
            </w:r>
            <w:r w:rsidR="00A137F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าว</w:t>
            </w: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A137FA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1152" w:rsidRPr="00231152">
              <w:rPr>
                <w:rFonts w:ascii="Angsana New" w:hAnsi="Angsana New"/>
                <w:sz w:val="30"/>
                <w:szCs w:val="30"/>
              </w:rPr>
              <w:t>5.81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A137FA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31152" w:rsidRPr="00231152">
              <w:rPr>
                <w:rFonts w:ascii="Angsana New" w:hAnsi="Angsana New"/>
                <w:sz w:val="30"/>
                <w:szCs w:val="30"/>
              </w:rPr>
              <w:t>6.76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152" w:rsidRPr="00EF646B" w:rsidTr="00231152">
        <w:tc>
          <w:tcPr>
            <w:tcW w:w="3312" w:type="dxa"/>
          </w:tcPr>
          <w:p w:rsidR="00231152" w:rsidRPr="00EF646B" w:rsidRDefault="00231152" w:rsidP="002311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</w:t>
            </w:r>
            <w:r w:rsidRPr="002311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:rsidR="00DF69EB" w:rsidRPr="00EF646B" w:rsidRDefault="00DF69EB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02AE7" w:rsidRPr="00EF646B" w:rsidRDefault="00002AE7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A2BB4" w:rsidRPr="00EF646B" w:rsidRDefault="007A2BB4" w:rsidP="007A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7A2BB4" w:rsidRPr="00EF646B" w:rsidSect="00FD7C5A">
          <w:headerReference w:type="default" r:id="rId15"/>
          <w:footerReference w:type="default" r:id="rId16"/>
          <w:footerReference w:type="first" r:id="rId17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:rsidR="00B35340" w:rsidRPr="00EF646B" w:rsidRDefault="00FD1DC3" w:rsidP="00E348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418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636"/>
        <w:gridCol w:w="889"/>
        <w:gridCol w:w="245"/>
        <w:gridCol w:w="1041"/>
        <w:gridCol w:w="236"/>
        <w:gridCol w:w="1347"/>
        <w:gridCol w:w="236"/>
        <w:gridCol w:w="1134"/>
        <w:gridCol w:w="259"/>
        <w:gridCol w:w="989"/>
        <w:gridCol w:w="238"/>
        <w:gridCol w:w="1041"/>
        <w:gridCol w:w="288"/>
        <w:gridCol w:w="1134"/>
        <w:gridCol w:w="322"/>
        <w:gridCol w:w="1148"/>
      </w:tblGrid>
      <w:tr w:rsidR="00D030F6" w:rsidRPr="00EF646B" w:rsidTr="00A137FA">
        <w:trPr>
          <w:trHeight w:val="38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80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38B0" w:rsidRPr="00EF646B" w:rsidTr="00A137FA">
        <w:trPr>
          <w:trHeight w:val="424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0F6" w:rsidRPr="00EF646B" w:rsidTr="00A137FA">
        <w:trPr>
          <w:trHeight w:val="271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8B0" w:rsidRPr="00EF646B" w:rsidTr="00A137FA">
        <w:trPr>
          <w:trHeight w:val="29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66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D0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30F6" w:rsidRPr="00EF646B" w:rsidTr="00A137FA">
        <w:trPr>
          <w:trHeight w:val="29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4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38B0" w:rsidRPr="00EF646B" w:rsidTr="00A137FA">
        <w:trPr>
          <w:trHeight w:val="343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38B0" w:rsidRPr="00EF646B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6A6F58"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A137FA" w:rsidRDefault="00D030F6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976.69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1,</w:t>
            </w:r>
            <w:r w:rsidR="00CD74A6" w:rsidRPr="00A137FA">
              <w:rPr>
                <w:rFonts w:ascii="Angsana New" w:hAnsi="Angsana New"/>
                <w:sz w:val="28"/>
                <w:szCs w:val="28"/>
              </w:rPr>
              <w:t>907</w:t>
            </w:r>
            <w:r w:rsidRPr="00A137FA">
              <w:rPr>
                <w:rFonts w:ascii="Angsana New" w:hAnsi="Angsana New"/>
                <w:sz w:val="28"/>
                <w:szCs w:val="28"/>
              </w:rPr>
              <w:t>.</w:t>
            </w:r>
            <w:r w:rsidR="00CD74A6" w:rsidRPr="00A137F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4E1C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</w:t>
            </w:r>
            <w:r w:rsidR="00CD74A6" w:rsidRPr="00A137FA">
              <w:rPr>
                <w:rFonts w:ascii="Angsana New" w:hAnsi="Angsana New"/>
                <w:sz w:val="28"/>
                <w:szCs w:val="28"/>
              </w:rPr>
              <w:t>63</w:t>
            </w:r>
            <w:r w:rsidRPr="00A137FA">
              <w:rPr>
                <w:rFonts w:ascii="Angsana New" w:hAnsi="Angsana New"/>
                <w:sz w:val="28"/>
                <w:szCs w:val="28"/>
              </w:rPr>
              <w:t>.</w:t>
            </w:r>
            <w:r w:rsidR="00CD74A6" w:rsidRPr="00A137F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0722B3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10</w:t>
            </w:r>
            <w:r w:rsidR="00D030F6" w:rsidRPr="00A137FA">
              <w:rPr>
                <w:rFonts w:ascii="Angsana New" w:hAnsi="Angsana New"/>
                <w:sz w:val="28"/>
                <w:szCs w:val="28"/>
              </w:rPr>
              <w:t>.</w:t>
            </w:r>
            <w:r w:rsidRPr="00A137FA">
              <w:rPr>
                <w:rFonts w:ascii="Angsana New" w:hAnsi="Angsana New"/>
                <w:sz w:val="28"/>
                <w:szCs w:val="28"/>
              </w:rPr>
              <w:t>4</w:t>
            </w:r>
            <w:r w:rsidR="00D030F6" w:rsidRPr="00A137F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0722B3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351.14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0722B3" w:rsidP="0007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7</w:t>
            </w:r>
            <w:r w:rsidR="00D030F6" w:rsidRPr="00A137FA">
              <w:rPr>
                <w:rFonts w:ascii="Angsana New" w:hAnsi="Angsana New"/>
                <w:sz w:val="28"/>
                <w:szCs w:val="28"/>
              </w:rPr>
              <w:t>.</w:t>
            </w:r>
            <w:r w:rsidRPr="00A137FA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A137FA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3,</w:t>
            </w:r>
            <w:r w:rsidR="000722B3" w:rsidRPr="00A137FA">
              <w:rPr>
                <w:rFonts w:ascii="Angsana New" w:hAnsi="Angsana New"/>
                <w:sz w:val="28"/>
                <w:szCs w:val="28"/>
              </w:rPr>
              <w:t>920.27</w:t>
            </w:r>
          </w:p>
        </w:tc>
      </w:tr>
      <w:tr w:rsidR="00BA38B0" w:rsidRPr="00EF646B" w:rsidTr="00A137FA">
        <w:trPr>
          <w:trHeight w:val="8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22.98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2.22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6.44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36.40</w:t>
            </w:r>
          </w:p>
        </w:tc>
      </w:tr>
      <w:tr w:rsidR="00BA38B0" w:rsidRPr="00EF646B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(8.03)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(48.76)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(0.71)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(57.50)</w:t>
            </w:r>
          </w:p>
        </w:tc>
      </w:tr>
      <w:tr w:rsidR="00BA38B0" w:rsidRPr="00EF646B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(2.94)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(2.37)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(5.33)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(1.89)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2.54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10.24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(11.24)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โอนเข้า</w:t>
            </w:r>
            <w:r w:rsidRPr="00A137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มาจาก</w:t>
            </w:r>
            <w:r w:rsidRPr="00A137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 xml:space="preserve">     โครงการอสังหาริมทรัพย์ระหว่างการพัฒนา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19.15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49.53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68.68</w:t>
            </w:r>
          </w:p>
        </w:tc>
      </w:tr>
      <w:tr w:rsidR="00BA38B0" w:rsidRPr="00EF646B" w:rsidTr="00A137FA">
        <w:trPr>
          <w:trHeight w:val="34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F58" w:rsidRPr="00A137FA" w:rsidRDefault="00BA38B0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3D5"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863D5"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3863D5"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2560 </w:t>
            </w:r>
            <w:r w:rsidR="003863D5"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3863D5"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3863D5"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3863D5"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988.16</w:t>
            </w: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1,911.58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485.11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8.14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363.59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F58" w:rsidRPr="00A137FA" w:rsidRDefault="006A6F58" w:rsidP="006A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3,962.52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4.83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10.90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42.</w:t>
            </w:r>
            <w:r w:rsidR="00917468" w:rsidRPr="00A137F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2.58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1.10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96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62.67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</w:t>
            </w:r>
            <w:r w:rsidR="00976B3E" w:rsidRPr="00A137FA">
              <w:rPr>
                <w:rFonts w:ascii="Angsana New" w:hAnsi="Angsana New"/>
                <w:sz w:val="28"/>
                <w:szCs w:val="28"/>
              </w:rPr>
              <w:t>68</w:t>
            </w:r>
            <w:r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(0.83)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</w:t>
            </w:r>
            <w:r w:rsidR="00976B3E" w:rsidRPr="00A137FA">
              <w:rPr>
                <w:rFonts w:ascii="Angsana New" w:hAnsi="Angsana New"/>
                <w:sz w:val="28"/>
                <w:szCs w:val="28"/>
              </w:rPr>
              <w:t>51</w:t>
            </w:r>
            <w:r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(1.96)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(32.</w:t>
            </w:r>
            <w:r w:rsidR="00976B3E" w:rsidRPr="00A137FA">
              <w:rPr>
                <w:rFonts w:ascii="Angsana New" w:hAnsi="Angsana New"/>
                <w:sz w:val="28"/>
                <w:szCs w:val="28"/>
              </w:rPr>
              <w:t>62</w:t>
            </w:r>
            <w:r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(0.24)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(34.</w:t>
            </w:r>
            <w:r w:rsidR="00976B3E" w:rsidRPr="00A137FA">
              <w:rPr>
                <w:rFonts w:ascii="Angsana New" w:hAnsi="Angsana New"/>
                <w:sz w:val="28"/>
                <w:szCs w:val="28"/>
              </w:rPr>
              <w:t>82</w:t>
            </w:r>
            <w:r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(3.31)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8B0" w:rsidRPr="00A137FA" w:rsidRDefault="00BF44B4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992.99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A38B0" w:rsidRPr="00A137FA" w:rsidRDefault="00EF5E08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1,923.83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91746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492.29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8.09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365.93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EF5E08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3,986.8</w:t>
            </w:r>
            <w:r w:rsidR="000D1A54"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A38B0" w:rsidRPr="00EF646B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F1D" w:rsidRPr="00EF646B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8B0" w:rsidRPr="00EF646B" w:rsidTr="00A137FA">
        <w:trPr>
          <w:trHeight w:val="33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187.99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548.63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341.25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9.80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69.80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1,361.20</w:t>
            </w:r>
          </w:p>
        </w:tc>
      </w:tr>
      <w:tr w:rsidR="00BA38B0" w:rsidRPr="00EF646B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B9384B" w:rsidRPr="00A137F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66.80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30.74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12.87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114.63</w:t>
            </w:r>
          </w:p>
        </w:tc>
      </w:tr>
      <w:tr w:rsidR="00BA38B0" w:rsidRPr="00EF646B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(46.99)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(0.69)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(47.68)</w:t>
            </w:r>
          </w:p>
        </w:tc>
      </w:tr>
      <w:tr w:rsidR="00BA38B0" w:rsidRPr="00EF646B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(2.91)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(2.36)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(5.30)</w:t>
            </w:r>
          </w:p>
        </w:tc>
      </w:tr>
      <w:tr w:rsidR="00BA38B0" w:rsidRPr="00EF646B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327B0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191.99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568.43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368.39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7.66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82.65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1,422.85</w:t>
            </w:r>
          </w:p>
        </w:tc>
      </w:tr>
      <w:tr w:rsidR="00BA38B0" w:rsidRPr="00EF646B" w:rsidTr="00A137FA">
        <w:trPr>
          <w:trHeight w:val="27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B9384B" w:rsidRPr="00A137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4.87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75.35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39.1</w:t>
            </w:r>
            <w:r w:rsidR="00D95763" w:rsidRPr="00A137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18.30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DB7E9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137.90</w:t>
            </w:r>
          </w:p>
        </w:tc>
      </w:tr>
      <w:tr w:rsidR="00BA38B0" w:rsidRPr="00EF646B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DB7E9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(2.44</w:t>
            </w:r>
            <w:r w:rsidR="00BD2255"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(0.83)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DB7E9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(3.27</w:t>
            </w:r>
            <w:r w:rsidR="00BD2255"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38B0" w:rsidRPr="00EF646B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(32.3</w:t>
            </w:r>
            <w:r w:rsidR="00DB7E9E" w:rsidRPr="00A137FA">
              <w:rPr>
                <w:rFonts w:ascii="Angsana New" w:hAnsi="Angsana New"/>
                <w:sz w:val="28"/>
                <w:szCs w:val="28"/>
              </w:rPr>
              <w:t>6</w:t>
            </w:r>
            <w:r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(0.24)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DB7E9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(33.23</w:t>
            </w:r>
            <w:r w:rsidR="00BD2255" w:rsidRPr="00A137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38B0" w:rsidRPr="00EF646B" w:rsidTr="00A137FA">
        <w:trPr>
          <w:trHeight w:val="279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8B0" w:rsidRPr="00A137FA" w:rsidRDefault="00BD2255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196.86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9B358A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643.15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372.76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100.71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A38B0" w:rsidRPr="00A137FA" w:rsidRDefault="00BD2255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1,524.2</w:t>
            </w:r>
            <w:r w:rsidR="000D1A54" w:rsidRPr="00A137F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BA38B0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1F1D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788.70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1,359.34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121.99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0.69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281.34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7.01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2,559.07</w:t>
            </w:r>
          </w:p>
        </w:tc>
      </w:tr>
      <w:tr w:rsidR="00010AD2" w:rsidRPr="00A137FA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796.17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2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1,343.15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2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116.72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2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0.48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2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280.94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BC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2,539.67</w:t>
            </w: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0AD2" w:rsidRPr="00A137FA" w:rsidRDefault="003D1E80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796.13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1,280.68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119.53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1.05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265.22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0AD2" w:rsidRPr="00A137FA" w:rsidRDefault="003D1E80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2,462.61</w:t>
            </w:r>
          </w:p>
        </w:tc>
      </w:tr>
    </w:tbl>
    <w:p w:rsidR="001D2596" w:rsidRPr="00EF646B" w:rsidRDefault="001D2596"/>
    <w:p w:rsidR="00A137FA" w:rsidRDefault="00A137FA">
      <w:r>
        <w:br w:type="page"/>
      </w:r>
    </w:p>
    <w:tbl>
      <w:tblPr>
        <w:tblW w:w="4771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356"/>
        <w:gridCol w:w="984"/>
        <w:gridCol w:w="367"/>
        <w:gridCol w:w="1077"/>
        <w:gridCol w:w="266"/>
        <w:gridCol w:w="1082"/>
        <w:gridCol w:w="272"/>
        <w:gridCol w:w="1085"/>
        <w:gridCol w:w="272"/>
        <w:gridCol w:w="987"/>
        <w:gridCol w:w="362"/>
        <w:gridCol w:w="1077"/>
        <w:gridCol w:w="367"/>
        <w:gridCol w:w="1164"/>
      </w:tblGrid>
      <w:tr w:rsidR="00E47498" w:rsidRPr="00EF646B" w:rsidTr="00A137FA">
        <w:trPr>
          <w:trHeight w:val="298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498" w:rsidRPr="00EF646B" w:rsidTr="00A137FA">
        <w:trPr>
          <w:trHeight w:val="226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:rsidTr="00A137FA">
        <w:trPr>
          <w:trHeight w:val="253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64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2CF" w:rsidRPr="00EF646B" w:rsidTr="00A137FA">
        <w:trPr>
          <w:trHeight w:val="271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498" w:rsidRPr="00EF646B" w:rsidTr="00A137FA">
        <w:trPr>
          <w:trHeight w:val="289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7498" w:rsidRPr="00EF646B" w:rsidTr="00A137FA">
        <w:trPr>
          <w:trHeight w:val="31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596" w:rsidRPr="00EF646B" w:rsidTr="00A137FA">
        <w:trPr>
          <w:trHeight w:val="334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 xml:space="preserve">มกราคม 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60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164.39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742.36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76.80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6.07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329.16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7.00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1,529.51</w:t>
            </w:r>
          </w:p>
        </w:tc>
      </w:tr>
      <w:tr w:rsidR="001D2596" w:rsidRPr="00EF646B" w:rsidTr="00A137FA">
        <w:trPr>
          <w:trHeight w:val="361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ขึ้น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color w:val="000000"/>
                <w:position w:val="-4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4.73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5.99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1.09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6.45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596" w:rsidRPr="00A137FA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18.26</w:t>
            </w:r>
          </w:p>
        </w:tc>
      </w:tr>
      <w:tr w:rsidR="00A137FA" w:rsidRPr="00EF646B" w:rsidTr="00A137FA">
        <w:trPr>
          <w:trHeight w:val="37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color w:val="000000"/>
                <w:position w:val="-4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color w:val="000000"/>
                <w:position w:val="-4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(0.01)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Del="002C512E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(2.03)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(2.35)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(0.01)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Del="002C512E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(4.40)</w:t>
            </w:r>
          </w:p>
        </w:tc>
      </w:tr>
      <w:tr w:rsidR="00A137FA" w:rsidRPr="00EF646B" w:rsidTr="00A137FA">
        <w:trPr>
          <w:trHeight w:val="37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โอน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0.35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color w:val="000000"/>
                <w:position w:val="-4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(1.89)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2.54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10.24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(11.24)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</w:tr>
      <w:tr w:rsidR="00A137FA" w:rsidRPr="00EF646B" w:rsidTr="00A137FA">
        <w:trPr>
          <w:trHeight w:val="261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208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164.74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745.19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83.30</w:t>
            </w: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3.72</w:t>
            </w: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340.48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  <w:t>2.21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1,543.37</w:t>
            </w:r>
          </w:p>
        </w:tc>
      </w:tr>
      <w:tr w:rsidR="00A137FA" w:rsidRPr="00EF646B" w:rsidTr="00A137FA">
        <w:trPr>
          <w:trHeight w:val="22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ขึ้น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4.89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9.80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0.60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2.58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1.10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18.97</w:t>
            </w:r>
          </w:p>
        </w:tc>
      </w:tr>
      <w:tr w:rsidR="00A137FA" w:rsidRPr="00EF646B" w:rsidTr="00A137FA">
        <w:trPr>
          <w:trHeight w:val="22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(0.29)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(0.29)</w:t>
            </w:r>
          </w:p>
        </w:tc>
      </w:tr>
      <w:tr w:rsidR="00A137FA" w:rsidRPr="00EF646B" w:rsidTr="00A137FA">
        <w:trPr>
          <w:trHeight w:val="31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(1.96)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Del="002C512E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(0.06)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Del="002C512E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(2.02)</w:t>
            </w:r>
          </w:p>
        </w:tc>
      </w:tr>
      <w:tr w:rsidR="00A137FA" w:rsidRPr="00EF646B" w:rsidTr="00A137FA">
        <w:trPr>
          <w:trHeight w:val="352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โอน</w:t>
            </w:r>
          </w:p>
        </w:tc>
        <w:tc>
          <w:tcPr>
            <w:tcW w:w="385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3.31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(0.18)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0.18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(3.31)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</w:tr>
      <w:tr w:rsidR="00A137FA" w:rsidRPr="00EF646B" w:rsidTr="00A137FA">
        <w:trPr>
          <w:trHeight w:val="30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position w:val="-4"/>
                <w:sz w:val="28"/>
                <w:szCs w:val="28"/>
                <w:cs/>
              </w:rPr>
              <w:t>กันยายน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</w:rPr>
              <w:t>256</w:t>
            </w:r>
            <w:r w:rsidRPr="00A137FA">
              <w:rPr>
                <w:rFonts w:ascii="Angsana New" w:hAnsi="Angsana New" w:hint="cs"/>
                <w:b/>
                <w:bCs/>
                <w:position w:val="-4"/>
                <w:sz w:val="28"/>
                <w:szCs w:val="28"/>
                <w:cs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164.74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751.43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92.57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4.50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343.06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1,560.03</w:t>
            </w:r>
          </w:p>
        </w:tc>
      </w:tr>
      <w:tr w:rsidR="00A137FA" w:rsidRPr="00EF646B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:rsidTr="00A137FA">
        <w:trPr>
          <w:trHeight w:val="379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137FA">
              <w:rPr>
                <w:rFonts w:ascii="Angsana New" w:hAnsi="Angsana New"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109.28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122.83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25.08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6.06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52.88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519.86</w:t>
            </w: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682C02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34.89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11.75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11.48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58.12</w:t>
            </w:r>
          </w:p>
        </w:tc>
      </w:tr>
      <w:tr w:rsidR="00A137FA" w:rsidRPr="00EF646B" w:rsidTr="00A137FA">
        <w:trPr>
          <w:trHeight w:val="352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(0.01)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(2.02)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(2.35)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(4.39)</w:t>
            </w:r>
          </w:p>
        </w:tc>
      </w:tr>
      <w:tr w:rsidR="00A137FA" w:rsidRPr="00EF646B" w:rsidTr="00A137FA">
        <w:trPr>
          <w:trHeight w:val="35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2560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109.28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157.71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34.81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3.71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64.35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573.59</w:t>
            </w: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682C0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42.33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17.24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16.60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76.23</w:t>
            </w: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</w:tr>
      <w:tr w:rsidR="00A137FA" w:rsidRPr="00EF646B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(0.63)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(0.65)</w:t>
            </w:r>
          </w:p>
        </w:tc>
      </w:tr>
      <w:tr w:rsidR="00A137FA" w:rsidRPr="00EF646B" w:rsidTr="00A137FA">
        <w:trPr>
          <w:trHeight w:val="2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109.28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199.41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51.94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3.77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80.95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649.08</w:t>
            </w:r>
          </w:p>
        </w:tc>
      </w:tr>
    </w:tbl>
    <w:p w:rsidR="00FD1DC3" w:rsidRPr="00EF646B" w:rsidRDefault="00FD1DC3" w:rsidP="00516733">
      <w:pPr>
        <w:spacing w:line="240" w:lineRule="auto"/>
        <w:jc w:val="center"/>
        <w:rPr>
          <w:rFonts w:ascii="Angsana New" w:hAnsi="Angsana New"/>
          <w:b/>
          <w:bCs/>
          <w:sz w:val="24"/>
          <w:szCs w:val="24"/>
        </w:rPr>
      </w:pPr>
      <w:r w:rsidRPr="00EF646B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14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04"/>
        <w:gridCol w:w="1080"/>
        <w:gridCol w:w="360"/>
        <w:gridCol w:w="990"/>
        <w:gridCol w:w="360"/>
        <w:gridCol w:w="1066"/>
        <w:gridCol w:w="284"/>
        <w:gridCol w:w="1078"/>
        <w:gridCol w:w="270"/>
        <w:gridCol w:w="1082"/>
        <w:gridCol w:w="270"/>
        <w:gridCol w:w="989"/>
        <w:gridCol w:w="361"/>
        <w:gridCol w:w="1080"/>
        <w:gridCol w:w="360"/>
        <w:gridCol w:w="1170"/>
      </w:tblGrid>
      <w:tr w:rsidR="00E47498" w:rsidRPr="00EF646B" w:rsidTr="00682C02">
        <w:trPr>
          <w:trHeight w:val="37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498" w:rsidRPr="00EF646B" w:rsidTr="00682C02">
        <w:trPr>
          <w:trHeight w:val="181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:rsidTr="00682C02">
        <w:trPr>
          <w:trHeight w:val="379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4B6897" w:rsidP="0074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897" w:rsidRPr="00EF646B" w:rsidTr="00682C02">
        <w:trPr>
          <w:trHeight w:val="361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498" w:rsidRPr="00EF646B" w:rsidTr="00682C02">
        <w:trPr>
          <w:trHeight w:val="244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C0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7498" w:rsidRPr="00EF646B" w:rsidTr="00682C02">
        <w:trPr>
          <w:trHeight w:val="271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:rsidTr="00682C02">
        <w:trPr>
          <w:trHeight w:val="280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:rsidR="00E47498" w:rsidRPr="00682C02" w:rsidRDefault="00E4749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1D259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2596" w:rsidRPr="00EF646B" w:rsidTr="00682C02">
        <w:trPr>
          <w:trHeight w:val="316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55.11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C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619.53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51.72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276.28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1,009.65</w:t>
            </w:r>
          </w:p>
        </w:tc>
      </w:tr>
      <w:tr w:rsidR="001D2596" w:rsidRPr="00682C02" w:rsidTr="00682C02">
        <w:trPr>
          <w:trHeight w:val="286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82" w:right="-73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D2596" w:rsidRPr="00EF646B" w:rsidTr="00682C02">
        <w:trPr>
          <w:trHeight w:val="432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6516"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3651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1 </w:t>
            </w:r>
            <w:r w:rsidR="00B3651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B36516"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F1DEA"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2596" w:rsidRPr="00EF646B" w:rsidTr="00682C02">
        <w:trPr>
          <w:trHeight w:val="33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55.46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C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587.48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48.49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276.13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969.78</w:t>
            </w:r>
          </w:p>
        </w:tc>
      </w:tr>
      <w:tr w:rsidR="001D2596" w:rsidRPr="00682C02" w:rsidTr="00682C02">
        <w:trPr>
          <w:trHeight w:val="178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D2596" w:rsidRPr="00EF646B" w:rsidTr="00682C02">
        <w:trPr>
          <w:trHeight w:val="262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2596" w:rsidRPr="00EF646B" w:rsidTr="00682C02">
        <w:trPr>
          <w:trHeight w:val="298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55.46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C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552.02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40.63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0.73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262.11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596" w:rsidRPr="00682C02" w:rsidRDefault="009152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910.95</w:t>
            </w:r>
          </w:p>
        </w:tc>
      </w:tr>
    </w:tbl>
    <w:p w:rsidR="008063A2" w:rsidRPr="00682C02" w:rsidRDefault="008063A2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</w:rPr>
      </w:pPr>
    </w:p>
    <w:p w:rsidR="00FD1DC3" w:rsidRPr="00CC1EAD" w:rsidRDefault="00FF2CFB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sz w:val="30"/>
          <w:szCs w:val="30"/>
        </w:rPr>
      </w:pPr>
      <w:r w:rsidRPr="00CC1EAD">
        <w:rPr>
          <w:rFonts w:ascii="Angsana New" w:hAnsi="Angsana New" w:hint="cs"/>
          <w:sz w:val="30"/>
          <w:szCs w:val="30"/>
          <w:cs/>
        </w:rPr>
        <w:t>ราคาทรัพย์สิน</w:t>
      </w:r>
      <w:r w:rsidR="00FA7359" w:rsidRPr="00CC1EAD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C1EAD">
        <w:rPr>
          <w:rFonts w:ascii="Angsana New" w:hAnsi="Angsana New" w:hint="cs"/>
          <w:sz w:val="30"/>
          <w:szCs w:val="30"/>
          <w:cs/>
        </w:rPr>
        <w:t>ก่อนหักค่าเสื่อมราคาสะสมของ</w:t>
      </w:r>
      <w:r w:rsidR="00FA7359" w:rsidRPr="00CC1EAD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FA7359" w:rsidRPr="00CC1EAD">
        <w:rPr>
          <w:rFonts w:ascii="Angsana New" w:hAnsi="Angsana New" w:hint="cs"/>
          <w:sz w:val="30"/>
          <w:szCs w:val="30"/>
          <w:cs/>
        </w:rPr>
        <w:t xml:space="preserve"> </w:t>
      </w:r>
      <w:r w:rsidR="00FA7359" w:rsidRPr="00CC1EAD">
        <w:rPr>
          <w:rFonts w:ascii="Angsana New" w:hAnsi="Angsana New"/>
          <w:sz w:val="30"/>
          <w:szCs w:val="30"/>
          <w:cs/>
        </w:rPr>
        <w:t>ซึ่งได้คิด</w:t>
      </w:r>
      <w:r w:rsidR="00FD1DC3" w:rsidRPr="00CC1EAD">
        <w:rPr>
          <w:rFonts w:ascii="Angsana New" w:hAnsi="Angsana New"/>
          <w:sz w:val="30"/>
          <w:szCs w:val="30"/>
          <w:cs/>
        </w:rPr>
        <w:t>ค่าเสื่อมราคาเต็มจำนวนแล้วแต่ยังคงใช้งานอยู่</w:t>
      </w:r>
      <w:r w:rsidRPr="00CC1E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A69A6" w:rsidRPr="00CC1EAD">
        <w:rPr>
          <w:rFonts w:ascii="Angsana New" w:hAnsi="Angsana New"/>
          <w:sz w:val="30"/>
          <w:szCs w:val="30"/>
        </w:rPr>
        <w:t xml:space="preserve">30 </w:t>
      </w:r>
      <w:r w:rsidR="009A69A6" w:rsidRPr="00CC1EAD">
        <w:rPr>
          <w:rFonts w:ascii="Angsana New" w:hAnsi="Angsana New" w:hint="cs"/>
          <w:sz w:val="30"/>
          <w:szCs w:val="30"/>
          <w:cs/>
        </w:rPr>
        <w:t>กันยายน</w:t>
      </w:r>
      <w:r w:rsidRPr="00CC1EAD">
        <w:rPr>
          <w:rFonts w:ascii="Angsana New" w:hAnsi="Angsana New" w:hint="cs"/>
          <w:sz w:val="30"/>
          <w:szCs w:val="30"/>
          <w:cs/>
        </w:rPr>
        <w:t xml:space="preserve"> </w:t>
      </w:r>
      <w:r w:rsidR="009A69A6" w:rsidRPr="00CC1EAD">
        <w:rPr>
          <w:rFonts w:ascii="Angsana New" w:hAnsi="Angsana New"/>
          <w:sz w:val="30"/>
          <w:szCs w:val="30"/>
        </w:rPr>
        <w:t>256</w:t>
      </w:r>
      <w:r w:rsidR="00B56DE0" w:rsidRPr="00CC1EAD">
        <w:rPr>
          <w:rFonts w:ascii="Angsana New" w:hAnsi="Angsana New"/>
          <w:sz w:val="30"/>
          <w:szCs w:val="30"/>
        </w:rPr>
        <w:t>1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มีจำนวน </w:t>
      </w:r>
      <w:r w:rsidR="002E4846" w:rsidRPr="00CC1EAD">
        <w:rPr>
          <w:rFonts w:ascii="Angsana New" w:hAnsi="Angsana New"/>
          <w:sz w:val="30"/>
          <w:szCs w:val="30"/>
        </w:rPr>
        <w:t>69</w:t>
      </w:r>
      <w:r w:rsidR="00EC0D8D" w:rsidRPr="00CC1EAD">
        <w:rPr>
          <w:rFonts w:ascii="Angsana New" w:hAnsi="Angsana New"/>
          <w:sz w:val="30"/>
          <w:szCs w:val="30"/>
        </w:rPr>
        <w:t>1</w:t>
      </w:r>
      <w:r w:rsidR="002E4846" w:rsidRPr="00CC1EAD">
        <w:rPr>
          <w:rFonts w:ascii="Angsana New" w:hAnsi="Angsana New"/>
          <w:sz w:val="30"/>
          <w:szCs w:val="30"/>
        </w:rPr>
        <w:t>.</w:t>
      </w:r>
      <w:r w:rsidR="00EC0D8D" w:rsidRPr="00CC1EAD">
        <w:rPr>
          <w:rFonts w:ascii="Angsana New" w:hAnsi="Angsana New"/>
          <w:sz w:val="30"/>
          <w:szCs w:val="30"/>
        </w:rPr>
        <w:t>88</w:t>
      </w:r>
      <w:r w:rsidR="002E4846" w:rsidRPr="00CC1EAD">
        <w:rPr>
          <w:rFonts w:ascii="Angsana New" w:hAnsi="Angsana New"/>
          <w:sz w:val="30"/>
          <w:szCs w:val="30"/>
        </w:rPr>
        <w:t xml:space="preserve"> 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ล้านบาท 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(</w:t>
      </w:r>
      <w:r w:rsidR="004A4D9D" w:rsidRPr="00CC1EAD">
        <w:rPr>
          <w:rFonts w:ascii="Angsana New" w:hAnsi="Angsana New"/>
          <w:i/>
          <w:iCs/>
          <w:sz w:val="30"/>
          <w:szCs w:val="30"/>
        </w:rPr>
        <w:t xml:space="preserve">30 </w:t>
      </w:r>
      <w:r w:rsidR="004A4D9D" w:rsidRPr="00CC1EAD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A69A6" w:rsidRPr="00CC1EA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25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: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681.28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)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ในงบการเงินรวมและจำนวน </w:t>
      </w:r>
      <w:r w:rsidR="002E4846" w:rsidRPr="00CC1EAD">
        <w:rPr>
          <w:rFonts w:ascii="Angsana New" w:hAnsi="Angsana New"/>
          <w:sz w:val="30"/>
          <w:szCs w:val="30"/>
        </w:rPr>
        <w:t>378.51</w:t>
      </w:r>
      <w:r w:rsidR="00EA6E03" w:rsidRPr="00CC1EAD">
        <w:rPr>
          <w:rFonts w:ascii="Angsana New" w:hAnsi="Angsana New"/>
          <w:sz w:val="30"/>
          <w:szCs w:val="30"/>
        </w:rPr>
        <w:t xml:space="preserve"> </w:t>
      </w:r>
      <w:r w:rsidR="00FD1DC3" w:rsidRPr="00CC1EAD">
        <w:rPr>
          <w:rFonts w:ascii="Angsana New" w:hAnsi="Angsana New"/>
          <w:sz w:val="30"/>
          <w:szCs w:val="30"/>
          <w:cs/>
        </w:rPr>
        <w:t>ล้านบาท</w:t>
      </w:r>
      <w:r w:rsidR="00596986" w:rsidRPr="00CC1EAD">
        <w:rPr>
          <w:rFonts w:ascii="Angsana New" w:hAnsi="Angsana New"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(</w:t>
      </w:r>
      <w:r w:rsidR="004A4D9D" w:rsidRPr="00CC1EAD">
        <w:rPr>
          <w:rFonts w:ascii="Angsana New" w:hAnsi="Angsana New"/>
          <w:i/>
          <w:iCs/>
          <w:sz w:val="30"/>
          <w:szCs w:val="30"/>
        </w:rPr>
        <w:t xml:space="preserve">30 </w:t>
      </w:r>
      <w:r w:rsidR="004A4D9D" w:rsidRPr="00CC1EAD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A69A6" w:rsidRPr="00CC1EA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25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="00FD1DC3" w:rsidRPr="00CC1EAD">
        <w:rPr>
          <w:rFonts w:ascii="Angsana New" w:hAnsi="Angsana New"/>
          <w:i/>
          <w:iCs/>
          <w:sz w:val="30"/>
          <w:szCs w:val="30"/>
        </w:rPr>
        <w:t xml:space="preserve">: 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371.10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</w:t>
      </w:r>
    </w:p>
    <w:p w:rsidR="00FA7359" w:rsidRPr="00CC1EAD" w:rsidRDefault="00FA7359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sz w:val="20"/>
          <w:szCs w:val="20"/>
        </w:rPr>
      </w:pPr>
    </w:p>
    <w:p w:rsidR="00FA7359" w:rsidRPr="00EF646B" w:rsidRDefault="00FA7359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i/>
          <w:iCs/>
          <w:sz w:val="30"/>
          <w:szCs w:val="30"/>
        </w:rPr>
        <w:sectPr w:rsidR="00FA7359" w:rsidRPr="00EF646B" w:rsidSect="00A66F35">
          <w:pgSz w:w="16834" w:h="11909" w:orient="landscape" w:code="9"/>
          <w:pgMar w:top="692" w:right="1151" w:bottom="578" w:left="990" w:header="720" w:footer="615" w:gutter="0"/>
          <w:cols w:space="720"/>
        </w:sectPr>
      </w:pPr>
    </w:p>
    <w:p w:rsidR="00470AE8" w:rsidRPr="00EF646B" w:rsidRDefault="00235A33" w:rsidP="0045158B">
      <w:pPr>
        <w:autoSpaceDE w:val="0"/>
        <w:autoSpaceDN w:val="0"/>
        <w:spacing w:line="240" w:lineRule="auto"/>
        <w:ind w:left="540" w:right="65"/>
        <w:jc w:val="thaiDistribute"/>
        <w:rPr>
          <w:rFonts w:ascii="Calibri" w:hAnsi="Calibri"/>
          <w:sz w:val="22"/>
          <w:szCs w:val="22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อาคารและสิ่งปลูกสร้าง</w:t>
      </w:r>
      <w:r w:rsidRPr="00EF646B">
        <w:rPr>
          <w:rFonts w:ascii="Angsana New" w:hAnsi="Angsana New" w:hint="cs"/>
          <w:sz w:val="30"/>
          <w:szCs w:val="30"/>
          <w:cs/>
        </w:rPr>
        <w:t>ได้รวม</w:t>
      </w:r>
      <w:r w:rsidR="00470AE8" w:rsidRPr="00EF646B">
        <w:rPr>
          <w:rFonts w:ascii="Angsana New" w:hAnsi="Angsana New"/>
          <w:sz w:val="30"/>
          <w:szCs w:val="30"/>
          <w:cs/>
        </w:rPr>
        <w:t>อาคารโรงแรมแห่งหนึ่ง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="00470AE8" w:rsidRPr="00EF646B">
        <w:rPr>
          <w:rFonts w:ascii="Angsana New" w:hAnsi="Angsana New"/>
          <w:sz w:val="30"/>
          <w:szCs w:val="30"/>
          <w:cs/>
        </w:rPr>
        <w:t xml:space="preserve">ตั้งอยู่บนสิทธิการเช่า </w:t>
      </w:r>
      <w:r w:rsidRPr="00EF646B">
        <w:rPr>
          <w:rFonts w:ascii="Angsana New" w:hAnsi="Angsana New" w:hint="cs"/>
          <w:sz w:val="30"/>
          <w:szCs w:val="30"/>
          <w:cs/>
        </w:rPr>
        <w:t xml:space="preserve">ซึ่งสร้างเสร็จในเดือนสิงหาคม </w:t>
      </w:r>
      <w:r w:rsidRPr="00EF646B">
        <w:rPr>
          <w:rFonts w:ascii="Angsana New" w:hAnsi="Angsana New"/>
          <w:sz w:val="30"/>
          <w:szCs w:val="30"/>
        </w:rPr>
        <w:t>2559</w:t>
      </w:r>
      <w:r w:rsidR="00470AE8" w:rsidRPr="00EF646B">
        <w:rPr>
          <w:rFonts w:ascii="Angsana New" w:hAnsi="Angsana New"/>
          <w:sz w:val="30"/>
          <w:szCs w:val="30"/>
          <w:cs/>
        </w:rPr>
        <w:t>โดยกรรมสิทธิ์จะตกเป็นสิทธิ์ของเจ้าของที่ดินตามเงื่อนไขที่ระบุไว้ในสัญญาเช่า</w:t>
      </w:r>
      <w:r w:rsidR="00747660" w:rsidRPr="00EF646B">
        <w:rPr>
          <w:rFonts w:ascii="Angsana New" w:hAnsi="Angsana New" w:hint="cs"/>
          <w:sz w:val="30"/>
          <w:szCs w:val="30"/>
          <w:cs/>
        </w:rPr>
        <w:t>โครงการเอฟวายไอ เซ็นเตอร์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(ดูหมายเหตุ</w:t>
      </w:r>
      <w:r w:rsidR="00E74493">
        <w:rPr>
          <w:rFonts w:ascii="Angsana New" w:hAnsi="Angsana New" w:hint="cs"/>
          <w:sz w:val="30"/>
          <w:szCs w:val="30"/>
          <w:cs/>
        </w:rPr>
        <w:t>ข้อ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14</w:t>
      </w:r>
      <w:r w:rsidRPr="00EF646B">
        <w:rPr>
          <w:rFonts w:ascii="Angsana New" w:hAnsi="Angsana New" w:hint="cs"/>
          <w:sz w:val="30"/>
          <w:szCs w:val="30"/>
          <w:cs/>
        </w:rPr>
        <w:t>)</w:t>
      </w:r>
      <w:r w:rsidR="00470AE8" w:rsidRPr="00EF646B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:rsidR="00470AE8" w:rsidRPr="00EF646B" w:rsidRDefault="00470AE8" w:rsidP="0047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:rsidR="00FD1DC3" w:rsidRPr="00EF646B" w:rsidRDefault="004E0F62" w:rsidP="00FA7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:rsidR="00FA7359" w:rsidRPr="00E81550" w:rsidRDefault="00FA7359" w:rsidP="00CD2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:rsidR="009F50D0" w:rsidRPr="00EF646B" w:rsidRDefault="00FD1DC3" w:rsidP="0045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EF646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EF646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EF646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E74493">
        <w:rPr>
          <w:rFonts w:ascii="Angsana New" w:hAnsi="Angsana New" w:hint="cs"/>
          <w:sz w:val="30"/>
          <w:szCs w:val="30"/>
          <w:cs/>
        </w:rPr>
        <w:t>ข้อ</w:t>
      </w:r>
      <w:r w:rsidR="00FA735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FA7359" w:rsidRPr="00EF646B">
        <w:rPr>
          <w:rFonts w:ascii="Angsana New" w:hAnsi="Angsana New"/>
          <w:sz w:val="30"/>
          <w:szCs w:val="30"/>
        </w:rPr>
        <w:t>19</w:t>
      </w:r>
      <w:r w:rsidR="00FA7359" w:rsidRPr="00EF646B">
        <w:rPr>
          <w:rFonts w:ascii="Angsana New" w:hAnsi="Angsana New" w:hint="cs"/>
          <w:sz w:val="30"/>
          <w:szCs w:val="30"/>
          <w:cs/>
        </w:rPr>
        <w:t>)</w:t>
      </w:r>
      <w:r w:rsidR="009F50D0" w:rsidRPr="00EF646B">
        <w:rPr>
          <w:rFonts w:ascii="Angsana New" w:hAnsi="Angsana New"/>
          <w:sz w:val="30"/>
          <w:szCs w:val="30"/>
        </w:rPr>
        <w:t xml:space="preserve"> </w:t>
      </w:r>
    </w:p>
    <w:p w:rsidR="009F50D0" w:rsidRPr="00E81550" w:rsidRDefault="009F50D0" w:rsidP="00BB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:rsidR="00C848F9" w:rsidRPr="00EF646B" w:rsidRDefault="00C848F9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0B7BBF" w:rsidRPr="00EF646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848F9" w:rsidRPr="00EF646B" w:rsidRDefault="00C848F9" w:rsidP="00C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465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903"/>
        <w:gridCol w:w="1048"/>
        <w:gridCol w:w="265"/>
        <w:gridCol w:w="1057"/>
        <w:gridCol w:w="259"/>
        <w:gridCol w:w="1034"/>
        <w:gridCol w:w="29"/>
        <w:gridCol w:w="213"/>
        <w:gridCol w:w="27"/>
        <w:gridCol w:w="1109"/>
      </w:tblGrid>
      <w:tr w:rsidR="00BB307F" w:rsidRPr="00EF646B" w:rsidTr="00CC1EAD">
        <w:trPr>
          <w:tblHeader/>
        </w:trPr>
        <w:tc>
          <w:tcPr>
            <w:tcW w:w="2182" w:type="pct"/>
          </w:tcPr>
          <w:p w:rsidR="00BB307F" w:rsidRPr="00EF646B" w:rsidRDefault="00BB307F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gridSpan w:val="2"/>
          </w:tcPr>
          <w:p w:rsidR="00BB307F" w:rsidRPr="00EF646B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085" w:type="pct"/>
            <w:gridSpan w:val="7"/>
          </w:tcPr>
          <w:p w:rsidR="00BB307F" w:rsidRPr="00EF646B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AC4" w:rsidRPr="00EF646B" w:rsidTr="00CC1EAD">
        <w:trPr>
          <w:tblHeader/>
        </w:trPr>
        <w:tc>
          <w:tcPr>
            <w:tcW w:w="2182" w:type="pct"/>
          </w:tcPr>
          <w:p w:rsidR="000F5AC4" w:rsidRPr="00EF646B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45" w:type="pct"/>
          </w:tcPr>
          <w:p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35" w:type="pct"/>
            <w:gridSpan w:val="2"/>
          </w:tcPr>
          <w:p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0F5AC4" w:rsidRPr="00EF646B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AC4" w:rsidRPr="00EF646B" w:rsidTr="00CC1EAD">
        <w:trPr>
          <w:tblHeader/>
        </w:trPr>
        <w:tc>
          <w:tcPr>
            <w:tcW w:w="2182" w:type="pct"/>
          </w:tcPr>
          <w:p w:rsidR="000F5AC4" w:rsidRPr="00EF646B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682C02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45" w:type="pct"/>
          </w:tcPr>
          <w:p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5" w:type="pct"/>
            <w:gridSpan w:val="2"/>
          </w:tcPr>
          <w:p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0F5AC4" w:rsidRPr="00EF646B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EF646B" w:rsidTr="00CC1EAD">
        <w:trPr>
          <w:trHeight w:val="362"/>
          <w:tblHeader/>
        </w:trPr>
        <w:tc>
          <w:tcPr>
            <w:tcW w:w="2182" w:type="pct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8" w:type="pct"/>
            <w:gridSpan w:val="9"/>
          </w:tcPr>
          <w:p w:rsidR="008E5C17" w:rsidRPr="00EF646B" w:rsidRDefault="00E448E9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8E5C17"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E5C17"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5C17" w:rsidRPr="00EF646B" w:rsidTr="00CC1EAD">
        <w:tc>
          <w:tcPr>
            <w:tcW w:w="2182" w:type="pct"/>
          </w:tcPr>
          <w:p w:rsidR="008E5C17" w:rsidRPr="00EF646B" w:rsidRDefault="008E5C17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86" w:type="pct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 2560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34.61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37.20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1.47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8.14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9.61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spacing w:val="-4"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="004A4D9D" w:rsidRPr="00EF646B">
              <w:rPr>
                <w:rFonts w:ascii="Angsana New" w:hAnsi="Angsana New" w:cs="Angsana New"/>
                <w:b/>
                <w:bCs/>
                <w:spacing w:val="-4"/>
              </w:rPr>
              <w:t xml:space="preserve">30 </w:t>
            </w:r>
            <w:r w:rsidR="004A4D9D"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กันยายน </w:t>
            </w:r>
            <w:r w:rsidR="004A4D9D" w:rsidRPr="00EF646B">
              <w:rPr>
                <w:rFonts w:ascii="Angsana New" w:hAnsi="Angsana New" w:cs="Angsana New"/>
                <w:b/>
                <w:bCs/>
                <w:spacing w:val="-4"/>
              </w:rPr>
              <w:t xml:space="preserve">2560 </w:t>
            </w:r>
            <w:r w:rsidR="004A4D9D"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และ </w:t>
            </w:r>
            <w:r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1</w:t>
            </w:r>
            <w:r w:rsidR="004A4D9D"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 ตุลาคม </w:t>
            </w:r>
            <w:r w:rsidR="004A4D9D" w:rsidRPr="00EF646B">
              <w:rPr>
                <w:rFonts w:ascii="Angsana New" w:hAnsi="Angsana New" w:cs="Angsana New"/>
                <w:b/>
                <w:bCs/>
                <w:spacing w:val="-4"/>
              </w:rPr>
              <w:t>2560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36.08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46.81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1D2596" w:rsidRPr="00EF646B" w:rsidRDefault="00FC6948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21.95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24.70</w:t>
            </w:r>
          </w:p>
        </w:tc>
      </w:tr>
      <w:tr w:rsidR="006F7AF9" w:rsidRPr="00EF646B" w:rsidTr="00CC1EAD">
        <w:tc>
          <w:tcPr>
            <w:tcW w:w="2182" w:type="pct"/>
          </w:tcPr>
          <w:p w:rsidR="006F7AF9" w:rsidRPr="00EF646B" w:rsidRDefault="00682C02" w:rsidP="00682C02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586" w:type="pct"/>
          </w:tcPr>
          <w:p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6F7AF9" w:rsidRDefault="00E81550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(0.16)</w:t>
            </w:r>
          </w:p>
        </w:tc>
        <w:tc>
          <w:tcPr>
            <w:tcW w:w="145" w:type="pct"/>
          </w:tcPr>
          <w:p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6F7AF9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6F7AF9" w:rsidRPr="00EF646B" w:rsidRDefault="00E81550" w:rsidP="0073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(0.16)</w:t>
            </w:r>
          </w:p>
        </w:tc>
      </w:tr>
      <w:tr w:rsidR="00E81550" w:rsidRPr="00EF646B" w:rsidTr="00CC1EAD">
        <w:tc>
          <w:tcPr>
            <w:tcW w:w="2182" w:type="pct"/>
          </w:tcPr>
          <w:p w:rsidR="00E81550" w:rsidRDefault="00E81550" w:rsidP="001D2596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586" w:type="pct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E81550" w:rsidRDefault="00E81550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8.04</w:t>
            </w:r>
          </w:p>
        </w:tc>
        <w:tc>
          <w:tcPr>
            <w:tcW w:w="145" w:type="pct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E81550" w:rsidRPr="00EF646B" w:rsidRDefault="00E81550" w:rsidP="00E1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(8.04)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596" w:rsidRPr="00CC1EAD" w:rsidTr="00CC1EAD">
        <w:tc>
          <w:tcPr>
            <w:tcW w:w="2182" w:type="pct"/>
          </w:tcPr>
          <w:p w:rsidR="001D2596" w:rsidRPr="00CC1EAD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CC1EA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C1EA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CC1EAD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CC1EAD">
              <w:rPr>
                <w:rFonts w:ascii="Angsana New" w:hAnsi="Angsana New" w:cs="Angsana New"/>
                <w:b/>
                <w:bCs/>
              </w:rPr>
              <w:t>256</w:t>
            </w:r>
            <w:r w:rsidRPr="00CC1EA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586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CC1EAD" w:rsidRDefault="00E81550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46.71</w:t>
            </w:r>
          </w:p>
        </w:tc>
        <w:tc>
          <w:tcPr>
            <w:tcW w:w="145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CC1EAD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24.64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CC1EAD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71.35</w:t>
            </w:r>
          </w:p>
        </w:tc>
      </w:tr>
      <w:tr w:rsidR="001D2596" w:rsidRPr="00EF646B" w:rsidTr="00CC1EAD">
        <w:trPr>
          <w:trHeight w:val="60"/>
        </w:trPr>
        <w:tc>
          <w:tcPr>
            <w:tcW w:w="2182" w:type="pct"/>
          </w:tcPr>
          <w:p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D2596" w:rsidRPr="00EF646B" w:rsidTr="00CC1EAD">
        <w:trPr>
          <w:trHeight w:val="70"/>
        </w:trPr>
        <w:tc>
          <w:tcPr>
            <w:tcW w:w="2182" w:type="pct"/>
          </w:tcPr>
          <w:p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23.04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23.04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3.58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3.58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4A4D9D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>ณ วันที่ 30 กันยายน 2560 และ 1 ตุลาคม 2560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26.62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26.62</w:t>
            </w:r>
          </w:p>
        </w:tc>
      </w:tr>
      <w:tr w:rsidR="001D2596" w:rsidRPr="00EF646B" w:rsidTr="00CC1EAD">
        <w:tc>
          <w:tcPr>
            <w:tcW w:w="218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="004A4D9D" w:rsidRPr="00EF646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1D2596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6.97</w:t>
            </w:r>
          </w:p>
        </w:tc>
        <w:tc>
          <w:tcPr>
            <w:tcW w:w="145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6.97</w:t>
            </w:r>
          </w:p>
        </w:tc>
      </w:tr>
      <w:tr w:rsidR="00E81550" w:rsidRPr="00EF646B" w:rsidTr="00CC1EAD">
        <w:tc>
          <w:tcPr>
            <w:tcW w:w="2182" w:type="pct"/>
            <w:shd w:val="clear" w:color="auto" w:fill="auto"/>
          </w:tcPr>
          <w:p w:rsidR="00E81550" w:rsidRPr="00E81550" w:rsidRDefault="00682C02" w:rsidP="00682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6" w:type="pct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E81550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  <w:tc>
          <w:tcPr>
            <w:tcW w:w="145" w:type="pct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E81550" w:rsidRPr="00EF646B" w:rsidRDefault="00774318" w:rsidP="00C9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</w:tr>
      <w:tr w:rsidR="001D2596" w:rsidRPr="00EF646B" w:rsidTr="00CC1EAD">
        <w:tc>
          <w:tcPr>
            <w:tcW w:w="2182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1D2596" w:rsidRPr="00EF646B" w:rsidRDefault="0077431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33.44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77431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77431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33.44</w:t>
            </w:r>
          </w:p>
        </w:tc>
      </w:tr>
      <w:tr w:rsidR="001D2596" w:rsidRPr="00CC1EAD" w:rsidTr="00CC1EAD">
        <w:tc>
          <w:tcPr>
            <w:tcW w:w="2182" w:type="pct"/>
          </w:tcPr>
          <w:p w:rsidR="001D2596" w:rsidRPr="00CC1EAD" w:rsidRDefault="001D2596" w:rsidP="001D25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EAD" w:rsidRPr="00CC1EAD" w:rsidTr="00CC1EAD">
        <w:tc>
          <w:tcPr>
            <w:tcW w:w="2182" w:type="pct"/>
          </w:tcPr>
          <w:p w:rsidR="00CC1EAD" w:rsidRPr="00CC1EAD" w:rsidRDefault="00CC1EAD" w:rsidP="001D25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EAD" w:rsidRPr="00CC1EAD" w:rsidTr="00CC1EAD">
        <w:tc>
          <w:tcPr>
            <w:tcW w:w="2182" w:type="pct"/>
          </w:tcPr>
          <w:p w:rsidR="00CC1EAD" w:rsidRPr="00CC1EAD" w:rsidRDefault="00CC1EAD" w:rsidP="001D25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CC1EAD" w:rsidRPr="00CC1EAD" w:rsidRDefault="00CC1EA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c>
          <w:tcPr>
            <w:tcW w:w="2182" w:type="pct"/>
            <w:shd w:val="clear" w:color="auto" w:fill="auto"/>
          </w:tcPr>
          <w:p w:rsidR="001D2596" w:rsidRPr="00EF646B" w:rsidRDefault="001D2596" w:rsidP="001D25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rPr>
          <w:trHeight w:val="240"/>
        </w:trPr>
        <w:tc>
          <w:tcPr>
            <w:tcW w:w="2182" w:type="pct"/>
            <w:shd w:val="clear" w:color="auto" w:fill="auto"/>
          </w:tcPr>
          <w:p w:rsidR="001D2596" w:rsidRPr="00EF646B" w:rsidRDefault="001D2596" w:rsidP="001D25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11.57</w:t>
            </w:r>
          </w:p>
        </w:tc>
        <w:tc>
          <w:tcPr>
            <w:tcW w:w="145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14.16</w:t>
            </w:r>
          </w:p>
        </w:tc>
      </w:tr>
      <w:tr w:rsidR="001D2596" w:rsidRPr="00EF646B" w:rsidTr="00CC1EAD">
        <w:trPr>
          <w:trHeight w:val="240"/>
        </w:trPr>
        <w:tc>
          <w:tcPr>
            <w:tcW w:w="2182" w:type="pct"/>
            <w:shd w:val="clear" w:color="auto" w:fill="auto"/>
          </w:tcPr>
          <w:p w:rsidR="001D2596" w:rsidRPr="00EF646B" w:rsidRDefault="00670DDF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>ณ วันที่ 30 กันยายน 2560 และ 1 ตุลาคม 2560</w:t>
            </w:r>
          </w:p>
        </w:tc>
        <w:tc>
          <w:tcPr>
            <w:tcW w:w="586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9.46</w:t>
            </w:r>
          </w:p>
        </w:tc>
        <w:tc>
          <w:tcPr>
            <w:tcW w:w="145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20.19</w:t>
            </w:r>
          </w:p>
        </w:tc>
      </w:tr>
      <w:tr w:rsidR="001D2596" w:rsidRPr="00EF646B" w:rsidTr="00CC1EAD">
        <w:trPr>
          <w:trHeight w:val="240"/>
        </w:trPr>
        <w:tc>
          <w:tcPr>
            <w:tcW w:w="2182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586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017E3C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13.27</w:t>
            </w:r>
          </w:p>
        </w:tc>
        <w:tc>
          <w:tcPr>
            <w:tcW w:w="145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017E3C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24.64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8E025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37.91</w:t>
            </w:r>
          </w:p>
        </w:tc>
      </w:tr>
    </w:tbl>
    <w:p w:rsidR="00DD13A8" w:rsidRPr="00EF646B" w:rsidRDefault="00DD13A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662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955"/>
        <w:gridCol w:w="1288"/>
        <w:gridCol w:w="1073"/>
        <w:gridCol w:w="245"/>
        <w:gridCol w:w="1066"/>
        <w:gridCol w:w="238"/>
        <w:gridCol w:w="1089"/>
      </w:tblGrid>
      <w:tr w:rsidR="003D7CD6" w:rsidRPr="00EF646B" w:rsidTr="00CC1EAD">
        <w:trPr>
          <w:tblHeader/>
        </w:trPr>
        <w:tc>
          <w:tcPr>
            <w:tcW w:w="2209" w:type="pct"/>
          </w:tcPr>
          <w:p w:rsidR="003D7CD6" w:rsidRPr="00EF646B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</w:tcPr>
          <w:p w:rsidR="003D7CD6" w:rsidRPr="00EF646B" w:rsidRDefault="003D7CD6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2072" w:type="pct"/>
            <w:gridSpan w:val="5"/>
          </w:tcPr>
          <w:p w:rsidR="003D7CD6" w:rsidRPr="00EF646B" w:rsidRDefault="003D7CD6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1F5" w:rsidRPr="00EF646B" w:rsidTr="00CC1EAD">
        <w:trPr>
          <w:tblHeader/>
        </w:trPr>
        <w:tc>
          <w:tcPr>
            <w:tcW w:w="2209" w:type="pct"/>
          </w:tcPr>
          <w:p w:rsidR="003D7CD6" w:rsidRPr="00EF646B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</w:tcPr>
          <w:p w:rsidR="003D7CD6" w:rsidRPr="00EF646B" w:rsidRDefault="003D7CD6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3D7CD6" w:rsidRPr="00EF646B" w:rsidRDefault="003D7CD6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37" w:type="pct"/>
          </w:tcPr>
          <w:p w:rsidR="003D7CD6" w:rsidRPr="00EF646B" w:rsidRDefault="003D7CD6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D7CD6" w:rsidRPr="00EF646B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="003D7CD6" w:rsidRPr="00EF646B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33" w:type="pct"/>
          </w:tcPr>
          <w:p w:rsidR="003D7CD6" w:rsidRPr="00EF646B" w:rsidRDefault="003D7CD6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3D7CD6" w:rsidRPr="00EF646B" w:rsidRDefault="003D7CD6" w:rsidP="008E5C17">
            <w:pPr>
              <w:pStyle w:val="BodyText"/>
              <w:tabs>
                <w:tab w:val="decimal" w:pos="587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F5" w:rsidRPr="00EF646B" w:rsidTr="00CC1EAD">
        <w:trPr>
          <w:tblHeader/>
        </w:trPr>
        <w:tc>
          <w:tcPr>
            <w:tcW w:w="2209" w:type="pct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</w:tcPr>
          <w:p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8E5C17" w:rsidRPr="00EF646B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682C02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7" w:type="pct"/>
          </w:tcPr>
          <w:p w:rsidR="008E5C17" w:rsidRPr="00EF646B" w:rsidRDefault="008E5C17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E5C17" w:rsidRPr="00EF646B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3" w:type="pct"/>
          </w:tcPr>
          <w:p w:rsidR="008E5C17" w:rsidRPr="00EF646B" w:rsidRDefault="008E5C17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8E5C17" w:rsidRPr="00EF646B" w:rsidRDefault="008E5C17" w:rsidP="00A979D7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EF646B" w:rsidTr="00CC1EAD">
        <w:trPr>
          <w:tblHeader/>
        </w:trPr>
        <w:tc>
          <w:tcPr>
            <w:tcW w:w="2209" w:type="pct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" w:type="pct"/>
          </w:tcPr>
          <w:p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2072" w:type="pct"/>
            <w:gridSpan w:val="5"/>
          </w:tcPr>
          <w:p w:rsidR="008E5C17" w:rsidRPr="00EF646B" w:rsidRDefault="008E5C17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E61F5" w:rsidRPr="00EF646B" w:rsidTr="00CC1EAD">
        <w:trPr>
          <w:trHeight w:val="317"/>
        </w:trPr>
        <w:tc>
          <w:tcPr>
            <w:tcW w:w="2209" w:type="pct"/>
          </w:tcPr>
          <w:p w:rsidR="008E5C17" w:rsidRPr="00EF646B" w:rsidRDefault="008E5C17" w:rsidP="006A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19" w:type="pct"/>
          </w:tcPr>
          <w:p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18.67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21.26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0.70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8.14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8.84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82062F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2560 และ 1 ตุลาคม 2560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19.37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30.10</w:t>
            </w:r>
          </w:p>
        </w:tc>
      </w:tr>
      <w:tr w:rsidR="001D2596" w:rsidRPr="00EF646B" w:rsidTr="00682C02">
        <w:tc>
          <w:tcPr>
            <w:tcW w:w="2209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1D2596" w:rsidRPr="00EF646B" w:rsidRDefault="0073222A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</w:t>
            </w:r>
            <w:r w:rsidR="00174B5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</w:t>
            </w:r>
            <w:r w:rsidR="00174B55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3222A" w:rsidRPr="00EF646B" w:rsidTr="00682C02">
        <w:tc>
          <w:tcPr>
            <w:tcW w:w="2209" w:type="pct"/>
          </w:tcPr>
          <w:p w:rsidR="0073222A" w:rsidRPr="00EF646B" w:rsidRDefault="0073222A" w:rsidP="001D2596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719" w:type="pct"/>
          </w:tcPr>
          <w:p w:rsidR="0073222A" w:rsidRPr="00EF646B" w:rsidRDefault="0073222A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73222A" w:rsidRDefault="00193C5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8.04</w:t>
            </w:r>
          </w:p>
        </w:tc>
        <w:tc>
          <w:tcPr>
            <w:tcW w:w="137" w:type="pct"/>
          </w:tcPr>
          <w:p w:rsidR="0073222A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73222A" w:rsidRDefault="00193C5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(8.04)</w:t>
            </w:r>
          </w:p>
        </w:tc>
        <w:tc>
          <w:tcPr>
            <w:tcW w:w="133" w:type="pct"/>
            <w:shd w:val="clear" w:color="auto" w:fill="auto"/>
          </w:tcPr>
          <w:p w:rsidR="0073222A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73222A" w:rsidRDefault="00193C5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596" w:rsidRPr="00EF646B" w:rsidTr="00682C02">
        <w:tc>
          <w:tcPr>
            <w:tcW w:w="2209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CC1EAD" w:rsidRDefault="00193C5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29.41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174B55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23.99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174B55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53.40</w:t>
            </w:r>
          </w:p>
        </w:tc>
      </w:tr>
      <w:tr w:rsidR="001D2596" w:rsidRPr="00CC1EAD" w:rsidTr="00CC1EAD">
        <w:trPr>
          <w:trHeight w:val="70"/>
        </w:trPr>
        <w:tc>
          <w:tcPr>
            <w:tcW w:w="2209" w:type="pct"/>
          </w:tcPr>
          <w:p w:rsidR="001D2596" w:rsidRPr="00CC1EAD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19" w:type="pct"/>
          </w:tcPr>
          <w:p w:rsidR="001D2596" w:rsidRPr="00CC1EAD" w:rsidRDefault="001D2596" w:rsidP="001D2596">
            <w:pPr>
              <w:ind w:right="-10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" w:type="pct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D2596" w:rsidRPr="00EF646B" w:rsidTr="00CC1EAD">
        <w:trPr>
          <w:trHeight w:val="70"/>
        </w:trPr>
        <w:tc>
          <w:tcPr>
            <w:tcW w:w="2209" w:type="pct"/>
          </w:tcPr>
          <w:p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11.04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11.04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2.36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2.36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82062F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2560 และ 1 ตุลาคม 2560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13.40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13.40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682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="00682C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1D2596" w:rsidRPr="00EF646B" w:rsidRDefault="00636ACD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5.85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D2596" w:rsidRPr="00EF646B" w:rsidRDefault="00636AC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0F61A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5.85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 256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1D2596" w:rsidRPr="00CC1EAD" w:rsidRDefault="00636ACD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19.25</w:t>
            </w:r>
          </w:p>
        </w:tc>
        <w:tc>
          <w:tcPr>
            <w:tcW w:w="137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636ACD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596" w:rsidRPr="00EF646B" w:rsidRDefault="000F61A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19.25</w:t>
            </w:r>
          </w:p>
        </w:tc>
      </w:tr>
      <w:tr w:rsidR="001D2596" w:rsidRPr="00EF646B" w:rsidTr="00CC1EAD">
        <w:tc>
          <w:tcPr>
            <w:tcW w:w="2209" w:type="pct"/>
          </w:tcPr>
          <w:p w:rsidR="001D2596" w:rsidRPr="00CC1EAD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19" w:type="pct"/>
          </w:tcPr>
          <w:p w:rsidR="001D2596" w:rsidRPr="00CC1EAD" w:rsidRDefault="001D2596" w:rsidP="001D2596">
            <w:pPr>
              <w:ind w:right="-10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" w:type="pct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D2596" w:rsidRPr="00EF646B" w:rsidTr="00CC1EAD">
        <w:tc>
          <w:tcPr>
            <w:tcW w:w="2209" w:type="pct"/>
          </w:tcPr>
          <w:p w:rsidR="001D2596" w:rsidRPr="00EF646B" w:rsidRDefault="001D2596" w:rsidP="001D25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9" w:type="pct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</w:tcPr>
          <w:p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96" w:rsidRPr="00EF646B" w:rsidTr="00CC1EAD">
        <w:trPr>
          <w:trHeight w:val="240"/>
        </w:trPr>
        <w:tc>
          <w:tcPr>
            <w:tcW w:w="2209" w:type="pct"/>
          </w:tcPr>
          <w:p w:rsidR="001D2596" w:rsidRPr="00EF646B" w:rsidRDefault="001D2596" w:rsidP="001D25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  <w:vAlign w:val="bottom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7.63</w:t>
            </w:r>
          </w:p>
        </w:tc>
        <w:tc>
          <w:tcPr>
            <w:tcW w:w="134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10.22</w:t>
            </w:r>
          </w:p>
        </w:tc>
      </w:tr>
      <w:tr w:rsidR="001D2596" w:rsidRPr="00EF646B" w:rsidTr="00CC1EAD">
        <w:trPr>
          <w:trHeight w:val="240"/>
        </w:trPr>
        <w:tc>
          <w:tcPr>
            <w:tcW w:w="2209" w:type="pct"/>
          </w:tcPr>
          <w:p w:rsidR="001D2596" w:rsidRPr="00EF646B" w:rsidRDefault="0082062F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2560 และ 1 ตุลาคม 2560</w:t>
            </w:r>
          </w:p>
        </w:tc>
        <w:tc>
          <w:tcPr>
            <w:tcW w:w="719" w:type="pct"/>
            <w:vAlign w:val="bottom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</w:tcPr>
          <w:p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5.97</w:t>
            </w:r>
          </w:p>
        </w:tc>
        <w:tc>
          <w:tcPr>
            <w:tcW w:w="134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16.70</w:t>
            </w:r>
          </w:p>
        </w:tc>
      </w:tr>
      <w:tr w:rsidR="001D2596" w:rsidRPr="00EF646B" w:rsidTr="00CC1EAD">
        <w:trPr>
          <w:trHeight w:val="240"/>
        </w:trPr>
        <w:tc>
          <w:tcPr>
            <w:tcW w:w="2209" w:type="pct"/>
          </w:tcPr>
          <w:p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 256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719" w:type="pct"/>
            <w:vAlign w:val="bottom"/>
          </w:tcPr>
          <w:p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CC1EAD" w:rsidRDefault="000F61A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10.16</w:t>
            </w:r>
          </w:p>
        </w:tc>
        <w:tc>
          <w:tcPr>
            <w:tcW w:w="134" w:type="pct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2596" w:rsidRPr="00EF646B" w:rsidRDefault="00682C02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23.99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2596" w:rsidRPr="00EF646B" w:rsidRDefault="00174B55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34.15</w:t>
            </w:r>
          </w:p>
        </w:tc>
      </w:tr>
    </w:tbl>
    <w:p w:rsidR="00C848F9" w:rsidRPr="00EF646B" w:rsidRDefault="00C848F9" w:rsidP="00C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AF76D4" w:rsidRPr="00EF646B" w:rsidRDefault="007747FE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</w:t>
      </w:r>
      <w:r w:rsidR="006275EB" w:rsidRPr="00EF646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F646B">
        <w:rPr>
          <w:rFonts w:ascii="Angsana New" w:hAnsi="Angsana New"/>
          <w:b/>
          <w:bCs/>
          <w:sz w:val="30"/>
          <w:szCs w:val="30"/>
          <w:cs/>
        </w:rPr>
        <w:t>ตัดบัญชี</w:t>
      </w:r>
      <w:r w:rsidRPr="00EF646B">
        <w:rPr>
          <w:rFonts w:ascii="Angsana New" w:hAnsi="Angsana New"/>
          <w:b/>
          <w:bCs/>
          <w:sz w:val="30"/>
          <w:szCs w:val="30"/>
          <w:cs/>
        </w:rPr>
        <w:tab/>
      </w:r>
    </w:p>
    <w:p w:rsidR="007747FE" w:rsidRPr="00EF646B" w:rsidRDefault="007747FE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:rsidR="007747FE" w:rsidRPr="00EF646B" w:rsidRDefault="007747FE" w:rsidP="00D7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09341B"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341B" w:rsidRPr="00EF646B">
        <w:rPr>
          <w:rFonts w:ascii="Angsana New" w:hAnsi="Angsana New"/>
          <w:sz w:val="30"/>
          <w:szCs w:val="30"/>
        </w:rPr>
        <w:t xml:space="preserve">30 </w:t>
      </w:r>
      <w:r w:rsidR="0009341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6F51BC" w:rsidRPr="00EF646B" w:rsidRDefault="006F51BC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firstLine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122"/>
        <w:gridCol w:w="1080"/>
        <w:gridCol w:w="270"/>
        <w:gridCol w:w="1080"/>
        <w:gridCol w:w="270"/>
        <w:gridCol w:w="1066"/>
        <w:gridCol w:w="236"/>
        <w:gridCol w:w="1128"/>
      </w:tblGrid>
      <w:tr w:rsidR="007747FE" w:rsidRPr="00EF646B" w:rsidTr="00CC1EAD">
        <w:tc>
          <w:tcPr>
            <w:tcW w:w="4122" w:type="dxa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747FE" w:rsidRPr="00EF646B" w:rsidRDefault="007747FE" w:rsidP="00A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3F4D" w:rsidRPr="00EF646B" w:rsidTr="00CC1EAD">
        <w:tc>
          <w:tcPr>
            <w:tcW w:w="4122" w:type="dxa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D2596" w:rsidRPr="00EF646B" w:rsidTr="00CC1EAD">
        <w:tc>
          <w:tcPr>
            <w:tcW w:w="4122" w:type="dxa"/>
            <w:shd w:val="clear" w:color="auto" w:fill="auto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1D2596" w:rsidRPr="00EF646B" w:rsidTr="00CC1EAD">
        <w:tc>
          <w:tcPr>
            <w:tcW w:w="4122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596" w:rsidRPr="00EF646B" w:rsidTr="00CC1EAD">
        <w:tc>
          <w:tcPr>
            <w:tcW w:w="4122" w:type="dxa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1D2596" w:rsidRPr="00CC1EAD" w:rsidRDefault="008E489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373.34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348.44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1D2596" w:rsidRPr="00CC1EAD" w:rsidRDefault="00205A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</w:t>
            </w:r>
            <w:r w:rsidR="008E4890" w:rsidRPr="00CC1EAD">
              <w:rPr>
                <w:rFonts w:ascii="Angsana New" w:hAnsi="Angsana New"/>
                <w:sz w:val="30"/>
                <w:szCs w:val="30"/>
              </w:rPr>
              <w:t>285.99</w:t>
            </w:r>
            <w:r w:rsidRPr="00CC1E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(323.40)</w:t>
            </w:r>
          </w:p>
        </w:tc>
      </w:tr>
      <w:tr w:rsidR="001D2596" w:rsidRPr="00EF646B" w:rsidTr="00CC1EAD">
        <w:tc>
          <w:tcPr>
            <w:tcW w:w="4122" w:type="dxa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D2596" w:rsidRPr="00CC1EAD" w:rsidRDefault="008E489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(95.71)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(104.22)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1D2596" w:rsidRPr="00CC1EAD" w:rsidRDefault="008E489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104.22</w:t>
            </w:r>
          </w:p>
        </w:tc>
      </w:tr>
      <w:tr w:rsidR="001D2596" w:rsidRPr="00EF646B" w:rsidTr="00CC1EAD">
        <w:tc>
          <w:tcPr>
            <w:tcW w:w="4122" w:type="dxa"/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</w:t>
            </w: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C1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596" w:rsidRPr="00CC1EAD" w:rsidRDefault="008E489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277.63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244.22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596" w:rsidRPr="00CC1EAD" w:rsidRDefault="00205A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61FC"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190.28</w:t>
            </w: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(219.18)</w:t>
            </w:r>
          </w:p>
        </w:tc>
      </w:tr>
    </w:tbl>
    <w:p w:rsidR="00861609" w:rsidRPr="00EF646B" w:rsidRDefault="00861609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77"/>
        <w:gridCol w:w="1170"/>
        <w:gridCol w:w="267"/>
        <w:gridCol w:w="1061"/>
        <w:gridCol w:w="268"/>
        <w:gridCol w:w="1062"/>
        <w:gridCol w:w="268"/>
        <w:gridCol w:w="1062"/>
      </w:tblGrid>
      <w:tr w:rsidR="00D70D65" w:rsidRPr="00EF646B" w:rsidTr="00851F1D">
        <w:tc>
          <w:tcPr>
            <w:tcW w:w="4077" w:type="dxa"/>
          </w:tcPr>
          <w:p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158" w:type="dxa"/>
            <w:gridSpan w:val="7"/>
            <w:hideMark/>
          </w:tcPr>
          <w:p w:rsidR="00D70D65" w:rsidRPr="00EF646B" w:rsidRDefault="00D70D65" w:rsidP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0D65" w:rsidRPr="00EF646B" w:rsidTr="00851F1D">
        <w:tc>
          <w:tcPr>
            <w:tcW w:w="4077" w:type="dxa"/>
          </w:tcPr>
          <w:p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98" w:type="dxa"/>
            <w:gridSpan w:val="3"/>
            <w:hideMark/>
          </w:tcPr>
          <w:p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68" w:type="dxa"/>
          </w:tcPr>
          <w:p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92" w:type="dxa"/>
            <w:gridSpan w:val="3"/>
            <w:hideMark/>
          </w:tcPr>
          <w:p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1D2596" w:rsidRPr="00EF646B" w:rsidTr="00851F1D">
        <w:tc>
          <w:tcPr>
            <w:tcW w:w="4077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7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68" w:type="dxa"/>
            <w:vAlign w:val="bottom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1D2596" w:rsidRPr="00EF646B" w:rsidTr="00851F1D">
        <w:tc>
          <w:tcPr>
            <w:tcW w:w="4077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58" w:type="dxa"/>
            <w:gridSpan w:val="7"/>
            <w:hideMark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1D2596" w:rsidRPr="00EF646B" w:rsidTr="00851F1D">
        <w:tc>
          <w:tcPr>
            <w:tcW w:w="4077" w:type="dxa"/>
            <w:hideMark/>
          </w:tcPr>
          <w:p w:rsidR="001D2596" w:rsidRPr="00EF646B" w:rsidRDefault="001D2596" w:rsidP="001D259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:rsidR="001D2596" w:rsidRPr="00EF646B" w:rsidRDefault="00AD61FC" w:rsidP="001D2596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74.23</w:t>
            </w:r>
          </w:p>
        </w:tc>
        <w:tc>
          <w:tcPr>
            <w:tcW w:w="267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:rsidR="001D2596" w:rsidRPr="00EF646B" w:rsidRDefault="001D2596" w:rsidP="001D2596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en-GB"/>
              </w:rPr>
              <w:t>72.02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:rsidR="001D2596" w:rsidRPr="00EF646B" w:rsidRDefault="00AD61FC" w:rsidP="001D2596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(4.90)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en-GB"/>
              </w:rPr>
              <w:t>(10.37)</w:t>
            </w:r>
          </w:p>
        </w:tc>
      </w:tr>
      <w:tr w:rsidR="001D2596" w:rsidRPr="00EF646B" w:rsidTr="00851F1D">
        <w:tc>
          <w:tcPr>
            <w:tcW w:w="4077" w:type="dxa"/>
            <w:hideMark/>
          </w:tcPr>
          <w:p w:rsidR="001D2596" w:rsidRPr="00EF646B" w:rsidRDefault="001D2596" w:rsidP="001D259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:rsidR="001D2596" w:rsidRPr="00EF646B" w:rsidRDefault="00AD61FC" w:rsidP="00851F1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(4.90)</w:t>
            </w:r>
          </w:p>
        </w:tc>
        <w:tc>
          <w:tcPr>
            <w:tcW w:w="267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:rsidR="001D2596" w:rsidRPr="00EF646B" w:rsidRDefault="001D2596" w:rsidP="001D2596">
            <w:pPr>
              <w:pStyle w:val="acctfourfigures"/>
              <w:tabs>
                <w:tab w:val="left" w:pos="41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en-GB"/>
              </w:rPr>
              <w:t>(10.37)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:rsidR="001D2596" w:rsidRPr="00EF646B" w:rsidRDefault="00AD61FC" w:rsidP="001D2596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4.90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en-GB"/>
              </w:rPr>
              <w:t>10.37</w:t>
            </w:r>
          </w:p>
        </w:tc>
      </w:tr>
      <w:tr w:rsidR="001D2596" w:rsidRPr="00EF646B" w:rsidTr="00851F1D">
        <w:tc>
          <w:tcPr>
            <w:tcW w:w="4077" w:type="dxa"/>
            <w:hideMark/>
          </w:tcPr>
          <w:p w:rsidR="001D2596" w:rsidRPr="00EF646B" w:rsidRDefault="001D2596" w:rsidP="0085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2596" w:rsidRPr="00EF646B" w:rsidRDefault="00AD61FC" w:rsidP="001D2596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69.33</w:t>
            </w:r>
          </w:p>
        </w:tc>
        <w:tc>
          <w:tcPr>
            <w:tcW w:w="267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2596" w:rsidRPr="00EF646B" w:rsidRDefault="001D2596" w:rsidP="001D2596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61.65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2596" w:rsidRPr="00EF646B" w:rsidRDefault="004E5A83" w:rsidP="001D259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</w:tcPr>
          <w:p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2596" w:rsidRPr="00EF646B" w:rsidRDefault="001D2596" w:rsidP="001D259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D70D65" w:rsidRPr="00EF646B" w:rsidRDefault="00D70D65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16"/>
          <w:szCs w:val="16"/>
        </w:rPr>
      </w:pPr>
    </w:p>
    <w:p w:rsidR="00596986" w:rsidRPr="00EF646B" w:rsidRDefault="00F412AD" w:rsidP="00F412A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</w:t>
      </w:r>
      <w:r w:rsidR="00422545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422545" w:rsidRPr="00EF646B">
        <w:rPr>
          <w:rFonts w:ascii="Angsana New" w:hAnsi="Angsana New"/>
          <w:sz w:val="30"/>
          <w:szCs w:val="30"/>
        </w:rPr>
        <w:t xml:space="preserve">30 </w:t>
      </w:r>
      <w:r w:rsidR="00422545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22545" w:rsidRPr="00EF646B">
        <w:rPr>
          <w:rFonts w:ascii="Angsana New" w:hAnsi="Angsana New"/>
          <w:sz w:val="30"/>
          <w:szCs w:val="30"/>
        </w:rPr>
        <w:t xml:space="preserve">2561 </w:t>
      </w:r>
      <w:r w:rsidR="00422545" w:rsidRPr="00EF646B">
        <w:rPr>
          <w:rFonts w:ascii="Angsana New" w:hAnsi="Angsana New" w:hint="cs"/>
          <w:sz w:val="30"/>
          <w:szCs w:val="30"/>
          <w:cs/>
        </w:rPr>
        <w:t>และระหว่าง</w:t>
      </w:r>
      <w:r w:rsidR="00B03459" w:rsidRPr="00EF646B">
        <w:rPr>
          <w:rFonts w:ascii="Angsana New" w:hAnsi="Angsana New" w:hint="cs"/>
          <w:sz w:val="30"/>
          <w:szCs w:val="30"/>
          <w:cs/>
        </w:rPr>
        <w:t>รอบระยะเวลาบัญชี</w:t>
      </w:r>
      <w:r w:rsidR="004B6F7F" w:rsidRPr="00EF646B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4B6F7F" w:rsidRPr="00EF646B">
        <w:rPr>
          <w:rFonts w:ascii="Angsana New" w:hAnsi="Angsana New"/>
          <w:sz w:val="30"/>
          <w:szCs w:val="30"/>
        </w:rPr>
        <w:t xml:space="preserve">1 </w:t>
      </w:r>
      <w:r w:rsidR="004B6F7F" w:rsidRPr="00EF64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B6F7F" w:rsidRPr="00EF646B">
        <w:rPr>
          <w:rFonts w:ascii="Angsana New" w:hAnsi="Angsana New"/>
          <w:sz w:val="30"/>
          <w:szCs w:val="30"/>
        </w:rPr>
        <w:t xml:space="preserve">2560 </w:t>
      </w:r>
      <w:r w:rsidR="004B6F7F" w:rsidRPr="00EF646B">
        <w:rPr>
          <w:rFonts w:ascii="Angsana New" w:hAnsi="Angsana New" w:hint="cs"/>
          <w:sz w:val="30"/>
          <w:szCs w:val="30"/>
          <w:cs/>
        </w:rPr>
        <w:t>ถึง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:rsidR="00B84D46" w:rsidRPr="00EF646B" w:rsidRDefault="00B84D46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14"/>
          <w:szCs w:val="14"/>
        </w:rPr>
      </w:pPr>
    </w:p>
    <w:tbl>
      <w:tblPr>
        <w:tblW w:w="9205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7"/>
        <w:gridCol w:w="255"/>
        <w:gridCol w:w="1200"/>
        <w:gridCol w:w="255"/>
        <w:gridCol w:w="1206"/>
      </w:tblGrid>
      <w:tr w:rsidR="00DB442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42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B4421" w:rsidRPr="00CC1EAD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9676B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9676B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5E0888"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EF646B" w:rsidRDefault="004C69B7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9676B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0888" w:rsidRPr="00EF646B">
              <w:rPr>
                <w:rFonts w:ascii="Angsana New" w:hAnsi="Angsana New"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(หมายเหตุ</w:t>
            </w:r>
            <w:r w:rsidR="00A16A7F"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A16A7F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EF646B" w:rsidRDefault="009676B1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4C69B7" w:rsidRPr="00EF646B">
              <w:rPr>
                <w:rFonts w:ascii="Angsana New" w:hAnsi="Angsana New"/>
                <w:bCs/>
                <w:sz w:val="28"/>
                <w:szCs w:val="28"/>
              </w:rPr>
              <w:t>6</w:t>
            </w:r>
            <w:r w:rsidR="00D67599"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9676B1" w:rsidRPr="00EF646B" w:rsidTr="00CC1EAD">
        <w:trPr>
          <w:tblHeader/>
        </w:trPr>
        <w:tc>
          <w:tcPr>
            <w:tcW w:w="3672" w:type="dxa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6B1" w:rsidRPr="00EF646B" w:rsidTr="00CC1EAD">
        <w:tc>
          <w:tcPr>
            <w:tcW w:w="3672" w:type="dxa"/>
            <w:shd w:val="clear" w:color="auto" w:fill="auto"/>
          </w:tcPr>
          <w:p w:rsidR="009676B1" w:rsidRPr="00CC1EAD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45E35" w:rsidRPr="00EF646B" w:rsidTr="00CC1EAD">
        <w:tc>
          <w:tcPr>
            <w:tcW w:w="3672" w:type="dxa"/>
            <w:shd w:val="clear" w:color="auto" w:fill="auto"/>
          </w:tcPr>
          <w:p w:rsidR="00445E35" w:rsidRPr="00CC1EAD" w:rsidRDefault="00445E35" w:rsidP="004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:rsidR="00445E35" w:rsidRPr="00CC1EAD" w:rsidRDefault="00445E35" w:rsidP="004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1E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1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79.36</w:t>
            </w:r>
          </w:p>
        </w:tc>
        <w:tc>
          <w:tcPr>
            <w:tcW w:w="2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1506F0" w:rsidRPr="00CC1EAD" w:rsidRDefault="001506F0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(4.05)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1506F0" w:rsidRPr="00CC1EAD" w:rsidRDefault="001506F0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75.31</w:t>
            </w:r>
          </w:p>
        </w:tc>
      </w:tr>
      <w:tr w:rsidR="00445E35" w:rsidRPr="00EF646B" w:rsidTr="00CC1EAD">
        <w:tc>
          <w:tcPr>
            <w:tcW w:w="3672" w:type="dxa"/>
            <w:shd w:val="clear" w:color="auto" w:fill="auto"/>
          </w:tcPr>
          <w:p w:rsidR="00445E35" w:rsidRPr="00CC1EAD" w:rsidRDefault="00445E35" w:rsidP="004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445E35" w:rsidRPr="00CC1EAD" w:rsidRDefault="00C50F69" w:rsidP="00445E35">
            <w:pPr>
              <w:pStyle w:val="acctfourfigures"/>
              <w:tabs>
                <w:tab w:val="clear" w:pos="765"/>
                <w:tab w:val="left" w:pos="522"/>
              </w:tabs>
              <w:spacing w:line="240" w:lineRule="atLeast"/>
              <w:ind w:right="-371" w:hanging="18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45E35" w:rsidRPr="00CC1EAD" w:rsidRDefault="001506F0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</w:t>
            </w:r>
            <w:r w:rsidR="00884F7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445E35" w:rsidRPr="00EF646B" w:rsidTr="00CC1EAD">
        <w:tc>
          <w:tcPr>
            <w:tcW w:w="3672" w:type="dxa"/>
            <w:shd w:val="clear" w:color="auto" w:fill="auto"/>
          </w:tcPr>
          <w:p w:rsidR="00445E35" w:rsidRPr="00CC1EAD" w:rsidRDefault="00445E35" w:rsidP="004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106.54</w:t>
            </w:r>
          </w:p>
        </w:tc>
        <w:tc>
          <w:tcPr>
            <w:tcW w:w="270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45E35" w:rsidRPr="00CC1EAD" w:rsidRDefault="00075941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41.63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45E35" w:rsidRPr="00CC1EAD" w:rsidRDefault="00075941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148.17</w:t>
            </w:r>
          </w:p>
        </w:tc>
      </w:tr>
      <w:tr w:rsidR="00445E35" w:rsidRPr="00EF646B" w:rsidTr="00CC1EAD">
        <w:tc>
          <w:tcPr>
            <w:tcW w:w="3672" w:type="dxa"/>
            <w:shd w:val="clear" w:color="auto" w:fill="auto"/>
          </w:tcPr>
          <w:p w:rsidR="00445E35" w:rsidRPr="00DC0AE8" w:rsidRDefault="00DC0AE8" w:rsidP="004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0A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</w:t>
            </w:r>
            <w:r w:rsidR="00884F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DC0A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45E35" w:rsidRPr="00CC1EAD" w:rsidRDefault="00445E35" w:rsidP="00445E35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45E35" w:rsidRPr="00CC1EAD" w:rsidRDefault="00445E35" w:rsidP="00445E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DC0AE8" w:rsidRPr="00EF646B" w:rsidTr="00CC1EAD">
        <w:tc>
          <w:tcPr>
            <w:tcW w:w="3672" w:type="dxa"/>
            <w:shd w:val="clear" w:color="auto" w:fill="auto"/>
          </w:tcPr>
          <w:p w:rsidR="00DC0AE8" w:rsidRPr="00CC1EAD" w:rsidRDefault="00DC0AE8" w:rsidP="00D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:rsidR="00DC0AE8" w:rsidRPr="00CC1EAD" w:rsidRDefault="00DC0AE8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  <w:tc>
          <w:tcPr>
            <w:tcW w:w="270" w:type="dxa"/>
            <w:shd w:val="clear" w:color="auto" w:fill="auto"/>
          </w:tcPr>
          <w:p w:rsidR="00DC0AE8" w:rsidRPr="00CC1EAD" w:rsidRDefault="00DC0AE8" w:rsidP="00DC0AE8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DC0AE8" w:rsidRPr="00CC1EAD" w:rsidRDefault="00DC0AE8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C0AE8" w:rsidRPr="00CC1EAD" w:rsidRDefault="00DC0AE8" w:rsidP="00DC0AE8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C0AE8" w:rsidRPr="00CC1EAD" w:rsidRDefault="00DC0AE8" w:rsidP="00DC0A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C0AE8" w:rsidRPr="00CC1EAD" w:rsidRDefault="00DC0AE8" w:rsidP="00DC0AE8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C0AE8" w:rsidRPr="00CC1EAD" w:rsidRDefault="00DC0AE8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</w:tr>
      <w:tr w:rsidR="00884F79" w:rsidRPr="00EF646B" w:rsidTr="00CC1EAD">
        <w:tc>
          <w:tcPr>
            <w:tcW w:w="367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4.30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4.30</w:t>
            </w:r>
          </w:p>
        </w:tc>
      </w:tr>
      <w:tr w:rsidR="00884F79" w:rsidRPr="00EF646B" w:rsidTr="00CC1EAD">
        <w:tc>
          <w:tcPr>
            <w:tcW w:w="367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12.94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(12.94)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84F79" w:rsidRPr="00EF646B" w:rsidTr="00CC1EAD">
        <w:tc>
          <w:tcPr>
            <w:tcW w:w="367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47.78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(29.82)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17.96</w:t>
            </w:r>
          </w:p>
        </w:tc>
      </w:tr>
      <w:tr w:rsidR="00884F79" w:rsidRPr="00EF646B" w:rsidTr="00CC1EAD">
        <w:tc>
          <w:tcPr>
            <w:tcW w:w="367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37.13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1.65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38.78</w:t>
            </w:r>
          </w:p>
        </w:tc>
      </w:tr>
      <w:tr w:rsidR="00884F79" w:rsidRPr="00EF646B" w:rsidTr="00CC1EAD">
        <w:tc>
          <w:tcPr>
            <w:tcW w:w="367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11.36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3.03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14.39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17.10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17.10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10.63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4.0</w:t>
            </w: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14.63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348.44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24.90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373.3</w:t>
            </w:r>
            <w:r w:rsidRPr="00103E18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CC1EAD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(8.12)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3.13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(4.99)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(2.59)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(2.59)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(3.13)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(0.31)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(3.44)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(220.67)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6.22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(214.45)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(13.72)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1.07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(12.65)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(77.75)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30.02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(47.73)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(0.14)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(0.14)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(323.39)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37.40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34E" w:rsidRPr="00884F79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884F79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(285.99)</w:t>
            </w: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76634E" w:rsidRPr="00884F79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76634E" w:rsidRPr="00EF646B" w:rsidTr="00CC1EAD">
        <w:tc>
          <w:tcPr>
            <w:tcW w:w="3672" w:type="dxa"/>
            <w:shd w:val="clear" w:color="auto" w:fill="auto"/>
          </w:tcPr>
          <w:p w:rsidR="0076634E" w:rsidRPr="00CC1EAD" w:rsidRDefault="0076634E" w:rsidP="007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25.05</w:t>
            </w:r>
          </w:p>
        </w:tc>
        <w:tc>
          <w:tcPr>
            <w:tcW w:w="270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62.30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76634E" w:rsidRPr="00CC1EAD" w:rsidRDefault="0076634E" w:rsidP="007663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6634E" w:rsidRPr="00CC1EAD" w:rsidRDefault="0076634E" w:rsidP="0076634E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76634E" w:rsidRPr="00EF0711" w:rsidRDefault="0076634E" w:rsidP="007663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071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87.3</w:t>
            </w:r>
            <w:r w:rsidRPr="00EF0711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</w:tr>
    </w:tbl>
    <w:p w:rsidR="00D75CD8" w:rsidRPr="00EF646B" w:rsidRDefault="00D75CD8" w:rsidP="00D75CD8">
      <w:pPr>
        <w:spacing w:line="240" w:lineRule="auto"/>
        <w:rPr>
          <w:sz w:val="2"/>
          <w:szCs w:val="2"/>
        </w:rPr>
      </w:pPr>
    </w:p>
    <w:p w:rsidR="00DC0AE8" w:rsidRDefault="00DC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971FD" w:rsidRPr="00EF646B" w:rsidRDefault="0019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EF646B">
        <w:br w:type="page"/>
      </w:r>
    </w:p>
    <w:tbl>
      <w:tblPr>
        <w:tblW w:w="919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7"/>
        <w:gridCol w:w="255"/>
        <w:gridCol w:w="8"/>
        <w:gridCol w:w="1170"/>
        <w:gridCol w:w="22"/>
        <w:gridCol w:w="248"/>
        <w:gridCol w:w="7"/>
        <w:gridCol w:w="1109"/>
      </w:tblGrid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436" w:type="dxa"/>
            <w:gridSpan w:val="11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</w:tr>
      <w:tr w:rsidR="00D67599" w:rsidRPr="00EF646B" w:rsidTr="00CC1EAD">
        <w:trPr>
          <w:tblHeader/>
        </w:trPr>
        <w:tc>
          <w:tcPr>
            <w:tcW w:w="376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436" w:type="dxa"/>
            <w:gridSpan w:val="11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1E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50.52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28.84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79.36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884F79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84F7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28.69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77.85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106.54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24.10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(3.26)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:rsidR="00884F79" w:rsidRPr="003F4A4E" w:rsidRDefault="003F4A4E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F4A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9.21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E166BE" w:rsidRDefault="00FE7354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3F4A4E" w:rsidRPr="003F4A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9.21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DC0AE8" w:rsidRDefault="00B35A4C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41.67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(28.73)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12.94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20.91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E166BE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166B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26.87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47.78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3F4A4E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23.94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E166BE" w:rsidRDefault="003F4A4E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166B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13.19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3F4A4E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37.13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11.84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(0.48)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11.36</w:t>
            </w:r>
          </w:p>
        </w:tc>
      </w:tr>
      <w:tr w:rsidR="00884F79" w:rsidRPr="00EF646B" w:rsidTr="00CC1EAD">
        <w:tc>
          <w:tcPr>
            <w:tcW w:w="3762" w:type="dxa"/>
            <w:shd w:val="clear" w:color="auto" w:fill="auto"/>
          </w:tcPr>
          <w:p w:rsidR="00884F79" w:rsidRPr="00CC1EAD" w:rsidRDefault="00884F79" w:rsidP="008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22.64</w:t>
            </w:r>
          </w:p>
        </w:tc>
        <w:tc>
          <w:tcPr>
            <w:tcW w:w="270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4F79" w:rsidRPr="00CC1EAD" w:rsidRDefault="00884F7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(12.01)</w:t>
            </w:r>
          </w:p>
        </w:tc>
        <w:tc>
          <w:tcPr>
            <w:tcW w:w="255" w:type="dxa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4F79" w:rsidRPr="00CC1EAD" w:rsidRDefault="00884F79" w:rsidP="00884F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84F79" w:rsidRPr="00CC1EAD" w:rsidRDefault="00884F79" w:rsidP="00884F7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884F79" w:rsidRPr="00CC1EAD" w:rsidRDefault="00884F7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10.63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255.38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166BE" w:rsidRDefault="00D67599" w:rsidP="00E166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166BE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93.06</w:t>
            </w:r>
          </w:p>
        </w:tc>
        <w:tc>
          <w:tcPr>
            <w:tcW w:w="255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A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348.44</w:t>
            </w:r>
          </w:p>
        </w:tc>
      </w:tr>
      <w:tr w:rsidR="00D67599" w:rsidRPr="00DC0AE8" w:rsidTr="00CC1EAD">
        <w:tc>
          <w:tcPr>
            <w:tcW w:w="3762" w:type="dxa"/>
            <w:shd w:val="clear" w:color="auto" w:fill="auto"/>
          </w:tcPr>
          <w:p w:rsidR="00D67599" w:rsidRPr="00DC0AE8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CC1EAD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(9.65)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1.53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(8.12)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(6.05)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DD5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6.05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(3.56)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0.43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(3.13)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(227.91)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7.24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(220.67)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(14.17)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0.45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(13.72)</w:t>
            </w: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(94.96)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17.21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(77.75)</w:t>
            </w:r>
          </w:p>
        </w:tc>
      </w:tr>
      <w:tr w:rsidR="00D67599" w:rsidRPr="003F4A4E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(356.30)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32.91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3F4A4E" w:rsidRDefault="00D67599" w:rsidP="003F4A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3F4A4E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(323.39)</w:t>
            </w:r>
          </w:p>
        </w:tc>
      </w:tr>
      <w:tr w:rsidR="00D67599" w:rsidRPr="00DC0AE8" w:rsidTr="00CC1EAD">
        <w:trPr>
          <w:trHeight w:val="152"/>
        </w:trPr>
        <w:tc>
          <w:tcPr>
            <w:tcW w:w="3762" w:type="dxa"/>
            <w:shd w:val="clear" w:color="auto" w:fill="auto"/>
          </w:tcPr>
          <w:p w:rsidR="00DC0AE8" w:rsidRPr="00DC0AE8" w:rsidRDefault="00DC0AE8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DC0AE8" w:rsidRDefault="00D67599" w:rsidP="00896CE1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67599" w:rsidRPr="00DC0AE8" w:rsidRDefault="00D67599" w:rsidP="003F4A4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67599" w:rsidRPr="00EF646B" w:rsidTr="00CC1EAD">
        <w:tc>
          <w:tcPr>
            <w:tcW w:w="3762" w:type="dxa"/>
            <w:shd w:val="clear" w:color="auto" w:fill="auto"/>
          </w:tcPr>
          <w:p w:rsidR="00D67599" w:rsidRPr="00CC1EAD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(100.92)</w:t>
            </w:r>
          </w:p>
        </w:tc>
        <w:tc>
          <w:tcPr>
            <w:tcW w:w="270" w:type="dxa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125.97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67599" w:rsidRPr="00CC1EAD" w:rsidRDefault="00D67599" w:rsidP="00896C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7599" w:rsidRPr="00CC1EAD" w:rsidRDefault="00D67599" w:rsidP="00896CE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67599" w:rsidRPr="00CC1EAD" w:rsidRDefault="00D67599" w:rsidP="003F4A4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25.05</w:t>
            </w:r>
          </w:p>
        </w:tc>
      </w:tr>
    </w:tbl>
    <w:p w:rsidR="00D67599" w:rsidRPr="00EF646B" w:rsidRDefault="00D67599"/>
    <w:tbl>
      <w:tblPr>
        <w:tblW w:w="94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9"/>
        <w:gridCol w:w="17"/>
        <w:gridCol w:w="1241"/>
        <w:gridCol w:w="270"/>
        <w:gridCol w:w="1226"/>
        <w:gridCol w:w="287"/>
        <w:gridCol w:w="1207"/>
        <w:gridCol w:w="256"/>
        <w:gridCol w:w="1232"/>
      </w:tblGrid>
      <w:tr w:rsidR="00BA1561" w:rsidRPr="00EF646B" w:rsidTr="005F1BAB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:rsidR="00BA1561" w:rsidRPr="00EF646B" w:rsidRDefault="00BA1561" w:rsidP="00BA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61" w:rsidRPr="00EF646B" w:rsidTr="005F1BAB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BA1561" w:rsidRPr="00EF646B" w:rsidTr="00E30935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BA1561" w:rsidRPr="00EF646B" w:rsidTr="00E30935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A1561" w:rsidRPr="00EF646B" w:rsidRDefault="00604B8B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8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BA1561" w:rsidRPr="00EF646B" w:rsidRDefault="00BA1561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4C69B7" w:rsidRPr="00EF646B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4C69B7"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BA1561" w:rsidRPr="00EF646B" w:rsidTr="00E30935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A1561" w:rsidRPr="00EF646B" w:rsidRDefault="00604B8B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6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BA1561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D67599"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BA1561" w:rsidRPr="00EF646B" w:rsidTr="005F1BAB">
        <w:trPr>
          <w:tblHeader/>
        </w:trPr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1561" w:rsidRPr="00EF646B" w:rsidTr="00E30935">
        <w:tc>
          <w:tcPr>
            <w:tcW w:w="3669" w:type="dxa"/>
            <w:shd w:val="clear" w:color="auto" w:fill="auto"/>
          </w:tcPr>
          <w:p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:rsidR="004E5A83" w:rsidRPr="00EF646B" w:rsidRDefault="00CA1A8B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4E5A83" w:rsidRPr="00EF646B" w:rsidRDefault="00CA1A8B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4E5A83" w:rsidRPr="00EF646B" w:rsidRDefault="00CA1A8B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4E5A83" w:rsidRPr="00EF646B" w:rsidRDefault="00CA1A8B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24.97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4E5A83" w:rsidRPr="00EF646B" w:rsidRDefault="00CA1A8B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(9.18)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4E5A83" w:rsidRPr="00EF646B" w:rsidRDefault="00CA1A8B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15.79</w:t>
            </w: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4.36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4E5A83" w:rsidRPr="00EF646B" w:rsidRDefault="00CA1A8B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0.28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4E5A83" w:rsidRPr="00EF646B" w:rsidRDefault="00CA1A8B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4.64</w:t>
            </w: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9215C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342"/>
              </w:tabs>
              <w:spacing w:line="240" w:lineRule="atLeast"/>
              <w:ind w:right="-162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11.11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6B728F">
            <w:pPr>
              <w:pStyle w:val="acctfourfigures"/>
              <w:tabs>
                <w:tab w:val="clear" w:pos="765"/>
                <w:tab w:val="left" w:pos="354"/>
              </w:tabs>
              <w:spacing w:line="240" w:lineRule="atLeast"/>
              <w:ind w:right="-246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11.11</w:t>
            </w:r>
          </w:p>
        </w:tc>
      </w:tr>
      <w:tr w:rsidR="004E5A83" w:rsidRPr="00EF646B" w:rsidTr="00E30935">
        <w:tc>
          <w:tcPr>
            <w:tcW w:w="3669" w:type="dxa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72.02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2.21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4E5A8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74.23</w:t>
            </w:r>
          </w:p>
        </w:tc>
      </w:tr>
      <w:tr w:rsidR="00CA7ADD" w:rsidRPr="00EF646B" w:rsidTr="00E30935">
        <w:tc>
          <w:tcPr>
            <w:tcW w:w="3669" w:type="dxa"/>
            <w:shd w:val="clear" w:color="auto" w:fill="auto"/>
          </w:tcPr>
          <w:p w:rsidR="00CA7ADD" w:rsidRPr="00EF646B" w:rsidRDefault="00CA7ADD" w:rsidP="00CA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A7ADD" w:rsidRPr="00EF646B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A7ADD" w:rsidRPr="00EF646B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CA7ADD" w:rsidRPr="00EF646B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:rsidR="00CA7ADD" w:rsidRPr="00EF646B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CA7ADD" w:rsidRPr="00EF646B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:rsidR="00CA7ADD" w:rsidRPr="00EF646B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CA7ADD" w:rsidRPr="00EF646B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CA7ADD" w:rsidRPr="00EF646B" w:rsidTr="00E30935">
        <w:tc>
          <w:tcPr>
            <w:tcW w:w="3686" w:type="dxa"/>
            <w:gridSpan w:val="2"/>
            <w:shd w:val="clear" w:color="auto" w:fill="auto"/>
          </w:tcPr>
          <w:p w:rsidR="00CA7ADD" w:rsidRPr="00EF646B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1" w:type="dxa"/>
            <w:shd w:val="clear" w:color="auto" w:fill="auto"/>
          </w:tcPr>
          <w:p w:rsidR="00CA7ADD" w:rsidRPr="00EF646B" w:rsidRDefault="00CA7ADD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A7ADD" w:rsidRPr="00EF646B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:rsidR="00CA7ADD" w:rsidRPr="00EF646B" w:rsidRDefault="00CA7ADD" w:rsidP="004063E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CA7ADD" w:rsidRPr="00EF646B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CA7ADD" w:rsidRPr="00EF646B" w:rsidRDefault="00CA7ADD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CA7ADD" w:rsidRPr="00EF646B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CA7ADD" w:rsidRPr="00EF646B" w:rsidRDefault="00CA7ADD" w:rsidP="004063E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E5A83" w:rsidRPr="00EF646B" w:rsidTr="00E30935">
        <w:tc>
          <w:tcPr>
            <w:tcW w:w="3686" w:type="dxa"/>
            <w:gridSpan w:val="2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1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(10.37)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:rsidR="004E5A83" w:rsidRPr="00EF646B" w:rsidRDefault="006B728F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5.47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4E5A83" w:rsidRPr="00EF646B" w:rsidRDefault="006B728F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(4.90)</w:t>
            </w:r>
          </w:p>
        </w:tc>
      </w:tr>
      <w:tr w:rsidR="004E5A83" w:rsidRPr="00EF646B" w:rsidTr="00E30935">
        <w:tc>
          <w:tcPr>
            <w:tcW w:w="3686" w:type="dxa"/>
            <w:gridSpan w:val="2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(10.37)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3F4A4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5.47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A83" w:rsidRPr="00EF646B" w:rsidRDefault="006B728F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(4.90)</w:t>
            </w:r>
          </w:p>
        </w:tc>
      </w:tr>
      <w:tr w:rsidR="004E5A83" w:rsidRPr="00EF646B" w:rsidTr="00E30935">
        <w:trPr>
          <w:trHeight w:val="152"/>
        </w:trPr>
        <w:tc>
          <w:tcPr>
            <w:tcW w:w="3686" w:type="dxa"/>
            <w:gridSpan w:val="2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4E5A83" w:rsidRPr="00EF646B" w:rsidTr="00E30935">
        <w:tc>
          <w:tcPr>
            <w:tcW w:w="3686" w:type="dxa"/>
            <w:gridSpan w:val="2"/>
            <w:shd w:val="clear" w:color="auto" w:fill="auto"/>
          </w:tcPr>
          <w:p w:rsidR="004E5A83" w:rsidRPr="00EF646B" w:rsidRDefault="004E5A83" w:rsidP="004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61.65</w:t>
            </w:r>
          </w:p>
        </w:tc>
        <w:tc>
          <w:tcPr>
            <w:tcW w:w="270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</w:tcPr>
          <w:p w:rsidR="004E5A83" w:rsidRPr="00EF646B" w:rsidRDefault="006B728F" w:rsidP="003F4A4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7.68</w:t>
            </w:r>
          </w:p>
        </w:tc>
        <w:tc>
          <w:tcPr>
            <w:tcW w:w="287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:rsidR="004E5A83" w:rsidRPr="00EF646B" w:rsidRDefault="004E5A83" w:rsidP="004E5A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E5A83" w:rsidRPr="00EF646B" w:rsidRDefault="004E5A83" w:rsidP="004E5A8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:rsidR="004E5A83" w:rsidRPr="00EF646B" w:rsidRDefault="001506F0" w:rsidP="004E5A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69.33</w:t>
            </w:r>
          </w:p>
        </w:tc>
      </w:tr>
    </w:tbl>
    <w:p w:rsidR="00CA7ADD" w:rsidRPr="00A17D2D" w:rsidRDefault="00CA7ADD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70"/>
        <w:gridCol w:w="1260"/>
        <w:gridCol w:w="255"/>
        <w:gridCol w:w="1200"/>
        <w:gridCol w:w="255"/>
        <w:gridCol w:w="1206"/>
      </w:tblGrid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EF646B" w:rsidRDefault="00604B8B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D67599" w:rsidRPr="00EF646B">
              <w:rPr>
                <w:rFonts w:ascii="Angsana New" w:hAnsi="Angsana New"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D67599" w:rsidRPr="00EF646B">
              <w:rPr>
                <w:rFonts w:ascii="Angsana New" w:hAnsi="Angsana New"/>
                <w:bCs/>
                <w:sz w:val="28"/>
                <w:szCs w:val="28"/>
              </w:rPr>
              <w:t>60</w:t>
            </w:r>
          </w:p>
        </w:tc>
      </w:tr>
      <w:tr w:rsidR="004C69B7" w:rsidRPr="00EF646B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C69B7" w:rsidRPr="00EF646B" w:rsidTr="004C69B7">
        <w:tc>
          <w:tcPr>
            <w:tcW w:w="3672" w:type="dxa"/>
            <w:shd w:val="clear" w:color="auto" w:fill="auto"/>
          </w:tcPr>
          <w:p w:rsidR="004C69B7" w:rsidRPr="00EF646B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C69B7" w:rsidRPr="00EF646B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EF646B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4C69B7" w:rsidRPr="00EF646B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EF646B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4C69B7" w:rsidRPr="00EF646B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EF646B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20.83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16.28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6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8.69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24.97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4.32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6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0.04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4.36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9.22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(9.22)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342"/>
              </w:tabs>
              <w:spacing w:line="240" w:lineRule="atLeast"/>
              <w:ind w:right="-162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72.51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(0.49)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72.02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:rsidR="00D67599" w:rsidRPr="00EF646B" w:rsidRDefault="00D67599">
      <w:r w:rsidRPr="00EF646B"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70"/>
        <w:gridCol w:w="1260"/>
        <w:gridCol w:w="255"/>
        <w:gridCol w:w="1200"/>
        <w:gridCol w:w="255"/>
        <w:gridCol w:w="1206"/>
      </w:tblGrid>
      <w:tr w:rsidR="00D67599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99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D67599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3F4A4E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3F4A4E" w:rsidRPr="00EF646B" w:rsidRDefault="003F4A4E" w:rsidP="003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D67599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</w:tr>
      <w:tr w:rsidR="00D67599" w:rsidRPr="00EF646B" w:rsidTr="00896CE1">
        <w:trPr>
          <w:tblHeader/>
        </w:trPr>
        <w:tc>
          <w:tcPr>
            <w:tcW w:w="3672" w:type="dxa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11.65</w:t>
            </w: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1.28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(10.37)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(11.65)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1.28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(10.37)</w:t>
            </w: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D67599" w:rsidRPr="00EF646B" w:rsidTr="004C69B7">
        <w:tc>
          <w:tcPr>
            <w:tcW w:w="3672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60.86</w:t>
            </w:r>
          </w:p>
        </w:tc>
        <w:tc>
          <w:tcPr>
            <w:tcW w:w="270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0.79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61.65</w:t>
            </w:r>
          </w:p>
        </w:tc>
      </w:tr>
    </w:tbl>
    <w:p w:rsidR="004C69B7" w:rsidRPr="0008420A" w:rsidRDefault="004C69B7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747FE" w:rsidRPr="00EF646B" w:rsidRDefault="007747FE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C76DE" w:rsidRPr="00EF646B">
        <w:rPr>
          <w:rFonts w:ascii="Angsana New" w:hAnsi="Angsana New"/>
          <w:sz w:val="30"/>
          <w:szCs w:val="30"/>
          <w:cs/>
        </w:rPr>
        <w:t xml:space="preserve">ที่ยังไม่ได้รับรู้ </w:t>
      </w:r>
      <w:r w:rsidR="009A2CDE" w:rsidRPr="00EF646B">
        <w:rPr>
          <w:rFonts w:ascii="Angsana New" w:hAnsi="Angsana New" w:hint="cs"/>
          <w:sz w:val="30"/>
          <w:szCs w:val="30"/>
          <w:cs/>
        </w:rPr>
        <w:t xml:space="preserve">ณ </w:t>
      </w:r>
      <w:r w:rsidR="00C466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A2CDE" w:rsidRPr="00EF646B">
        <w:rPr>
          <w:rFonts w:ascii="Angsana New" w:hAnsi="Angsana New"/>
          <w:sz w:val="30"/>
          <w:szCs w:val="30"/>
        </w:rPr>
        <w:t xml:space="preserve">30 </w:t>
      </w:r>
      <w:r w:rsidR="009A2CDE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A2CDE" w:rsidRPr="00EF646B">
        <w:rPr>
          <w:rFonts w:ascii="Angsana New" w:hAnsi="Angsana New"/>
          <w:sz w:val="30"/>
          <w:szCs w:val="30"/>
        </w:rPr>
        <w:t xml:space="preserve">2561 </w:t>
      </w:r>
      <w:r w:rsidR="009A2CDE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A2CDE" w:rsidRPr="00EF646B">
        <w:rPr>
          <w:rFonts w:ascii="Angsana New" w:hAnsi="Angsana New"/>
          <w:sz w:val="30"/>
          <w:szCs w:val="30"/>
        </w:rPr>
        <w:t xml:space="preserve">2560 </w:t>
      </w:r>
      <w:r w:rsidR="006C76DE" w:rsidRPr="00EF646B">
        <w:rPr>
          <w:rFonts w:ascii="Angsana New" w:hAnsi="Angsana New"/>
          <w:sz w:val="30"/>
          <w:szCs w:val="30"/>
          <w:cs/>
        </w:rPr>
        <w:t>เกิดจากรายการดังต่อไปนี้</w:t>
      </w:r>
    </w:p>
    <w:p w:rsidR="00363F4D" w:rsidRPr="0008420A" w:rsidRDefault="00363F4D" w:rsidP="0077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664"/>
        <w:gridCol w:w="1206"/>
        <w:gridCol w:w="255"/>
        <w:gridCol w:w="1253"/>
        <w:gridCol w:w="255"/>
        <w:gridCol w:w="1206"/>
        <w:gridCol w:w="255"/>
        <w:gridCol w:w="1284"/>
      </w:tblGrid>
      <w:tr w:rsidR="007747FE" w:rsidRPr="00EF646B" w:rsidTr="00A17D2D">
        <w:trPr>
          <w:tblHeader/>
        </w:trPr>
        <w:tc>
          <w:tcPr>
            <w:tcW w:w="3664" w:type="dxa"/>
            <w:shd w:val="clear" w:color="auto" w:fill="auto"/>
          </w:tcPr>
          <w:p w:rsidR="007747FE" w:rsidRPr="00EF646B" w:rsidRDefault="007747FE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A17D2D">
        <w:trPr>
          <w:tblHeader/>
        </w:trPr>
        <w:tc>
          <w:tcPr>
            <w:tcW w:w="3664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67599" w:rsidRPr="00EF646B" w:rsidTr="00A17D2D">
        <w:trPr>
          <w:tblHeader/>
        </w:trPr>
        <w:tc>
          <w:tcPr>
            <w:tcW w:w="3664" w:type="dxa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14" w:type="dxa"/>
            <w:gridSpan w:val="7"/>
            <w:shd w:val="clear" w:color="auto" w:fill="auto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7599" w:rsidRPr="00A17D2D" w:rsidTr="00A17D2D">
        <w:tc>
          <w:tcPr>
            <w:tcW w:w="3664" w:type="dxa"/>
            <w:shd w:val="clear" w:color="auto" w:fill="auto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D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7D2D">
              <w:rPr>
                <w:rFonts w:ascii="Angsana New" w:hAnsi="Angsana New"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06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13.70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11.56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282.31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266.07</w:t>
            </w:r>
          </w:p>
        </w:tc>
      </w:tr>
      <w:tr w:rsidR="00D67599" w:rsidRPr="00A17D2D" w:rsidTr="00A17D2D">
        <w:tc>
          <w:tcPr>
            <w:tcW w:w="3664" w:type="dxa"/>
            <w:shd w:val="clear" w:color="auto" w:fill="auto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6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77.66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82.71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A17D2D" w:rsidRDefault="00FE741D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380.20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393.48</w:t>
            </w:r>
          </w:p>
        </w:tc>
      </w:tr>
      <w:tr w:rsidR="00D67599" w:rsidRPr="00A17D2D" w:rsidTr="00A17D2D">
        <w:tc>
          <w:tcPr>
            <w:tcW w:w="3664" w:type="dxa"/>
            <w:shd w:val="clear" w:color="auto" w:fill="auto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6" w:type="dxa"/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32.59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D67599" w:rsidRPr="00A17D2D" w:rsidRDefault="00B3311A" w:rsidP="00084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33.19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67599" w:rsidRPr="00A17D2D" w:rsidRDefault="00FE741D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A17D2D" w:rsidTr="00A17D2D">
        <w:tc>
          <w:tcPr>
            <w:tcW w:w="3664" w:type="dxa"/>
            <w:shd w:val="clear" w:color="auto" w:fill="auto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123.95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599" w:rsidRPr="0008420A" w:rsidRDefault="00B3311A" w:rsidP="00084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127.46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599" w:rsidRPr="00A17D2D" w:rsidRDefault="00B3311A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662.51</w:t>
            </w:r>
          </w:p>
        </w:tc>
        <w:tc>
          <w:tcPr>
            <w:tcW w:w="255" w:type="dxa"/>
            <w:shd w:val="clear" w:color="auto" w:fill="auto"/>
          </w:tcPr>
          <w:p w:rsidR="00D67599" w:rsidRPr="00A17D2D" w:rsidRDefault="00D67599" w:rsidP="00D675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659.55</w:t>
            </w:r>
          </w:p>
        </w:tc>
      </w:tr>
    </w:tbl>
    <w:p w:rsidR="00363F4D" w:rsidRPr="0008420A" w:rsidRDefault="00363F4D" w:rsidP="00E2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DD13A8" w:rsidRPr="00EF646B" w:rsidRDefault="007747FE" w:rsidP="00A17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17D2D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D84E62" w:rsidRPr="00A17D2D">
        <w:rPr>
          <w:rFonts w:ascii="Angsana New" w:hAnsi="Angsana New"/>
          <w:sz w:val="30"/>
          <w:szCs w:val="30"/>
        </w:rPr>
        <w:t>256</w:t>
      </w:r>
      <w:r w:rsidR="00132747" w:rsidRPr="00A17D2D">
        <w:rPr>
          <w:rFonts w:ascii="Angsana New" w:hAnsi="Angsana New"/>
          <w:sz w:val="30"/>
          <w:szCs w:val="30"/>
        </w:rPr>
        <w:t>2</w:t>
      </w:r>
      <w:r w:rsidR="00AE1F49" w:rsidRPr="00A17D2D">
        <w:rPr>
          <w:rFonts w:ascii="Angsana New" w:hAnsi="Angsana New"/>
          <w:sz w:val="30"/>
          <w:szCs w:val="30"/>
        </w:rPr>
        <w:t xml:space="preserve"> </w:t>
      </w:r>
      <w:r w:rsidR="001E50DA" w:rsidRPr="00A17D2D">
        <w:rPr>
          <w:rFonts w:ascii="Angsana New" w:hAnsi="Angsana New"/>
          <w:sz w:val="30"/>
          <w:szCs w:val="30"/>
        </w:rPr>
        <w:t>-</w:t>
      </w:r>
      <w:r w:rsidR="00AE1F49" w:rsidRPr="00A17D2D">
        <w:rPr>
          <w:rFonts w:ascii="Angsana New" w:hAnsi="Angsana New"/>
          <w:sz w:val="30"/>
          <w:szCs w:val="30"/>
        </w:rPr>
        <w:t xml:space="preserve"> </w:t>
      </w:r>
      <w:r w:rsidR="00974E86" w:rsidRPr="00A17D2D">
        <w:rPr>
          <w:rFonts w:ascii="Angsana New" w:hAnsi="Angsana New"/>
          <w:sz w:val="30"/>
          <w:szCs w:val="30"/>
        </w:rPr>
        <w:t>256</w:t>
      </w:r>
      <w:r w:rsidR="00132747" w:rsidRPr="00A17D2D">
        <w:rPr>
          <w:rFonts w:ascii="Angsana New" w:hAnsi="Angsana New"/>
          <w:sz w:val="30"/>
          <w:szCs w:val="30"/>
        </w:rPr>
        <w:t>6</w:t>
      </w:r>
      <w:r w:rsidRPr="00A17D2D">
        <w:rPr>
          <w:rFonts w:ascii="Angsana New" w:hAnsi="Angsana New"/>
          <w:sz w:val="30"/>
          <w:szCs w:val="30"/>
          <w:cs/>
        </w:rPr>
        <w:t xml:space="preserve"> ผลแตกต่าง</w:t>
      </w:r>
      <w:r w:rsidRPr="00EF646B">
        <w:rPr>
          <w:rFonts w:ascii="Angsana New" w:hAnsi="Angsana New"/>
          <w:sz w:val="30"/>
          <w:szCs w:val="30"/>
          <w:cs/>
        </w:rPr>
        <w:t>ชั่วคราวที่ใช้หักภาษีที่ยังไม่สิ้นอายุตามกฎหมายเกี่ยวกับภาษีเงินได้ปัจจุบันนั้น</w:t>
      </w:r>
      <w:r w:rsidR="00037947" w:rsidRPr="00EF646B">
        <w:rPr>
          <w:rFonts w:ascii="Angsana New" w:hAnsi="Angsana New"/>
          <w:sz w:val="30"/>
          <w:szCs w:val="30"/>
        </w:rPr>
        <w:t xml:space="preserve"> </w:t>
      </w:r>
      <w:r w:rsidR="005735A8"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A516C" w:rsidRPr="00EF646B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5735A8" w:rsidRPr="0008420A" w:rsidRDefault="0057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67599" w:rsidRPr="00EF646B" w:rsidRDefault="00D67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สินทรัพย์ไม่หมุนเวียนอื่น </w:t>
      </w:r>
    </w:p>
    <w:p w:rsidR="00FD1DC3" w:rsidRPr="00A17D2D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4"/>
        <w:gridCol w:w="809"/>
        <w:gridCol w:w="1079"/>
        <w:gridCol w:w="274"/>
        <w:gridCol w:w="1081"/>
        <w:gridCol w:w="274"/>
        <w:gridCol w:w="1081"/>
        <w:gridCol w:w="274"/>
        <w:gridCol w:w="1064"/>
      </w:tblGrid>
      <w:tr w:rsidR="001E1804" w:rsidRPr="00EF646B" w:rsidTr="00D67599">
        <w:trPr>
          <w:trHeight w:val="155"/>
        </w:trPr>
        <w:tc>
          <w:tcPr>
            <w:tcW w:w="1798" w:type="pct"/>
          </w:tcPr>
          <w:p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FD1DC3" w:rsidRPr="00EF646B" w:rsidRDefault="00FD1DC3" w:rsidP="00D317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D67599">
        <w:tc>
          <w:tcPr>
            <w:tcW w:w="1798" w:type="pct"/>
          </w:tcPr>
          <w:p w:rsidR="00D67599" w:rsidRPr="00EF646B" w:rsidRDefault="00D67599" w:rsidP="00D6759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8" w:type="pct"/>
            <w:vAlign w:val="bottom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67599" w:rsidRPr="00EF646B" w:rsidTr="00D67599">
        <w:trPr>
          <w:trHeight w:val="335"/>
        </w:trPr>
        <w:tc>
          <w:tcPr>
            <w:tcW w:w="1798" w:type="pct"/>
          </w:tcPr>
          <w:p w:rsidR="00D67599" w:rsidRPr="00EF646B" w:rsidRDefault="00D67599" w:rsidP="00D6759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:rsidR="00D67599" w:rsidRPr="00EF646B" w:rsidRDefault="00D67599" w:rsidP="00D6759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7599" w:rsidRPr="00EF646B" w:rsidTr="00D67599">
        <w:trPr>
          <w:trHeight w:val="155"/>
        </w:trPr>
        <w:tc>
          <w:tcPr>
            <w:tcW w:w="1798" w:type="pct"/>
          </w:tcPr>
          <w:p w:rsidR="00D67599" w:rsidRPr="00EF646B" w:rsidRDefault="00D67599" w:rsidP="00D67599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D67599" w:rsidRPr="00EF646B" w:rsidRDefault="00C35404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32.54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25.19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D67599" w:rsidRPr="00EF646B" w:rsidRDefault="00F93CB6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9.19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7.17</w:t>
            </w:r>
          </w:p>
        </w:tc>
      </w:tr>
      <w:tr w:rsidR="00D67599" w:rsidRPr="00EF646B" w:rsidTr="00264AA3">
        <w:trPr>
          <w:trHeight w:val="155"/>
        </w:trPr>
        <w:tc>
          <w:tcPr>
            <w:tcW w:w="1798" w:type="pct"/>
          </w:tcPr>
          <w:p w:rsidR="00D67599" w:rsidRPr="00EF646B" w:rsidRDefault="00D67599" w:rsidP="00D675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D67599" w:rsidRPr="00EF646B" w:rsidRDefault="00264AA3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2.37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2.91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D67599" w:rsidRPr="00EF646B" w:rsidRDefault="00F93CB6" w:rsidP="00D67599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EF646B" w:rsidTr="00264AA3">
        <w:trPr>
          <w:trHeight w:val="155"/>
        </w:trPr>
        <w:tc>
          <w:tcPr>
            <w:tcW w:w="1798" w:type="pct"/>
          </w:tcPr>
          <w:p w:rsidR="00D67599" w:rsidRPr="00EF646B" w:rsidRDefault="00D67599" w:rsidP="00D67599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D67599" w:rsidRPr="00EF646B" w:rsidRDefault="00264AA3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67599" w:rsidRPr="00EF646B" w:rsidRDefault="00F93CB6" w:rsidP="00D67599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79" w:right="-10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79" w:right="-10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EF646B" w:rsidTr="00D67599">
        <w:trPr>
          <w:trHeight w:val="155"/>
        </w:trPr>
        <w:tc>
          <w:tcPr>
            <w:tcW w:w="1798" w:type="pct"/>
          </w:tcPr>
          <w:p w:rsidR="00D67599" w:rsidRPr="00EF646B" w:rsidRDefault="00D67599" w:rsidP="00D6759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  <w:tcBorders>
              <w:left w:val="nil"/>
            </w:tcBorders>
          </w:tcPr>
          <w:p w:rsidR="00D67599" w:rsidRPr="00EF646B" w:rsidRDefault="00D67599" w:rsidP="00D6759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D67599" w:rsidRPr="00EF646B" w:rsidRDefault="00C35404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41.81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35.00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67599" w:rsidRPr="00EF646B" w:rsidRDefault="00F93CB6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9.19</w:t>
            </w:r>
          </w:p>
        </w:tc>
        <w:tc>
          <w:tcPr>
            <w:tcW w:w="14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7.17</w:t>
            </w:r>
          </w:p>
        </w:tc>
      </w:tr>
    </w:tbl>
    <w:p w:rsidR="008705B3" w:rsidRPr="00A17D2D" w:rsidRDefault="00870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D1DC3" w:rsidRPr="00EF646B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FD1DC3" w:rsidRPr="00A17D2D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449"/>
        <w:gridCol w:w="1080"/>
        <w:gridCol w:w="264"/>
        <w:gridCol w:w="1091"/>
        <w:gridCol w:w="288"/>
        <w:gridCol w:w="1074"/>
        <w:gridCol w:w="237"/>
        <w:gridCol w:w="1071"/>
      </w:tblGrid>
      <w:tr w:rsidR="00B83414" w:rsidRPr="00EF646B" w:rsidTr="0008420A">
        <w:tc>
          <w:tcPr>
            <w:tcW w:w="1996" w:type="pct"/>
          </w:tcPr>
          <w:p w:rsidR="00B83414" w:rsidRPr="00EF646B" w:rsidRDefault="00B83414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pct"/>
          </w:tcPr>
          <w:p w:rsidR="00B83414" w:rsidRPr="00EF646B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:rsidR="00B83414" w:rsidRPr="00EF646B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B83414" w:rsidRPr="00EF646B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:rsidR="00B83414" w:rsidRPr="00EF646B" w:rsidRDefault="00B83414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56" w:type="pct"/>
            <w:vAlign w:val="bottom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(ไม่รวมดอกเบี้ย)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D67599" w:rsidRPr="00EF646B" w:rsidRDefault="00290F2D" w:rsidP="00D8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3,418.87</w:t>
            </w:r>
          </w:p>
        </w:tc>
        <w:tc>
          <w:tcPr>
            <w:tcW w:w="1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D67599" w:rsidRPr="00EF646B" w:rsidRDefault="00942588" w:rsidP="0029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90F2D">
              <w:rPr>
                <w:rFonts w:ascii="Angsana New" w:hAnsi="Angsana New"/>
                <w:sz w:val="30"/>
                <w:szCs w:val="30"/>
              </w:rPr>
              <w:t>915.00</w:t>
            </w:r>
          </w:p>
        </w:tc>
        <w:tc>
          <w:tcPr>
            <w:tcW w:w="128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D67599" w:rsidRPr="00942588" w:rsidRDefault="00942588" w:rsidP="0029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588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418.87</w:t>
            </w:r>
          </w:p>
        </w:tc>
        <w:tc>
          <w:tcPr>
            <w:tcW w:w="143" w:type="pct"/>
          </w:tcPr>
          <w:p w:rsidR="00D67599" w:rsidRPr="00942588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67599" w:rsidRPr="00942588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5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D67599" w:rsidRPr="00942588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D67599" w:rsidRPr="00942588" w:rsidRDefault="00942588" w:rsidP="0029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58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915.00</w:t>
            </w:r>
          </w:p>
        </w:tc>
        <w:tc>
          <w:tcPr>
            <w:tcW w:w="128" w:type="pct"/>
          </w:tcPr>
          <w:p w:rsidR="00D67599" w:rsidRPr="00942588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D67599" w:rsidRPr="00942588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5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7599" w:rsidRPr="00A17D2D" w:rsidTr="0008420A">
        <w:tc>
          <w:tcPr>
            <w:tcW w:w="1996" w:type="pct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599" w:rsidRPr="00EF646B" w:rsidTr="0008420A">
        <w:tc>
          <w:tcPr>
            <w:tcW w:w="1996" w:type="pct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4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588" w:rsidRPr="00EF646B" w:rsidTr="0008420A">
        <w:tc>
          <w:tcPr>
            <w:tcW w:w="1996" w:type="pct"/>
          </w:tcPr>
          <w:p w:rsidR="00942588" w:rsidRPr="00EF646B" w:rsidRDefault="00942588" w:rsidP="00942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3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249.00</w:t>
            </w:r>
          </w:p>
        </w:tc>
        <w:tc>
          <w:tcPr>
            <w:tcW w:w="143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144.62</w:t>
            </w:r>
          </w:p>
        </w:tc>
        <w:tc>
          <w:tcPr>
            <w:tcW w:w="156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942588" w:rsidRPr="00EF646B" w:rsidRDefault="00942588" w:rsidP="0094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942588" w:rsidRPr="00EF646B" w:rsidRDefault="00942588" w:rsidP="0094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588" w:rsidRPr="00EF646B" w:rsidTr="0008420A">
        <w:tc>
          <w:tcPr>
            <w:tcW w:w="1996" w:type="pct"/>
          </w:tcPr>
          <w:p w:rsidR="00942588" w:rsidRPr="00EF646B" w:rsidRDefault="00942588" w:rsidP="00942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รวมหนี้สินที่มีดอกเบี้ยหมุนเวียน   </w:t>
            </w:r>
          </w:p>
        </w:tc>
        <w:tc>
          <w:tcPr>
            <w:tcW w:w="243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942588" w:rsidRPr="00EF646B" w:rsidRDefault="000C4C5B" w:rsidP="00290F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3,66</w:t>
            </w:r>
            <w:r w:rsidR="00290F2D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7.87</w:t>
            </w:r>
          </w:p>
        </w:tc>
        <w:tc>
          <w:tcPr>
            <w:tcW w:w="143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144.62</w:t>
            </w:r>
          </w:p>
        </w:tc>
        <w:tc>
          <w:tcPr>
            <w:tcW w:w="156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942588" w:rsidRPr="00EF646B" w:rsidRDefault="000C4C5B" w:rsidP="00290F2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942588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15.00</w:t>
            </w:r>
          </w:p>
        </w:tc>
        <w:tc>
          <w:tcPr>
            <w:tcW w:w="128" w:type="pct"/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942588" w:rsidRPr="00EF646B" w:rsidRDefault="00942588" w:rsidP="0094258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8420A" w:rsidRDefault="0008420A"/>
    <w:p w:rsidR="00D67599" w:rsidRPr="00EF646B" w:rsidRDefault="00D67599">
      <w:r w:rsidRPr="00EF646B"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470"/>
        <w:gridCol w:w="1079"/>
        <w:gridCol w:w="264"/>
        <w:gridCol w:w="1088"/>
        <w:gridCol w:w="267"/>
        <w:gridCol w:w="1075"/>
        <w:gridCol w:w="277"/>
        <w:gridCol w:w="1075"/>
      </w:tblGrid>
      <w:tr w:rsidR="00D67599" w:rsidRPr="00EF646B" w:rsidTr="00A17D2D">
        <w:tc>
          <w:tcPr>
            <w:tcW w:w="1987" w:type="pct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pct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D67599" w:rsidRPr="00EF646B" w:rsidRDefault="00D67599" w:rsidP="00896CE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A17D2D">
        <w:tc>
          <w:tcPr>
            <w:tcW w:w="1987" w:type="pct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pct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2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4" w:type="pct"/>
            <w:vAlign w:val="bottom"/>
          </w:tcPr>
          <w:p w:rsidR="00D67599" w:rsidRPr="00EF646B" w:rsidRDefault="00D67599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896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67599" w:rsidRPr="00EF646B" w:rsidTr="00A17D2D">
        <w:tc>
          <w:tcPr>
            <w:tcW w:w="1987" w:type="pct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pct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:rsidR="00D67599" w:rsidRPr="00EF646B" w:rsidRDefault="00D67599" w:rsidP="0089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EF646B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(ไม่รวมดอกเบี้ย)</w:t>
            </w:r>
          </w:p>
        </w:tc>
        <w:tc>
          <w:tcPr>
            <w:tcW w:w="581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1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1" w:type="pct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705.62</w:t>
            </w: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357.33</w:t>
            </w: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81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1" w:type="pct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6C3415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4,431.15</w:t>
            </w: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4,514.35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581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1" w:type="pct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273.43</w:t>
            </w: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273.43</w:t>
            </w: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1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67599" w:rsidRPr="00EF646B" w:rsidTr="00A17D2D">
        <w:tc>
          <w:tcPr>
            <w:tcW w:w="2239" w:type="pct"/>
            <w:gridSpan w:val="2"/>
            <w:shd w:val="clear" w:color="auto" w:fill="auto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A17D2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1" w:type="pct"/>
            <w:shd w:val="clear" w:color="auto" w:fill="auto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142" w:type="pct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4,995.72</w:t>
            </w:r>
          </w:p>
        </w:tc>
        <w:tc>
          <w:tcPr>
            <w:tcW w:w="144" w:type="pct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:rsidR="00D67599" w:rsidRPr="00A17D2D" w:rsidRDefault="000C4C5B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149" w:type="pct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4,995.72</w:t>
            </w:r>
          </w:p>
        </w:tc>
      </w:tr>
      <w:tr w:rsidR="00C12E4B" w:rsidRPr="00EF646B" w:rsidTr="00A17D2D">
        <w:tc>
          <w:tcPr>
            <w:tcW w:w="2239" w:type="pct"/>
            <w:gridSpan w:val="2"/>
            <w:shd w:val="clear" w:color="auto" w:fill="auto"/>
          </w:tcPr>
          <w:p w:rsidR="00C12E4B" w:rsidRPr="00A17D2D" w:rsidRDefault="00C12E4B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="00227C82" w:rsidRPr="00A17D2D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81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2E4B" w:rsidRPr="00EF646B" w:rsidTr="00A17D2D">
        <w:tc>
          <w:tcPr>
            <w:tcW w:w="2239" w:type="pct"/>
            <w:gridSpan w:val="2"/>
            <w:shd w:val="clear" w:color="auto" w:fill="auto"/>
          </w:tcPr>
          <w:p w:rsidR="00C12E4B" w:rsidRPr="00A17D2D" w:rsidRDefault="00C12E4B" w:rsidP="00C12E4B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1" w:type="pct"/>
            <w:shd w:val="clear" w:color="auto" w:fill="auto"/>
          </w:tcPr>
          <w:p w:rsidR="00C12E4B" w:rsidRPr="00A17D2D" w:rsidRDefault="006C1E91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243.61</w:t>
            </w:r>
          </w:p>
        </w:tc>
        <w:tc>
          <w:tcPr>
            <w:tcW w:w="142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</w:tcPr>
          <w:p w:rsidR="00C12E4B" w:rsidRPr="00A17D2D" w:rsidRDefault="00C12E4B" w:rsidP="0008420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:rsidR="00C12E4B" w:rsidRPr="00A17D2D" w:rsidRDefault="00C12E4B" w:rsidP="00D675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D67599" w:rsidRPr="00A17D2D" w:rsidRDefault="00C12E4B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4C5B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27C82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0C4C5B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27C82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5,626.48</w:t>
            </w:r>
          </w:p>
        </w:tc>
        <w:tc>
          <w:tcPr>
            <w:tcW w:w="144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D67599" w:rsidRPr="00A17D2D" w:rsidRDefault="000C4C5B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sz w:val="30"/>
                <w:szCs w:val="30"/>
              </w:rPr>
              <w:t>11,</w:t>
            </w:r>
            <w:r w:rsidR="00717D1C" w:rsidRPr="00A17D2D">
              <w:rPr>
                <w:rFonts w:ascii="Angsana New" w:hAnsi="Angsana New"/>
                <w:b/>
                <w:sz w:val="30"/>
                <w:szCs w:val="30"/>
              </w:rPr>
              <w:t>427.34</w:t>
            </w:r>
          </w:p>
        </w:tc>
        <w:tc>
          <w:tcPr>
            <w:tcW w:w="149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sz w:val="30"/>
                <w:szCs w:val="30"/>
              </w:rPr>
              <w:t>9,510.07</w:t>
            </w:r>
          </w:p>
        </w:tc>
      </w:tr>
      <w:tr w:rsidR="00D67599" w:rsidRPr="00EF646B" w:rsidTr="00A17D2D">
        <w:tc>
          <w:tcPr>
            <w:tcW w:w="2239" w:type="pct"/>
            <w:gridSpan w:val="2"/>
          </w:tcPr>
          <w:p w:rsidR="00D67599" w:rsidRPr="00A17D2D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D67599" w:rsidRPr="00A17D2D" w:rsidRDefault="000C4C5B" w:rsidP="0029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C12E4B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27C82" w:rsidRPr="00A17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6.72</w:t>
            </w:r>
          </w:p>
        </w:tc>
        <w:tc>
          <w:tcPr>
            <w:tcW w:w="142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D67599" w:rsidRPr="00A17D2D" w:rsidRDefault="004D4381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5,771.11</w:t>
            </w:r>
          </w:p>
        </w:tc>
        <w:tc>
          <w:tcPr>
            <w:tcW w:w="144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D67599" w:rsidRPr="00A17D2D" w:rsidRDefault="000C4C5B" w:rsidP="0029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290F2D">
              <w:rPr>
                <w:rFonts w:ascii="Angsana New" w:hAnsi="Angsana New"/>
                <w:b/>
                <w:bCs/>
                <w:sz w:val="30"/>
                <w:szCs w:val="30"/>
              </w:rPr>
              <w:t>342.34</w:t>
            </w:r>
          </w:p>
        </w:tc>
        <w:tc>
          <w:tcPr>
            <w:tcW w:w="149" w:type="pct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</w:rPr>
              <w:t>9,510.07</w:t>
            </w:r>
          </w:p>
        </w:tc>
      </w:tr>
    </w:tbl>
    <w:p w:rsidR="003D7AA9" w:rsidRPr="00EF646B" w:rsidRDefault="003D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:rsidR="00E71481" w:rsidRPr="00EF646B" w:rsidRDefault="00E71481" w:rsidP="00FB0226">
      <w:pPr>
        <w:pStyle w:val="block"/>
        <w:spacing w:after="0" w:line="240" w:lineRule="auto"/>
        <w:ind w:left="63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7E2156" w:rsidRPr="00EF646B">
        <w:rPr>
          <w:rFonts w:ascii="Angsana New" w:hAnsi="Angsana New"/>
          <w:sz w:val="30"/>
          <w:szCs w:val="30"/>
          <w:lang w:bidi="th-TH"/>
        </w:rPr>
        <w:t xml:space="preserve">30 </w:t>
      </w:r>
      <w:r w:rsidR="007E2156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กันยายน 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>256</w:t>
      </w:r>
      <w:r w:rsidR="00D67599" w:rsidRPr="00EF646B">
        <w:rPr>
          <w:rFonts w:ascii="Angsana New" w:hAnsi="Angsana New"/>
          <w:sz w:val="30"/>
          <w:szCs w:val="30"/>
          <w:lang w:val="en-US" w:bidi="th-TH"/>
        </w:rPr>
        <w:t>1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E2156" w:rsidRPr="00EF646B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D67599" w:rsidRPr="00EF646B">
        <w:rPr>
          <w:rFonts w:ascii="Angsana New" w:hAnsi="Angsana New"/>
          <w:sz w:val="30"/>
          <w:szCs w:val="30"/>
          <w:lang w:bidi="th-TH"/>
        </w:rPr>
        <w:t>2560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9F50D0" w:rsidRPr="00A17D2D" w:rsidRDefault="009F50D0" w:rsidP="009F50D0">
      <w:pPr>
        <w:pStyle w:val="block"/>
        <w:spacing w:after="0" w:line="240" w:lineRule="auto"/>
        <w:ind w:left="0" w:right="-11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66" w:type="dxa"/>
        <w:tblInd w:w="54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6"/>
      </w:tblGrid>
      <w:tr w:rsidR="00E71481" w:rsidRPr="00EF646B" w:rsidTr="00A313DB">
        <w:tc>
          <w:tcPr>
            <w:tcW w:w="4050" w:type="dxa"/>
          </w:tcPr>
          <w:p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896CE1">
        <w:tc>
          <w:tcPr>
            <w:tcW w:w="4050" w:type="dxa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vAlign w:val="bottom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67599" w:rsidRPr="00EF646B" w:rsidTr="00A313DB">
        <w:tc>
          <w:tcPr>
            <w:tcW w:w="4050" w:type="dxa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7D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6FB9" w:rsidRPr="00F93CB6" w:rsidTr="00A313DB">
        <w:tc>
          <w:tcPr>
            <w:tcW w:w="405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:rsidR="00836FB9" w:rsidRPr="00A17D2D" w:rsidRDefault="00016398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333797"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333797"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36FB9" w:rsidRPr="00A17D2D" w:rsidRDefault="0008420A" w:rsidP="0008420A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4,162.11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6FB9" w:rsidRPr="00F93CB6" w:rsidTr="00A313DB">
        <w:tc>
          <w:tcPr>
            <w:tcW w:w="405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6FB9" w:rsidRPr="00A17D2D" w:rsidRDefault="007A5CB4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883.15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6FB9" w:rsidRPr="00A17D2D" w:rsidRDefault="0008420A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935.24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6FB9" w:rsidRPr="00EF646B" w:rsidTr="00A313DB">
        <w:tc>
          <w:tcPr>
            <w:tcW w:w="405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36FB9" w:rsidRPr="00A17D2D" w:rsidRDefault="00016398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333797"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.1</w:t>
            </w:r>
            <w:r w:rsidR="00333797"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5,097.35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36FB9" w:rsidRPr="00A17D2D" w:rsidRDefault="00836FB9" w:rsidP="0083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836FB9" w:rsidRPr="00A17D2D" w:rsidRDefault="00836FB9" w:rsidP="00836FB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B0226" w:rsidRPr="00EF646B" w:rsidRDefault="00FB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936AD" w:rsidRPr="00EF646B" w:rsidRDefault="00A936AD" w:rsidP="00CC461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:rsidR="00FB0226" w:rsidRPr="00A17D2D" w:rsidRDefault="00FB0226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A936AD" w:rsidRPr="00EF646B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เงินกู้ยืมส่วนใหญ่</w:t>
      </w:r>
      <w:r w:rsidRPr="00EF646B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EF646B">
        <w:rPr>
          <w:rFonts w:ascii="Angsana New" w:hAnsi="Angsana New"/>
          <w:sz w:val="30"/>
          <w:szCs w:val="30"/>
          <w:cs/>
        </w:rPr>
        <w:t>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</w:t>
      </w:r>
      <w:r w:rsidRPr="00EF646B">
        <w:rPr>
          <w:rFonts w:ascii="Angsana New" w:hAnsi="Angsana New" w:hint="cs"/>
          <w:sz w:val="30"/>
          <w:szCs w:val="30"/>
          <w:cs/>
        </w:rPr>
        <w:t>โดยจัดประเภทเงินกู้ยืมระยะยาวที่จะถึง</w:t>
      </w:r>
      <w:r w:rsidRPr="00EF646B">
        <w:rPr>
          <w:rFonts w:ascii="Angsana New" w:hAnsi="Angsana New" w:hint="cs"/>
          <w:sz w:val="30"/>
          <w:szCs w:val="30"/>
          <w:cs/>
        </w:rPr>
        <w:lastRenderedPageBreak/>
        <w:t xml:space="preserve">กำหนดชำระภายใน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 w:hint="cs"/>
          <w:sz w:val="30"/>
          <w:szCs w:val="30"/>
          <w:cs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:rsidR="00A936AD" w:rsidRPr="00EF646B" w:rsidRDefault="00A936AD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firstLine="90"/>
        <w:jc w:val="thaiDistribute"/>
        <w:rPr>
          <w:rFonts w:ascii="Angsana New" w:hAnsi="Angsana New"/>
          <w:sz w:val="20"/>
          <w:szCs w:val="20"/>
        </w:rPr>
      </w:pPr>
    </w:p>
    <w:p w:rsidR="00A936AD" w:rsidRPr="00EF646B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หนึ่ง</w:t>
      </w:r>
      <w:r w:rsidRPr="00EF646B">
        <w:rPr>
          <w:rFonts w:ascii="Angsana New" w:hAnsi="Angsana New"/>
          <w:sz w:val="30"/>
          <w:szCs w:val="30"/>
          <w:cs/>
        </w:rPr>
        <w:t>แห่ง และการค้ำ</w:t>
      </w:r>
      <w:r w:rsidR="00CC4613" w:rsidRPr="00EF646B">
        <w:rPr>
          <w:rFonts w:ascii="Angsana New" w:hAnsi="Angsana New"/>
          <w:sz w:val="30"/>
          <w:szCs w:val="30"/>
          <w:cs/>
        </w:rPr>
        <w:t>ประกันบุคคลอื่น</w:t>
      </w:r>
      <w:r w:rsidR="00CC4613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เป็นต้น</w:t>
      </w:r>
    </w:p>
    <w:p w:rsidR="0029452A" w:rsidRPr="00EF646B" w:rsidRDefault="0029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4E0F62" w:rsidRPr="00EF646B" w:rsidRDefault="00C16909" w:rsidP="004E0F6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4E0F62" w:rsidRPr="00EF646B">
        <w:rPr>
          <w:rFonts w:ascii="Angsana New" w:hAnsi="Angsana New"/>
          <w:sz w:val="30"/>
          <w:szCs w:val="30"/>
          <w:cs/>
        </w:rPr>
        <w:t xml:space="preserve">บริษัทย่อยได้ออกตั๋วเงินจ่ายให้กับบุคคลภายนอกเพื่อชำระค่าที่ดิน ซึ่งถูกอาวัลโดยสถาบันการเงินจำนวนเงิน </w:t>
      </w:r>
      <w:r w:rsidR="00B30A2D">
        <w:rPr>
          <w:rFonts w:ascii="Angsana New" w:hAnsi="Angsana New" w:hint="cs"/>
          <w:sz w:val="30"/>
          <w:szCs w:val="30"/>
          <w:cs/>
        </w:rPr>
        <w:t>243.61</w:t>
      </w:r>
      <w:r w:rsidR="004E0F62" w:rsidRPr="00EF646B">
        <w:rPr>
          <w:rFonts w:ascii="Angsana New" w:hAnsi="Angsana New" w:hint="cs"/>
          <w:sz w:val="30"/>
          <w:szCs w:val="30"/>
          <w:cs/>
        </w:rPr>
        <w:t xml:space="preserve"> ล้านบาท โดยมีอายุ </w:t>
      </w:r>
      <w:r w:rsidR="004E0F62" w:rsidRPr="00EF646B">
        <w:rPr>
          <w:rFonts w:ascii="Angsana New" w:hAnsi="Angsana New"/>
          <w:sz w:val="30"/>
          <w:szCs w:val="30"/>
        </w:rPr>
        <w:t xml:space="preserve">2 </w:t>
      </w:r>
      <w:r w:rsidR="004E0F62" w:rsidRPr="00EF646B">
        <w:rPr>
          <w:rFonts w:ascii="Angsana New" w:hAnsi="Angsana New" w:hint="cs"/>
          <w:sz w:val="30"/>
          <w:szCs w:val="30"/>
          <w:cs/>
        </w:rPr>
        <w:t>ปี และครบกำหนดมิถุนายน 2563</w:t>
      </w:r>
    </w:p>
    <w:p w:rsidR="004E0F62" w:rsidRPr="00A17D2D" w:rsidRDefault="004E0F62" w:rsidP="004E0F6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right="65"/>
        <w:jc w:val="thaiDistribute"/>
        <w:rPr>
          <w:rFonts w:ascii="Angsana New" w:hAnsi="Angsana New"/>
          <w:sz w:val="20"/>
          <w:szCs w:val="20"/>
        </w:rPr>
      </w:pPr>
    </w:p>
    <w:p w:rsidR="00A936AD" w:rsidRPr="00A17D2D" w:rsidRDefault="00A936AD" w:rsidP="004E0F62">
      <w:pPr>
        <w:pStyle w:val="ListParagraph"/>
        <w:numPr>
          <w:ilvl w:val="0"/>
          <w:numId w:val="25"/>
        </w:numPr>
        <w:tabs>
          <w:tab w:val="clear" w:pos="907"/>
          <w:tab w:val="left" w:pos="126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A17D2D">
        <w:rPr>
          <w:rFonts w:ascii="Angsana New" w:hAnsi="Angsana New"/>
          <w:sz w:val="30"/>
          <w:szCs w:val="30"/>
          <w:cs/>
        </w:rPr>
        <w:t>ไปจดจำนองไว้กับสถาบันการเงินเพื่อใช้เป็นหลักประกันเงินกู้ยืมจากสถาบันการเงิน</w:t>
      </w:r>
      <w:r w:rsidR="001B7628" w:rsidRPr="00A17D2D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A2D">
        <w:rPr>
          <w:rFonts w:ascii="Angsana New" w:hAnsi="Angsana New" w:hint="cs"/>
          <w:sz w:val="30"/>
          <w:szCs w:val="30"/>
          <w:cs/>
        </w:rPr>
        <w:t>การอาวัล</w:t>
      </w:r>
      <w:r w:rsidR="001B7628" w:rsidRPr="00A17D2D">
        <w:rPr>
          <w:rFonts w:ascii="Angsana New" w:hAnsi="Angsana New" w:hint="cs"/>
          <w:sz w:val="30"/>
          <w:szCs w:val="30"/>
          <w:cs/>
        </w:rPr>
        <w:t>ตั๋วเงินจ่าย</w:t>
      </w:r>
      <w:r w:rsidR="00B30A2D">
        <w:rPr>
          <w:rFonts w:ascii="Angsana New" w:hAnsi="Angsana New" w:hint="cs"/>
          <w:sz w:val="30"/>
          <w:szCs w:val="30"/>
          <w:cs/>
        </w:rPr>
        <w:t>เพื่อการซื้อที่ดิน</w:t>
      </w:r>
      <w:r w:rsidRPr="00A17D2D">
        <w:rPr>
          <w:rFonts w:ascii="Angsana New" w:hAnsi="Angsana New"/>
          <w:sz w:val="30"/>
          <w:szCs w:val="30"/>
          <w:cs/>
        </w:rPr>
        <w:t xml:space="preserve"> </w:t>
      </w:r>
      <w:r w:rsidRPr="00F82766">
        <w:rPr>
          <w:rFonts w:ascii="Angsana New" w:hAnsi="Angsana New" w:hint="cs"/>
          <w:spacing w:val="2"/>
          <w:sz w:val="30"/>
          <w:szCs w:val="30"/>
          <w:cs/>
        </w:rPr>
        <w:t>นอกจากนี้บริษัทค้ำประกันหนี้สินที่มีภาระดอกเบี้ยของบริษัทย่อย ตามที่กล่าวไว้ใน</w:t>
      </w:r>
      <w:r w:rsidR="00A94036" w:rsidRPr="00F82766">
        <w:rPr>
          <w:rFonts w:ascii="Angsana New" w:hAnsi="Angsana New" w:hint="cs"/>
          <w:spacing w:val="2"/>
          <w:sz w:val="30"/>
          <w:szCs w:val="30"/>
          <w:cs/>
        </w:rPr>
        <w:t>หมายเหตุข้อ</w:t>
      </w:r>
      <w:r w:rsidRPr="00A17D2D">
        <w:rPr>
          <w:rFonts w:ascii="Angsana New" w:hAnsi="Angsana New" w:hint="cs"/>
          <w:sz w:val="30"/>
          <w:szCs w:val="30"/>
          <w:cs/>
        </w:rPr>
        <w:t xml:space="preserve"> </w:t>
      </w:r>
      <w:r w:rsidRPr="00A17D2D">
        <w:rPr>
          <w:rFonts w:ascii="Angsana New" w:hAnsi="Angsana New"/>
          <w:sz w:val="30"/>
          <w:szCs w:val="30"/>
        </w:rPr>
        <w:t>4</w:t>
      </w:r>
    </w:p>
    <w:p w:rsidR="00A936AD" w:rsidRPr="00A17D2D" w:rsidRDefault="00A936AD" w:rsidP="00A936AD">
      <w:pPr>
        <w:tabs>
          <w:tab w:val="clear" w:pos="907"/>
          <w:tab w:val="left" w:pos="900"/>
        </w:tabs>
        <w:spacing w:line="240" w:lineRule="auto"/>
        <w:ind w:left="900" w:right="-25" w:hanging="450"/>
        <w:jc w:val="thaiDistribute"/>
        <w:rPr>
          <w:rFonts w:ascii="Angsana New" w:hAnsi="Angsana New"/>
          <w:sz w:val="20"/>
          <w:szCs w:val="20"/>
        </w:rPr>
      </w:pPr>
    </w:p>
    <w:p w:rsidR="00A936AD" w:rsidRPr="00EF646B" w:rsidRDefault="00FD1DC3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 w:right="-25" w:hanging="450"/>
        <w:jc w:val="thaiDistribute"/>
        <w:rPr>
          <w:rFonts w:ascii="Angsana New" w:hAnsi="Angsana New"/>
          <w:sz w:val="30"/>
          <w:szCs w:val="30"/>
        </w:rPr>
      </w:pPr>
      <w:r w:rsidRPr="00A17D2D">
        <w:rPr>
          <w:rFonts w:ascii="Angsana New" w:hAnsi="Angsana New"/>
          <w:sz w:val="30"/>
          <w:szCs w:val="30"/>
          <w:cs/>
        </w:rPr>
        <w:t>(</w:t>
      </w:r>
      <w:r w:rsidR="004C15C6" w:rsidRPr="00A17D2D">
        <w:rPr>
          <w:rFonts w:ascii="Angsana New" w:hAnsi="Angsana New" w:hint="cs"/>
          <w:sz w:val="30"/>
          <w:szCs w:val="30"/>
          <w:cs/>
        </w:rPr>
        <w:t>ง</w:t>
      </w:r>
      <w:r w:rsidRPr="00A17D2D">
        <w:rPr>
          <w:rFonts w:ascii="Angsana New" w:hAnsi="Angsana New"/>
          <w:sz w:val="30"/>
          <w:szCs w:val="30"/>
          <w:cs/>
        </w:rPr>
        <w:t>)</w:t>
      </w:r>
      <w:r w:rsidRPr="00A17D2D">
        <w:rPr>
          <w:rFonts w:ascii="Angsana New" w:hAnsi="Angsana New"/>
          <w:sz w:val="30"/>
          <w:szCs w:val="30"/>
          <w:cs/>
        </w:rPr>
        <w:tab/>
      </w:r>
      <w:r w:rsidR="00A936AD" w:rsidRPr="00A17D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82607" w:rsidRPr="00A17D2D">
        <w:rPr>
          <w:rFonts w:ascii="Angsana New" w:hAnsi="Angsana New"/>
          <w:sz w:val="30"/>
          <w:szCs w:val="30"/>
        </w:rPr>
        <w:t>30</w:t>
      </w:r>
      <w:r w:rsidR="00A936AD" w:rsidRPr="00A17D2D">
        <w:rPr>
          <w:rFonts w:ascii="Angsana New" w:hAnsi="Angsana New"/>
          <w:sz w:val="30"/>
          <w:szCs w:val="30"/>
        </w:rPr>
        <w:t xml:space="preserve"> </w:t>
      </w:r>
      <w:r w:rsidR="00182607" w:rsidRPr="00A17D2D">
        <w:rPr>
          <w:rFonts w:ascii="Angsana New" w:hAnsi="Angsana New" w:hint="cs"/>
          <w:sz w:val="30"/>
          <w:szCs w:val="30"/>
          <w:cs/>
        </w:rPr>
        <w:t>กันยายน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 </w:t>
      </w:r>
      <w:r w:rsidR="00182607" w:rsidRPr="00A17D2D">
        <w:rPr>
          <w:rFonts w:ascii="Angsana New" w:hAnsi="Angsana New"/>
          <w:sz w:val="30"/>
          <w:szCs w:val="30"/>
        </w:rPr>
        <w:t>256</w:t>
      </w:r>
      <w:r w:rsidR="001B7628" w:rsidRPr="00A17D2D">
        <w:rPr>
          <w:rFonts w:ascii="Angsana New" w:hAnsi="Angsana New"/>
          <w:sz w:val="30"/>
          <w:szCs w:val="30"/>
        </w:rPr>
        <w:t>1</w:t>
      </w:r>
      <w:r w:rsidR="00A936AD" w:rsidRPr="00A17D2D">
        <w:rPr>
          <w:rFonts w:ascii="Angsana New" w:hAnsi="Angsana New"/>
          <w:sz w:val="30"/>
          <w:szCs w:val="30"/>
        </w:rPr>
        <w:t xml:space="preserve"> </w:t>
      </w:r>
      <w:r w:rsidR="00A936AD" w:rsidRPr="00A17D2D">
        <w:rPr>
          <w:rFonts w:ascii="Angsana New" w:hAnsi="Angsana New"/>
          <w:sz w:val="30"/>
          <w:szCs w:val="30"/>
          <w:cs/>
        </w:rPr>
        <w:t>กลุ่มบริษัท</w:t>
      </w:r>
      <w:r w:rsidR="00A936AD" w:rsidRPr="00A17D2D">
        <w:rPr>
          <w:rFonts w:ascii="Angsana New" w:hAnsi="Angsana New" w:hint="cs"/>
          <w:sz w:val="30"/>
          <w:szCs w:val="30"/>
          <w:cs/>
        </w:rPr>
        <w:t>และบริษัท</w:t>
      </w:r>
      <w:r w:rsidR="00A936AD" w:rsidRPr="00A17D2D">
        <w:rPr>
          <w:rFonts w:ascii="Angsana New" w:hAnsi="Angsana New"/>
          <w:sz w:val="30"/>
          <w:szCs w:val="30"/>
          <w:cs/>
        </w:rPr>
        <w:t xml:space="preserve">มีวงเงินสินเชื่อซึ่งยังไม่ได้เบิกใช้เป็นจำนวน </w:t>
      </w:r>
      <w:r w:rsidR="005F3922" w:rsidRPr="00A17D2D">
        <w:rPr>
          <w:rFonts w:ascii="Angsana New" w:hAnsi="Angsana New"/>
          <w:sz w:val="30"/>
          <w:szCs w:val="30"/>
        </w:rPr>
        <w:t>4,088</w:t>
      </w:r>
      <w:r w:rsidR="005F3922" w:rsidRPr="00A17D2D">
        <w:rPr>
          <w:rFonts w:ascii="Angsana New" w:hAnsi="Angsana New"/>
          <w:sz w:val="30"/>
          <w:szCs w:val="30"/>
          <w:cs/>
        </w:rPr>
        <w:t>.</w:t>
      </w:r>
      <w:r w:rsidR="005F3922" w:rsidRPr="00A17D2D">
        <w:rPr>
          <w:rFonts w:ascii="Angsana New" w:hAnsi="Angsana New"/>
          <w:sz w:val="30"/>
          <w:szCs w:val="30"/>
        </w:rPr>
        <w:t>01</w:t>
      </w:r>
      <w:r w:rsidR="005F3922" w:rsidRPr="00A17D2D">
        <w:rPr>
          <w:rFonts w:ascii="Angsana New" w:hAnsi="Angsana New"/>
          <w:sz w:val="30"/>
          <w:szCs w:val="30"/>
          <w:cs/>
        </w:rPr>
        <w:t xml:space="preserve"> </w:t>
      </w:r>
      <w:r w:rsidR="00A936AD" w:rsidRPr="00A17D2D">
        <w:rPr>
          <w:rFonts w:ascii="Angsana New" w:hAnsi="Angsana New"/>
          <w:sz w:val="30"/>
          <w:szCs w:val="30"/>
          <w:cs/>
        </w:rPr>
        <w:t>ล้านบาท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 และ</w:t>
      </w:r>
      <w:r w:rsidR="00A936AD" w:rsidRPr="00A17D2D">
        <w:rPr>
          <w:rFonts w:ascii="Angsana New" w:hAnsi="Angsana New"/>
          <w:sz w:val="30"/>
          <w:szCs w:val="30"/>
          <w:cs/>
        </w:rPr>
        <w:t xml:space="preserve"> </w:t>
      </w:r>
      <w:r w:rsidR="005F3922" w:rsidRPr="00A17D2D">
        <w:rPr>
          <w:rFonts w:ascii="Angsana New" w:hAnsi="Angsana New"/>
          <w:sz w:val="30"/>
          <w:szCs w:val="30"/>
        </w:rPr>
        <w:t xml:space="preserve">2,391.51 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>(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30 </w:t>
      </w:r>
      <w:r w:rsidR="001B7628" w:rsidRPr="00A17D2D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2560 </w:t>
      </w:r>
      <w:r w:rsidR="00182607" w:rsidRPr="00A17D2D">
        <w:rPr>
          <w:rFonts w:ascii="Angsana New" w:hAnsi="Angsana New"/>
          <w:i/>
          <w:iCs/>
          <w:sz w:val="30"/>
          <w:szCs w:val="30"/>
        </w:rPr>
        <w:t>: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 2</w:t>
      </w:r>
      <w:r w:rsidR="00883BE4" w:rsidRPr="00A17D2D">
        <w:rPr>
          <w:rFonts w:ascii="Angsana New" w:hAnsi="Angsana New"/>
          <w:i/>
          <w:iCs/>
          <w:sz w:val="30"/>
          <w:szCs w:val="30"/>
        </w:rPr>
        <w:t>,</w:t>
      </w:r>
      <w:r w:rsidR="001B7628" w:rsidRPr="00A17D2D">
        <w:rPr>
          <w:rFonts w:ascii="Angsana New" w:hAnsi="Angsana New"/>
          <w:i/>
          <w:iCs/>
          <w:sz w:val="30"/>
          <w:szCs w:val="30"/>
        </w:rPr>
        <w:t>672</w:t>
      </w:r>
      <w:r w:rsidR="00883BE4" w:rsidRPr="00A17D2D">
        <w:rPr>
          <w:rFonts w:ascii="Angsana New" w:hAnsi="Angsana New"/>
          <w:i/>
          <w:iCs/>
          <w:sz w:val="30"/>
          <w:szCs w:val="30"/>
        </w:rPr>
        <w:t>.</w:t>
      </w:r>
      <w:r w:rsidR="001B7628" w:rsidRPr="00A17D2D">
        <w:rPr>
          <w:rFonts w:ascii="Angsana New" w:hAnsi="Angsana New"/>
          <w:i/>
          <w:iCs/>
          <w:sz w:val="30"/>
          <w:szCs w:val="30"/>
        </w:rPr>
        <w:t>77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A936AD" w:rsidRPr="00A17D2D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1B7628" w:rsidRPr="00A17D2D">
        <w:rPr>
          <w:rFonts w:ascii="Angsana New" w:hAnsi="Angsana New"/>
          <w:i/>
          <w:iCs/>
          <w:sz w:val="30"/>
          <w:szCs w:val="30"/>
        </w:rPr>
        <w:t>1,215</w:t>
      </w:r>
      <w:r w:rsidR="00883BE4" w:rsidRPr="00A17D2D">
        <w:rPr>
          <w:rFonts w:ascii="Angsana New" w:hAnsi="Angsana New"/>
          <w:i/>
          <w:iCs/>
          <w:sz w:val="30"/>
          <w:szCs w:val="30"/>
        </w:rPr>
        <w:t>.00</w:t>
      </w:r>
      <w:r w:rsidR="00A936AD" w:rsidRPr="00A17D2D">
        <w:rPr>
          <w:rFonts w:ascii="Angsana New" w:hAnsi="Angsana New"/>
          <w:i/>
          <w:iCs/>
          <w:sz w:val="30"/>
          <w:szCs w:val="30"/>
        </w:rPr>
        <w:t xml:space="preserve"> </w:t>
      </w:r>
      <w:r w:rsidR="00A936AD" w:rsidRPr="00A17D2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A011F4" w:rsidRPr="00EF646B" w:rsidRDefault="00A0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8939A4" w:rsidRPr="00EF646B" w:rsidRDefault="008939A4" w:rsidP="000F0E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8939A4" w:rsidRPr="00EF646B" w:rsidRDefault="008939A4" w:rsidP="0089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65"/>
        <w:rPr>
          <w:rFonts w:ascii="Angsana New" w:hAnsi="Angsana New"/>
          <w:sz w:val="20"/>
          <w:szCs w:val="2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7622CF" w:rsidRPr="00EF646B" w:rsidTr="00560D29">
        <w:tc>
          <w:tcPr>
            <w:tcW w:w="1890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7622CF" w:rsidRPr="00EF646B" w:rsidRDefault="007622CF" w:rsidP="007F4AF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D67599" w:rsidRPr="00EF646B" w:rsidTr="00896CE1">
        <w:tc>
          <w:tcPr>
            <w:tcW w:w="1890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:rsidR="00D67599" w:rsidRPr="00EF646B" w:rsidRDefault="00D67599" w:rsidP="00D6759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:rsidTr="00560D29">
        <w:tc>
          <w:tcPr>
            <w:tcW w:w="1890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:rsidR="00D67599" w:rsidRPr="00EF646B" w:rsidRDefault="00D67599" w:rsidP="00D6759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67599" w:rsidRPr="00EF646B" w:rsidRDefault="00D67599" w:rsidP="00D6759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th-TH"/>
              </w:rPr>
              <w:t>25</w:t>
            </w:r>
            <w:r w:rsidRPr="00EF646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6</w:t>
            </w:r>
            <w:r w:rsidRPr="00EF646B">
              <w:rPr>
                <w:rFonts w:ascii="Angsana New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:rsidR="00D67599" w:rsidRPr="00EF646B" w:rsidRDefault="00D67599" w:rsidP="00D6759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D67599" w:rsidRPr="00EF646B" w:rsidRDefault="00D67599" w:rsidP="00D6759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eastAsia="th-TH"/>
              </w:rPr>
              <w:t>2560</w:t>
            </w:r>
          </w:p>
        </w:tc>
      </w:tr>
      <w:tr w:rsidR="00D67599" w:rsidRPr="00EF646B" w:rsidTr="00560D29">
        <w:tc>
          <w:tcPr>
            <w:tcW w:w="3015" w:type="dxa"/>
            <w:gridSpan w:val="3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167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67599" w:rsidRPr="00EF646B" w:rsidRDefault="00D67599" w:rsidP="00D6759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D67599" w:rsidRPr="00EF646B" w:rsidRDefault="00D67599" w:rsidP="00D67599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2F60" w:rsidRPr="00EF646B" w:rsidTr="00560D29">
        <w:tc>
          <w:tcPr>
            <w:tcW w:w="1890" w:type="dxa"/>
          </w:tcPr>
          <w:p w:rsidR="00D32F60" w:rsidRPr="00EF646B" w:rsidRDefault="00D32F60" w:rsidP="00D32F60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:rsidR="00D32F60" w:rsidRPr="00EF646B" w:rsidRDefault="00D32F60" w:rsidP="00D32F60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23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255</w:t>
            </w:r>
            <w:r w:rsidRPr="00EF64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4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:rsidR="00D32F60" w:rsidRPr="00EF646B" w:rsidRDefault="00D32F60" w:rsidP="00D32F6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D32F60" w:rsidRPr="00EF646B" w:rsidTr="00560D29">
        <w:tc>
          <w:tcPr>
            <w:tcW w:w="1890" w:type="dxa"/>
          </w:tcPr>
          <w:p w:rsidR="00D32F60" w:rsidRPr="00EF646B" w:rsidRDefault="00D32F60" w:rsidP="00D32F60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:rsidR="00D32F60" w:rsidRPr="00EF646B" w:rsidRDefault="00D32F60" w:rsidP="00D32F60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30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F646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30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F646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D32F60" w:rsidRPr="00EF646B" w:rsidRDefault="00D32F60" w:rsidP="00D32F6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D32F60" w:rsidRPr="00EF646B" w:rsidTr="00560D29">
        <w:tc>
          <w:tcPr>
            <w:tcW w:w="1890" w:type="dxa"/>
          </w:tcPr>
          <w:p w:rsidR="00D32F60" w:rsidRPr="00EF646B" w:rsidRDefault="00D32F60" w:rsidP="00D32F60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EF646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D32F60" w:rsidRPr="00EF646B" w:rsidRDefault="00D32F60" w:rsidP="00D32F60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F646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F646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D32F60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D32F60" w:rsidRPr="00EF646B" w:rsidRDefault="00D32F60" w:rsidP="00D32F6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32F60" w:rsidRPr="00EF646B" w:rsidRDefault="00D32F60" w:rsidP="00D32F6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1900CD" w:rsidRPr="00EF646B" w:rsidTr="00560D29">
        <w:tc>
          <w:tcPr>
            <w:tcW w:w="1890" w:type="dxa"/>
          </w:tcPr>
          <w:p w:rsidR="001900CD" w:rsidRPr="00EF646B" w:rsidRDefault="00D32F60" w:rsidP="00D6759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1/256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82" w:type="dxa"/>
          </w:tcPr>
          <w:p w:rsidR="001900CD" w:rsidRPr="00EF646B" w:rsidRDefault="00D32F60" w:rsidP="00D6759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1900CD" w:rsidRPr="00EF646B" w:rsidRDefault="001900CD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900CD" w:rsidRPr="00EF646B" w:rsidRDefault="00D32F60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:rsidR="001900CD" w:rsidRPr="00EF646B" w:rsidRDefault="001900CD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1900CD" w:rsidRPr="00EF646B" w:rsidRDefault="00D32F60" w:rsidP="00D3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:rsidR="001900CD" w:rsidRPr="00EF646B" w:rsidRDefault="001900CD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900CD" w:rsidRPr="00EF646B" w:rsidRDefault="00D32F60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:rsidR="001900CD" w:rsidRPr="00EF646B" w:rsidRDefault="001900CD" w:rsidP="00D6759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900CD" w:rsidRPr="00EF646B" w:rsidRDefault="00D32F60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7599" w:rsidRPr="00C75BD5" w:rsidTr="00560D29">
        <w:tc>
          <w:tcPr>
            <w:tcW w:w="2772" w:type="dxa"/>
            <w:gridSpan w:val="2"/>
          </w:tcPr>
          <w:p w:rsidR="00D67599" w:rsidRPr="00C75BD5" w:rsidRDefault="0008420A" w:rsidP="00D67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-</w:t>
            </w:r>
            <w:r w:rsidR="00D67599" w:rsidRPr="00C75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ราคาตามมูลค่า</w:t>
            </w:r>
          </w:p>
        </w:tc>
        <w:tc>
          <w:tcPr>
            <w:tcW w:w="243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D67599" w:rsidRPr="00C75BD5" w:rsidRDefault="00D32F60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5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7,000.00</w:t>
            </w:r>
          </w:p>
        </w:tc>
        <w:tc>
          <w:tcPr>
            <w:tcW w:w="243" w:type="dxa"/>
            <w:gridSpan w:val="2"/>
          </w:tcPr>
          <w:p w:rsidR="00D67599" w:rsidRPr="00C75BD5" w:rsidRDefault="00D67599" w:rsidP="00D67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67599" w:rsidRPr="00C75BD5" w:rsidRDefault="00D67599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5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5,000.00</w:t>
            </w:r>
          </w:p>
        </w:tc>
      </w:tr>
      <w:tr w:rsidR="00D67599" w:rsidRPr="00C75BD5" w:rsidTr="00560D29">
        <w:tc>
          <w:tcPr>
            <w:tcW w:w="6624" w:type="dxa"/>
            <w:gridSpan w:val="6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5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75B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67599" w:rsidRPr="00C75BD5" w:rsidRDefault="00C75BD5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5BD5">
              <w:rPr>
                <w:rFonts w:ascii="Angsana New" w:hAnsi="Angsana New"/>
                <w:sz w:val="30"/>
                <w:szCs w:val="30"/>
                <w:lang w:val="en-US"/>
              </w:rPr>
              <w:t>(3.81)</w:t>
            </w:r>
          </w:p>
        </w:tc>
        <w:tc>
          <w:tcPr>
            <w:tcW w:w="243" w:type="dxa"/>
            <w:gridSpan w:val="2"/>
          </w:tcPr>
          <w:p w:rsidR="00D67599" w:rsidRPr="00C75BD5" w:rsidRDefault="00D67599" w:rsidP="00D6759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67599" w:rsidRPr="00C75BD5" w:rsidRDefault="00D67599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5BD5">
              <w:rPr>
                <w:rFonts w:ascii="Angsana New" w:hAnsi="Angsana New"/>
                <w:sz w:val="30"/>
                <w:szCs w:val="30"/>
                <w:lang w:val="en-US" w:bidi="th-TH"/>
              </w:rPr>
              <w:t>(4.28)</w:t>
            </w:r>
          </w:p>
        </w:tc>
      </w:tr>
      <w:tr w:rsidR="00D67599" w:rsidRPr="00EF646B" w:rsidTr="00560D29">
        <w:tc>
          <w:tcPr>
            <w:tcW w:w="6624" w:type="dxa"/>
            <w:gridSpan w:val="6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:rsidR="00D67599" w:rsidRPr="00C75BD5" w:rsidRDefault="00D67599" w:rsidP="00D6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67599" w:rsidRPr="00C75BD5" w:rsidRDefault="00C75BD5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5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243" w:type="dxa"/>
            <w:gridSpan w:val="2"/>
          </w:tcPr>
          <w:p w:rsidR="00D67599" w:rsidRPr="00C75BD5" w:rsidRDefault="00D67599" w:rsidP="00D6759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67599" w:rsidRPr="00EF646B" w:rsidRDefault="00D67599" w:rsidP="00D6759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5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4,995.72</w:t>
            </w:r>
          </w:p>
        </w:tc>
      </w:tr>
    </w:tbl>
    <w:p w:rsidR="000B076A" w:rsidRPr="00EF646B" w:rsidRDefault="000B07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591354" w:rsidRPr="00EF646B" w:rsidRDefault="000B07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F646B">
        <w:rPr>
          <w:rFonts w:ascii="Angsana New" w:hAnsi="Angsana New" w:hint="cs"/>
          <w:spacing w:val="-4"/>
          <w:sz w:val="30"/>
          <w:szCs w:val="30"/>
          <w:cs/>
        </w:rPr>
        <w:lastRenderedPageBreak/>
        <w:t>บริษัท</w:t>
      </w:r>
      <w:r w:rsidR="007232AF" w:rsidRPr="00EF646B">
        <w:rPr>
          <w:rFonts w:ascii="Angsana New" w:hAnsi="Angsana New"/>
          <w:spacing w:val="-4"/>
          <w:sz w:val="30"/>
          <w:szCs w:val="30"/>
          <w:cs/>
        </w:rPr>
        <w:t>ได้ทำการออกและจำหน่ายหุ้นกู้ชนิดระบุชื่อผู้ถือ ประเภท</w:t>
      </w:r>
      <w:r w:rsidR="00560D29" w:rsidRPr="00EF646B">
        <w:rPr>
          <w:rFonts w:ascii="Angsana New" w:hAnsi="Angsana New"/>
          <w:spacing w:val="-4"/>
          <w:sz w:val="30"/>
          <w:szCs w:val="30"/>
          <w:cs/>
        </w:rPr>
        <w:t>ไม่ด้อยสิทธิ</w:t>
      </w:r>
      <w:r w:rsidR="00560D29" w:rsidRPr="00EF646B">
        <w:rPr>
          <w:rFonts w:ascii="Angsana New" w:hAnsi="Angsana New"/>
          <w:spacing w:val="-4"/>
          <w:sz w:val="30"/>
          <w:szCs w:val="30"/>
        </w:rPr>
        <w:t xml:space="preserve"> </w:t>
      </w:r>
      <w:r w:rsidR="007232AF" w:rsidRPr="00EF646B">
        <w:rPr>
          <w:rFonts w:ascii="Angsana New" w:hAnsi="Angsana New"/>
          <w:spacing w:val="-4"/>
          <w:sz w:val="30"/>
          <w:szCs w:val="30"/>
          <w:cs/>
        </w:rPr>
        <w:t xml:space="preserve">ไม่มีหลักประกัน และไม่มีผู้แทนผู้ถือหุ้นกู้ </w:t>
      </w:r>
      <w:r w:rsidR="00560D29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ซึ่งชำระดอกเบี้ยทุก </w:t>
      </w:r>
      <w:r w:rsidR="00560D29" w:rsidRPr="00EF646B">
        <w:rPr>
          <w:rFonts w:ascii="Angsana New" w:hAnsi="Angsana New"/>
          <w:spacing w:val="-4"/>
          <w:sz w:val="30"/>
          <w:szCs w:val="30"/>
        </w:rPr>
        <w:t xml:space="preserve">6 </w:t>
      </w:r>
      <w:r w:rsidR="00560D29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="00560D29" w:rsidRPr="00EF646B">
        <w:rPr>
          <w:rFonts w:ascii="Angsana New" w:hAnsi="Angsana New"/>
          <w:spacing w:val="-4"/>
          <w:sz w:val="30"/>
          <w:szCs w:val="30"/>
          <w:cs/>
        </w:rPr>
        <w:t>ตลอดอายุหุ้นกู้</w:t>
      </w:r>
    </w:p>
    <w:p w:rsidR="001B67F3" w:rsidRPr="003F4A4E" w:rsidRDefault="001B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:rsidR="00591354" w:rsidRPr="00EF646B" w:rsidRDefault="00591354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t xml:space="preserve">บริษัทมีวงเงินคงเหลือในการออกหุ้นกู้อีกเป็นจำนวน </w:t>
      </w:r>
      <w:r w:rsidR="004E0F62" w:rsidRPr="00EF646B">
        <w:rPr>
          <w:rFonts w:ascii="Angsana New" w:hAnsi="Angsana New"/>
          <w:spacing w:val="-4"/>
          <w:sz w:val="30"/>
          <w:szCs w:val="30"/>
        </w:rPr>
        <w:t>3</w:t>
      </w:r>
      <w:r w:rsidRPr="00EF646B">
        <w:rPr>
          <w:rFonts w:ascii="Angsana New" w:hAnsi="Angsana New"/>
          <w:spacing w:val="-4"/>
          <w:sz w:val="30"/>
          <w:szCs w:val="30"/>
        </w:rPr>
        <w:t xml:space="preserve">,000 </w:t>
      </w:r>
      <w:r w:rsidRPr="00EF646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:rsidR="00C2103F" w:rsidRPr="003F4A4E" w:rsidRDefault="00C2103F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34818" w:rsidRPr="00EF646B" w:rsidRDefault="0073481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="00C2103F" w:rsidRPr="00EF646B">
        <w:rPr>
          <w:rFonts w:ascii="Angsana New" w:hAnsi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</w:t>
      </w:r>
      <w:r w:rsidR="00CC4613" w:rsidRPr="00EF646B">
        <w:rPr>
          <w:rFonts w:ascii="Angsana New" w:hAnsi="Angsana New" w:hint="cs"/>
          <w:spacing w:val="-4"/>
          <w:sz w:val="30"/>
          <w:szCs w:val="30"/>
          <w:cs/>
        </w:rPr>
        <w:t>ตามเกณฑ์ที่กำหนด</w:t>
      </w:r>
      <w:r w:rsidR="00C2103F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ตลอดอายุของหุ้นกู้ </w:t>
      </w:r>
    </w:p>
    <w:p w:rsidR="00FF19A6" w:rsidRPr="003F4A4E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24B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528225140"/>
      <w:r w:rsidRPr="00EF646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FD1DC3" w:rsidRPr="003F4A4E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835"/>
        <w:gridCol w:w="902"/>
        <w:gridCol w:w="1168"/>
        <w:gridCol w:w="268"/>
        <w:gridCol w:w="1175"/>
        <w:gridCol w:w="268"/>
        <w:gridCol w:w="1168"/>
        <w:gridCol w:w="268"/>
        <w:gridCol w:w="1173"/>
      </w:tblGrid>
      <w:tr w:rsidR="00A313DB" w:rsidRPr="00EF646B" w:rsidTr="00A17D2D">
        <w:tc>
          <w:tcPr>
            <w:tcW w:w="1537" w:type="pct"/>
          </w:tcPr>
          <w:p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:rsidR="00FD1DC3" w:rsidRPr="00EF646B" w:rsidRDefault="00FD1DC3" w:rsidP="00A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148" w:rsidRPr="00EF646B" w:rsidTr="00A17D2D">
        <w:tc>
          <w:tcPr>
            <w:tcW w:w="153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67148" w:rsidRPr="00EF646B" w:rsidTr="00A17D2D">
        <w:tc>
          <w:tcPr>
            <w:tcW w:w="153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5" w:type="pct"/>
            <w:gridSpan w:val="7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7148" w:rsidRPr="00EF646B" w:rsidTr="00A17D2D">
        <w:trPr>
          <w:trHeight w:val="80"/>
        </w:trPr>
        <w:tc>
          <w:tcPr>
            <w:tcW w:w="1537" w:type="pct"/>
          </w:tcPr>
          <w:p w:rsidR="00967148" w:rsidRPr="00EF646B" w:rsidRDefault="00967148" w:rsidP="00A1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9" w:type="pct"/>
            <w:tcBorders>
              <w:left w:val="nil"/>
            </w:tcBorders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:rsidR="00967148" w:rsidRPr="00A17D2D" w:rsidRDefault="003C5FDF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</w:t>
            </w:r>
            <w:r w:rsidR="00BC0D4E"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4.08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="00967148" w:rsidRPr="00A17D2D" w:rsidRDefault="00146414" w:rsidP="009671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1.17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1.53</w:t>
            </w:r>
          </w:p>
        </w:tc>
      </w:tr>
      <w:tr w:rsidR="00967148" w:rsidRPr="00EF646B" w:rsidTr="00A17D2D">
        <w:tc>
          <w:tcPr>
            <w:tcW w:w="1537" w:type="pct"/>
          </w:tcPr>
          <w:p w:rsidR="00967148" w:rsidRPr="00EF646B" w:rsidRDefault="00967148" w:rsidP="00A1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9" w:type="pct"/>
            <w:tcBorders>
              <w:left w:val="nil"/>
            </w:tcBorders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67148" w:rsidRPr="00A17D2D" w:rsidRDefault="00146414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2,</w:t>
            </w:r>
            <w:r w:rsidR="00B11F61"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</w:t>
            </w:r>
            <w:r w:rsidR="00ED34CC"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35.</w:t>
            </w:r>
            <w:r w:rsidR="004D438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1,438.42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67148" w:rsidRPr="00A17D2D" w:rsidRDefault="00146414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6.13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5.49</w:t>
            </w:r>
          </w:p>
        </w:tc>
      </w:tr>
      <w:tr w:rsidR="00967148" w:rsidRPr="00EF646B" w:rsidTr="00A17D2D">
        <w:tc>
          <w:tcPr>
            <w:tcW w:w="1537" w:type="pct"/>
          </w:tcPr>
          <w:p w:rsidR="00967148" w:rsidRPr="00EF646B" w:rsidRDefault="00967148" w:rsidP="00A1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  <w:tcBorders>
              <w:left w:val="nil"/>
            </w:tcBorders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967148" w:rsidRPr="00A17D2D" w:rsidRDefault="00ED34CC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2,242.9</w:t>
            </w:r>
            <w:r w:rsidR="004D43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1,442.50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967148" w:rsidRPr="00A17D2D" w:rsidRDefault="00146414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7.30</w:t>
            </w:r>
          </w:p>
        </w:tc>
        <w:tc>
          <w:tcPr>
            <w:tcW w:w="145" w:type="pct"/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967148" w:rsidRPr="00A17D2D" w:rsidRDefault="00967148" w:rsidP="009671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7.02</w:t>
            </w:r>
          </w:p>
        </w:tc>
      </w:tr>
    </w:tbl>
    <w:p w:rsidR="00FD1DC3" w:rsidRPr="003F4A4E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bookmarkEnd w:id="8"/>
    <w:p w:rsidR="00A024B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:rsidR="00FD1DC3" w:rsidRPr="003F4A4E" w:rsidRDefault="00FD1DC3">
      <w:pPr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871"/>
        <w:gridCol w:w="1260"/>
        <w:gridCol w:w="236"/>
        <w:gridCol w:w="1149"/>
        <w:gridCol w:w="236"/>
        <w:gridCol w:w="1076"/>
        <w:gridCol w:w="236"/>
        <w:gridCol w:w="1161"/>
      </w:tblGrid>
      <w:tr w:rsidR="004D4381" w:rsidRPr="00EF646B" w:rsidTr="004D4381">
        <w:trPr>
          <w:tblHeader/>
        </w:trPr>
        <w:tc>
          <w:tcPr>
            <w:tcW w:w="2098" w:type="pct"/>
          </w:tcPr>
          <w:p w:rsidR="004D4381" w:rsidRPr="00EF646B" w:rsidRDefault="004D4381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pct"/>
            <w:gridSpan w:val="3"/>
          </w:tcPr>
          <w:p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381" w:rsidRPr="00EF646B" w:rsidTr="0038301B">
        <w:trPr>
          <w:tblHeader/>
        </w:trPr>
        <w:tc>
          <w:tcPr>
            <w:tcW w:w="2098" w:type="pct"/>
          </w:tcPr>
          <w:p w:rsidR="004D4381" w:rsidRPr="00EF646B" w:rsidRDefault="004D4381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4D4381" w:rsidRPr="00EF646B" w:rsidRDefault="004D438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4D4381" w:rsidRPr="00EF646B" w:rsidTr="004D4381">
        <w:trPr>
          <w:tblHeader/>
        </w:trPr>
        <w:tc>
          <w:tcPr>
            <w:tcW w:w="2098" w:type="pct"/>
          </w:tcPr>
          <w:p w:rsidR="004D4381" w:rsidRPr="00EF646B" w:rsidRDefault="004D4381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2" w:type="pct"/>
            <w:gridSpan w:val="7"/>
          </w:tcPr>
          <w:p w:rsidR="004D4381" w:rsidRPr="00EF646B" w:rsidRDefault="004D4381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381" w:rsidRPr="00EF646B" w:rsidTr="0038301B">
        <w:tc>
          <w:tcPr>
            <w:tcW w:w="2098" w:type="pct"/>
          </w:tcPr>
          <w:p w:rsidR="004D4381" w:rsidRPr="00EF646B" w:rsidRDefault="004D4381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68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218.3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184.52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D4381" w:rsidRPr="00EF646B" w:rsidTr="0038301B">
        <w:tc>
          <w:tcPr>
            <w:tcW w:w="2098" w:type="pct"/>
          </w:tcPr>
          <w:p w:rsidR="004D4381" w:rsidRPr="00EF646B" w:rsidRDefault="004D4381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</w:t>
            </w:r>
            <w:r w:rsidR="002C5CA1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กร</w:t>
            </w:r>
          </w:p>
        </w:tc>
        <w:tc>
          <w:tcPr>
            <w:tcW w:w="68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37.70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25.88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4D4381" w:rsidRPr="00A77749" w:rsidRDefault="0038301B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</w:t>
            </w:r>
            <w:r w:rsidR="004D4381"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7.62</w:t>
            </w:r>
          </w:p>
        </w:tc>
      </w:tr>
      <w:tr w:rsidR="004D4381" w:rsidRPr="00EF646B" w:rsidTr="0038301B">
        <w:tc>
          <w:tcPr>
            <w:tcW w:w="2098" w:type="pct"/>
          </w:tcPr>
          <w:p w:rsidR="004D4381" w:rsidRPr="00EF646B" w:rsidRDefault="004D4381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เงินประกันค่าต่อเติมบ้าน</w:t>
            </w:r>
          </w:p>
        </w:tc>
        <w:tc>
          <w:tcPr>
            <w:tcW w:w="68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17.95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15.25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8301B" w:rsidRPr="00EF646B" w:rsidTr="0038301B">
        <w:tc>
          <w:tcPr>
            <w:tcW w:w="2098" w:type="pct"/>
          </w:tcPr>
          <w:p w:rsidR="0038301B" w:rsidRPr="00EF646B" w:rsidRDefault="0038301B" w:rsidP="0038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ภาษีขายรอรับรู้</w:t>
            </w:r>
          </w:p>
        </w:tc>
        <w:tc>
          <w:tcPr>
            <w:tcW w:w="683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2.22</w:t>
            </w:r>
          </w:p>
        </w:tc>
        <w:tc>
          <w:tcPr>
            <w:tcW w:w="128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23.27</w:t>
            </w:r>
          </w:p>
        </w:tc>
        <w:tc>
          <w:tcPr>
            <w:tcW w:w="128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38301B" w:rsidRPr="00A77749" w:rsidRDefault="0038301B" w:rsidP="003830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2.73</w:t>
            </w:r>
          </w:p>
        </w:tc>
      </w:tr>
      <w:tr w:rsidR="004D4381" w:rsidRPr="00EF646B" w:rsidTr="0038301B">
        <w:tc>
          <w:tcPr>
            <w:tcW w:w="2098" w:type="pct"/>
          </w:tcPr>
          <w:p w:rsidR="004D4381" w:rsidRPr="00EF646B" w:rsidRDefault="004D4381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11.16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</w:tr>
      <w:tr w:rsidR="004D4381" w:rsidRPr="00EF646B" w:rsidTr="0038301B">
        <w:tc>
          <w:tcPr>
            <w:tcW w:w="2098" w:type="pct"/>
          </w:tcPr>
          <w:p w:rsidR="004D4381" w:rsidRPr="00EF646B" w:rsidRDefault="004D4381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276.53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260.08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4D4381" w:rsidRPr="00C90617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90617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6.58</w:t>
            </w:r>
          </w:p>
        </w:tc>
        <w:tc>
          <w:tcPr>
            <w:tcW w:w="128" w:type="pct"/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4D4381" w:rsidRPr="00A77749" w:rsidRDefault="004D4381" w:rsidP="004D438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10.39</w:t>
            </w:r>
          </w:p>
        </w:tc>
      </w:tr>
    </w:tbl>
    <w:p w:rsidR="00FD1DC3" w:rsidRPr="00EF646B" w:rsidRDefault="00FD1DC3" w:rsidP="00812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9452A" w:rsidRPr="00EF646B" w:rsidRDefault="0029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11BB4" w:rsidRPr="00EF646B" w:rsidRDefault="0030012C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รายได้สิทธิการเช่ารอตัดบัญชี</w:t>
      </w:r>
    </w:p>
    <w:p w:rsidR="000E5384" w:rsidRPr="003F4A4E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7"/>
        <w:gridCol w:w="993"/>
        <w:gridCol w:w="1168"/>
        <w:gridCol w:w="272"/>
        <w:gridCol w:w="1083"/>
        <w:gridCol w:w="272"/>
        <w:gridCol w:w="1176"/>
        <w:gridCol w:w="237"/>
        <w:gridCol w:w="1165"/>
      </w:tblGrid>
      <w:tr w:rsidR="000E5384" w:rsidRPr="00EF646B" w:rsidTr="00A77749">
        <w:tc>
          <w:tcPr>
            <w:tcW w:w="1557" w:type="pct"/>
          </w:tcPr>
          <w:p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148" w:rsidRPr="00EF646B" w:rsidTr="00A77749">
        <w:trPr>
          <w:trHeight w:val="425"/>
        </w:trPr>
        <w:tc>
          <w:tcPr>
            <w:tcW w:w="155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67148" w:rsidRPr="00EF646B" w:rsidTr="00A77749">
        <w:trPr>
          <w:trHeight w:val="344"/>
        </w:trPr>
        <w:tc>
          <w:tcPr>
            <w:tcW w:w="155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907" w:type="pct"/>
            <w:gridSpan w:val="7"/>
          </w:tcPr>
          <w:p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1EC4" w:rsidRPr="00EF646B" w:rsidTr="00A77749">
        <w:tc>
          <w:tcPr>
            <w:tcW w:w="1557" w:type="pct"/>
          </w:tcPr>
          <w:p w:rsidR="00111EC4" w:rsidRPr="00EF646B" w:rsidRDefault="00111EC4" w:rsidP="00A7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"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3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11EC4" w:rsidRPr="00EF646B" w:rsidRDefault="005242A5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1EC4" w:rsidRPr="00EF646B" w:rsidTr="00A77749">
        <w:tc>
          <w:tcPr>
            <w:tcW w:w="1557" w:type="pct"/>
          </w:tcPr>
          <w:p w:rsidR="00111EC4" w:rsidRPr="00EF646B" w:rsidRDefault="00111EC4" w:rsidP="00A7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9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3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111EC4" w:rsidRPr="00EF646B" w:rsidRDefault="00A74271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6,435.61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6,741.67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1EC4" w:rsidRPr="00EF646B" w:rsidTr="00A77749">
        <w:tc>
          <w:tcPr>
            <w:tcW w:w="155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F65757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7,047.73</w:t>
            </w:r>
          </w:p>
        </w:tc>
        <w:tc>
          <w:tcPr>
            <w:tcW w:w="147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C219B9" w:rsidRPr="003F4A4E" w:rsidRDefault="00C219B9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850D01" w:rsidRPr="00EF646B" w:rsidRDefault="00850D01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รายการเคลื่อนไหวของรายไ</w:t>
      </w:r>
      <w:r w:rsidR="00C22A5C" w:rsidRPr="00EF646B">
        <w:rPr>
          <w:rFonts w:ascii="Angsana New" w:hAnsi="Angsana New" w:hint="cs"/>
          <w:sz w:val="30"/>
          <w:szCs w:val="30"/>
          <w:cs/>
        </w:rPr>
        <w:t>ด้สิทธิการเช่ารอตัดบัญชี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967148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B537D0" w:rsidRPr="00EF646B">
        <w:rPr>
          <w:rFonts w:ascii="Angsana New" w:hAnsi="Angsana New"/>
          <w:sz w:val="30"/>
          <w:szCs w:val="30"/>
        </w:rPr>
        <w:t>30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EF646B">
        <w:rPr>
          <w:rFonts w:ascii="Angsana New" w:hAnsi="Angsana New"/>
          <w:sz w:val="30"/>
          <w:szCs w:val="30"/>
        </w:rPr>
        <w:t>256</w:t>
      </w:r>
      <w:r w:rsidR="00967148" w:rsidRPr="00EF646B">
        <w:rPr>
          <w:rFonts w:ascii="Angsana New" w:hAnsi="Angsana New"/>
          <w:sz w:val="30"/>
          <w:szCs w:val="30"/>
        </w:rPr>
        <w:t>1</w:t>
      </w:r>
      <w:r w:rsidR="00C22A5C" w:rsidRPr="00EF646B">
        <w:rPr>
          <w:rFonts w:ascii="Angsana New" w:hAnsi="Angsana New"/>
          <w:sz w:val="30"/>
          <w:szCs w:val="30"/>
        </w:rPr>
        <w:t xml:space="preserve"> </w:t>
      </w:r>
      <w:r w:rsidR="00C22A5C" w:rsidRPr="00EF646B">
        <w:rPr>
          <w:rFonts w:ascii="Angsana New" w:hAnsi="Angsana New" w:hint="cs"/>
          <w:sz w:val="30"/>
          <w:szCs w:val="30"/>
          <w:cs/>
        </w:rPr>
        <w:t>และ</w:t>
      </w:r>
      <w:r w:rsidR="00502181" w:rsidRPr="00EF646B">
        <w:rPr>
          <w:rFonts w:ascii="Angsana New" w:hAnsi="Angsana New" w:hint="cs"/>
          <w:sz w:val="30"/>
          <w:szCs w:val="30"/>
          <w:cs/>
        </w:rPr>
        <w:t xml:space="preserve">สำหรับรอบระยะเวลาตั้งแต่ </w:t>
      </w:r>
      <w:r w:rsidR="00502181" w:rsidRPr="00EF646B">
        <w:rPr>
          <w:rFonts w:ascii="Angsana New" w:hAnsi="Angsana New"/>
          <w:sz w:val="30"/>
          <w:szCs w:val="30"/>
        </w:rPr>
        <w:t xml:space="preserve">1 </w:t>
      </w:r>
      <w:r w:rsidR="00502181" w:rsidRPr="00EF64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67148"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502181" w:rsidRPr="00EF646B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502181" w:rsidRPr="00EF646B">
        <w:rPr>
          <w:rFonts w:ascii="Angsana New" w:hAnsi="Angsana New"/>
          <w:sz w:val="30"/>
          <w:szCs w:val="30"/>
        </w:rPr>
        <w:t xml:space="preserve">30 </w:t>
      </w:r>
      <w:r w:rsidR="00502181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02181" w:rsidRPr="00EF646B">
        <w:rPr>
          <w:rFonts w:ascii="Angsana New" w:hAnsi="Angsana New"/>
          <w:sz w:val="30"/>
          <w:szCs w:val="30"/>
        </w:rPr>
        <w:t xml:space="preserve">2560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:rsidR="00850D01" w:rsidRPr="003F4A4E" w:rsidRDefault="00850D01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2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52"/>
        <w:gridCol w:w="531"/>
        <w:gridCol w:w="1347"/>
        <w:gridCol w:w="237"/>
        <w:gridCol w:w="1210"/>
        <w:gridCol w:w="237"/>
        <w:gridCol w:w="1384"/>
        <w:gridCol w:w="237"/>
        <w:gridCol w:w="1215"/>
      </w:tblGrid>
      <w:tr w:rsidR="00BE70F4" w:rsidRPr="00EF646B" w:rsidTr="00B35A4C">
        <w:tc>
          <w:tcPr>
            <w:tcW w:w="1542" w:type="pct"/>
          </w:tcPr>
          <w:p w:rsidR="00311BB4" w:rsidRPr="00EF646B" w:rsidRDefault="000E538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7" w:type="pct"/>
          </w:tcPr>
          <w:p w:rsidR="00311BB4" w:rsidRPr="00EF646B" w:rsidRDefault="00311BB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pct"/>
            <w:gridSpan w:val="3"/>
          </w:tcPr>
          <w:p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ระยะ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เวลาบัญชีตั้งแต่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ถึงวันที่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28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2560</w:t>
            </w:r>
          </w:p>
        </w:tc>
      </w:tr>
      <w:tr w:rsidR="00E30935" w:rsidRPr="00EF646B" w:rsidTr="00A77749">
        <w:tc>
          <w:tcPr>
            <w:tcW w:w="1542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71" w:type="pct"/>
            <w:gridSpan w:val="7"/>
          </w:tcPr>
          <w:p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0935" w:rsidRPr="00EF646B" w:rsidTr="00B35A4C">
        <w:tc>
          <w:tcPr>
            <w:tcW w:w="1542" w:type="pct"/>
          </w:tcPr>
          <w:p w:rsidR="00E30935" w:rsidRPr="00EF646B" w:rsidRDefault="00E30935" w:rsidP="00A7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7" w:type="pct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111EC4" w:rsidRPr="00EF646B" w:rsidTr="00B35A4C">
        <w:tc>
          <w:tcPr>
            <w:tcW w:w="1542" w:type="pct"/>
          </w:tcPr>
          <w:p w:rsidR="00111EC4" w:rsidRPr="00EF646B" w:rsidRDefault="00111EC4" w:rsidP="00A7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/ 1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287" w:type="pct"/>
          </w:tcPr>
          <w:p w:rsidR="00111EC4" w:rsidRPr="00EF646B" w:rsidRDefault="00111EC4" w:rsidP="0011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7,047.73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7,276.71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:rsidR="00111EC4" w:rsidRPr="003F4A4E" w:rsidRDefault="00111EC4" w:rsidP="003F4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:rsidR="00111EC4" w:rsidRPr="00EF646B" w:rsidRDefault="00111EC4" w:rsidP="000842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11EC4" w:rsidRPr="00EF646B" w:rsidTr="00B35A4C">
        <w:tc>
          <w:tcPr>
            <w:tcW w:w="1542" w:type="pct"/>
          </w:tcPr>
          <w:p w:rsidR="00111EC4" w:rsidRPr="00EF646B" w:rsidRDefault="00111EC4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รับรู้รายได้ในระหว่าง</w:t>
            </w:r>
            <w:r w:rsidR="00084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ปี/ งวด</w:t>
            </w:r>
          </w:p>
        </w:tc>
        <w:tc>
          <w:tcPr>
            <w:tcW w:w="287" w:type="pct"/>
          </w:tcPr>
          <w:p w:rsidR="00111EC4" w:rsidRPr="00EF646B" w:rsidRDefault="00111EC4" w:rsidP="0011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111EC4" w:rsidRPr="00EF646B" w:rsidRDefault="00F65757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(306.06)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(228.98)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111EC4" w:rsidRPr="003F4A4E" w:rsidRDefault="00111EC4" w:rsidP="003F4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111EC4" w:rsidRPr="00EF646B" w:rsidRDefault="00111EC4" w:rsidP="000842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11EC4" w:rsidRPr="00EF646B" w:rsidTr="00B35A4C">
        <w:tc>
          <w:tcPr>
            <w:tcW w:w="1542" w:type="pct"/>
          </w:tcPr>
          <w:p w:rsidR="00111EC4" w:rsidRPr="00EF646B" w:rsidRDefault="00111EC4" w:rsidP="00A7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7" w:type="pct"/>
          </w:tcPr>
          <w:p w:rsidR="00111EC4" w:rsidRPr="00EF646B" w:rsidRDefault="00111EC4" w:rsidP="0011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F65757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6,741.67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7,047.73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3F4A4E" w:rsidRDefault="00111EC4" w:rsidP="003F4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A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111EC4" w:rsidRPr="00EF646B" w:rsidRDefault="00111EC4" w:rsidP="00111E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111EC4" w:rsidRPr="00EF646B" w:rsidRDefault="00111EC4" w:rsidP="000842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</w:tbl>
    <w:p w:rsidR="009332EC" w:rsidRPr="003F4A4E" w:rsidRDefault="009332EC" w:rsidP="00933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0E5384" w:rsidRPr="00EF646B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บริษัทได้ทำสัญญาร่วมลงทุนกับบริษัทภายนอกแห่งหนึ่งเพื่อพัฒนาโครงการ </w:t>
      </w:r>
      <w:r w:rsidR="0056268F" w:rsidRPr="00EF646B">
        <w:rPr>
          <w:rFonts w:ascii="Angsana New" w:hAnsi="Angsana New" w:hint="cs"/>
          <w:sz w:val="30"/>
          <w:szCs w:val="30"/>
          <w:cs/>
        </w:rPr>
        <w:t xml:space="preserve">ดับบลิว </w:t>
      </w:r>
      <w:r w:rsidRPr="00EF646B">
        <w:rPr>
          <w:rFonts w:ascii="Angsana New" w:hAnsi="Angsana New"/>
          <w:sz w:val="30"/>
          <w:szCs w:val="30"/>
          <w:cs/>
        </w:rPr>
        <w:t>โฮเต็ล</w:t>
      </w:r>
      <w:r w:rsidR="0056268F" w:rsidRPr="00EF646B">
        <w:rPr>
          <w:rFonts w:ascii="Angsana New" w:hAnsi="Angsana New" w:hint="cs"/>
          <w:sz w:val="30"/>
          <w:szCs w:val="30"/>
          <w:cs/>
        </w:rPr>
        <w:t xml:space="preserve"> แบงคอก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บริษัทได้ร่วมลงทุนกันจัดตั้งบริษัท นอร์ท สาธร โฮเต็ล จำกัด เพื่อดำเนินโครงการดังกล่าว ซึ่งบริษัทถือหุ้นร้อยละ </w:t>
      </w:r>
      <w:r w:rsidRPr="00EF646B">
        <w:rPr>
          <w:rFonts w:ascii="Angsana New" w:hAnsi="Angsana New"/>
          <w:sz w:val="30"/>
          <w:szCs w:val="30"/>
        </w:rPr>
        <w:t>20</w:t>
      </w:r>
      <w:r w:rsidRPr="00EF646B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EF646B">
        <w:rPr>
          <w:rFonts w:ascii="Angsana New" w:hAnsi="Angsana New"/>
          <w:sz w:val="30"/>
          <w:szCs w:val="30"/>
        </w:rPr>
        <w:t>80</w:t>
      </w:r>
      <w:r w:rsidRPr="00EF646B">
        <w:rPr>
          <w:rFonts w:ascii="Angsana New" w:hAnsi="Angsana New"/>
          <w:sz w:val="30"/>
          <w:szCs w:val="30"/>
          <w:cs/>
        </w:rPr>
        <w:t xml:space="preserve"> ของส่วนได้เสีย</w:t>
      </w:r>
    </w:p>
    <w:p w:rsidR="000E5384" w:rsidRPr="003F4A4E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301516" w:rsidRPr="00EF646B" w:rsidRDefault="0030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0E5384" w:rsidRPr="00EF646B" w:rsidRDefault="000E5384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lastRenderedPageBreak/>
        <w:t>ในเดือนสิงหาคม 2550 บริษัท นอร์ท สาธร เรียลตี้ จำกัด ได้ทำสัญญาเช่าช่วงที่ดินในส่วนโรงแรมจำนวน 2</w:t>
      </w:r>
      <w:r w:rsidRPr="00EF646B">
        <w:rPr>
          <w:rFonts w:ascii="Angsana New" w:hAnsi="Angsana New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EF646B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EF646B">
        <w:rPr>
          <w:rFonts w:ascii="Angsana New" w:hAnsi="Angsana New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EF646B">
        <w:rPr>
          <w:rFonts w:ascii="Angsana New" w:hAnsi="Angsana New"/>
          <w:sz w:val="30"/>
          <w:szCs w:val="30"/>
        </w:rPr>
        <w:t>988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>60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:rsidR="0056268F" w:rsidRPr="00EF646B" w:rsidRDefault="0056268F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0E5384" w:rsidRPr="00EF646B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EF646B">
        <w:rPr>
          <w:rFonts w:ascii="Angsana New" w:hAnsi="Angsana New"/>
          <w:sz w:val="30"/>
          <w:szCs w:val="30"/>
        </w:rPr>
        <w:t>988.60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3F4A4E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0E5384" w:rsidRPr="00EF646B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EF646B">
        <w:rPr>
          <w:rFonts w:ascii="Angsana New" w:hAnsi="Angsana New"/>
          <w:sz w:val="30"/>
          <w:szCs w:val="30"/>
        </w:rPr>
        <w:t>29</w:t>
      </w:r>
      <w:r w:rsidRPr="00EF64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ซึ่งเป็นบริษัทย่อยของบริษัทได้เข้าทำสัญญาแบ่งเช่าช่วงที่ดิน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EF646B">
        <w:rPr>
          <w:rFonts w:ascii="Angsana New" w:hAnsi="Angsana New"/>
          <w:sz w:val="30"/>
          <w:szCs w:val="30"/>
        </w:rPr>
        <w:t xml:space="preserve">25 </w:t>
      </w:r>
      <w:r w:rsidRPr="00EF646B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EF646B">
        <w:rPr>
          <w:rFonts w:ascii="Angsana New" w:hAnsi="Angsana New"/>
          <w:sz w:val="30"/>
          <w:szCs w:val="30"/>
        </w:rPr>
        <w:t>6</w:t>
      </w:r>
      <w:r w:rsidRPr="00EF646B">
        <w:rPr>
          <w:rFonts w:ascii="Angsana New" w:hAnsi="Angsana New"/>
          <w:sz w:val="30"/>
          <w:szCs w:val="30"/>
          <w:cs/>
        </w:rPr>
        <w:t xml:space="preserve"> ตุลาคม พ.ศ. </w:t>
      </w:r>
      <w:r w:rsidRPr="00EF646B">
        <w:rPr>
          <w:rFonts w:ascii="Angsana New" w:hAnsi="Angsana New"/>
          <w:sz w:val="30"/>
          <w:szCs w:val="30"/>
        </w:rPr>
        <w:t>2583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กองทรัสต์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 ซึ่งเป็นบริษัทร่วม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EF646B">
        <w:rPr>
          <w:rFonts w:ascii="Angsana New" w:hAnsi="Angsana New"/>
          <w:sz w:val="30"/>
          <w:szCs w:val="30"/>
        </w:rPr>
        <w:t>6,777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EF646B">
        <w:rPr>
          <w:rFonts w:ascii="Angsana New" w:hAnsi="Angsana New"/>
          <w:sz w:val="30"/>
          <w:szCs w:val="30"/>
        </w:rPr>
        <w:t>37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>66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EF646B">
        <w:rPr>
          <w:rFonts w:ascii="Angsana New" w:hAnsi="Angsana New"/>
          <w:sz w:val="30"/>
          <w:szCs w:val="30"/>
        </w:rPr>
        <w:t>25</w:t>
      </w:r>
      <w:r w:rsidRPr="00EF646B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EF646B">
        <w:rPr>
          <w:rFonts w:ascii="Angsana New" w:hAnsi="Angsana New"/>
          <w:sz w:val="30"/>
          <w:szCs w:val="30"/>
        </w:rPr>
        <w:t>2583</w:t>
      </w:r>
      <w:r w:rsidRPr="00EF646B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EF646B">
        <w:rPr>
          <w:rFonts w:ascii="Angsana New" w:hAnsi="Angsana New"/>
          <w:sz w:val="30"/>
          <w:szCs w:val="30"/>
        </w:rPr>
        <w:t>900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:rsidR="000E5384" w:rsidRPr="003F4A4E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30"/>
          <w:szCs w:val="30"/>
        </w:rPr>
      </w:pPr>
    </w:p>
    <w:p w:rsidR="006047F9" w:rsidRPr="00EF646B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EF646B">
        <w:rPr>
          <w:rFonts w:ascii="Angsana New" w:hAnsi="Angsana New"/>
          <w:sz w:val="30"/>
          <w:szCs w:val="30"/>
        </w:rPr>
        <w:t>6,777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EF646B" w:rsidRDefault="000E5384" w:rsidP="0060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C22A5C" w:rsidRPr="00EF646B" w:rsidRDefault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444A72" w:rsidRDefault="00444A72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44A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3B0BAD" w:rsidRPr="00A77749" w:rsidRDefault="003B0B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8" w:type="dxa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201"/>
        <w:gridCol w:w="237"/>
        <w:gridCol w:w="1140"/>
        <w:gridCol w:w="253"/>
        <w:gridCol w:w="1129"/>
        <w:gridCol w:w="243"/>
        <w:gridCol w:w="1185"/>
      </w:tblGrid>
      <w:tr w:rsidR="00C85765" w:rsidRPr="00EF646B" w:rsidTr="00C85765">
        <w:trPr>
          <w:trHeight w:val="420"/>
          <w:tblHeader/>
        </w:trPr>
        <w:tc>
          <w:tcPr>
            <w:tcW w:w="4050" w:type="dxa"/>
          </w:tcPr>
          <w:p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578" w:type="dxa"/>
            <w:gridSpan w:val="3"/>
          </w:tcPr>
          <w:p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3" w:type="dxa"/>
          </w:tcPr>
          <w:p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8" w:type="dxa"/>
            <w:gridSpan w:val="7"/>
          </w:tcPr>
          <w:p w:rsidR="00C85765" w:rsidRPr="00EF646B" w:rsidRDefault="00C85765" w:rsidP="00896CE1">
            <w:pPr>
              <w:tabs>
                <w:tab w:val="decimal" w:pos="792"/>
              </w:tabs>
              <w:spacing w:line="380" w:lineRule="exact"/>
              <w:ind w:left="-7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C85765" w:rsidRPr="00EF646B" w:rsidRDefault="00C85765" w:rsidP="00C8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1201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01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896CE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239" w:hanging="25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โครงการจ่ายชดเชยตามกฎหมายแรงงานไทย</w:t>
            </w:r>
          </w:p>
        </w:tc>
        <w:tc>
          <w:tcPr>
            <w:tcW w:w="1201" w:type="dxa"/>
          </w:tcPr>
          <w:p w:rsidR="00C85765" w:rsidRPr="00EF646B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75.62</w:t>
            </w: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60.17</w:t>
            </w: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23.21</w:t>
            </w: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21.79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75.62</w:t>
            </w: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20A">
              <w:rPr>
                <w:rFonts w:ascii="Angsana New" w:hAnsi="Angsana New"/>
                <w:b/>
                <w:bCs/>
                <w:sz w:val="30"/>
                <w:szCs w:val="30"/>
              </w:rPr>
              <w:t>60.17</w:t>
            </w: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930882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882">
              <w:rPr>
                <w:rFonts w:ascii="Angsana New" w:hAnsi="Angsana New"/>
                <w:b/>
                <w:bCs/>
                <w:sz w:val="30"/>
                <w:szCs w:val="30"/>
              </w:rPr>
              <w:t>23.21</w:t>
            </w: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21.79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85765" w:rsidRPr="00EF646B" w:rsidRDefault="00C8576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7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01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</w:t>
            </w: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201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C8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โครงการจ่ายชดเชยตามกฎหมายแรงงานไทย</w:t>
            </w:r>
          </w:p>
        </w:tc>
        <w:tc>
          <w:tcPr>
            <w:tcW w:w="1201" w:type="dxa"/>
          </w:tcPr>
          <w:p w:rsidR="00C85765" w:rsidRPr="00EF646B" w:rsidRDefault="00C85765" w:rsidP="00C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21.72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8.99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7.17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1.67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20A">
              <w:rPr>
                <w:rFonts w:ascii="Angsana New" w:hAnsi="Angsana New"/>
                <w:b/>
                <w:bCs/>
                <w:sz w:val="30"/>
                <w:szCs w:val="30"/>
              </w:rPr>
              <w:t>21.7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8.99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930882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882">
              <w:rPr>
                <w:rFonts w:ascii="Angsana New" w:hAnsi="Angsana New"/>
                <w:b/>
                <w:bCs/>
                <w:sz w:val="30"/>
                <w:szCs w:val="30"/>
              </w:rPr>
              <w:t>7.17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1.67</w:t>
            </w:r>
          </w:p>
        </w:tc>
      </w:tr>
      <w:tr w:rsidR="00C85765" w:rsidRPr="00A77749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509"/>
        </w:trPr>
        <w:tc>
          <w:tcPr>
            <w:tcW w:w="4050" w:type="dxa"/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:rsidR="00C85765" w:rsidRPr="00A77749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รับรู้ในงบกำไรขาดทุนเบ็ดเสร็จ</w:t>
            </w: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201" w:type="dxa"/>
          </w:tcPr>
          <w:p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C8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กำไร)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ตามหลัก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 xml:space="preserve">/ 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C85765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8420A">
              <w:rPr>
                <w:rFonts w:ascii="Angsana New" w:hAnsi="Angsana New"/>
                <w:sz w:val="30"/>
                <w:szCs w:val="30"/>
              </w:rPr>
              <w:t>(6.27)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E30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2.12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C85765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(5.75)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(1.47)</w:t>
            </w:r>
          </w:p>
        </w:tc>
      </w:tr>
      <w:tr w:rsidR="00C85765" w:rsidRPr="00EF646B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:rsidR="00C85765" w:rsidRPr="00EF646B" w:rsidRDefault="00C85765" w:rsidP="00C8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) 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:rsidR="00C85765" w:rsidRDefault="00C85765" w:rsidP="00DA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DA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(2.85)</w:t>
            </w:r>
          </w:p>
        </w:tc>
        <w:tc>
          <w:tcPr>
            <w:tcW w:w="237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E30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3.42</w:t>
            </w:r>
          </w:p>
        </w:tc>
        <w:tc>
          <w:tcPr>
            <w:tcW w:w="25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:rsidR="00C85765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93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(5.48)</w:t>
            </w:r>
          </w:p>
        </w:tc>
        <w:tc>
          <w:tcPr>
            <w:tcW w:w="243" w:type="dxa"/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</w:tcPr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0.27</w:t>
            </w:r>
          </w:p>
        </w:tc>
      </w:tr>
    </w:tbl>
    <w:p w:rsidR="006E26C5" w:rsidRPr="00EF646B" w:rsidRDefault="006E26C5" w:rsidP="003B0BAD">
      <w:pPr>
        <w:rPr>
          <w:sz w:val="30"/>
          <w:szCs w:val="30"/>
          <w:cs/>
        </w:rPr>
      </w:pPr>
    </w:p>
    <w:p w:rsidR="00A77749" w:rsidRDefault="00A77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E26C5" w:rsidRPr="00EF646B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โครงการจ่ายชดเชยตามกฎหมายแรงงานไทย</w:t>
      </w:r>
    </w:p>
    <w:p w:rsidR="006E26C5" w:rsidRPr="00440484" w:rsidRDefault="006E26C5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7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6E26C5" w:rsidRPr="00EF646B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F646B">
        <w:rPr>
          <w:rFonts w:ascii="Angsana New" w:hAnsi="Angsana New"/>
          <w:sz w:val="30"/>
          <w:szCs w:val="30"/>
        </w:rPr>
        <w:t xml:space="preserve">2541 </w:t>
      </w:r>
      <w:r w:rsidRPr="00EF646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6E26C5" w:rsidRPr="00440484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6E26C5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EF646B">
        <w:rPr>
          <w:rFonts w:ascii="Angsana New" w:hAnsi="Angsana New"/>
          <w:sz w:val="30"/>
          <w:szCs w:val="30"/>
          <w:cs/>
        </w:rPr>
        <w:br/>
        <w:t>ความเสี่ยงของช่วงชีวิต ความเสี่ยงจากอัตราดอกเบี้ยและความเสี่ยงจากตลาด (เงินลงทุน)</w:t>
      </w:r>
    </w:p>
    <w:p w:rsidR="0008420A" w:rsidRPr="0008420A" w:rsidRDefault="0008420A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7B721E" w:rsidRDefault="00FD1DC3" w:rsidP="005A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08420A" w:rsidRPr="0008420A" w:rsidRDefault="0008420A" w:rsidP="005A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25"/>
        <w:gridCol w:w="236"/>
        <w:gridCol w:w="1114"/>
        <w:gridCol w:w="270"/>
        <w:gridCol w:w="1126"/>
        <w:gridCol w:w="270"/>
        <w:gridCol w:w="1170"/>
      </w:tblGrid>
      <w:tr w:rsidR="00924AFB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924AFB" w:rsidRPr="00EF646B" w:rsidRDefault="00896CE1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EF646B">
              <w:br w:type="page"/>
            </w:r>
          </w:p>
        </w:tc>
        <w:tc>
          <w:tcPr>
            <w:tcW w:w="270" w:type="dxa"/>
          </w:tcPr>
          <w:p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30935" w:rsidRPr="00EF646B" w:rsidRDefault="00E30935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E30935" w:rsidRPr="00EF646B" w:rsidTr="00440484">
        <w:trPr>
          <w:tblHeader/>
        </w:trPr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1" w:type="dxa"/>
            <w:gridSpan w:val="7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/ 1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:rsidR="00C83C42" w:rsidRPr="0008420A" w:rsidRDefault="00C83C42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60.17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52.66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:rsidR="00C83C42" w:rsidRPr="00EF646B" w:rsidRDefault="00C83C42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21.79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21.59</w:t>
            </w:r>
          </w:p>
        </w:tc>
      </w:tr>
      <w:tr w:rsidR="00E30935" w:rsidRPr="00440484" w:rsidTr="00440484">
        <w:tc>
          <w:tcPr>
            <w:tcW w:w="3600" w:type="dxa"/>
            <w:shd w:val="clear" w:color="auto" w:fill="auto"/>
          </w:tcPr>
          <w:p w:rsidR="00E30935" w:rsidRPr="00440484" w:rsidRDefault="00E30935" w:rsidP="00E30935">
            <w:pPr>
              <w:ind w:left="342" w:right="-108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:rsidR="00E30935" w:rsidRPr="0008420A" w:rsidRDefault="00E3093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:rsidR="00E30935" w:rsidRPr="00440484" w:rsidRDefault="00E30935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0935" w:rsidRPr="00440484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0842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:rsidR="00E30935" w:rsidRPr="0008420A" w:rsidRDefault="00E3093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:rsidR="00E30935" w:rsidRPr="00EF646B" w:rsidRDefault="00E30935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:rsidR="00E30935" w:rsidRPr="0008420A" w:rsidRDefault="00292E24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20.14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7.99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:rsidR="00E30935" w:rsidRPr="00EF646B" w:rsidRDefault="00292E24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6.61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1.30</w:t>
            </w: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E30935" w:rsidRPr="0008420A" w:rsidRDefault="00292E24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1.58</w:t>
            </w: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292E24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0.56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0.37</w:t>
            </w: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E30935" w:rsidRPr="0008420A" w:rsidRDefault="00292E24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21.72</w:t>
            </w:r>
          </w:p>
        </w:tc>
        <w:tc>
          <w:tcPr>
            <w:tcW w:w="236" w:type="dxa"/>
            <w:shd w:val="clear" w:color="auto" w:fill="auto"/>
          </w:tcPr>
          <w:p w:rsidR="00E30935" w:rsidRPr="0008420A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8.99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292E24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7.17</w:t>
            </w: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1.67</w:t>
            </w:r>
          </w:p>
        </w:tc>
      </w:tr>
      <w:tr w:rsidR="00E30935" w:rsidRPr="00EF646B" w:rsidTr="00440484">
        <w:tc>
          <w:tcPr>
            <w:tcW w:w="3600" w:type="dxa"/>
            <w:shd w:val="clear" w:color="auto" w:fill="auto"/>
          </w:tcPr>
          <w:p w:rsidR="00E30935" w:rsidRPr="00EF646B" w:rsidRDefault="00E30935" w:rsidP="00E30935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:rsidR="00E30935" w:rsidRPr="00EF646B" w:rsidRDefault="00E30935" w:rsidP="0044048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30935" w:rsidRPr="00EF646B" w:rsidRDefault="00E30935" w:rsidP="00E309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E30935" w:rsidRPr="00EF646B" w:rsidRDefault="00E30935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9A8" w:rsidRPr="00EF646B" w:rsidTr="00440484">
        <w:tc>
          <w:tcPr>
            <w:tcW w:w="360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กำไร)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  <w:p w:rsidR="001D39A8" w:rsidRPr="00EF646B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หลักการคณิตศาสตร์ประกันภัย</w:t>
            </w:r>
          </w:p>
        </w:tc>
        <w:tc>
          <w:tcPr>
            <w:tcW w:w="270" w:type="dxa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D39A8" w:rsidRDefault="001D39A8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D39A8" w:rsidRPr="00EF646B" w:rsidRDefault="00292E24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(6.27)</w:t>
            </w:r>
          </w:p>
        </w:tc>
        <w:tc>
          <w:tcPr>
            <w:tcW w:w="236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2.12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1D39A8" w:rsidRDefault="001D39A8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D39A8" w:rsidRPr="00EF646B" w:rsidRDefault="00292E24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(5.75)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(1.47)</w:t>
            </w:r>
          </w:p>
        </w:tc>
      </w:tr>
      <w:tr w:rsidR="001D39A8" w:rsidRPr="00EF646B" w:rsidTr="00440484">
        <w:tc>
          <w:tcPr>
            <w:tcW w:w="360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292E24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(6.27)</w:t>
            </w:r>
          </w:p>
        </w:tc>
        <w:tc>
          <w:tcPr>
            <w:tcW w:w="236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2.12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292E24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(5.75)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</w:rPr>
              <w:t>(1.47)</w:t>
            </w:r>
          </w:p>
        </w:tc>
      </w:tr>
      <w:tr w:rsidR="001D39A8" w:rsidRPr="00440484" w:rsidTr="00440484">
        <w:tc>
          <w:tcPr>
            <w:tcW w:w="3600" w:type="dxa"/>
            <w:shd w:val="clear" w:color="auto" w:fill="auto"/>
          </w:tcPr>
          <w:p w:rsidR="001D39A8" w:rsidRPr="00440484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1D39A8" w:rsidRPr="00440484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:rsidR="001D39A8" w:rsidRPr="00440484" w:rsidRDefault="001D39A8" w:rsidP="0044048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D39A8" w:rsidRPr="00440484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2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1D39A8" w:rsidRPr="00440484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D39A8" w:rsidRPr="00440484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1D39A8" w:rsidRPr="00440484" w:rsidRDefault="001D39A8" w:rsidP="0044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1D39A8" w:rsidRPr="00440484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D39A8" w:rsidRPr="00440484" w:rsidRDefault="001D39A8" w:rsidP="001D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39A8" w:rsidRPr="00EF646B" w:rsidTr="00440484">
        <w:tc>
          <w:tcPr>
            <w:tcW w:w="3600" w:type="dxa"/>
            <w:shd w:val="clear" w:color="auto" w:fill="auto"/>
          </w:tcPr>
          <w:p w:rsidR="001D39A8" w:rsidRPr="00EF646B" w:rsidRDefault="0008420A" w:rsidP="001D39A8">
            <w:pPr>
              <w:tabs>
                <w:tab w:val="clear" w:pos="227"/>
                <w:tab w:val="clear" w:pos="454"/>
                <w:tab w:val="clear" w:pos="3515"/>
                <w:tab w:val="left" w:pos="151"/>
                <w:tab w:val="left" w:pos="3312"/>
              </w:tabs>
              <w:ind w:left="151" w:right="-19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44048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(3.60)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39A8" w:rsidRPr="00EF646B" w:rsidTr="00440484">
        <w:tc>
          <w:tcPr>
            <w:tcW w:w="360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44048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(3.60)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  <w:tr w:rsidR="003F4A4E" w:rsidRPr="00EF646B" w:rsidTr="003F4A4E">
        <w:tc>
          <w:tcPr>
            <w:tcW w:w="3600" w:type="dxa"/>
            <w:shd w:val="clear" w:color="auto" w:fill="auto"/>
          </w:tcPr>
          <w:p w:rsidR="003F4A4E" w:rsidRPr="00EF646B" w:rsidRDefault="003F4A4E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:rsidR="003F4A4E" w:rsidRDefault="003F4A4E" w:rsidP="0044048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3F4A4E" w:rsidRDefault="003F4A4E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F4A4E" w:rsidRPr="00EF646B" w:rsidRDefault="003F4A4E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</w:tr>
      <w:tr w:rsidR="001D39A8" w:rsidRPr="00EF646B" w:rsidTr="003F4A4E">
        <w:tc>
          <w:tcPr>
            <w:tcW w:w="3600" w:type="dxa"/>
            <w:shd w:val="clear" w:color="auto" w:fill="auto"/>
          </w:tcPr>
          <w:p w:rsidR="001D39A8" w:rsidRPr="00EF646B" w:rsidRDefault="001D39A8" w:rsidP="001D39A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:rsidR="001D39A8" w:rsidRPr="00EF646B" w:rsidRDefault="00292E24" w:rsidP="000842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75</w:t>
            </w:r>
            <w:r w:rsidR="001D39A8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.62</w:t>
            </w:r>
          </w:p>
        </w:tc>
        <w:tc>
          <w:tcPr>
            <w:tcW w:w="236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60.17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shd w:val="clear" w:color="auto" w:fill="auto"/>
          </w:tcPr>
          <w:p w:rsidR="001D39A8" w:rsidRPr="00EF646B" w:rsidRDefault="00292E24" w:rsidP="004404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23.21</w:t>
            </w:r>
          </w:p>
        </w:tc>
        <w:tc>
          <w:tcPr>
            <w:tcW w:w="270" w:type="dxa"/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D39A8" w:rsidRPr="00EF646B" w:rsidRDefault="001D39A8" w:rsidP="001D39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21.79</w:t>
            </w:r>
          </w:p>
        </w:tc>
      </w:tr>
    </w:tbl>
    <w:p w:rsidR="000E5384" w:rsidRPr="00EF646B" w:rsidRDefault="000E5384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0"/>
          <w:szCs w:val="20"/>
        </w:rPr>
      </w:pPr>
    </w:p>
    <w:p w:rsidR="0008420A" w:rsidRDefault="00084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7751B0" w:rsidRPr="00EF646B" w:rsidRDefault="00E3122D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 w:hint="cs"/>
          <w:sz w:val="30"/>
          <w:szCs w:val="30"/>
          <w:cs/>
        </w:rPr>
        <w:lastRenderedPageBreak/>
        <w:t>กำไร</w:t>
      </w:r>
      <w:r w:rsidR="007751B0" w:rsidRPr="00EF646B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C219B9" w:rsidRPr="00EF646B" w:rsidRDefault="00C219B9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76"/>
        <w:gridCol w:w="268"/>
        <w:gridCol w:w="1189"/>
        <w:gridCol w:w="268"/>
        <w:gridCol w:w="1146"/>
      </w:tblGrid>
      <w:tr w:rsidR="007751B0" w:rsidRPr="00EF646B" w:rsidTr="00440484">
        <w:tc>
          <w:tcPr>
            <w:tcW w:w="3690" w:type="dxa"/>
          </w:tcPr>
          <w:p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012B" w:rsidRPr="00EF646B" w:rsidRDefault="00C6012B" w:rsidP="00440484">
            <w:pPr>
              <w:pStyle w:val="acctmergecolhdg"/>
              <w:spacing w:line="240" w:lineRule="auto"/>
              <w:ind w:left="-108" w:right="-12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64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สำหรับรอบ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ระยะ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เวลาบัญชีตั้งแต่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วันที่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2560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6012B" w:rsidRPr="00EF646B" w:rsidRDefault="00C6012B" w:rsidP="00C6012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EF64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EF646B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EF646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08420A" w:rsidP="0008420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C6012B"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สมมติ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</w:t>
            </w:r>
            <w:r w:rsidR="00C6012B"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านประชากร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88" w:type="dxa"/>
          </w:tcPr>
          <w:p w:rsidR="00C6012B" w:rsidRPr="00EF646B" w:rsidRDefault="00E711F6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(0.63)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1.33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C6012B" w:rsidRPr="00EF646B" w:rsidRDefault="00292E24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(3.67)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08420A" w:rsidP="00C601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C6012B"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188" w:type="dxa"/>
          </w:tcPr>
          <w:p w:rsidR="00C6012B" w:rsidRPr="00EF646B" w:rsidRDefault="00E711F6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(5.64)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3.35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C6012B" w:rsidRPr="00EF646B" w:rsidRDefault="00292E24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(2.08)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6012B" w:rsidRPr="00EF646B" w:rsidRDefault="001D39A8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(2.56)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C6012B" w:rsidRPr="00EF646B" w:rsidRDefault="001D39A8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(3.79)</w:t>
            </w:r>
          </w:p>
        </w:tc>
      </w:tr>
      <w:tr w:rsidR="00C6012B" w:rsidRPr="00EF646B" w:rsidTr="00440484">
        <w:tc>
          <w:tcPr>
            <w:tcW w:w="3690" w:type="dxa"/>
          </w:tcPr>
          <w:p w:rsidR="00C6012B" w:rsidRPr="00EF646B" w:rsidRDefault="00C6012B" w:rsidP="00C601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C6012B" w:rsidRPr="00EF646B" w:rsidRDefault="00E711F6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(6.27)</w:t>
            </w:r>
          </w:p>
        </w:tc>
        <w:tc>
          <w:tcPr>
            <w:tcW w:w="236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2.12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C6012B" w:rsidRPr="00EF646B" w:rsidRDefault="00E711F6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(5.75)</w:t>
            </w:r>
          </w:p>
        </w:tc>
        <w:tc>
          <w:tcPr>
            <w:tcW w:w="268" w:type="dxa"/>
          </w:tcPr>
          <w:p w:rsidR="00C6012B" w:rsidRPr="00EF646B" w:rsidRDefault="00C6012B" w:rsidP="00C6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C6012B" w:rsidRPr="00EF646B" w:rsidRDefault="00C6012B" w:rsidP="00C6012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(1.47)</w:t>
            </w:r>
          </w:p>
        </w:tc>
      </w:tr>
    </w:tbl>
    <w:p w:rsidR="00C11220" w:rsidRPr="00EF646B" w:rsidRDefault="00C11220" w:rsidP="00BA7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30"/>
          <w:szCs w:val="30"/>
        </w:rPr>
      </w:pPr>
    </w:p>
    <w:p w:rsidR="00BA765B" w:rsidRPr="00EF646B" w:rsidRDefault="00BA765B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9E44E8" w:rsidRPr="00440484" w:rsidRDefault="009E44E8" w:rsidP="009E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A765B" w:rsidRPr="00EF646B" w:rsidRDefault="00250530" w:rsidP="00EE7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ข้อสมม</w:t>
      </w:r>
      <w:r w:rsidR="00FD1DC3" w:rsidRPr="00EF646B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</w:t>
      </w:r>
      <w:r w:rsidR="00BA765B" w:rsidRPr="00EF646B">
        <w:rPr>
          <w:rFonts w:ascii="Angsana New" w:hAnsi="Angsana New"/>
          <w:sz w:val="30"/>
          <w:szCs w:val="30"/>
        </w:rPr>
        <w:t xml:space="preserve"> </w:t>
      </w:r>
      <w:r w:rsidR="00BA765B" w:rsidRPr="00EF646B">
        <w:rPr>
          <w:rFonts w:ascii="Angsana New" w:hAnsi="Angsana New"/>
          <w:sz w:val="30"/>
          <w:szCs w:val="30"/>
          <w:cs/>
        </w:rPr>
        <w:t>(แสดงโดยวิธีถัวเฉลี่ยถ่วงน้ำหนัก) ได้แก่</w:t>
      </w:r>
    </w:p>
    <w:p w:rsidR="00FD1DC3" w:rsidRPr="00EF646B" w:rsidRDefault="00FD1DC3" w:rsidP="00B7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122"/>
        <w:gridCol w:w="990"/>
        <w:gridCol w:w="360"/>
        <w:gridCol w:w="990"/>
        <w:gridCol w:w="270"/>
        <w:gridCol w:w="990"/>
        <w:gridCol w:w="270"/>
        <w:gridCol w:w="1170"/>
      </w:tblGrid>
      <w:tr w:rsidR="00FD1DC3" w:rsidRPr="00EF646B" w:rsidTr="00BF28D3">
        <w:tc>
          <w:tcPr>
            <w:tcW w:w="4122" w:type="dxa"/>
          </w:tcPr>
          <w:p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CE1" w:rsidRPr="00EF646B" w:rsidTr="00BF28D3">
        <w:trPr>
          <w:trHeight w:val="350"/>
        </w:trPr>
        <w:tc>
          <w:tcPr>
            <w:tcW w:w="4122" w:type="dxa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6CE1" w:rsidRPr="00EF646B" w:rsidTr="00BF28D3">
        <w:tc>
          <w:tcPr>
            <w:tcW w:w="4122" w:type="dxa"/>
          </w:tcPr>
          <w:p w:rsidR="00896CE1" w:rsidRPr="00EF646B" w:rsidRDefault="00896CE1" w:rsidP="00896C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2.69</w:t>
            </w:r>
            <w:r w:rsidR="00084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84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3.29</w:t>
            </w:r>
          </w:p>
        </w:tc>
        <w:tc>
          <w:tcPr>
            <w:tcW w:w="36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2.17 - 2.74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3.19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96CE1" w:rsidRPr="00EF646B" w:rsidRDefault="00896CE1" w:rsidP="00107999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2.55</w:t>
            </w:r>
          </w:p>
        </w:tc>
      </w:tr>
      <w:tr w:rsidR="00896CE1" w:rsidRPr="00EF646B" w:rsidTr="00BF28D3">
        <w:tc>
          <w:tcPr>
            <w:tcW w:w="4122" w:type="dxa"/>
          </w:tcPr>
          <w:p w:rsidR="00896CE1" w:rsidRPr="00EF646B" w:rsidRDefault="00896CE1" w:rsidP="00896C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896CE1" w:rsidRPr="00EF646B" w:rsidRDefault="0008420A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1D39A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</w:t>
            </w:r>
          </w:p>
        </w:tc>
        <w:tc>
          <w:tcPr>
            <w:tcW w:w="36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4 - 6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96CE1" w:rsidRPr="00EF646B" w:rsidRDefault="00896CE1" w:rsidP="00107999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896CE1" w:rsidRPr="00EF646B" w:rsidTr="00BF28D3">
        <w:tc>
          <w:tcPr>
            <w:tcW w:w="4122" w:type="dxa"/>
          </w:tcPr>
          <w:p w:rsidR="00896CE1" w:rsidRPr="00EF646B" w:rsidRDefault="00896CE1" w:rsidP="000842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 w:rsidR="0008420A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2 - 36</w:t>
            </w:r>
          </w:p>
        </w:tc>
        <w:tc>
          <w:tcPr>
            <w:tcW w:w="36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0 - 33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08420A" w:rsidP="00896C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1D39A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15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96CE1" w:rsidRPr="00EF646B" w:rsidRDefault="00896CE1" w:rsidP="00107999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0 - 11</w:t>
            </w:r>
          </w:p>
        </w:tc>
      </w:tr>
      <w:tr w:rsidR="00896CE1" w:rsidRPr="00EF646B" w:rsidTr="00BF28D3">
        <w:tc>
          <w:tcPr>
            <w:tcW w:w="4122" w:type="dxa"/>
          </w:tcPr>
          <w:p w:rsidR="00896CE1" w:rsidRPr="00EF646B" w:rsidRDefault="00896CE1" w:rsidP="00896C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อายุเกษียณตามปกติ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36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6CE1" w:rsidRPr="00EF646B" w:rsidRDefault="001D39A8" w:rsidP="00896C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896CE1" w:rsidRPr="00EF646B" w:rsidRDefault="00896CE1" w:rsidP="00896CE1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96CE1" w:rsidRPr="00EF646B" w:rsidRDefault="00896CE1" w:rsidP="00107999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:rsidR="00C22A5C" w:rsidRPr="00EF646B" w:rsidRDefault="00C22A5C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D4516" w:rsidRPr="00EF646B" w:rsidRDefault="00AD4516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AD4516" w:rsidRPr="00EF646B" w:rsidRDefault="00AD4516" w:rsidP="00B7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C90617" w:rsidRPr="003E2701" w:rsidRDefault="00FF0898" w:rsidP="00C9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25AC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4625AC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4625AC" w:rsidRPr="00EF646B">
        <w:rPr>
          <w:rFonts w:ascii="Angsana New" w:hAnsi="Angsana New"/>
          <w:sz w:val="30"/>
          <w:szCs w:val="30"/>
        </w:rPr>
        <w:t>256</w:t>
      </w:r>
      <w:r w:rsidR="00896CE1"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6012B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1D39A8" w:rsidRPr="001D39A8">
        <w:rPr>
          <w:rFonts w:ascii="Angsana New" w:hAnsi="Angsana New"/>
          <w:sz w:val="30"/>
          <w:szCs w:val="30"/>
        </w:rPr>
        <w:t xml:space="preserve">7.93 </w:t>
      </w:r>
      <w:r w:rsidR="001D39A8" w:rsidRPr="001D39A8">
        <w:rPr>
          <w:rFonts w:ascii="Angsana New" w:hAnsi="Angsana New"/>
          <w:sz w:val="30"/>
          <w:szCs w:val="30"/>
          <w:cs/>
        </w:rPr>
        <w:t>ปี</w:t>
      </w:r>
      <w:r w:rsidR="001D39A8" w:rsidRPr="001D39A8">
        <w:rPr>
          <w:rFonts w:ascii="Angsana New" w:hAnsi="Angsana New" w:hint="cs"/>
          <w:sz w:val="30"/>
          <w:szCs w:val="30"/>
          <w:cs/>
        </w:rPr>
        <w:t xml:space="preserve"> </w:t>
      </w:r>
      <w:r w:rsidR="0008420A">
        <w:rPr>
          <w:rFonts w:ascii="Angsana New" w:hAnsi="Angsana New" w:hint="cs"/>
          <w:sz w:val="30"/>
          <w:szCs w:val="30"/>
          <w:cs/>
        </w:rPr>
        <w:t>-</w:t>
      </w:r>
      <w:r w:rsidR="003E2701">
        <w:rPr>
          <w:rFonts w:ascii="Angsana New" w:hAnsi="Angsana New"/>
          <w:sz w:val="30"/>
          <w:szCs w:val="30"/>
        </w:rPr>
        <w:t xml:space="preserve"> 13.72</w:t>
      </w:r>
      <w:r w:rsidR="003D0E29" w:rsidRPr="00EF646B">
        <w:rPr>
          <w:rFonts w:ascii="Angsana New" w:hAnsi="Angsana New"/>
          <w:sz w:val="30"/>
          <w:szCs w:val="30"/>
        </w:rPr>
        <w:t xml:space="preserve"> </w:t>
      </w:r>
      <w:r w:rsidR="003D0E29" w:rsidRPr="00EF646B">
        <w:rPr>
          <w:rFonts w:ascii="Angsana New" w:hAnsi="Angsana New"/>
          <w:sz w:val="30"/>
          <w:szCs w:val="30"/>
          <w:cs/>
        </w:rPr>
        <w:t>ปี</w:t>
      </w:r>
      <w:r w:rsidR="003E2701">
        <w:rPr>
          <w:rFonts w:ascii="Angsana New" w:hAnsi="Angsana New"/>
          <w:sz w:val="30"/>
          <w:szCs w:val="30"/>
        </w:rPr>
        <w:t xml:space="preserve"> </w:t>
      </w:r>
      <w:r w:rsidR="003E2701" w:rsidRPr="003E270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E2701" w:rsidRPr="003E2701">
        <w:rPr>
          <w:rFonts w:ascii="Angsana New" w:hAnsi="Angsana New"/>
          <w:i/>
          <w:iCs/>
          <w:sz w:val="30"/>
          <w:szCs w:val="30"/>
        </w:rPr>
        <w:t xml:space="preserve">2560: 7.93 </w:t>
      </w:r>
      <w:r w:rsidR="003E2701" w:rsidRPr="003E2701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3E2701">
        <w:rPr>
          <w:rFonts w:ascii="Angsana New" w:hAnsi="Angsana New"/>
          <w:i/>
          <w:iCs/>
          <w:sz w:val="30"/>
          <w:szCs w:val="30"/>
        </w:rPr>
        <w:t>-</w:t>
      </w:r>
      <w:r w:rsidR="003E2701" w:rsidRPr="003E270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E2701" w:rsidRPr="003E2701">
        <w:rPr>
          <w:rFonts w:ascii="Angsana New" w:hAnsi="Angsana New"/>
          <w:i/>
          <w:iCs/>
          <w:sz w:val="30"/>
          <w:szCs w:val="30"/>
        </w:rPr>
        <w:t xml:space="preserve">13.72 </w:t>
      </w:r>
      <w:r w:rsidR="003E2701" w:rsidRPr="003E2701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:rsidR="00BF28D3" w:rsidRPr="00EF646B" w:rsidRDefault="00BF28D3" w:rsidP="00C9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FF0898" w:rsidRPr="00EF646B" w:rsidRDefault="00FF0898" w:rsidP="00CB0071">
      <w:pPr>
        <w:tabs>
          <w:tab w:val="clear" w:pos="454"/>
        </w:tabs>
        <w:spacing w:line="240" w:lineRule="auto"/>
        <w:ind w:left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EF646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F646B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:rsidR="00DD13A8" w:rsidRPr="00EF646B" w:rsidRDefault="00DD13A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FF0898" w:rsidRPr="00EF646B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EF646B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EF646B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EA4ABB" w:rsidRPr="00EF646B" w:rsidRDefault="00EA4ABB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041"/>
        <w:gridCol w:w="1046"/>
        <w:gridCol w:w="266"/>
        <w:gridCol w:w="1088"/>
        <w:gridCol w:w="266"/>
        <w:gridCol w:w="1074"/>
        <w:gridCol w:w="266"/>
        <w:gridCol w:w="1115"/>
      </w:tblGrid>
      <w:tr w:rsidR="00FF0898" w:rsidRPr="00EF646B" w:rsidTr="005538CD">
        <w:tc>
          <w:tcPr>
            <w:tcW w:w="4041" w:type="dxa"/>
          </w:tcPr>
          <w:p w:rsidR="00FF0898" w:rsidRPr="00EF646B" w:rsidRDefault="00DD13A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EF646B">
              <w:br w:type="page"/>
            </w:r>
          </w:p>
        </w:tc>
        <w:tc>
          <w:tcPr>
            <w:tcW w:w="2400" w:type="dxa"/>
            <w:gridSpan w:val="3"/>
          </w:tcPr>
          <w:p w:rsidR="00FF0898" w:rsidRPr="00EF646B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F646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:rsidR="00FF0898" w:rsidRPr="00EF646B" w:rsidRDefault="00FF089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:rsidR="00FF0898" w:rsidRPr="00EF646B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F0898" w:rsidRPr="00EF646B" w:rsidTr="005538CD">
        <w:tc>
          <w:tcPr>
            <w:tcW w:w="4041" w:type="dxa"/>
          </w:tcPr>
          <w:p w:rsidR="00FF0898" w:rsidRPr="00EF646B" w:rsidRDefault="00FF0898" w:rsidP="00FF08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:rsidR="00FF0898" w:rsidRPr="00EF646B" w:rsidRDefault="00FF0898" w:rsidP="00FF089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F0898" w:rsidRPr="00EF646B" w:rsidTr="005538CD">
        <w:tc>
          <w:tcPr>
            <w:tcW w:w="4041" w:type="dxa"/>
          </w:tcPr>
          <w:p w:rsidR="00FF0898" w:rsidRPr="00EF646B" w:rsidRDefault="00FF0898" w:rsidP="004625AC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25AC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625AC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896CE1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46" w:type="dxa"/>
          </w:tcPr>
          <w:p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E7BC7" w:rsidRPr="00EF646B" w:rsidTr="005538CD">
        <w:tc>
          <w:tcPr>
            <w:tcW w:w="4041" w:type="dxa"/>
          </w:tcPr>
          <w:p w:rsidR="00BE7BC7" w:rsidRPr="00EF646B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:rsidR="00BE7BC7" w:rsidRPr="00EF646B" w:rsidRDefault="005D4082" w:rsidP="000776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(10.47)</w:t>
            </w:r>
          </w:p>
        </w:tc>
        <w:tc>
          <w:tcPr>
            <w:tcW w:w="266" w:type="dxa"/>
            <w:vAlign w:val="center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BE7BC7" w:rsidRPr="00EF646B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12.34</w:t>
            </w:r>
          </w:p>
        </w:tc>
        <w:tc>
          <w:tcPr>
            <w:tcW w:w="266" w:type="dxa"/>
            <w:vAlign w:val="center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BE7BC7" w:rsidRPr="00EF646B" w:rsidRDefault="00BB1B67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(3.46)</w:t>
            </w:r>
          </w:p>
        </w:tc>
        <w:tc>
          <w:tcPr>
            <w:tcW w:w="266" w:type="dxa"/>
            <w:vAlign w:val="center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BE7BC7" w:rsidRPr="00EF646B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4.04</w:t>
            </w:r>
          </w:p>
        </w:tc>
      </w:tr>
      <w:tr w:rsidR="00BE7BC7" w:rsidRPr="00EF646B" w:rsidTr="005538CD">
        <w:tc>
          <w:tcPr>
            <w:tcW w:w="4041" w:type="dxa"/>
          </w:tcPr>
          <w:p w:rsidR="007C07EE" w:rsidRPr="00EF646B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BE7BC7" w:rsidRPr="00EF646B" w:rsidRDefault="007C07EE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E7BC7" w:rsidRPr="00EF646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E7BC7" w:rsidRPr="00EF646B">
              <w:rPr>
                <w:rFonts w:ascii="Angsana New" w:hAnsi="Angsana New"/>
                <w:sz w:val="30"/>
                <w:szCs w:val="30"/>
              </w:rPr>
              <w:t>1</w:t>
            </w:r>
            <w:r w:rsidR="00BE7BC7" w:rsidRPr="00EF64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:rsidR="009C4115" w:rsidRDefault="009C4115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5D4082" w:rsidRPr="00EF646B" w:rsidRDefault="005D4082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13.35</w:t>
            </w:r>
          </w:p>
        </w:tc>
        <w:tc>
          <w:tcPr>
            <w:tcW w:w="266" w:type="dxa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9C4115" w:rsidRDefault="009C4115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D4082" w:rsidRPr="00EF646B" w:rsidRDefault="005D4082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(11.46)</w:t>
            </w:r>
          </w:p>
        </w:tc>
        <w:tc>
          <w:tcPr>
            <w:tcW w:w="266" w:type="dxa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9C4115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5D4082" w:rsidRPr="00EF646B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4.44</w:t>
            </w:r>
          </w:p>
        </w:tc>
        <w:tc>
          <w:tcPr>
            <w:tcW w:w="266" w:type="dxa"/>
          </w:tcPr>
          <w:p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9C4115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D4082" w:rsidRPr="00EF646B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(3.85)</w:t>
            </w:r>
          </w:p>
        </w:tc>
      </w:tr>
      <w:tr w:rsidR="005538CD" w:rsidRPr="00EF646B" w:rsidTr="00951D1A">
        <w:tc>
          <w:tcPr>
            <w:tcW w:w="4041" w:type="dxa"/>
          </w:tcPr>
          <w:p w:rsidR="005538CD" w:rsidRPr="00EF646B" w:rsidRDefault="005538CD" w:rsidP="00544B8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 w:rsidR="00544B8E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4B8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:rsidR="00544B8E" w:rsidRDefault="00544B8E" w:rsidP="005538C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538CD" w:rsidRPr="00EF646B" w:rsidRDefault="005D4082" w:rsidP="005538C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(11.19)</w:t>
            </w:r>
          </w:p>
        </w:tc>
        <w:tc>
          <w:tcPr>
            <w:tcW w:w="266" w:type="dxa"/>
          </w:tcPr>
          <w:p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544B8E" w:rsidRDefault="00544B8E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538CD" w:rsidRPr="00EF646B" w:rsidRDefault="005D4082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4.88</w:t>
            </w:r>
          </w:p>
        </w:tc>
        <w:tc>
          <w:tcPr>
            <w:tcW w:w="266" w:type="dxa"/>
            <w:vAlign w:val="center"/>
          </w:tcPr>
          <w:p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544B8E" w:rsidRDefault="00544B8E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538CD" w:rsidRPr="00EF646B" w:rsidRDefault="005D4082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(3.67)</w:t>
            </w:r>
          </w:p>
        </w:tc>
        <w:tc>
          <w:tcPr>
            <w:tcW w:w="266" w:type="dxa"/>
          </w:tcPr>
          <w:p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544B8E" w:rsidRDefault="00544B8E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538CD" w:rsidRPr="00EF646B" w:rsidRDefault="005D4082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1.28</w:t>
            </w:r>
          </w:p>
        </w:tc>
      </w:tr>
      <w:tr w:rsidR="0087126C" w:rsidRPr="00EF646B" w:rsidTr="005538CD">
        <w:tc>
          <w:tcPr>
            <w:tcW w:w="4041" w:type="dxa"/>
          </w:tcPr>
          <w:p w:rsidR="0087126C" w:rsidRPr="00EF646B" w:rsidRDefault="0087126C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การเปลี่ยนแปลงอายุงาน 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:rsidR="0087126C" w:rsidRPr="00EF646B" w:rsidRDefault="005D4082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0.59</w:t>
            </w:r>
          </w:p>
        </w:tc>
        <w:tc>
          <w:tcPr>
            <w:tcW w:w="266" w:type="dxa"/>
          </w:tcPr>
          <w:p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:rsidR="0087126C" w:rsidRPr="00EF646B" w:rsidRDefault="005D4082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(0.58)</w:t>
            </w:r>
          </w:p>
        </w:tc>
        <w:tc>
          <w:tcPr>
            <w:tcW w:w="266" w:type="dxa"/>
          </w:tcPr>
          <w:p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:rsidR="0087126C" w:rsidRPr="00EF646B" w:rsidRDefault="005D4082" w:rsidP="0030151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0.20</w:t>
            </w:r>
          </w:p>
        </w:tc>
        <w:tc>
          <w:tcPr>
            <w:tcW w:w="266" w:type="dxa"/>
          </w:tcPr>
          <w:p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87126C" w:rsidRPr="00EF646B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(0.19)</w:t>
            </w:r>
          </w:p>
        </w:tc>
      </w:tr>
    </w:tbl>
    <w:p w:rsidR="00E21721" w:rsidRPr="00EF646B" w:rsidRDefault="00E21721" w:rsidP="001E0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:rsidR="00FF0898" w:rsidRPr="00EF646B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EF646B">
        <w:rPr>
          <w:rFonts w:ascii="Angsana New" w:hAnsi="Angsana New" w:hint="cs"/>
          <w:sz w:val="30"/>
          <w:szCs w:val="30"/>
          <w:cs/>
        </w:rPr>
        <w:t>แสดง</w:t>
      </w:r>
      <w:r w:rsidRPr="00EF646B">
        <w:rPr>
          <w:rFonts w:ascii="Angsana New" w:hAnsi="Angsana New"/>
          <w:sz w:val="30"/>
          <w:szCs w:val="30"/>
          <w:cs/>
        </w:rPr>
        <w:t>ปร</w:t>
      </w:r>
      <w:r w:rsidR="00AD4516" w:rsidRPr="00EF646B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EF646B">
        <w:rPr>
          <w:rFonts w:ascii="Angsana New" w:hAnsi="Angsana New"/>
          <w:sz w:val="30"/>
          <w:szCs w:val="30"/>
          <w:cs/>
        </w:rPr>
        <w:t>ต่างๆ</w:t>
      </w:r>
    </w:p>
    <w:p w:rsidR="004625AC" w:rsidRPr="00EF646B" w:rsidRDefault="004625AC" w:rsidP="00462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FD1DC3" w:rsidRPr="00EF646B" w:rsidRDefault="00FD1DC3" w:rsidP="008E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</w:rPr>
      </w:pP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407"/>
        <w:gridCol w:w="2153"/>
        <w:gridCol w:w="1619"/>
      </w:tblGrid>
      <w:tr w:rsidR="006C0D53" w:rsidRPr="00EF646B" w:rsidTr="00DB3981">
        <w:trPr>
          <w:trHeight w:val="432"/>
          <w:tblHeader/>
        </w:trPr>
        <w:tc>
          <w:tcPr>
            <w:tcW w:w="2945" w:type="pct"/>
          </w:tcPr>
          <w:p w:rsidR="006C0D53" w:rsidRPr="00EF646B" w:rsidRDefault="006C0D5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</w:tcPr>
          <w:p w:rsidR="006C0D53" w:rsidRPr="00EF646B" w:rsidRDefault="006C0D53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:rsidR="006C0D53" w:rsidRPr="00EF646B" w:rsidRDefault="006C0D53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3CF" w:rsidRPr="00EF646B" w:rsidTr="00DB3981">
        <w:trPr>
          <w:trHeight w:val="432"/>
          <w:tblHeader/>
        </w:trPr>
        <w:tc>
          <w:tcPr>
            <w:tcW w:w="2945" w:type="pct"/>
          </w:tcPr>
          <w:p w:rsidR="009833CF" w:rsidRPr="00EF646B" w:rsidRDefault="009833CF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</w:tcPr>
          <w:p w:rsidR="009833CF" w:rsidRPr="00EF646B" w:rsidRDefault="009833CF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:rsidR="009833CF" w:rsidRPr="00EF646B" w:rsidRDefault="009833CF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</w:tr>
      <w:tr w:rsidR="006C0D53" w:rsidRPr="00EF646B" w:rsidTr="00DB3981">
        <w:trPr>
          <w:trHeight w:val="80"/>
          <w:tblHeader/>
        </w:trPr>
        <w:tc>
          <w:tcPr>
            <w:tcW w:w="2945" w:type="pct"/>
          </w:tcPr>
          <w:p w:rsidR="006C0D53" w:rsidRPr="00EF646B" w:rsidRDefault="006C0D5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</w:tcPr>
          <w:p w:rsidR="006C0D53" w:rsidRPr="00EF646B" w:rsidRDefault="006C0D53" w:rsidP="006F747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:rsidR="006C0D53" w:rsidRPr="00EF646B" w:rsidRDefault="006C0D53" w:rsidP="006F747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6CE1" w:rsidRPr="00EF646B" w:rsidTr="00DB3981">
        <w:trPr>
          <w:trHeight w:val="432"/>
        </w:trPr>
        <w:tc>
          <w:tcPr>
            <w:tcW w:w="2945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shd w:val="clear" w:color="auto" w:fill="auto"/>
          </w:tcPr>
          <w:p w:rsidR="00896CE1" w:rsidRPr="00440484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293.57</w:t>
            </w:r>
          </w:p>
        </w:tc>
      </w:tr>
      <w:tr w:rsidR="00896CE1" w:rsidRPr="00EF646B" w:rsidTr="00DB3981">
        <w:trPr>
          <w:trHeight w:val="432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shd w:val="clear" w:color="auto" w:fill="auto"/>
          </w:tcPr>
          <w:p w:rsidR="00896CE1" w:rsidRPr="00440484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23.90</w:t>
            </w:r>
          </w:p>
        </w:tc>
      </w:tr>
      <w:tr w:rsidR="00896CE1" w:rsidRPr="00EF646B" w:rsidTr="00DB3981">
        <w:trPr>
          <w:trHeight w:val="227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shd w:val="clear" w:color="auto" w:fill="auto"/>
          </w:tcPr>
          <w:p w:rsidR="00896CE1" w:rsidRPr="00440484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(172.30)</w:t>
            </w:r>
          </w:p>
        </w:tc>
      </w:tr>
      <w:tr w:rsidR="00896CE1" w:rsidRPr="00EF646B" w:rsidTr="00DB3981">
        <w:trPr>
          <w:trHeight w:val="80"/>
        </w:trPr>
        <w:tc>
          <w:tcPr>
            <w:tcW w:w="2945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896CE1" w:rsidRPr="00440484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(11.29)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55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E559D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BE55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="00BE559D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BE55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E559D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BE55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</w:tcPr>
          <w:p w:rsidR="00896CE1" w:rsidRPr="00440484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133.88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shd w:val="clear" w:color="auto" w:fill="auto"/>
          </w:tcPr>
          <w:p w:rsidR="00896CE1" w:rsidRPr="00440484" w:rsidRDefault="005C7679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2.56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shd w:val="clear" w:color="auto" w:fill="auto"/>
          </w:tcPr>
          <w:p w:rsidR="00896CE1" w:rsidRPr="00440484" w:rsidRDefault="005C7679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(0.72)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896CE1" w:rsidRPr="00440484" w:rsidRDefault="00ED34CC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(5.11)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CE1" w:rsidRPr="00440484" w:rsidRDefault="00ED34CC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44048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130.61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:rsidR="00896CE1" w:rsidRPr="00EF646B" w:rsidRDefault="00896CE1" w:rsidP="00DB3981">
            <w:pPr>
              <w:pStyle w:val="acctfourfigures"/>
              <w:tabs>
                <w:tab w:val="clear" w:pos="765"/>
                <w:tab w:val="decimal" w:pos="730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896CE1" w:rsidRPr="00EF646B" w:rsidTr="00DB3981">
        <w:trPr>
          <w:trHeight w:val="432"/>
        </w:trPr>
        <w:tc>
          <w:tcPr>
            <w:tcW w:w="2945" w:type="pct"/>
          </w:tcPr>
          <w:p w:rsidR="00896CE1" w:rsidRPr="00EF646B" w:rsidRDefault="00BE559D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ณ วันที่ 30 กันยายน 2560 และ 1 ตุลาคม 2560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</w:tcPr>
          <w:p w:rsidR="00896CE1" w:rsidRPr="00EF646B" w:rsidRDefault="00896CE1" w:rsidP="00DB3981">
            <w:pPr>
              <w:pStyle w:val="acctfourfigures"/>
              <w:tabs>
                <w:tab w:val="clear" w:pos="765"/>
                <w:tab w:val="decimal" w:pos="730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896CE1" w:rsidRPr="00EF646B" w:rsidTr="00DB3981">
        <w:trPr>
          <w:trHeight w:val="432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:rsidR="00896CE1" w:rsidRPr="00EF646B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2.24</w:t>
            </w:r>
          </w:p>
        </w:tc>
      </w:tr>
      <w:tr w:rsidR="00896CE1" w:rsidRPr="00EF646B" w:rsidTr="00DB3981">
        <w:trPr>
          <w:trHeight w:val="70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top w:val="double" w:sz="4" w:space="0" w:color="auto"/>
              <w:bottom w:val="double" w:sz="4" w:space="0" w:color="auto"/>
            </w:tcBorders>
          </w:tcPr>
          <w:p w:rsidR="00896CE1" w:rsidRPr="00EF646B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131.64</w:t>
            </w:r>
          </w:p>
        </w:tc>
      </w:tr>
      <w:tr w:rsidR="00896CE1" w:rsidRPr="00EF646B" w:rsidTr="00DB3981">
        <w:trPr>
          <w:trHeight w:val="20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"/>
              <w:spacing w:after="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:rsidR="00896CE1" w:rsidRPr="00DB3981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896CE1" w:rsidRPr="00EF646B" w:rsidTr="00C35404">
        <w:trPr>
          <w:trHeight w:val="432"/>
        </w:trPr>
        <w:tc>
          <w:tcPr>
            <w:tcW w:w="2945" w:type="pct"/>
          </w:tcPr>
          <w:p w:rsidR="00896CE1" w:rsidRPr="00EF646B" w:rsidRDefault="00896CE1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3" w:type="pct"/>
          </w:tcPr>
          <w:p w:rsidR="00896CE1" w:rsidRPr="00EF646B" w:rsidRDefault="00896CE1" w:rsidP="00896C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</w:tcPr>
          <w:p w:rsidR="00896CE1" w:rsidRPr="00DB3981" w:rsidRDefault="00896CE1" w:rsidP="00DB398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C35404" w:rsidRPr="00EF646B" w:rsidTr="00C35404">
        <w:trPr>
          <w:trHeight w:val="432"/>
        </w:trPr>
        <w:tc>
          <w:tcPr>
            <w:tcW w:w="2945" w:type="pct"/>
          </w:tcPr>
          <w:p w:rsidR="00C35404" w:rsidRPr="00EF646B" w:rsidRDefault="00C35404" w:rsidP="00C3540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3" w:type="pct"/>
          </w:tcPr>
          <w:p w:rsidR="00C35404" w:rsidRPr="00EF646B" w:rsidRDefault="00C35404" w:rsidP="00C3540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:rsidR="00C35404" w:rsidRPr="00EF646B" w:rsidRDefault="00C35404" w:rsidP="00C3540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10.88</w:t>
            </w:r>
          </w:p>
        </w:tc>
      </w:tr>
      <w:tr w:rsidR="00C35404" w:rsidRPr="00EF646B" w:rsidTr="00C35404">
        <w:trPr>
          <w:trHeight w:val="70"/>
        </w:trPr>
        <w:tc>
          <w:tcPr>
            <w:tcW w:w="2945" w:type="pct"/>
          </w:tcPr>
          <w:p w:rsidR="00C35404" w:rsidRPr="00EF646B" w:rsidRDefault="00C35404" w:rsidP="00C3540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3" w:type="pct"/>
          </w:tcPr>
          <w:p w:rsidR="00C35404" w:rsidRPr="00EF646B" w:rsidRDefault="00C35404" w:rsidP="00C3540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82" w:type="pct"/>
            <w:tcBorders>
              <w:top w:val="double" w:sz="4" w:space="0" w:color="auto"/>
              <w:bottom w:val="double" w:sz="4" w:space="0" w:color="auto"/>
            </w:tcBorders>
          </w:tcPr>
          <w:p w:rsidR="00C35404" w:rsidRPr="00EF646B" w:rsidRDefault="00C35404" w:rsidP="00C3540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</w:t>
            </w:r>
            <w:r w:rsidR="004B329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</w:t>
            </w:r>
          </w:p>
        </w:tc>
      </w:tr>
    </w:tbl>
    <w:p w:rsidR="00BF28D3" w:rsidRPr="00DB3981" w:rsidRDefault="00BF28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788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5220"/>
        <w:gridCol w:w="1166"/>
        <w:gridCol w:w="272"/>
        <w:gridCol w:w="1168"/>
        <w:gridCol w:w="276"/>
        <w:gridCol w:w="1094"/>
      </w:tblGrid>
      <w:tr w:rsidR="00FD1DC3" w:rsidRPr="00EF646B" w:rsidTr="00DB3981">
        <w:trPr>
          <w:trHeight w:val="80"/>
          <w:tblHeader/>
        </w:trPr>
        <w:tc>
          <w:tcPr>
            <w:tcW w:w="2838" w:type="pct"/>
          </w:tcPr>
          <w:p w:rsidR="00FD1DC3" w:rsidRPr="00EF646B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pct"/>
            <w:gridSpan w:val="5"/>
          </w:tcPr>
          <w:p w:rsidR="00FD1DC3" w:rsidRPr="00EF646B" w:rsidRDefault="00FD1DC3" w:rsidP="00D3176E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38B" w:rsidRPr="00EF646B" w:rsidTr="00DB3981">
        <w:trPr>
          <w:trHeight w:val="80"/>
          <w:tblHeader/>
        </w:trPr>
        <w:tc>
          <w:tcPr>
            <w:tcW w:w="2838" w:type="pct"/>
          </w:tcPr>
          <w:p w:rsidR="00D5338B" w:rsidRPr="00EF646B" w:rsidRDefault="00D5338B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D5338B" w:rsidRPr="00EF646B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pct"/>
            <w:gridSpan w:val="3"/>
          </w:tcPr>
          <w:p w:rsidR="00D5338B" w:rsidRPr="00EF646B" w:rsidRDefault="00D5338B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95" w:type="pct"/>
          </w:tcPr>
          <w:p w:rsidR="00D5338B" w:rsidRPr="00EF646B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38B" w:rsidRPr="00EF646B" w:rsidTr="00DB3981">
        <w:trPr>
          <w:trHeight w:val="119"/>
          <w:tblHeader/>
        </w:trPr>
        <w:tc>
          <w:tcPr>
            <w:tcW w:w="2838" w:type="pct"/>
          </w:tcPr>
          <w:p w:rsidR="00D5338B" w:rsidRPr="00EF646B" w:rsidRDefault="00D5338B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D5338B" w:rsidRPr="00EF646B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pct"/>
            <w:gridSpan w:val="3"/>
          </w:tcPr>
          <w:p w:rsidR="00D5338B" w:rsidRPr="00EF646B" w:rsidRDefault="00D5338B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สนับสนุน</w:t>
            </w:r>
          </w:p>
        </w:tc>
        <w:tc>
          <w:tcPr>
            <w:tcW w:w="595" w:type="pct"/>
          </w:tcPr>
          <w:p w:rsidR="00D5338B" w:rsidRPr="00EF646B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8D3" w:rsidRPr="00EF646B" w:rsidTr="00DB3981">
        <w:trPr>
          <w:trHeight w:val="80"/>
          <w:tblHeader/>
        </w:trPr>
        <w:tc>
          <w:tcPr>
            <w:tcW w:w="2838" w:type="pct"/>
          </w:tcPr>
          <w:p w:rsidR="00FD1DC3" w:rsidRPr="00EF646B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D1DC3" w:rsidRPr="00EF646B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8" w:type="pct"/>
          </w:tcPr>
          <w:p w:rsidR="00FD1DC3" w:rsidRPr="00EF646B" w:rsidRDefault="00FD1DC3" w:rsidP="00B665D6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1DC3" w:rsidRPr="00EF646B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9" w:type="pct"/>
          </w:tcPr>
          <w:p w:rsidR="00FD1DC3" w:rsidRPr="00EF646B" w:rsidRDefault="00FD1DC3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D1DC3" w:rsidRPr="00EF646B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1DC3" w:rsidRPr="00EF646B" w:rsidTr="00DB3981">
        <w:trPr>
          <w:trHeight w:val="80"/>
          <w:tblHeader/>
        </w:trPr>
        <w:tc>
          <w:tcPr>
            <w:tcW w:w="2838" w:type="pct"/>
          </w:tcPr>
          <w:p w:rsidR="00FD1DC3" w:rsidRPr="00EF646B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pct"/>
            <w:gridSpan w:val="5"/>
          </w:tcPr>
          <w:p w:rsidR="00FD1DC3" w:rsidRPr="00EF646B" w:rsidRDefault="00FD1DC3" w:rsidP="00D3176E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6CE1" w:rsidRPr="00EF646B" w:rsidTr="00DB3981">
        <w:trPr>
          <w:trHeight w:val="80"/>
        </w:trPr>
        <w:tc>
          <w:tcPr>
            <w:tcW w:w="2838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634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81.40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188.99</w:t>
            </w:r>
          </w:p>
        </w:tc>
        <w:tc>
          <w:tcPr>
            <w:tcW w:w="149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270.39</w:t>
            </w:r>
          </w:p>
        </w:tc>
      </w:tr>
      <w:tr w:rsidR="00896CE1" w:rsidRPr="00EF646B" w:rsidTr="00DB3981">
        <w:trPr>
          <w:trHeight w:val="80"/>
        </w:trPr>
        <w:tc>
          <w:tcPr>
            <w:tcW w:w="2838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34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16.84</w:t>
            </w:r>
          </w:p>
        </w:tc>
      </w:tr>
      <w:tr w:rsidR="00896CE1" w:rsidRPr="00EF646B" w:rsidTr="00DB3981">
        <w:trPr>
          <w:trHeight w:val="70"/>
        </w:trPr>
        <w:tc>
          <w:tcPr>
            <w:tcW w:w="2838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646B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(2.47)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(188.99)</w:t>
            </w:r>
          </w:p>
        </w:tc>
        <w:tc>
          <w:tcPr>
            <w:tcW w:w="149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(191.46)</w:t>
            </w:r>
          </w:p>
        </w:tc>
      </w:tr>
      <w:tr w:rsidR="00896CE1" w:rsidRPr="00EF646B" w:rsidTr="00DB3981">
        <w:trPr>
          <w:trHeight w:val="60"/>
        </w:trPr>
        <w:tc>
          <w:tcPr>
            <w:tcW w:w="2838" w:type="pct"/>
          </w:tcPr>
          <w:p w:rsidR="00896CE1" w:rsidRPr="00EF646B" w:rsidRDefault="00BE559D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 2560 และ 1 ตุลาคม 2560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896CE1" w:rsidRPr="00EF646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95.77</w:t>
            </w:r>
          </w:p>
        </w:tc>
      </w:tr>
      <w:tr w:rsidR="00DC034D" w:rsidRPr="00EF646B" w:rsidTr="00DB3981">
        <w:trPr>
          <w:trHeight w:val="70"/>
        </w:trPr>
        <w:tc>
          <w:tcPr>
            <w:tcW w:w="2838" w:type="pct"/>
          </w:tcPr>
          <w:p w:rsidR="00DC034D" w:rsidRPr="00EF646B" w:rsidRDefault="00DC034D" w:rsidP="00DC034D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646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34" w:type="pct"/>
          </w:tcPr>
          <w:p w:rsidR="00DC034D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C034D" w:rsidRPr="00FD650C" w:rsidRDefault="00DC034D" w:rsidP="00DC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C034D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24.03</w:t>
            </w:r>
          </w:p>
        </w:tc>
        <w:tc>
          <w:tcPr>
            <w:tcW w:w="149" w:type="pct"/>
          </w:tcPr>
          <w:p w:rsidR="00DC034D" w:rsidRPr="00FD650C" w:rsidRDefault="00DC034D" w:rsidP="00DC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C034D" w:rsidRPr="00FD650C" w:rsidRDefault="00DC034D" w:rsidP="00DC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24.03</w:t>
            </w:r>
          </w:p>
        </w:tc>
      </w:tr>
      <w:tr w:rsidR="00DC034D" w:rsidRPr="00EF646B" w:rsidTr="00DB3981">
        <w:trPr>
          <w:trHeight w:val="80"/>
        </w:trPr>
        <w:tc>
          <w:tcPr>
            <w:tcW w:w="2838" w:type="pct"/>
          </w:tcPr>
          <w:p w:rsidR="00DC034D" w:rsidRPr="00EF646B" w:rsidRDefault="00DC034D" w:rsidP="00DC034D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646B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:rsidR="00DC034D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C034D" w:rsidRPr="00FD650C" w:rsidRDefault="00DC034D" w:rsidP="00DC034D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</w:tcPr>
          <w:p w:rsidR="00DC034D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  <w:tc>
          <w:tcPr>
            <w:tcW w:w="149" w:type="pct"/>
          </w:tcPr>
          <w:p w:rsidR="00DC034D" w:rsidRPr="00FD650C" w:rsidRDefault="00DC034D" w:rsidP="00DC034D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:rsidR="00DC034D" w:rsidRPr="00FD650C" w:rsidRDefault="00DC034D" w:rsidP="00DC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650C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</w:tr>
      <w:tr w:rsidR="00896CE1" w:rsidRPr="00EF646B" w:rsidTr="00DB3981">
        <w:trPr>
          <w:trHeight w:val="70"/>
        </w:trPr>
        <w:tc>
          <w:tcPr>
            <w:tcW w:w="2838" w:type="pct"/>
          </w:tcPr>
          <w:p w:rsidR="00896CE1" w:rsidRPr="00EF646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8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FD650C" w:rsidRDefault="00307DD9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49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FD650C" w:rsidRDefault="00DC034D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896CE1" w:rsidRPr="004B329B" w:rsidTr="00DB3981">
        <w:trPr>
          <w:trHeight w:val="70"/>
        </w:trPr>
        <w:tc>
          <w:tcPr>
            <w:tcW w:w="2838" w:type="pct"/>
          </w:tcPr>
          <w:p w:rsidR="00896CE1" w:rsidRPr="004B329B" w:rsidRDefault="00896CE1" w:rsidP="00896CE1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96CE1" w:rsidRPr="004B329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96CE1" w:rsidRPr="004B329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896CE1" w:rsidRPr="004B329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96CE1" w:rsidRPr="004B329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896CE1" w:rsidRPr="004B329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CE1" w:rsidRPr="00EF646B" w:rsidTr="00DB3981">
        <w:trPr>
          <w:trHeight w:val="80"/>
        </w:trPr>
        <w:tc>
          <w:tcPr>
            <w:tcW w:w="2838" w:type="pct"/>
          </w:tcPr>
          <w:p w:rsidR="00896CE1" w:rsidRPr="00EF646B" w:rsidRDefault="00BE559D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 2560 และ 1 ตุลาคม 2560</w:t>
            </w:r>
          </w:p>
        </w:tc>
        <w:tc>
          <w:tcPr>
            <w:tcW w:w="634" w:type="pct"/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96CE1" w:rsidRPr="00FD650C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96CE1" w:rsidRPr="00FD650C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CE1" w:rsidRPr="00EF646B" w:rsidTr="00DB3981">
        <w:trPr>
          <w:trHeight w:val="262"/>
        </w:trPr>
        <w:tc>
          <w:tcPr>
            <w:tcW w:w="2838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8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95.77</w:t>
            </w:r>
          </w:p>
        </w:tc>
      </w:tr>
      <w:tr w:rsidR="00896CE1" w:rsidRPr="004B329B" w:rsidTr="00DB3981">
        <w:trPr>
          <w:trHeight w:val="50"/>
        </w:trPr>
        <w:tc>
          <w:tcPr>
            <w:tcW w:w="2838" w:type="pct"/>
          </w:tcPr>
          <w:p w:rsidR="00896CE1" w:rsidRPr="004B329B" w:rsidRDefault="00896CE1" w:rsidP="00896CE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896CE1" w:rsidRPr="004B329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96CE1" w:rsidRPr="004B329B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896CE1" w:rsidRPr="004B329B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96CE1" w:rsidRPr="004B329B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896CE1" w:rsidRPr="004B329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CE1" w:rsidRPr="00EF646B" w:rsidTr="00DB3981">
        <w:trPr>
          <w:trHeight w:val="80"/>
        </w:trPr>
        <w:tc>
          <w:tcPr>
            <w:tcW w:w="2838" w:type="pct"/>
          </w:tcPr>
          <w:p w:rsidR="00896CE1" w:rsidRPr="00EF646B" w:rsidRDefault="00896CE1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4" w:type="pct"/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96CE1" w:rsidRPr="00FD650C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96CE1" w:rsidRPr="00FD650C" w:rsidRDefault="00896CE1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96CE1" w:rsidRPr="00FD650C" w:rsidRDefault="00896CE1" w:rsidP="00896CE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CE1" w:rsidRPr="00EF646B" w:rsidTr="00DB3981">
        <w:trPr>
          <w:trHeight w:val="262"/>
        </w:trPr>
        <w:tc>
          <w:tcPr>
            <w:tcW w:w="2838" w:type="pct"/>
          </w:tcPr>
          <w:p w:rsidR="00896CE1" w:rsidRPr="00EF646B" w:rsidRDefault="00896CE1" w:rsidP="00896CE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896CE1" w:rsidRPr="00FD650C" w:rsidRDefault="00DC034D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8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896CE1" w:rsidRPr="00FD650C" w:rsidRDefault="00307DD9" w:rsidP="00DB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49" w:type="pct"/>
          </w:tcPr>
          <w:p w:rsidR="00896CE1" w:rsidRPr="00FD650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896CE1" w:rsidRPr="00FD650C" w:rsidRDefault="00DC034D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0C"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</w:tbl>
    <w:p w:rsidR="00BF28D3" w:rsidRPr="00EF646B" w:rsidRDefault="00BF28D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896CE1" w:rsidRPr="00EF646B" w:rsidRDefault="0089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D1DC3" w:rsidRPr="00EF646B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ประมาณการหนี้สินใน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:rsidR="00FD1DC3" w:rsidRPr="00EF646B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A81414" w:rsidRPr="00EF646B" w:rsidRDefault="009E44E8" w:rsidP="00CB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EF646B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EF646B">
        <w:rPr>
          <w:rFonts w:ascii="Angsana New" w:hAnsi="Angsana New"/>
          <w:sz w:val="30"/>
          <w:szCs w:val="30"/>
          <w:cs/>
        </w:rPr>
        <w:t>ย่อย</w:t>
      </w:r>
      <w:r w:rsidR="002D317E" w:rsidRPr="00EF646B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EF646B">
        <w:rPr>
          <w:rFonts w:ascii="Angsana New" w:hAnsi="Angsana New"/>
          <w:sz w:val="30"/>
          <w:szCs w:val="30"/>
          <w:cs/>
        </w:rPr>
        <w:t xml:space="preserve"> </w:t>
      </w:r>
      <w:r w:rsidR="00084A10" w:rsidRPr="00EF646B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EF646B">
        <w:rPr>
          <w:rFonts w:ascii="Angsana New" w:hAnsi="Angsana New"/>
          <w:sz w:val="30"/>
          <w:szCs w:val="30"/>
          <w:cs/>
        </w:rPr>
        <w:t>นด</w:t>
      </w:r>
      <w:r w:rsidR="00084A10" w:rsidRPr="00EF646B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EF646B">
        <w:rPr>
          <w:rFonts w:ascii="Angsana New" w:hAnsi="Angsana New"/>
          <w:sz w:val="20"/>
          <w:szCs w:val="20"/>
        </w:rPr>
        <w:t xml:space="preserve"> </w:t>
      </w:r>
    </w:p>
    <w:p w:rsidR="00567100" w:rsidRPr="00EF646B" w:rsidRDefault="0056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F0898" w:rsidRPr="00EF646B" w:rsidRDefault="00FF089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</w:t>
      </w:r>
    </w:p>
    <w:p w:rsidR="00247B4D" w:rsidRPr="00EF646B" w:rsidRDefault="00247B4D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:rsidR="002607A7" w:rsidRPr="00EF646B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 3</w:t>
      </w:r>
      <w:r w:rsidR="003239F3" w:rsidRPr="00EF646B">
        <w:rPr>
          <w:rFonts w:ascii="Angsana New" w:hAnsi="Angsana New"/>
          <w:sz w:val="30"/>
          <w:szCs w:val="30"/>
        </w:rPr>
        <w:t xml:space="preserve">0 </w:t>
      </w:r>
      <w:r w:rsidR="003239F3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EF646B">
        <w:rPr>
          <w:rFonts w:ascii="Angsana New" w:hAnsi="Angsana New"/>
          <w:sz w:val="30"/>
          <w:szCs w:val="30"/>
        </w:rPr>
        <w:t>256</w:t>
      </w:r>
      <w:r w:rsidR="00BE559D" w:rsidRPr="00EF646B">
        <w:rPr>
          <w:rFonts w:ascii="Angsana New" w:hAnsi="Angsana New"/>
          <w:sz w:val="30"/>
          <w:szCs w:val="30"/>
        </w:rPr>
        <w:t>1</w:t>
      </w:r>
      <w:r w:rsidR="003239F3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:rsidR="002607A7" w:rsidRPr="00EF646B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2607A7" w:rsidRPr="00021C23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C2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21C23">
        <w:rPr>
          <w:rFonts w:ascii="Angsana New" w:hAnsi="Angsana New"/>
          <w:sz w:val="30"/>
          <w:szCs w:val="30"/>
          <w:cs/>
        </w:rPr>
        <w:t>3</w:t>
      </w:r>
      <w:r w:rsidR="003239F3" w:rsidRPr="00021C23">
        <w:rPr>
          <w:rFonts w:ascii="Angsana New" w:hAnsi="Angsana New"/>
          <w:sz w:val="30"/>
          <w:szCs w:val="30"/>
        </w:rPr>
        <w:t xml:space="preserve">0 </w:t>
      </w:r>
      <w:r w:rsidR="003239F3" w:rsidRPr="00021C2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021C23">
        <w:rPr>
          <w:rFonts w:ascii="Angsana New" w:hAnsi="Angsana New"/>
          <w:sz w:val="30"/>
          <w:szCs w:val="30"/>
        </w:rPr>
        <w:t>256</w:t>
      </w:r>
      <w:r w:rsidR="00BE559D" w:rsidRPr="00021C23">
        <w:rPr>
          <w:rFonts w:ascii="Angsana New" w:hAnsi="Angsana New"/>
          <w:sz w:val="30"/>
          <w:szCs w:val="30"/>
        </w:rPr>
        <w:t>1</w:t>
      </w:r>
      <w:r w:rsidRPr="00021C23">
        <w:rPr>
          <w:rFonts w:ascii="Angsana New" w:hAnsi="Angsana New"/>
          <w:sz w:val="30"/>
          <w:szCs w:val="30"/>
          <w:cs/>
        </w:rPr>
        <w:t xml:space="preserve"> บริษัทตั้งประมาณการหนี้สิน</w:t>
      </w:r>
      <w:r w:rsidRPr="00021C23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จากคดีความที่ถูกฟ้องร้องจากโครงการอสังหาริมทรัพย์ที่พัฒนาในอดีต โดย</w:t>
      </w:r>
      <w:r w:rsidRPr="00021C23">
        <w:rPr>
          <w:rFonts w:ascii="Angsana New" w:hAnsi="Angsana New"/>
          <w:sz w:val="30"/>
          <w:szCs w:val="30"/>
          <w:cs/>
        </w:rPr>
        <w:t xml:space="preserve">พิจารณาจากเงินต้นพร้อมดอกเบี้ยอัตราร้อยละ </w:t>
      </w:r>
      <w:r w:rsidRPr="00021C23">
        <w:rPr>
          <w:rFonts w:ascii="Angsana New" w:hAnsi="Angsana New"/>
          <w:sz w:val="30"/>
          <w:szCs w:val="30"/>
        </w:rPr>
        <w:t>7</w:t>
      </w:r>
      <w:r w:rsidRPr="00021C23">
        <w:rPr>
          <w:rFonts w:ascii="Angsana New" w:hAnsi="Angsana New"/>
          <w:sz w:val="30"/>
          <w:szCs w:val="30"/>
          <w:cs/>
        </w:rPr>
        <w:t>.</w:t>
      </w:r>
      <w:r w:rsidRPr="00021C23">
        <w:rPr>
          <w:rFonts w:ascii="Angsana New" w:hAnsi="Angsana New"/>
          <w:sz w:val="30"/>
          <w:szCs w:val="30"/>
        </w:rPr>
        <w:t>50</w:t>
      </w:r>
      <w:r w:rsidRPr="00021C23">
        <w:rPr>
          <w:rFonts w:ascii="Angsana New" w:hAnsi="Angsana New" w:hint="cs"/>
          <w:sz w:val="30"/>
          <w:szCs w:val="30"/>
          <w:cs/>
        </w:rPr>
        <w:t xml:space="preserve"> </w:t>
      </w:r>
      <w:r w:rsidRPr="00021C23">
        <w:rPr>
          <w:rFonts w:ascii="Angsana New" w:hAnsi="Angsana New"/>
          <w:sz w:val="30"/>
          <w:szCs w:val="30"/>
          <w:cs/>
        </w:rPr>
        <w:t>ต่อปี รวมทั้งสิ้นเป็นจำนวนเงิน</w:t>
      </w:r>
      <w:r w:rsidRPr="00021C23">
        <w:rPr>
          <w:rFonts w:ascii="Angsana New" w:hAnsi="Angsana New" w:hint="cs"/>
          <w:sz w:val="30"/>
          <w:szCs w:val="30"/>
          <w:cs/>
        </w:rPr>
        <w:t xml:space="preserve"> </w:t>
      </w:r>
      <w:r w:rsidR="007D7B6F" w:rsidRPr="00021C23">
        <w:rPr>
          <w:rFonts w:ascii="Angsana New" w:hAnsi="Angsana New"/>
          <w:sz w:val="30"/>
          <w:szCs w:val="30"/>
        </w:rPr>
        <w:t>78.94</w:t>
      </w:r>
      <w:r w:rsidR="009E5168" w:rsidRPr="00021C23">
        <w:rPr>
          <w:rFonts w:ascii="Angsana New" w:hAnsi="Angsana New"/>
          <w:sz w:val="30"/>
          <w:szCs w:val="30"/>
        </w:rPr>
        <w:t xml:space="preserve"> </w:t>
      </w:r>
      <w:r w:rsidRPr="00021C23">
        <w:rPr>
          <w:rFonts w:ascii="Angsana New" w:hAnsi="Angsana New"/>
          <w:sz w:val="30"/>
          <w:szCs w:val="30"/>
          <w:cs/>
        </w:rPr>
        <w:t xml:space="preserve">ล้านบาท </w:t>
      </w:r>
      <w:r w:rsidR="008F72B5" w:rsidRPr="00021C23">
        <w:rPr>
          <w:rFonts w:ascii="Angsana New" w:hAnsi="Angsana New"/>
          <w:i/>
          <w:iCs/>
          <w:sz w:val="30"/>
          <w:szCs w:val="30"/>
          <w:cs/>
        </w:rPr>
        <w:t>(</w:t>
      </w:r>
      <w:r w:rsidR="008F72B5" w:rsidRPr="00021C23">
        <w:rPr>
          <w:rFonts w:ascii="Angsana New" w:hAnsi="Angsana New"/>
          <w:i/>
          <w:iCs/>
          <w:sz w:val="30"/>
          <w:szCs w:val="30"/>
        </w:rPr>
        <w:t xml:space="preserve">30 </w:t>
      </w:r>
      <w:r w:rsidR="008F72B5" w:rsidRPr="00021C23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F72B5" w:rsidRPr="00021C23">
        <w:rPr>
          <w:rFonts w:ascii="Angsana New" w:hAnsi="Angsana New"/>
          <w:i/>
          <w:iCs/>
          <w:sz w:val="30"/>
          <w:szCs w:val="30"/>
        </w:rPr>
        <w:t>2560</w:t>
      </w:r>
      <w:r w:rsidR="008F72B5" w:rsidRPr="00021C2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F72B5">
        <w:rPr>
          <w:rFonts w:ascii="Angsana New" w:hAnsi="Angsana New"/>
          <w:i/>
          <w:iCs/>
          <w:sz w:val="30"/>
          <w:szCs w:val="30"/>
        </w:rPr>
        <w:t>78</w:t>
      </w:r>
      <w:r w:rsidR="008F72B5" w:rsidRPr="00021C23">
        <w:rPr>
          <w:rFonts w:ascii="Angsana New" w:hAnsi="Angsana New"/>
          <w:i/>
          <w:iCs/>
          <w:sz w:val="30"/>
          <w:szCs w:val="30"/>
        </w:rPr>
        <w:t xml:space="preserve">.94 </w:t>
      </w:r>
      <w:r w:rsidR="008F72B5" w:rsidRPr="00021C2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607A7" w:rsidRPr="00021C23" w:rsidRDefault="002607A7" w:rsidP="002607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2607A7" w:rsidRPr="00021C23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021C2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E559D" w:rsidRPr="00021C23">
        <w:rPr>
          <w:rFonts w:ascii="Angsana New" w:hAnsi="Angsana New"/>
          <w:sz w:val="30"/>
          <w:szCs w:val="30"/>
        </w:rPr>
        <w:t>3</w:t>
      </w:r>
      <w:r w:rsidR="003239F3" w:rsidRPr="00021C23">
        <w:rPr>
          <w:rFonts w:ascii="Angsana New" w:hAnsi="Angsana New"/>
          <w:sz w:val="30"/>
          <w:szCs w:val="30"/>
        </w:rPr>
        <w:t xml:space="preserve">0 </w:t>
      </w:r>
      <w:r w:rsidR="003239F3" w:rsidRPr="00021C2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96CE1" w:rsidRPr="00021C23">
        <w:rPr>
          <w:rFonts w:ascii="Angsana New" w:hAnsi="Angsana New"/>
          <w:sz w:val="30"/>
          <w:szCs w:val="30"/>
        </w:rPr>
        <w:t>2561</w:t>
      </w:r>
      <w:r w:rsidR="003239F3" w:rsidRPr="00021C23">
        <w:rPr>
          <w:rFonts w:ascii="Angsana New" w:hAnsi="Angsana New"/>
          <w:sz w:val="30"/>
          <w:szCs w:val="30"/>
        </w:rPr>
        <w:t xml:space="preserve"> </w:t>
      </w:r>
      <w:r w:rsidRPr="00021C23">
        <w:rPr>
          <w:rFonts w:ascii="Angsana New" w:hAnsi="Angsana New"/>
          <w:sz w:val="30"/>
          <w:szCs w:val="30"/>
          <w:cs/>
        </w:rPr>
        <w:t>บริษัท</w:t>
      </w:r>
      <w:r w:rsidRPr="00021C23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021C23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021C23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021C23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021C23">
        <w:rPr>
          <w:rFonts w:ascii="Angsana New" w:hAnsi="Angsana New" w:hint="cs"/>
          <w:sz w:val="30"/>
          <w:szCs w:val="30"/>
          <w:cs/>
        </w:rPr>
        <w:t xml:space="preserve"> </w:t>
      </w:r>
      <w:r w:rsidR="00C35404">
        <w:rPr>
          <w:rFonts w:ascii="Angsana New" w:hAnsi="Angsana New"/>
          <w:sz w:val="30"/>
          <w:szCs w:val="30"/>
        </w:rPr>
        <w:t>51.67</w:t>
      </w:r>
      <w:r w:rsidRPr="00021C23">
        <w:rPr>
          <w:rFonts w:ascii="Angsana New" w:hAnsi="Angsana New"/>
          <w:sz w:val="30"/>
          <w:szCs w:val="30"/>
        </w:rPr>
        <w:t xml:space="preserve"> </w:t>
      </w:r>
      <w:r w:rsidRPr="00021C2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21C23">
        <w:rPr>
          <w:rFonts w:ascii="Angsana New" w:hAnsi="Angsana New"/>
          <w:i/>
          <w:iCs/>
          <w:sz w:val="30"/>
          <w:szCs w:val="30"/>
          <w:cs/>
        </w:rPr>
        <w:t>(</w:t>
      </w:r>
      <w:r w:rsidR="00BE559D" w:rsidRPr="00021C23">
        <w:rPr>
          <w:rFonts w:ascii="Angsana New" w:hAnsi="Angsana New"/>
          <w:i/>
          <w:iCs/>
          <w:sz w:val="30"/>
          <w:szCs w:val="30"/>
        </w:rPr>
        <w:t xml:space="preserve">30 </w:t>
      </w:r>
      <w:r w:rsidR="00BE559D" w:rsidRPr="00021C23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96CE1" w:rsidRPr="00021C23">
        <w:rPr>
          <w:rFonts w:ascii="Angsana New" w:hAnsi="Angsana New"/>
          <w:i/>
          <w:iCs/>
          <w:sz w:val="30"/>
          <w:szCs w:val="30"/>
        </w:rPr>
        <w:t>2560</w:t>
      </w:r>
      <w:r w:rsidRPr="00021C2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96CE1" w:rsidRPr="00021C23">
        <w:rPr>
          <w:rFonts w:ascii="Angsana New" w:hAnsi="Angsana New"/>
          <w:i/>
          <w:iCs/>
          <w:sz w:val="30"/>
          <w:szCs w:val="30"/>
        </w:rPr>
        <w:t>54.94</w:t>
      </w:r>
      <w:r w:rsidRPr="00021C23">
        <w:rPr>
          <w:rFonts w:ascii="Angsana New" w:hAnsi="Angsana New"/>
          <w:i/>
          <w:iCs/>
          <w:sz w:val="30"/>
          <w:szCs w:val="30"/>
        </w:rPr>
        <w:t xml:space="preserve"> </w:t>
      </w:r>
      <w:r w:rsidRPr="00021C2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607A7" w:rsidRPr="00021C23" w:rsidRDefault="002607A7" w:rsidP="002607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D16C8B" w:rsidRDefault="00D16C8B" w:rsidP="00D16C8B">
      <w:pPr>
        <w:pStyle w:val="ListParagraph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21C23">
        <w:rPr>
          <w:rFonts w:ascii="Angsana New" w:hAnsi="Angsana New"/>
          <w:sz w:val="30"/>
          <w:szCs w:val="30"/>
          <w:cs/>
        </w:rPr>
        <w:t xml:space="preserve">บริษัทย่อยแห่งหนึ่งในฐานะโจทก์ มีคดีฟ้องร้องกับกรมสรรพากรและได้ยื่นฟ้องต่อศาลภาษีอากรกลางเมื่อวันที่ </w:t>
      </w:r>
      <w:r w:rsidRPr="00021C23">
        <w:rPr>
          <w:rFonts w:ascii="Angsana New" w:hAnsi="Angsana New"/>
          <w:sz w:val="30"/>
          <w:szCs w:val="30"/>
        </w:rPr>
        <w:t xml:space="preserve">14 </w:t>
      </w:r>
      <w:r w:rsidRPr="00021C2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21C23">
        <w:rPr>
          <w:rFonts w:ascii="Angsana New" w:hAnsi="Angsana New"/>
          <w:sz w:val="30"/>
          <w:szCs w:val="30"/>
        </w:rPr>
        <w:t xml:space="preserve">2554 </w:t>
      </w:r>
      <w:r w:rsidRPr="00021C23">
        <w:rPr>
          <w:rFonts w:ascii="Angsana New" w:hAnsi="Angsana New" w:hint="cs"/>
          <w:sz w:val="30"/>
          <w:szCs w:val="30"/>
          <w:cs/>
        </w:rPr>
        <w:t xml:space="preserve">ต่อมาในเดือนกรกฎาคม </w:t>
      </w:r>
      <w:r w:rsidRPr="00021C23">
        <w:rPr>
          <w:rFonts w:ascii="Angsana New" w:hAnsi="Angsana New"/>
          <w:sz w:val="30"/>
          <w:szCs w:val="30"/>
        </w:rPr>
        <w:t>2555</w:t>
      </w:r>
      <w:r w:rsidRPr="00021C23">
        <w:rPr>
          <w:rFonts w:ascii="Angsana New" w:hAnsi="Angsana New" w:hint="cs"/>
          <w:sz w:val="30"/>
          <w:szCs w:val="30"/>
          <w:cs/>
        </w:rPr>
        <w:t xml:space="preserve"> ศาลภาษีอากรกลางได้พิพากษาสนับสนุนกรมสรรพากร เมื่อวันที่ </w:t>
      </w:r>
      <w:r w:rsidRPr="00021C23">
        <w:rPr>
          <w:rFonts w:ascii="Angsana New" w:hAnsi="Angsana New"/>
          <w:sz w:val="30"/>
          <w:szCs w:val="30"/>
        </w:rPr>
        <w:t>17</w:t>
      </w:r>
      <w:r w:rsidRPr="00021C2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21C23">
        <w:rPr>
          <w:rFonts w:ascii="Angsana New" w:hAnsi="Angsana New"/>
          <w:sz w:val="30"/>
          <w:szCs w:val="30"/>
        </w:rPr>
        <w:t xml:space="preserve">2560 </w:t>
      </w:r>
      <w:r w:rsidRPr="00021C23">
        <w:rPr>
          <w:rFonts w:ascii="Angsana New" w:hAnsi="Angsana New" w:hint="cs"/>
          <w:sz w:val="30"/>
          <w:szCs w:val="30"/>
          <w:cs/>
        </w:rPr>
        <w:t xml:space="preserve">ศาลฏีกามีคำพิพากษาสนับสนุนกรมสรรพากรเช่นเดียวกับศาลภาษีอากรกลาง บริษัทย่อยดังกล่าวได้บันทึกประมาณการหนี้สินสำหรับคดีดังกล่าวพร้อมเงินเพิ่มร้อยละ </w:t>
      </w:r>
      <w:r w:rsidRPr="00021C23">
        <w:rPr>
          <w:rFonts w:ascii="Angsana New" w:hAnsi="Angsana New"/>
          <w:sz w:val="30"/>
          <w:szCs w:val="30"/>
        </w:rPr>
        <w:t>1</w:t>
      </w:r>
      <w:r w:rsidRPr="00021C23">
        <w:rPr>
          <w:rFonts w:ascii="Angsana New" w:hAnsi="Angsana New" w:hint="cs"/>
          <w:sz w:val="30"/>
          <w:szCs w:val="30"/>
          <w:cs/>
        </w:rPr>
        <w:t>.</w:t>
      </w:r>
      <w:r w:rsidRPr="00021C23">
        <w:rPr>
          <w:rFonts w:ascii="Angsana New" w:hAnsi="Angsana New"/>
          <w:sz w:val="30"/>
          <w:szCs w:val="30"/>
        </w:rPr>
        <w:t xml:space="preserve">50 </w:t>
      </w:r>
      <w:r w:rsidRPr="00021C23">
        <w:rPr>
          <w:rFonts w:ascii="Angsana New" w:hAnsi="Angsana New" w:hint="cs"/>
          <w:sz w:val="30"/>
          <w:szCs w:val="30"/>
          <w:cs/>
        </w:rPr>
        <w:t xml:space="preserve">ต่อเดือน ในระหว่างปี </w:t>
      </w:r>
      <w:r w:rsidRPr="00021C23">
        <w:rPr>
          <w:rFonts w:ascii="Angsana New" w:hAnsi="Angsana New"/>
          <w:sz w:val="30"/>
          <w:szCs w:val="30"/>
        </w:rPr>
        <w:t xml:space="preserve">2560 </w:t>
      </w:r>
      <w:r w:rsidRPr="00021C23">
        <w:rPr>
          <w:rFonts w:ascii="Angsana New" w:hAnsi="Angsana New" w:hint="cs"/>
          <w:sz w:val="30"/>
          <w:szCs w:val="30"/>
          <w:cs/>
        </w:rPr>
        <w:t xml:space="preserve">บริษัทได้ให้เงินให้กู้ยืมแก่บริษัทย่อยเพื่อไปจ่ายชำระให้แก่กรมสรรพากรเป็นจำนวน </w:t>
      </w:r>
      <w:r w:rsidRPr="00021C23">
        <w:rPr>
          <w:rFonts w:ascii="Angsana New" w:hAnsi="Angsana New"/>
          <w:sz w:val="30"/>
          <w:szCs w:val="30"/>
        </w:rPr>
        <w:t xml:space="preserve">173.02 </w:t>
      </w:r>
      <w:r w:rsidRPr="00021C23">
        <w:rPr>
          <w:rFonts w:ascii="Angsana New" w:hAnsi="Angsana New" w:hint="cs"/>
          <w:sz w:val="30"/>
          <w:szCs w:val="30"/>
          <w:cs/>
        </w:rPr>
        <w:t>ล้านบาท</w:t>
      </w:r>
    </w:p>
    <w:p w:rsidR="00BB6542" w:rsidRPr="00EF646B" w:rsidRDefault="00BB6542" w:rsidP="00303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หนี้สินไม่หมุนเวียนอื่น</w:t>
      </w:r>
    </w:p>
    <w:p w:rsidR="00F00D54" w:rsidRPr="00EF646B" w:rsidRDefault="00F00D54" w:rsidP="00F00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8"/>
        <w:gridCol w:w="898"/>
        <w:gridCol w:w="991"/>
        <w:gridCol w:w="269"/>
        <w:gridCol w:w="991"/>
        <w:gridCol w:w="269"/>
        <w:gridCol w:w="1011"/>
        <w:gridCol w:w="273"/>
        <w:gridCol w:w="993"/>
      </w:tblGrid>
      <w:tr w:rsidR="00FD1DC3" w:rsidRPr="00EF646B" w:rsidTr="00896CE1">
        <w:tc>
          <w:tcPr>
            <w:tcW w:w="1868" w:type="pct"/>
          </w:tcPr>
          <w:p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FD1DC3" w:rsidRPr="00EF646B" w:rsidRDefault="00FD1DC3" w:rsidP="001B7A4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896CE1" w:rsidRPr="00EF646B" w:rsidRDefault="00896CE1" w:rsidP="00896CE1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07DFC" w:rsidRPr="00EF646B" w:rsidTr="00170916">
        <w:tc>
          <w:tcPr>
            <w:tcW w:w="1868" w:type="pct"/>
          </w:tcPr>
          <w:p w:rsidR="00407DFC" w:rsidRPr="00EF646B" w:rsidRDefault="00407DFC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407DFC" w:rsidRPr="00EF646B" w:rsidRDefault="00407DFC" w:rsidP="001B7A42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8" w:type="pct"/>
            <w:gridSpan w:val="7"/>
          </w:tcPr>
          <w:p w:rsidR="00407DFC" w:rsidRPr="00EF646B" w:rsidRDefault="00407DFC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เงินค้ำประกันการเช่าอาคาร</w:t>
            </w:r>
          </w:p>
        </w:tc>
        <w:tc>
          <w:tcPr>
            <w:tcW w:w="494" w:type="pct"/>
          </w:tcPr>
          <w:p w:rsidR="00896CE1" w:rsidRPr="00EF646B" w:rsidRDefault="00896CE1" w:rsidP="00896CE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143.11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124.51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118.89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101.70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494" w:type="pct"/>
          </w:tcPr>
          <w:p w:rsidR="00896CE1" w:rsidRPr="00EF646B" w:rsidRDefault="00896CE1" w:rsidP="00896CE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45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5.81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6.76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494" w:type="pct"/>
          </w:tcPr>
          <w:p w:rsidR="00896CE1" w:rsidRPr="00EF646B" w:rsidRDefault="00896CE1" w:rsidP="00896CE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1.06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:rsidR="00896CE1" w:rsidRPr="00EF646B" w:rsidRDefault="00896CE1" w:rsidP="00896CE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</w:tr>
      <w:tr w:rsidR="00896CE1" w:rsidRPr="00EF646B" w:rsidTr="00896CE1">
        <w:tc>
          <w:tcPr>
            <w:tcW w:w="1868" w:type="pct"/>
          </w:tcPr>
          <w:p w:rsidR="00896CE1" w:rsidRPr="00EF646B" w:rsidRDefault="00896CE1" w:rsidP="00896C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:rsidR="00896CE1" w:rsidRPr="00EF646B" w:rsidRDefault="00896CE1" w:rsidP="00896CE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149.09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132.37</w:t>
            </w:r>
          </w:p>
        </w:tc>
        <w:tc>
          <w:tcPr>
            <w:tcW w:w="148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EF646B" w:rsidRDefault="00021C23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119.06</w:t>
            </w:r>
          </w:p>
        </w:tc>
        <w:tc>
          <w:tcPr>
            <w:tcW w:w="150" w:type="pct"/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102.78</w:t>
            </w:r>
          </w:p>
        </w:tc>
      </w:tr>
    </w:tbl>
    <w:p w:rsidR="00BF7095" w:rsidRPr="00EF646B" w:rsidRDefault="00BF7095" w:rsidP="00BF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96CE1" w:rsidRPr="00EF646B" w:rsidRDefault="0089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FD1DC3" w:rsidRPr="00EF646B" w:rsidRDefault="00FD1DC3" w:rsidP="001B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1080"/>
        <w:gridCol w:w="273"/>
        <w:gridCol w:w="1095"/>
        <w:gridCol w:w="270"/>
        <w:gridCol w:w="1080"/>
        <w:gridCol w:w="279"/>
        <w:gridCol w:w="1053"/>
      </w:tblGrid>
      <w:tr w:rsidR="009D3B01" w:rsidRPr="00EF646B" w:rsidTr="00DB3981">
        <w:trPr>
          <w:tblHeader/>
        </w:trPr>
        <w:tc>
          <w:tcPr>
            <w:tcW w:w="2772" w:type="dxa"/>
          </w:tcPr>
          <w:p w:rsidR="009D3B01" w:rsidRPr="00EF646B" w:rsidRDefault="009D3B01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9D3B01" w:rsidRPr="00EF646B" w:rsidRDefault="009D3B01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D3B01" w:rsidRPr="00EF646B" w:rsidRDefault="009D3B01" w:rsidP="00083C4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D3B01" w:rsidRPr="00EF646B" w:rsidRDefault="009D3B01" w:rsidP="0049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D3B01" w:rsidRPr="00EF646B" w:rsidTr="00DB3981">
        <w:trPr>
          <w:tblHeader/>
        </w:trPr>
        <w:tc>
          <w:tcPr>
            <w:tcW w:w="2772" w:type="dxa"/>
          </w:tcPr>
          <w:p w:rsidR="009D3B01" w:rsidRPr="00EF646B" w:rsidRDefault="009D3B01" w:rsidP="009D3B0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9D3B01" w:rsidRPr="00EF646B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D3B01" w:rsidRPr="00EF646B" w:rsidRDefault="009D3B01" w:rsidP="009D3B0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9D3B01" w:rsidRPr="00EF646B" w:rsidRDefault="009D3B01" w:rsidP="009D3B01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D3B01" w:rsidRPr="00EF646B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9D3B01" w:rsidRPr="00EF646B" w:rsidRDefault="00FD2D93" w:rsidP="00FD2D93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สำหรับรอบระยะเวลาบัญชี</w:t>
            </w:r>
          </w:p>
        </w:tc>
      </w:tr>
      <w:tr w:rsidR="00FD2D93" w:rsidRPr="00EF646B" w:rsidTr="00DB3981">
        <w:trPr>
          <w:tblHeader/>
        </w:trPr>
        <w:tc>
          <w:tcPr>
            <w:tcW w:w="2772" w:type="dxa"/>
          </w:tcPr>
          <w:p w:rsidR="00FD2D93" w:rsidRPr="00EF646B" w:rsidRDefault="00FD2D93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D2D93" w:rsidRPr="00EF646B" w:rsidRDefault="00FD2D9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D93" w:rsidRPr="00EF646B" w:rsidRDefault="00FD2D93" w:rsidP="00083C4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  <w:tab w:val="left" w:pos="179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:rsidR="00FD2D93" w:rsidRPr="00EF646B" w:rsidRDefault="00FD2D9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FD2D93" w:rsidRPr="00EF646B" w:rsidTr="00DB3981">
        <w:trPr>
          <w:tblHeader/>
        </w:trPr>
        <w:tc>
          <w:tcPr>
            <w:tcW w:w="2772" w:type="dxa"/>
          </w:tcPr>
          <w:p w:rsidR="00FD2D93" w:rsidRPr="00EF646B" w:rsidRDefault="00FD2D93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D2D93" w:rsidRPr="00EF646B" w:rsidRDefault="00FD2D9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FD2D93" w:rsidRPr="00EF646B" w:rsidRDefault="00FD2D93" w:rsidP="00083C4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FD2D93" w:rsidRPr="00EF646B" w:rsidRDefault="00FD2D9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Pr="00EF646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EF646B">
              <w:rPr>
                <w:rFonts w:asciiTheme="majorBidi" w:hAnsi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FD2D93" w:rsidRPr="00EF646B" w:rsidRDefault="00FD2D9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ถึงวันที่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FD2D93" w:rsidRPr="00EF646B" w:rsidTr="00DB3981">
        <w:trPr>
          <w:tblHeader/>
        </w:trPr>
        <w:tc>
          <w:tcPr>
            <w:tcW w:w="2772" w:type="dxa"/>
          </w:tcPr>
          <w:p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FD2D93" w:rsidRPr="00EF646B" w:rsidRDefault="00FD2D93" w:rsidP="00FD2D93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D2D93" w:rsidRPr="00EF646B" w:rsidTr="00DB3981">
        <w:trPr>
          <w:tblHeader/>
        </w:trPr>
        <w:tc>
          <w:tcPr>
            <w:tcW w:w="2772" w:type="dxa"/>
          </w:tcPr>
          <w:p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FD2D93" w:rsidRPr="00EF646B" w:rsidRDefault="00FD2D93" w:rsidP="00FD2D93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D2D93" w:rsidRPr="00EF646B" w:rsidRDefault="00FD2D93" w:rsidP="00FD2D93">
            <w:pPr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(ล้านหุ้น / ล้านบาท)</w:t>
            </w:r>
          </w:p>
        </w:tc>
      </w:tr>
      <w:tr w:rsidR="00FD2D93" w:rsidRPr="00EF646B" w:rsidTr="00DB3981">
        <w:tc>
          <w:tcPr>
            <w:tcW w:w="2772" w:type="dxa"/>
          </w:tcPr>
          <w:p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FD2D93" w:rsidRPr="00EF646B" w:rsidRDefault="00FD2D93" w:rsidP="00FD2D93">
            <w:pPr>
              <w:tabs>
                <w:tab w:val="decimal" w:pos="522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D93" w:rsidRPr="00EF646B" w:rsidRDefault="00FD2D93" w:rsidP="00FD2D93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D93" w:rsidRPr="00EF646B" w:rsidTr="00DB3981">
        <w:tc>
          <w:tcPr>
            <w:tcW w:w="2772" w:type="dxa"/>
          </w:tcPr>
          <w:p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44B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 ตุลาคม/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D93" w:rsidRPr="00EF646B" w:rsidRDefault="00FD2D93" w:rsidP="00FD2D93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DB3981">
        <w:tc>
          <w:tcPr>
            <w:tcW w:w="2772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left" w:pos="372"/>
              </w:tabs>
              <w:ind w:left="-216" w:firstLine="2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:rsidR="00F76718" w:rsidRPr="00DB3981" w:rsidRDefault="00D31956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F76718" w:rsidRPr="00DB3981" w:rsidRDefault="00F76718" w:rsidP="00F76718">
            <w:pPr>
              <w:tabs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11,037.67</w:t>
            </w:r>
          </w:p>
        </w:tc>
      </w:tr>
      <w:tr w:rsidR="00DB3981" w:rsidRPr="00EF646B" w:rsidTr="00DB3981">
        <w:tc>
          <w:tcPr>
            <w:tcW w:w="3672" w:type="dxa"/>
            <w:gridSpan w:val="2"/>
          </w:tcPr>
          <w:p w:rsidR="00DB3981" w:rsidRPr="00EF646B" w:rsidRDefault="00DB3981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B3981" w:rsidRPr="00EF646B" w:rsidRDefault="00DB3981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DB3981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firstLine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  <w:tr w:rsidR="00F76718" w:rsidRPr="00EF646B" w:rsidTr="00DB3981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DB3981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544B8E">
        <w:tc>
          <w:tcPr>
            <w:tcW w:w="2772" w:type="dxa"/>
          </w:tcPr>
          <w:p w:rsidR="00F76718" w:rsidRPr="00EF646B" w:rsidRDefault="00544B8E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 ตุลาคม/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544B8E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11,037.67</w:t>
            </w:r>
          </w:p>
        </w:tc>
      </w:tr>
      <w:tr w:rsidR="00F76718" w:rsidRPr="00EF646B" w:rsidTr="00544B8E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6718" w:rsidRPr="00EF646B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F76718" w:rsidRPr="00DB3981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6718" w:rsidRPr="00DB3981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:rsidTr="00DB3981">
        <w:tc>
          <w:tcPr>
            <w:tcW w:w="2772" w:type="dxa"/>
          </w:tcPr>
          <w:p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</w:tbl>
    <w:p w:rsidR="00A77963" w:rsidRPr="00DB3981" w:rsidRDefault="00A77963" w:rsidP="00AD4516">
      <w:pPr>
        <w:tabs>
          <w:tab w:val="clear" w:pos="454"/>
          <w:tab w:val="left" w:pos="45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865C2B" w:rsidP="0086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</w:rPr>
        <w:t xml:space="preserve">28 </w:t>
      </w:r>
      <w:r w:rsidRPr="00EF646B">
        <w:rPr>
          <w:rFonts w:ascii="Angsana New" w:hAnsi="Angsana New"/>
          <w:b/>
          <w:bCs/>
          <w:sz w:val="30"/>
          <w:szCs w:val="30"/>
        </w:rPr>
        <w:tab/>
      </w:r>
      <w:r w:rsidR="00FD1DC3" w:rsidRPr="00EF646B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ส่วนเกินทุนและสำรองตามกฎหมาย</w:t>
      </w:r>
    </w:p>
    <w:p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646B">
        <w:rPr>
          <w:rFonts w:ascii="Angsana New" w:hAnsi="Angsana New"/>
          <w:sz w:val="30"/>
          <w:szCs w:val="30"/>
        </w:rPr>
        <w:t>2535</w:t>
      </w:r>
      <w:r w:rsidRPr="00EF646B">
        <w:rPr>
          <w:rFonts w:ascii="Angsana New" w:hAnsi="Angsana New"/>
          <w:sz w:val="30"/>
          <w:szCs w:val="30"/>
          <w:cs/>
        </w:rPr>
        <w:t xml:space="preserve"> มาตรา </w:t>
      </w:r>
      <w:r w:rsidRPr="00EF646B">
        <w:rPr>
          <w:rFonts w:ascii="Angsana New" w:hAnsi="Angsana New"/>
          <w:sz w:val="30"/>
          <w:szCs w:val="30"/>
        </w:rPr>
        <w:t>51</w:t>
      </w:r>
      <w:r w:rsidRPr="00EF646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>) บัญชีทุนสำรองนี้จะนำไปจ่ายเป็นเงินปันผลไม่ได้</w:t>
      </w:r>
    </w:p>
    <w:p w:rsidR="00050FD6" w:rsidRPr="00EF646B" w:rsidRDefault="0005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D1DC3" w:rsidRPr="00EF646B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</w:p>
    <w:p w:rsidR="000D2F0E" w:rsidRPr="00EF646B" w:rsidRDefault="000D2F0E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EF646B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646B">
        <w:rPr>
          <w:rFonts w:ascii="Angsana New" w:hAnsi="Angsana New"/>
          <w:sz w:val="30"/>
          <w:szCs w:val="30"/>
        </w:rPr>
        <w:t>2535</w:t>
      </w:r>
      <w:r w:rsidRPr="00EF646B">
        <w:rPr>
          <w:rFonts w:ascii="Angsana New" w:hAnsi="Angsana New"/>
          <w:sz w:val="30"/>
          <w:szCs w:val="30"/>
          <w:cs/>
        </w:rPr>
        <w:t xml:space="preserve"> มาตรา </w:t>
      </w:r>
      <w:r w:rsidRPr="00EF646B">
        <w:rPr>
          <w:rFonts w:ascii="Angsana New" w:hAnsi="Angsana New"/>
          <w:sz w:val="30"/>
          <w:szCs w:val="30"/>
        </w:rPr>
        <w:t>116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 </w:t>
      </w:r>
      <w:r w:rsidR="00097E34" w:rsidRPr="00EF646B">
        <w:rPr>
          <w:rFonts w:ascii="Angsana New" w:hAnsi="Angsana New"/>
          <w:sz w:val="30"/>
          <w:szCs w:val="30"/>
          <w:cs/>
        </w:rPr>
        <w:t>(</w:t>
      </w:r>
      <w:r w:rsidR="00097E34" w:rsidRPr="00EF646B">
        <w:rPr>
          <w:rFonts w:ascii="Angsana New" w:hAnsi="Angsana New"/>
          <w:sz w:val="30"/>
          <w:szCs w:val="30"/>
        </w:rPr>
        <w:t>“</w:t>
      </w:r>
      <w:r w:rsidR="00097E34" w:rsidRPr="00EF646B">
        <w:rPr>
          <w:rFonts w:ascii="Angsana New" w:hAnsi="Angsana New"/>
          <w:sz w:val="30"/>
          <w:szCs w:val="30"/>
          <w:cs/>
        </w:rPr>
        <w:t>สำรองตามกฎหมาย</w:t>
      </w:r>
      <w:r w:rsidR="00097E34" w:rsidRPr="00EF646B">
        <w:rPr>
          <w:rFonts w:ascii="Angsana New" w:hAnsi="Angsana New"/>
          <w:sz w:val="30"/>
          <w:szCs w:val="30"/>
        </w:rPr>
        <w:t>”</w:t>
      </w:r>
      <w:r w:rsidR="00097E34" w:rsidRPr="00EF646B">
        <w:rPr>
          <w:rFonts w:ascii="Angsana New" w:hAnsi="Angsana New"/>
          <w:sz w:val="30"/>
          <w:szCs w:val="30"/>
          <w:cs/>
        </w:rPr>
        <w:t>)</w:t>
      </w:r>
      <w:r w:rsidR="00CC38E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EF646B">
        <w:rPr>
          <w:rFonts w:ascii="Angsana New" w:hAnsi="Angsana New"/>
          <w:sz w:val="30"/>
          <w:szCs w:val="30"/>
        </w:rPr>
        <w:t xml:space="preserve">5 </w:t>
      </w:r>
      <w:r w:rsidRPr="00EF646B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</w:t>
      </w:r>
      <w:r w:rsidR="00097E34" w:rsidRPr="00EF646B">
        <w:rPr>
          <w:rFonts w:ascii="Angsana New" w:hAnsi="Angsana New"/>
          <w:sz w:val="30"/>
          <w:szCs w:val="30"/>
          <w:cs/>
        </w:rPr>
        <w:t>ถ้ามี</w:t>
      </w:r>
      <w:r w:rsidRPr="00EF646B">
        <w:rPr>
          <w:rFonts w:ascii="Angsana New" w:hAnsi="Angsana New"/>
          <w:sz w:val="30"/>
          <w:szCs w:val="30"/>
          <w:cs/>
        </w:rPr>
        <w:t>)</w:t>
      </w:r>
      <w:r w:rsidR="00CC38E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C9263C" w:rsidRPr="00EF646B" w:rsidRDefault="00C9263C" w:rsidP="00E2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DB3981" w:rsidRDefault="00DB3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566FF1" w:rsidP="00865C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="00245036" w:rsidRPr="00EF646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624A49" w:rsidRPr="00DB3981" w:rsidRDefault="00624A49" w:rsidP="0062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6831B8" w:rsidRPr="00EF646B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Pr="00EF646B">
        <w:rPr>
          <w:rFonts w:ascii="Angsana New" w:hAnsi="Angsana New"/>
          <w:sz w:val="30"/>
          <w:szCs w:val="30"/>
        </w:rPr>
        <w:t>4</w:t>
      </w:r>
      <w:r w:rsidR="002659F4" w:rsidRPr="00EF646B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EF646B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EF646B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EF646B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EF646B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EF646B">
        <w:rPr>
          <w:rFonts w:ascii="Angsana New" w:hAnsi="Angsana New" w:hint="cs"/>
          <w:sz w:val="30"/>
          <w:szCs w:val="30"/>
          <w:cs/>
        </w:rPr>
        <w:t>การ</w:t>
      </w:r>
      <w:r w:rsidR="00B01CA1" w:rsidRPr="00EF646B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EF646B">
        <w:rPr>
          <w:rFonts w:ascii="Angsana New" w:hAnsi="Angsana New" w:hint="cs"/>
          <w:sz w:val="30"/>
          <w:szCs w:val="30"/>
          <w:cs/>
        </w:rPr>
        <w:t>และ</w:t>
      </w:r>
      <w:r w:rsidR="002659F4" w:rsidRPr="00EF646B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59F4" w:rsidRPr="00DB3981" w:rsidRDefault="002659F4" w:rsidP="006831B8">
      <w:pPr>
        <w:ind w:left="518"/>
        <w:jc w:val="thaiDistribute"/>
        <w:rPr>
          <w:rFonts w:ascii="Angsana New" w:hAnsi="Angsana New"/>
          <w:color w:val="0000CC"/>
          <w:sz w:val="30"/>
          <w:szCs w:val="30"/>
        </w:rPr>
      </w:pPr>
    </w:p>
    <w:p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 </w:t>
      </w:r>
      <w:r w:rsidRPr="00EF646B">
        <w:rPr>
          <w:rFonts w:ascii="Angsana New" w:hAnsi="Angsana New"/>
          <w:sz w:val="30"/>
          <w:szCs w:val="30"/>
          <w:cs/>
        </w:rPr>
        <w:tab/>
        <w:t>ธุรกิจ</w:t>
      </w:r>
      <w:r w:rsidRPr="00EF646B">
        <w:rPr>
          <w:rFonts w:ascii="Angsana New" w:hAnsi="Angsana New" w:hint="cs"/>
          <w:sz w:val="30"/>
          <w:szCs w:val="30"/>
          <w:cs/>
        </w:rPr>
        <w:t>พัฒนา</w:t>
      </w:r>
      <w:r w:rsidRPr="00EF646B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EF646B">
        <w:rPr>
          <w:rFonts w:ascii="Angsana New" w:hAnsi="Angsana New" w:hint="cs"/>
          <w:sz w:val="30"/>
          <w:szCs w:val="30"/>
          <w:cs/>
        </w:rPr>
        <w:t>เพื่อขาย</w:t>
      </w:r>
    </w:p>
    <w:p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ab/>
        <w:t xml:space="preserve">    </w:t>
      </w:r>
      <w:r w:rsidRPr="00EF646B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EF646B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:rsidR="004D2561" w:rsidRPr="00EF646B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3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ab/>
      </w:r>
      <w:r w:rsidRPr="00EF646B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EF646B">
        <w:rPr>
          <w:rFonts w:ascii="Angsana New" w:hAnsi="Angsana New"/>
          <w:sz w:val="30"/>
          <w:szCs w:val="30"/>
        </w:rPr>
        <w:t>4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ab/>
      </w:r>
      <w:r w:rsidRPr="00EF646B">
        <w:rPr>
          <w:rFonts w:ascii="Angsana New" w:hAnsi="Angsana New" w:hint="cs"/>
          <w:sz w:val="30"/>
          <w:szCs w:val="30"/>
          <w:cs/>
        </w:rPr>
        <w:t>ธุรกิจอื่นๆ</w:t>
      </w:r>
    </w:p>
    <w:p w:rsidR="00F22A00" w:rsidRPr="00DB3981" w:rsidRDefault="00F2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628A6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EF646B">
        <w:rPr>
          <w:rFonts w:ascii="Angsana New" w:hAnsi="Angsana New"/>
          <w:sz w:val="30"/>
          <w:szCs w:val="30"/>
          <w:cs/>
        </w:rPr>
        <w:t>อื่นได้รวม</w:t>
      </w:r>
      <w:r w:rsidRPr="00EF646B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EF646B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EF646B">
        <w:rPr>
          <w:rFonts w:ascii="Angsana New" w:hAnsi="Angsana New" w:hint="cs"/>
          <w:sz w:val="30"/>
          <w:szCs w:val="30"/>
          <w:cs/>
        </w:rPr>
        <w:t>อื่นๆ</w:t>
      </w:r>
      <w:r w:rsidRPr="00EF646B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436ADA" w:rsidRPr="00EF646B">
        <w:rPr>
          <w:rFonts w:ascii="Angsana New" w:hAnsi="Angsana New"/>
          <w:sz w:val="30"/>
          <w:szCs w:val="30"/>
        </w:rPr>
        <w:t>2561</w:t>
      </w:r>
      <w:r w:rsidRPr="00EF646B">
        <w:rPr>
          <w:rFonts w:ascii="Angsana New" w:hAnsi="Angsana New"/>
          <w:sz w:val="30"/>
          <w:szCs w:val="30"/>
          <w:cs/>
        </w:rPr>
        <w:t xml:space="preserve"> หรือ </w:t>
      </w:r>
      <w:r w:rsidR="00FA53CB" w:rsidRPr="00EF646B">
        <w:rPr>
          <w:rFonts w:ascii="Angsana New" w:hAnsi="Angsana New"/>
          <w:sz w:val="30"/>
          <w:szCs w:val="30"/>
        </w:rPr>
        <w:t>25</w:t>
      </w:r>
      <w:r w:rsidR="00436ADA" w:rsidRPr="00EF646B">
        <w:rPr>
          <w:rFonts w:ascii="Angsana New" w:hAnsi="Angsana New"/>
          <w:sz w:val="30"/>
          <w:szCs w:val="30"/>
        </w:rPr>
        <w:t>60</w:t>
      </w:r>
    </w:p>
    <w:p w:rsidR="000D7F03" w:rsidRPr="00DB3981" w:rsidRDefault="000D7F03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628A6" w:rsidRPr="00EF646B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:rsidR="008628A6" w:rsidRPr="00DB3981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628A6" w:rsidRPr="00EF646B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="00544B8E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EF646B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EF646B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EF646B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24A49" w:rsidRPr="00EF646B" w:rsidRDefault="00624A49" w:rsidP="0062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EF646B" w:rsidSect="00682C02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FD1DC3" w:rsidRPr="00DE57FF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DE57FF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</w:t>
      </w:r>
      <w:r w:rsidR="000D2F0E" w:rsidRPr="00DE57FF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tbl>
      <w:tblPr>
        <w:tblW w:w="14607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752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714"/>
        <w:gridCol w:w="250"/>
        <w:gridCol w:w="743"/>
        <w:gridCol w:w="254"/>
        <w:gridCol w:w="16"/>
        <w:gridCol w:w="742"/>
        <w:gridCol w:w="250"/>
        <w:gridCol w:w="839"/>
      </w:tblGrid>
      <w:tr w:rsidR="0063623A" w:rsidRPr="00DE57FF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5B7A75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ส่วนงานที่ 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7FB0" w:rsidRPr="00DE57FF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สำหรับรอบ</w:t>
            </w:r>
          </w:p>
        </w:tc>
      </w:tr>
      <w:tr w:rsidR="00637FB0" w:rsidRPr="00DE57FF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ระยะเวลา</w:t>
            </w:r>
          </w:p>
        </w:tc>
      </w:tr>
      <w:tr w:rsidR="00637FB0" w:rsidRPr="00DE57FF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บัญชี</w:t>
            </w:r>
          </w:p>
        </w:tc>
      </w:tr>
      <w:tr w:rsidR="00637FB0" w:rsidRPr="00DE57FF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ตั้งแต่วันที่</w:t>
            </w:r>
          </w:p>
        </w:tc>
      </w:tr>
      <w:tr w:rsidR="00637FB0" w:rsidRPr="00AB1511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DE57FF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DE57FF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DE57FF">
              <w:rPr>
                <w:rFonts w:ascii="Angsana New" w:hAnsi="Angsana New"/>
                <w:spacing w:val="-8"/>
                <w:sz w:val="20"/>
                <w:szCs w:val="20"/>
              </w:rPr>
              <w:t xml:space="preserve">1 </w:t>
            </w:r>
            <w:r w:rsidRPr="00DE57F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มกราคม</w:t>
            </w:r>
          </w:p>
        </w:tc>
      </w:tr>
      <w:tr w:rsidR="00637FB0" w:rsidRPr="001731E8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</w:tr>
      <w:tr w:rsidR="00637FB0" w:rsidRPr="001731E8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ถึงวันที่</w:t>
            </w:r>
          </w:p>
        </w:tc>
      </w:tr>
      <w:tr w:rsidR="00637FB0" w:rsidRPr="001731E8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1731E8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กันยายน</w:t>
            </w:r>
          </w:p>
        </w:tc>
      </w:tr>
      <w:tr w:rsidR="00637FB0" w:rsidRPr="001731E8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1731E8" w:rsidRDefault="00637FB0" w:rsidP="00637FB0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31E8">
              <w:rPr>
                <w:rFonts w:ascii="Angsana New" w:hAnsi="Angsana New"/>
                <w:spacing w:val="-8"/>
                <w:sz w:val="20"/>
                <w:szCs w:val="20"/>
              </w:rPr>
              <w:t>2560</w:t>
            </w:r>
          </w:p>
        </w:tc>
      </w:tr>
      <w:tr w:rsidR="00637FB0" w:rsidRPr="001731E8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170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31E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14,052.93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8</w:t>
            </w:r>
            <w:r w:rsidR="00637FB0" w:rsidRPr="0069593C">
              <w:rPr>
                <w:rFonts w:ascii="Angsana New" w:hAnsi="Angsana New"/>
                <w:sz w:val="24"/>
                <w:szCs w:val="24"/>
              </w:rPr>
              <w:t>,</w:t>
            </w:r>
            <w:r w:rsidRPr="0069593C">
              <w:rPr>
                <w:rFonts w:ascii="Angsana New" w:hAnsi="Angsana New"/>
                <w:sz w:val="24"/>
                <w:szCs w:val="24"/>
              </w:rPr>
              <w:t>069</w:t>
            </w:r>
            <w:r w:rsidR="00637FB0" w:rsidRPr="0069593C">
              <w:rPr>
                <w:rFonts w:ascii="Angsana New" w:hAnsi="Angsana New"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1,101.67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716</w:t>
            </w:r>
            <w:r w:rsidR="00B35536" w:rsidRPr="0069593C">
              <w:rPr>
                <w:rFonts w:ascii="Angsana New" w:hAnsi="Angsana New"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sz w:val="24"/>
                <w:szCs w:val="24"/>
              </w:rPr>
              <w:t>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551.42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394</w:t>
            </w:r>
            <w:r w:rsidR="00637FB0" w:rsidRPr="0069593C">
              <w:rPr>
                <w:rFonts w:ascii="Angsana New" w:hAnsi="Angsana New"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15,733.01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9,197.19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8.66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6</w:t>
            </w:r>
            <w:r w:rsidR="00B35536" w:rsidRPr="0069593C">
              <w:rPr>
                <w:rFonts w:ascii="Angsana New" w:hAnsi="Angsana New"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(8.66)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(6.88)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14,052.93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637FB0" w:rsidRPr="0069593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069</w:t>
            </w:r>
            <w:r w:rsidR="00637FB0" w:rsidRPr="0069593C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1,110.33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1731E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722</w:t>
            </w:r>
            <w:r w:rsidR="00637FB0" w:rsidRPr="0069593C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551.42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394.45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(8.66)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(6.88)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15,733.01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9,197.19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62.65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154.93</w:t>
            </w:r>
          </w:p>
        </w:tc>
      </w:tr>
      <w:tr w:rsidR="00637FB0" w:rsidRPr="0069593C" w:rsidTr="00DB3981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15,795.66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9,352.12</w:t>
            </w:r>
          </w:p>
        </w:tc>
      </w:tr>
      <w:tr w:rsidR="00637FB0" w:rsidRPr="0069593C" w:rsidTr="00DB3981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2,380.09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1,</w:t>
            </w:r>
            <w:r w:rsidR="001731E8" w:rsidRPr="00E135A2">
              <w:rPr>
                <w:rFonts w:ascii="Angsana New" w:hAnsi="Angsana New"/>
                <w:sz w:val="24"/>
                <w:szCs w:val="24"/>
              </w:rPr>
              <w:t>266</w:t>
            </w:r>
            <w:r w:rsidRPr="00E135A2">
              <w:rPr>
                <w:rFonts w:ascii="Angsana New" w:hAnsi="Angsana New"/>
                <w:sz w:val="24"/>
                <w:szCs w:val="24"/>
              </w:rPr>
              <w:t>.</w:t>
            </w:r>
            <w:r w:rsidR="001731E8" w:rsidRPr="00E135A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146.36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(1.26)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(72.78)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(6.02)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(2.80)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(16.24)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5B7A75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2,664.93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1,389.49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915221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(67.7</w:t>
            </w:r>
            <w:r w:rsidR="00BC792A" w:rsidRPr="00E135A2">
              <w:rPr>
                <w:rFonts w:ascii="Angsana New" w:hAnsi="Angsana New"/>
                <w:sz w:val="24"/>
                <w:szCs w:val="24"/>
              </w:rPr>
              <w:t>1</w:t>
            </w:r>
            <w:r w:rsidR="00A20F1B" w:rsidRPr="00E135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(136.28)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A20F1B" w:rsidRPr="00E135A2" w:rsidRDefault="00A20F1B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75.63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69.62</w:t>
            </w:r>
          </w:p>
        </w:tc>
      </w:tr>
      <w:tr w:rsidR="00637FB0" w:rsidRPr="00AA1B0A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37FB0" w:rsidRPr="00E135A2" w:rsidRDefault="00E229E6" w:rsidP="005B7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35A2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5B7A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672.85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E135A2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37FB0" w:rsidRPr="0069593C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1,322.83</w:t>
            </w:r>
          </w:p>
        </w:tc>
      </w:tr>
      <w:tr w:rsidR="00637FB0" w:rsidRPr="00AB1511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F60D8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12.11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16.27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DD0E2C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372.39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279.43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D0E2C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112.72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83.27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5614D4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12.03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8.86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D04C4" w:rsidP="00637FB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(9.08)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(6.90)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5614D4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500.17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380.93</w:t>
            </w:r>
          </w:p>
        </w:tc>
      </w:tr>
      <w:tr w:rsidR="00DF60D8" w:rsidRPr="0069593C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F60D8" w:rsidRPr="00922E06" w:rsidRDefault="004B329B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หนี้สูญและ</w:t>
            </w:r>
            <w:r w:rsidR="00DF60D8"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หนี้สงสัยจะสูญ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9.49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D0E2C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0.32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F60D8" w:rsidRPr="00922E06" w:rsidRDefault="00DF60D8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5614D4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66.44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5614D4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212.38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D04C4" w:rsidP="005614D4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</w:t>
            </w:r>
            <w:r w:rsidR="005614D4"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55.74</w:t>
            </w: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DF60D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60D8" w:rsidRPr="00922E06" w:rsidRDefault="005614D4" w:rsidP="00637FB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(204.16)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F60D8" w:rsidRPr="00922E06" w:rsidRDefault="00DF60D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F60D8" w:rsidRPr="00922E06" w:rsidRDefault="00DD04C4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20.31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F60D8" w:rsidRPr="00922E06" w:rsidRDefault="00DF60D8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F60D8" w:rsidRPr="00922E06" w:rsidRDefault="005614D4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กลับรายการ)ประมาณการค่าใช้จ่ายสำหรับ   </w:t>
            </w:r>
          </w:p>
          <w:p w:rsidR="00637FB0" w:rsidRPr="00922E06" w:rsidRDefault="00637FB0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คดีความ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D0E2C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(4.23)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(8.04)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B35A4C" w:rsidRDefault="00922E06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F60D8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DD04C4" w:rsidP="00637FB0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1.68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20.77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456FA6" w:rsidP="00456FA6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7FB0" w:rsidRPr="00922E06" w:rsidRDefault="00637FB0" w:rsidP="00456FA6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D04C4" w:rsidRPr="00922E06" w:rsidRDefault="00DD04C4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04C4" w:rsidRPr="00922E06" w:rsidRDefault="005614D4" w:rsidP="0092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2E06" w:rsidRPr="00922E06">
              <w:rPr>
                <w:rFonts w:asciiTheme="majorBidi" w:hAnsiTheme="majorBidi" w:cstheme="majorBidi"/>
                <w:sz w:val="24"/>
                <w:szCs w:val="24"/>
                <w:cs/>
              </w:rPr>
              <w:t>2.55</w:t>
            </w:r>
            <w:r w:rsidRPr="00922E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7FB0" w:rsidRPr="00922E06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12.73</w:t>
            </w:r>
          </w:p>
        </w:tc>
      </w:tr>
      <w:tr w:rsidR="00637FB0" w:rsidRPr="0069593C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9432FD" w:rsidRDefault="00637FB0" w:rsidP="00637F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432F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9432F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กลับรายการ) ขาดทุนจากการด้อยค่า </w:t>
            </w:r>
          </w:p>
          <w:p w:rsidR="00637FB0" w:rsidRPr="009432FD" w:rsidRDefault="00637FB0" w:rsidP="000837C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432F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ของสินทรัพย์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DF60D8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2.33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(17.18)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FB0" w:rsidRPr="009432FD" w:rsidRDefault="001A4E31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1.37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DF60D8" w:rsidP="00922E0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0.1</w:t>
            </w:r>
            <w:r w:rsidR="00456FA6" w:rsidRPr="009432F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DD04C4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0.02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456FA6" w:rsidP="00456FA6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FB0" w:rsidRPr="009432FD" w:rsidRDefault="00637FB0" w:rsidP="00456FA6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432F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04C4" w:rsidRPr="009432FD" w:rsidRDefault="00DD04C4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04C4" w:rsidRPr="009432FD" w:rsidRDefault="001A4E31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432FD">
              <w:rPr>
                <w:rFonts w:asciiTheme="majorBidi" w:hAnsiTheme="majorBidi" w:cstheme="majorBidi"/>
                <w:sz w:val="24"/>
                <w:szCs w:val="24"/>
              </w:rPr>
              <w:t>3.84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7FB0" w:rsidRPr="009432FD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432FD">
              <w:rPr>
                <w:rFonts w:asciiTheme="majorBidi" w:hAnsiTheme="majorBidi" w:cstheme="majorBidi"/>
                <w:sz w:val="24"/>
                <w:szCs w:val="24"/>
              </w:rPr>
              <w:t>(17.16)</w:t>
            </w:r>
          </w:p>
        </w:tc>
      </w:tr>
    </w:tbl>
    <w:p w:rsidR="000837CE" w:rsidRDefault="00083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green"/>
        </w:rPr>
      </w:pPr>
    </w:p>
    <w:p w:rsidR="005F68CA" w:rsidRPr="00AB1511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green"/>
        </w:rPr>
      </w:pPr>
      <w:r w:rsidRPr="00AB1511">
        <w:rPr>
          <w:rFonts w:ascii="Angsana New" w:hAnsi="Angsana New"/>
          <w:b/>
          <w:bCs/>
          <w:sz w:val="20"/>
          <w:szCs w:val="20"/>
          <w:highlight w:val="green"/>
        </w:rPr>
        <w:br w:type="page"/>
      </w:r>
    </w:p>
    <w:tbl>
      <w:tblPr>
        <w:tblW w:w="14834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7F611E" w:rsidRPr="0069593C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2273C0" w:rsidP="0022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69593C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6CE1" w:rsidRPr="0069593C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9593C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</w:tr>
      <w:tr w:rsidR="00896CE1" w:rsidRPr="0069593C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96CE1" w:rsidRPr="0069593C" w:rsidTr="00290945">
        <w:trPr>
          <w:trHeight w:val="260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6CE1" w:rsidRPr="0069593C" w:rsidTr="007F611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9593C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6F5116" w:rsidP="0056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24,</w:t>
            </w:r>
            <w:r w:rsidR="005614D4">
              <w:rPr>
                <w:rFonts w:ascii="Angsana New" w:hAnsi="Angsana New"/>
                <w:sz w:val="24"/>
                <w:szCs w:val="24"/>
              </w:rPr>
              <w:t>986.21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16,52</w:t>
            </w:r>
            <w:r w:rsidR="00A348A3" w:rsidRPr="00E135A2">
              <w:rPr>
                <w:rFonts w:ascii="Angsana New" w:hAnsi="Angsana New"/>
                <w:sz w:val="24"/>
                <w:szCs w:val="24"/>
              </w:rPr>
              <w:t>7</w:t>
            </w:r>
            <w:r w:rsidRPr="00E135A2">
              <w:rPr>
                <w:rFonts w:ascii="Angsana New" w:hAnsi="Angsana New"/>
                <w:sz w:val="24"/>
                <w:szCs w:val="24"/>
              </w:rPr>
              <w:t>.</w:t>
            </w:r>
            <w:r w:rsidR="00A348A3" w:rsidRPr="00E135A2">
              <w:rPr>
                <w:rFonts w:ascii="Angsana New" w:hAnsi="Angsana New"/>
                <w:sz w:val="24"/>
                <w:szCs w:val="24"/>
              </w:rPr>
              <w:t>5</w:t>
            </w:r>
            <w:r w:rsidR="005614D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A7678" w:rsidP="0022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7,</w:t>
            </w:r>
            <w:r w:rsidR="005614D4">
              <w:rPr>
                <w:rFonts w:ascii="Angsana New" w:hAnsi="Angsana New"/>
                <w:sz w:val="24"/>
                <w:szCs w:val="24"/>
              </w:rPr>
              <w:t>0</w:t>
            </w:r>
            <w:r w:rsidR="002273C0">
              <w:rPr>
                <w:rFonts w:ascii="Angsana New" w:hAnsi="Angsana New"/>
                <w:sz w:val="24"/>
                <w:szCs w:val="24"/>
              </w:rPr>
              <w:t>8</w:t>
            </w:r>
            <w:r w:rsidR="005614D4">
              <w:rPr>
                <w:rFonts w:ascii="Angsana New" w:hAnsi="Angsana New"/>
                <w:sz w:val="24"/>
                <w:szCs w:val="24"/>
              </w:rPr>
              <w:t>6.3</w:t>
            </w:r>
            <w:r w:rsidR="002273C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7,45</w:t>
            </w:r>
            <w:r w:rsidR="00AA1B0A" w:rsidRPr="00E135A2">
              <w:rPr>
                <w:rFonts w:ascii="Angsana New" w:hAnsi="Angsana New"/>
                <w:sz w:val="24"/>
                <w:szCs w:val="24"/>
              </w:rPr>
              <w:t>3</w:t>
            </w:r>
            <w:r w:rsidRPr="00E135A2">
              <w:rPr>
                <w:rFonts w:ascii="Angsana New" w:hAnsi="Angsana New"/>
                <w:sz w:val="24"/>
                <w:szCs w:val="24"/>
              </w:rPr>
              <w:t>.</w:t>
            </w:r>
            <w:r w:rsidR="00AA1B0A" w:rsidRPr="00E135A2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A7678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1,941.85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2,012.0</w:t>
            </w:r>
            <w:r w:rsidR="009432F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A7678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1,277.80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1,38</w:t>
            </w:r>
            <w:r w:rsidR="00AA1B0A" w:rsidRPr="00E135A2">
              <w:rPr>
                <w:rFonts w:ascii="Angsana New" w:hAnsi="Angsana New"/>
                <w:sz w:val="24"/>
                <w:szCs w:val="24"/>
              </w:rPr>
              <w:t>2</w:t>
            </w:r>
            <w:r w:rsidRPr="00E135A2">
              <w:rPr>
                <w:rFonts w:ascii="Angsana New" w:hAnsi="Angsana New"/>
                <w:sz w:val="24"/>
                <w:szCs w:val="24"/>
              </w:rPr>
              <w:t>.</w:t>
            </w:r>
            <w:r w:rsidR="00AA1B0A" w:rsidRPr="00E135A2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5614D4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(12.68</w:t>
            </w:r>
            <w:r w:rsidR="008A7678" w:rsidRPr="00E135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(11.51)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5614D4" w:rsidP="0022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</w:t>
            </w:r>
            <w:r w:rsidR="002273C0">
              <w:rPr>
                <w:rFonts w:ascii="Angsana New" w:hAnsi="Angsana New"/>
                <w:sz w:val="24"/>
                <w:szCs w:val="24"/>
              </w:rPr>
              <w:t>79</w:t>
            </w:r>
            <w:r>
              <w:rPr>
                <w:rFonts w:ascii="Angsana New" w:hAnsi="Angsana New"/>
                <w:sz w:val="24"/>
                <w:szCs w:val="24"/>
              </w:rPr>
              <w:t>.5</w:t>
            </w:r>
            <w:r w:rsidR="002273C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27,3</w:t>
            </w:r>
            <w:r w:rsidR="00A348A3" w:rsidRPr="0069593C">
              <w:rPr>
                <w:rFonts w:ascii="Angsana New" w:hAnsi="Angsana New"/>
                <w:sz w:val="24"/>
                <w:szCs w:val="24"/>
              </w:rPr>
              <w:t>64</w:t>
            </w:r>
            <w:r w:rsidRPr="0069593C">
              <w:rPr>
                <w:rFonts w:ascii="Angsana New" w:hAnsi="Angsana New"/>
                <w:sz w:val="24"/>
                <w:szCs w:val="24"/>
              </w:rPr>
              <w:t>.</w:t>
            </w:r>
            <w:r w:rsidR="00A348A3" w:rsidRPr="0069593C">
              <w:rPr>
                <w:rFonts w:ascii="Angsana New" w:hAnsi="Angsana New"/>
                <w:sz w:val="24"/>
                <w:szCs w:val="24"/>
              </w:rPr>
              <w:t>4</w:t>
            </w:r>
            <w:r w:rsidR="00AA1B0A" w:rsidRPr="0069593C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96CE1" w:rsidRPr="0069593C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A7678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3,400.31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2,952.07</w:t>
            </w:r>
          </w:p>
        </w:tc>
      </w:tr>
      <w:tr w:rsidR="00896CE1" w:rsidRPr="0069593C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CE1" w:rsidRPr="00E135A2" w:rsidRDefault="005614D4" w:rsidP="0022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2273C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1.8</w:t>
            </w:r>
            <w:r w:rsidR="002273C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4</w:t>
            </w:r>
            <w:r w:rsidR="00AA1B0A" w:rsidRPr="0069593C">
              <w:rPr>
                <w:rFonts w:ascii="Angsana New" w:hAnsi="Angsana New"/>
                <w:sz w:val="24"/>
                <w:szCs w:val="24"/>
              </w:rPr>
              <w:t>8</w:t>
            </w:r>
            <w:r w:rsidRPr="0069593C">
              <w:rPr>
                <w:rFonts w:ascii="Angsana New" w:hAnsi="Angsana New"/>
                <w:sz w:val="24"/>
                <w:szCs w:val="24"/>
              </w:rPr>
              <w:t>8.</w:t>
            </w:r>
            <w:r w:rsidR="00A348A3" w:rsidRPr="0069593C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896CE1" w:rsidRPr="0069593C" w:rsidTr="00890275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96CE1" w:rsidRPr="00E135A2" w:rsidRDefault="005614D4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39,201.66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30,804.67</w:t>
            </w:r>
          </w:p>
        </w:tc>
      </w:tr>
      <w:tr w:rsidR="00896CE1" w:rsidRPr="0069593C" w:rsidTr="00890275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6CE1" w:rsidRPr="0069593C" w:rsidTr="0078051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6CE1" w:rsidRPr="0069593C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1F4901" w:rsidP="009E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11,</w:t>
            </w:r>
            <w:r w:rsidR="009E45BC">
              <w:rPr>
                <w:rFonts w:ascii="Angsana New" w:hAnsi="Angsana New"/>
                <w:sz w:val="24"/>
                <w:szCs w:val="24"/>
              </w:rPr>
              <w:t>746.49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7,41</w:t>
            </w:r>
            <w:r w:rsidR="00A348A3" w:rsidRPr="00E135A2">
              <w:rPr>
                <w:rFonts w:ascii="Angsana New" w:hAnsi="Angsana New"/>
                <w:sz w:val="24"/>
                <w:szCs w:val="24"/>
              </w:rPr>
              <w:t>7</w:t>
            </w:r>
            <w:r w:rsidRPr="00E135A2">
              <w:rPr>
                <w:rFonts w:ascii="Angsana New" w:hAnsi="Angsana New"/>
                <w:sz w:val="24"/>
                <w:szCs w:val="24"/>
              </w:rPr>
              <w:t>.</w:t>
            </w:r>
            <w:r w:rsidR="00A348A3" w:rsidRPr="00E135A2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A7678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7,065.</w:t>
            </w:r>
            <w:r w:rsidR="001619F7" w:rsidRPr="00E135A2">
              <w:rPr>
                <w:rFonts w:ascii="Angsana New" w:hAnsi="Angsana New"/>
                <w:sz w:val="24"/>
                <w:szCs w:val="24"/>
              </w:rPr>
              <w:t>6</w:t>
            </w:r>
            <w:r w:rsidR="003F6110" w:rsidRPr="00E135A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7,462.09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5614D4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1,008.78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1,042.26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5614D4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3,299.47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298.96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A7678" w:rsidP="00781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781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781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6CE1" w:rsidRPr="00E135A2" w:rsidRDefault="005614D4" w:rsidP="002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</w:t>
            </w:r>
            <w:r w:rsidR="002C45A2">
              <w:rPr>
                <w:rFonts w:ascii="Angsana New" w:hAnsi="Angsana New" w:hint="cs"/>
                <w:sz w:val="24"/>
                <w:szCs w:val="24"/>
                <w:cs/>
              </w:rPr>
              <w:t>121.66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16,221.59</w:t>
            </w:r>
          </w:p>
        </w:tc>
      </w:tr>
      <w:tr w:rsidR="00896CE1" w:rsidRPr="0069593C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CE1" w:rsidRPr="00E135A2" w:rsidRDefault="009E45BC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190.30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219.34</w:t>
            </w:r>
          </w:p>
        </w:tc>
      </w:tr>
      <w:tr w:rsidR="00896CE1" w:rsidRPr="00A348A3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CE1" w:rsidRPr="0069593C" w:rsidRDefault="00896CE1" w:rsidP="00896C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E135A2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96CE1" w:rsidRPr="00E135A2" w:rsidRDefault="005614D4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23,311.96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96CE1" w:rsidRPr="0069593C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16,440.93</w:t>
            </w:r>
          </w:p>
        </w:tc>
      </w:tr>
    </w:tbl>
    <w:p w:rsidR="00624A49" w:rsidRPr="00EF646B" w:rsidRDefault="00624A49" w:rsidP="00BC2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AF376F" w:rsidRPr="00EF646B" w:rsidRDefault="00AF376F" w:rsidP="00D3176E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GB" w:eastAsia="en-GB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  <w:lang w:val="en-GB" w:eastAsia="en-GB"/>
        </w:rPr>
        <w:t>ส่วนงานภูมิศาสตร์</w:t>
      </w:r>
    </w:p>
    <w:p w:rsidR="00AF376F" w:rsidRPr="00EF646B" w:rsidRDefault="00AF376F" w:rsidP="00D3176E">
      <w:pPr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:rsidR="00AF376F" w:rsidRPr="00EF646B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:rsidR="00AF376F" w:rsidRPr="00EF646B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AF376F" w:rsidRPr="00EF646B" w:rsidRDefault="00AF376F" w:rsidP="00AF376F">
      <w:pPr>
        <w:jc w:val="both"/>
        <w:rPr>
          <w:rFonts w:ascii="Angsana New" w:hAnsi="Angsana New"/>
          <w:sz w:val="20"/>
          <w:szCs w:val="20"/>
        </w:rPr>
        <w:sectPr w:rsidR="00AF376F" w:rsidRPr="00EF646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:rsidR="00C14503" w:rsidRPr="00EF646B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รายได้จากการลงทุน</w:t>
      </w:r>
    </w:p>
    <w:p w:rsidR="00C14503" w:rsidRPr="00EF646B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7"/>
        <w:gridCol w:w="822"/>
        <w:gridCol w:w="1103"/>
        <w:gridCol w:w="237"/>
        <w:gridCol w:w="1322"/>
        <w:gridCol w:w="240"/>
        <w:gridCol w:w="1078"/>
        <w:gridCol w:w="237"/>
        <w:gridCol w:w="1385"/>
      </w:tblGrid>
      <w:tr w:rsidR="00C14503" w:rsidRPr="00EF646B" w:rsidTr="00E135A2">
        <w:trPr>
          <w:trHeight w:val="155"/>
        </w:trPr>
        <w:tc>
          <w:tcPr>
            <w:tcW w:w="1633" w:type="pct"/>
          </w:tcPr>
          <w:p w:rsidR="00C14503" w:rsidRPr="00EF646B" w:rsidRDefault="00C14503" w:rsidP="000508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BD1" w:rsidRPr="00EF646B" w:rsidTr="00E135A2">
        <w:tc>
          <w:tcPr>
            <w:tcW w:w="1633" w:type="pct"/>
          </w:tcPr>
          <w:p w:rsidR="001E1BD1" w:rsidRPr="00EF646B" w:rsidRDefault="001E1BD1" w:rsidP="001E1BD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1E1BD1" w:rsidRPr="00EF646B" w:rsidTr="00E135A2">
        <w:tc>
          <w:tcPr>
            <w:tcW w:w="1633" w:type="pct"/>
          </w:tcPr>
          <w:p w:rsidR="001E1BD1" w:rsidRPr="00EF646B" w:rsidRDefault="001E1BD1" w:rsidP="001E1BD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1E1BD1" w:rsidRPr="00EF646B" w:rsidTr="00E135A2">
        <w:tc>
          <w:tcPr>
            <w:tcW w:w="1633" w:type="pct"/>
          </w:tcPr>
          <w:p w:rsidR="001E1BD1" w:rsidRPr="00EF646B" w:rsidRDefault="001E1BD1" w:rsidP="001E1BD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1E1BD1" w:rsidRPr="00EF646B" w:rsidRDefault="001E1BD1" w:rsidP="001E1BD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1E1BD1" w:rsidRPr="00EF646B" w:rsidRDefault="001E1BD1" w:rsidP="001E1BD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1E1BD1" w:rsidRPr="00EF646B" w:rsidTr="00E135A2">
        <w:tc>
          <w:tcPr>
            <w:tcW w:w="1633" w:type="pct"/>
          </w:tcPr>
          <w:p w:rsidR="001E1BD1" w:rsidRPr="00EF646B" w:rsidRDefault="001E1BD1" w:rsidP="001E1BD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1E1BD1" w:rsidRPr="00EF646B" w:rsidRDefault="001E1BD1" w:rsidP="001E1BD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1E1BD1" w:rsidRPr="00EF646B" w:rsidRDefault="001E1BD1" w:rsidP="001E1BD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center"/>
          </w:tcPr>
          <w:p w:rsidR="001E1BD1" w:rsidRPr="00EF646B" w:rsidRDefault="001E1BD1" w:rsidP="001E1BD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1E1BD1" w:rsidRPr="00B35A4C" w:rsidTr="00B35A4C">
        <w:tc>
          <w:tcPr>
            <w:tcW w:w="1633" w:type="pct"/>
          </w:tcPr>
          <w:p w:rsidR="001E1BD1" w:rsidRPr="00B35A4C" w:rsidRDefault="001E1BD1" w:rsidP="001E1BD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B35A4C" w:rsidRDefault="009432FD" w:rsidP="00B35A4C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35A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578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32" w:right="-12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24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93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B35A4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6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65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B35A4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rtl/>
                <w:cs/>
                <w:lang w:val="en-US"/>
              </w:rPr>
              <w:t xml:space="preserve">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24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6" w:type="pct"/>
          </w:tcPr>
          <w:p w:rsidR="001E1BD1" w:rsidRPr="00B35A4C" w:rsidRDefault="001E1BD1" w:rsidP="00B35A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30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B35A4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1E1BD1" w:rsidRPr="00EF646B" w:rsidTr="00E135A2">
        <w:trPr>
          <w:trHeight w:val="335"/>
        </w:trPr>
        <w:tc>
          <w:tcPr>
            <w:tcW w:w="1633" w:type="pct"/>
          </w:tcPr>
          <w:p w:rsidR="001E1BD1" w:rsidRPr="00EF646B" w:rsidRDefault="001E1BD1" w:rsidP="001E1BD1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:rsidR="001E1BD1" w:rsidRPr="00EF646B" w:rsidRDefault="001E1BD1" w:rsidP="001E1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  <w:vAlign w:val="bottom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83F" w:rsidRPr="00EF646B" w:rsidTr="00E135A2">
        <w:trPr>
          <w:trHeight w:val="155"/>
        </w:trPr>
        <w:tc>
          <w:tcPr>
            <w:tcW w:w="1633" w:type="pct"/>
            <w:vAlign w:val="bottom"/>
          </w:tcPr>
          <w:p w:rsidR="002A483F" w:rsidRPr="00EF646B" w:rsidRDefault="002A483F" w:rsidP="002A483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0" w:type="pct"/>
            <w:tcBorders>
              <w:left w:val="nil"/>
            </w:tcBorders>
          </w:tcPr>
          <w:p w:rsidR="002A483F" w:rsidRPr="00EF646B" w:rsidRDefault="002A483F" w:rsidP="002A483F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4, 11</w:t>
            </w:r>
          </w:p>
        </w:tc>
        <w:tc>
          <w:tcPr>
            <w:tcW w:w="578" w:type="pct"/>
          </w:tcPr>
          <w:p w:rsidR="002A483F" w:rsidRPr="00EF646B" w:rsidRDefault="002A483F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2A483F" w:rsidRPr="00EF646B" w:rsidRDefault="00D65FF2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1,781.27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569.64</w:t>
            </w:r>
          </w:p>
        </w:tc>
      </w:tr>
      <w:tr w:rsidR="002A483F" w:rsidRPr="00EF646B" w:rsidTr="00E135A2">
        <w:trPr>
          <w:trHeight w:val="155"/>
        </w:trPr>
        <w:tc>
          <w:tcPr>
            <w:tcW w:w="1633" w:type="pct"/>
            <w:vAlign w:val="bottom"/>
          </w:tcPr>
          <w:p w:rsidR="002A483F" w:rsidRPr="00EF646B" w:rsidRDefault="002A483F" w:rsidP="002A483F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0" w:type="pct"/>
            <w:tcBorders>
              <w:left w:val="nil"/>
            </w:tcBorders>
          </w:tcPr>
          <w:p w:rsidR="002A483F" w:rsidRPr="00EF646B" w:rsidRDefault="002A483F" w:rsidP="002A483F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4, 10</w:t>
            </w:r>
          </w:p>
        </w:tc>
        <w:tc>
          <w:tcPr>
            <w:tcW w:w="578" w:type="pct"/>
          </w:tcPr>
          <w:p w:rsidR="002A483F" w:rsidRPr="00EF646B" w:rsidRDefault="002A483F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155.18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141.06</w:t>
            </w:r>
          </w:p>
        </w:tc>
      </w:tr>
      <w:tr w:rsidR="002A483F" w:rsidRPr="00EF646B" w:rsidTr="00E135A2">
        <w:trPr>
          <w:trHeight w:val="155"/>
        </w:trPr>
        <w:tc>
          <w:tcPr>
            <w:tcW w:w="1633" w:type="pct"/>
            <w:vAlign w:val="bottom"/>
          </w:tcPr>
          <w:p w:rsidR="002A483F" w:rsidRPr="00EF646B" w:rsidRDefault="002A483F" w:rsidP="002A483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2A483F" w:rsidRPr="00EF646B" w:rsidRDefault="002A483F" w:rsidP="002A483F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2A483F" w:rsidRPr="00141C85" w:rsidRDefault="002A483F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:rsidR="002A483F" w:rsidRPr="00EF646B" w:rsidRDefault="00150EEA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1,936.45</w:t>
            </w:r>
          </w:p>
        </w:tc>
        <w:tc>
          <w:tcPr>
            <w:tcW w:w="124" w:type="pct"/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2A483F" w:rsidRPr="00EF646B" w:rsidRDefault="002A483F" w:rsidP="002A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710.70</w:t>
            </w: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  <w:vAlign w:val="bottom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1E1BD1" w:rsidRPr="00EF646B" w:rsidRDefault="001E1BD1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8" w:type="pct"/>
          </w:tcPr>
          <w:p w:rsidR="001E1BD1" w:rsidRPr="00EF646B" w:rsidRDefault="00150EEA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1E1BD1" w:rsidRPr="00EF646B" w:rsidRDefault="00150EEA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737.89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416.60</w:t>
            </w: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1E1BD1" w:rsidRPr="00EF646B" w:rsidRDefault="002A483F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124" w:type="pct"/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8.22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1E1BD1" w:rsidRPr="00EF646B" w:rsidRDefault="002A483F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8.22</w:t>
            </w: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1E1BD1" w:rsidRPr="00EF646B" w:rsidRDefault="00150EEA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  <w:tc>
          <w:tcPr>
            <w:tcW w:w="124" w:type="pct"/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1.58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1E1BD1" w:rsidRPr="00EF646B" w:rsidRDefault="00150EEA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0.94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0.63</w:t>
            </w: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1BD1" w:rsidRPr="00EF646B" w:rsidRDefault="00150EEA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13.52</w:t>
            </w:r>
          </w:p>
        </w:tc>
        <w:tc>
          <w:tcPr>
            <w:tcW w:w="124" w:type="pct"/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9.80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:rsidR="001E1BD1" w:rsidRPr="00EF646B" w:rsidRDefault="00150EEA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749.53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425.45</w:t>
            </w:r>
          </w:p>
        </w:tc>
      </w:tr>
      <w:tr w:rsidR="001E1BD1" w:rsidRPr="00E135A2" w:rsidTr="00E135A2">
        <w:trPr>
          <w:trHeight w:val="155"/>
        </w:trPr>
        <w:tc>
          <w:tcPr>
            <w:tcW w:w="1633" w:type="pct"/>
          </w:tcPr>
          <w:p w:rsidR="001E1BD1" w:rsidRPr="00E135A2" w:rsidRDefault="001E1BD1" w:rsidP="001E1BD1">
            <w:pPr>
              <w:spacing w:line="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430" w:type="pct"/>
            <w:tcBorders>
              <w:left w:val="nil"/>
            </w:tcBorders>
          </w:tcPr>
          <w:p w:rsidR="001E1BD1" w:rsidRPr="00E135A2" w:rsidRDefault="001E1BD1" w:rsidP="001E1BD1">
            <w:pPr>
              <w:tabs>
                <w:tab w:val="clear" w:pos="680"/>
              </w:tabs>
              <w:spacing w:line="80" w:lineRule="exact"/>
              <w:ind w:left="-107" w:right="-109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:rsidR="001E1BD1" w:rsidRPr="00E135A2" w:rsidRDefault="001E1BD1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shd w:val="clear" w:color="auto" w:fill="auto"/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1E1BD1" w:rsidRPr="00E135A2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E1BD1" w:rsidRPr="00EF646B" w:rsidTr="00E135A2">
        <w:trPr>
          <w:trHeight w:val="155"/>
        </w:trPr>
        <w:tc>
          <w:tcPr>
            <w:tcW w:w="1633" w:type="pct"/>
          </w:tcPr>
          <w:p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0" w:type="pct"/>
            <w:tcBorders>
              <w:left w:val="nil"/>
            </w:tcBorders>
          </w:tcPr>
          <w:p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1E1BD1" w:rsidRPr="00EF646B" w:rsidRDefault="00150EEA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13.52</w:t>
            </w:r>
          </w:p>
        </w:tc>
        <w:tc>
          <w:tcPr>
            <w:tcW w:w="124" w:type="pct"/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9.80</w:t>
            </w:r>
          </w:p>
        </w:tc>
        <w:tc>
          <w:tcPr>
            <w:tcW w:w="126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1E1BD1" w:rsidRPr="00EF646B" w:rsidRDefault="00150EEA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2,685.98</w:t>
            </w:r>
          </w:p>
        </w:tc>
        <w:tc>
          <w:tcPr>
            <w:tcW w:w="124" w:type="pct"/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1,136.15</w:t>
            </w:r>
          </w:p>
        </w:tc>
      </w:tr>
    </w:tbl>
    <w:p w:rsidR="00104741" w:rsidRPr="00E135A2" w:rsidRDefault="00104741" w:rsidP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s/>
        </w:rPr>
      </w:pPr>
    </w:p>
    <w:p w:rsidR="00C14503" w:rsidRPr="00EF646B" w:rsidRDefault="00141C85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14503" w:rsidRPr="00EF646B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3"/>
        <w:gridCol w:w="239"/>
        <w:gridCol w:w="1196"/>
        <w:gridCol w:w="275"/>
        <w:gridCol w:w="1288"/>
        <w:gridCol w:w="277"/>
        <w:gridCol w:w="1046"/>
        <w:gridCol w:w="237"/>
        <w:gridCol w:w="1379"/>
      </w:tblGrid>
      <w:tr w:rsidR="00E135A2" w:rsidRPr="00EF646B" w:rsidTr="00141C85">
        <w:trPr>
          <w:trHeight w:val="160"/>
          <w:tblHeader/>
        </w:trPr>
        <w:tc>
          <w:tcPr>
            <w:tcW w:w="1888" w:type="pct"/>
          </w:tcPr>
          <w:p w:rsidR="00C14503" w:rsidRPr="00EF646B" w:rsidRDefault="00C14503" w:rsidP="00BC54A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5A2" w:rsidRPr="00EF646B" w:rsidTr="00141C85">
        <w:trPr>
          <w:trHeight w:val="419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5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3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E135A2" w:rsidRPr="00EF646B" w:rsidTr="00141C85">
        <w:trPr>
          <w:trHeight w:val="419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5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3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E135A2" w:rsidRPr="00EF646B" w:rsidTr="00141C85">
        <w:trPr>
          <w:trHeight w:val="419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5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3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E135A2" w:rsidRPr="00EF646B" w:rsidTr="00141C85">
        <w:trPr>
          <w:trHeight w:val="419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5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3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E135A2" w:rsidRPr="00EF646B" w:rsidTr="00141C85">
        <w:trPr>
          <w:trHeight w:val="419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4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5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4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3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1968C8" w:rsidRPr="00EF646B" w:rsidTr="00141C85">
        <w:trPr>
          <w:trHeight w:val="347"/>
          <w:tblHeader/>
        </w:trPr>
        <w:tc>
          <w:tcPr>
            <w:tcW w:w="1888" w:type="pct"/>
          </w:tcPr>
          <w:p w:rsidR="001968C8" w:rsidRPr="00EF646B" w:rsidRDefault="001968C8" w:rsidP="001968C8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:rsidR="001968C8" w:rsidRPr="00EF646B" w:rsidRDefault="001968C8" w:rsidP="001968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35A2" w:rsidRPr="00BE487E" w:rsidTr="00141C85">
        <w:trPr>
          <w:trHeight w:val="160"/>
        </w:trPr>
        <w:tc>
          <w:tcPr>
            <w:tcW w:w="1888" w:type="pct"/>
          </w:tcPr>
          <w:p w:rsidR="001968C8" w:rsidRPr="00BE487E" w:rsidRDefault="001968C8" w:rsidP="001968C8">
            <w:pPr>
              <w:tabs>
                <w:tab w:val="clear" w:pos="680"/>
              </w:tabs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5" w:type="pct"/>
          </w:tcPr>
          <w:p w:rsidR="001968C8" w:rsidRPr="00BE487E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968C8" w:rsidRPr="00E135A2" w:rsidRDefault="00BE487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590.87</w:t>
            </w:r>
          </w:p>
        </w:tc>
        <w:tc>
          <w:tcPr>
            <w:tcW w:w="144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333.75</w:t>
            </w:r>
          </w:p>
        </w:tc>
        <w:tc>
          <w:tcPr>
            <w:tcW w:w="145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968C8" w:rsidRPr="00BE487E" w:rsidRDefault="00BE487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5A2" w:rsidRPr="00BE487E" w:rsidTr="00141C85">
        <w:trPr>
          <w:trHeight w:val="160"/>
        </w:trPr>
        <w:tc>
          <w:tcPr>
            <w:tcW w:w="1888" w:type="pct"/>
          </w:tcPr>
          <w:p w:rsidR="001968C8" w:rsidRPr="00BE487E" w:rsidRDefault="001968C8" w:rsidP="001968C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125" w:type="pct"/>
          </w:tcPr>
          <w:p w:rsidR="001968C8" w:rsidRPr="00BE487E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968C8" w:rsidRPr="00E135A2" w:rsidRDefault="00BE487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402.35</w:t>
            </w:r>
          </w:p>
        </w:tc>
        <w:tc>
          <w:tcPr>
            <w:tcW w:w="144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245.83</w:t>
            </w:r>
          </w:p>
        </w:tc>
        <w:tc>
          <w:tcPr>
            <w:tcW w:w="145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:rsidR="001968C8" w:rsidRPr="00BE487E" w:rsidRDefault="00BE487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7.81</w:t>
            </w:r>
          </w:p>
        </w:tc>
        <w:tc>
          <w:tcPr>
            <w:tcW w:w="124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</w:rPr>
              <w:t>4.08</w:t>
            </w:r>
          </w:p>
        </w:tc>
      </w:tr>
      <w:tr w:rsidR="00E135A2" w:rsidRPr="00BE487E" w:rsidTr="00141C85">
        <w:trPr>
          <w:trHeight w:val="160"/>
        </w:trPr>
        <w:tc>
          <w:tcPr>
            <w:tcW w:w="1888" w:type="pct"/>
          </w:tcPr>
          <w:p w:rsidR="001968C8" w:rsidRPr="00BE487E" w:rsidRDefault="001968C8" w:rsidP="001968C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5" w:type="pct"/>
          </w:tcPr>
          <w:p w:rsidR="001968C8" w:rsidRPr="00BE487E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968C8" w:rsidRPr="00E135A2" w:rsidRDefault="00882E7F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112.97</w:t>
            </w:r>
          </w:p>
        </w:tc>
        <w:tc>
          <w:tcPr>
            <w:tcW w:w="144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1968C8" w:rsidRPr="00E135A2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70.48</w:t>
            </w:r>
          </w:p>
        </w:tc>
        <w:tc>
          <w:tcPr>
            <w:tcW w:w="145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968C8" w:rsidRPr="00BE487E" w:rsidRDefault="00BE487E" w:rsidP="00BE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1968C8" w:rsidRPr="00BE487E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C85" w:rsidRPr="00BE487E" w:rsidTr="00141C85">
        <w:trPr>
          <w:trHeight w:val="160"/>
        </w:trPr>
        <w:tc>
          <w:tcPr>
            <w:tcW w:w="1888" w:type="pct"/>
          </w:tcPr>
          <w:p w:rsidR="00141C85" w:rsidRPr="00BE487E" w:rsidRDefault="00141C85" w:rsidP="00141C8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" w:type="pct"/>
          </w:tcPr>
          <w:p w:rsidR="00141C85" w:rsidRPr="00BE487E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14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6.88</w:t>
            </w:r>
          </w:p>
        </w:tc>
        <w:tc>
          <w:tcPr>
            <w:tcW w:w="14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3.11</w:t>
            </w:r>
          </w:p>
        </w:tc>
        <w:tc>
          <w:tcPr>
            <w:tcW w:w="12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1.58</w:t>
            </w:r>
          </w:p>
        </w:tc>
      </w:tr>
      <w:tr w:rsidR="00141C85" w:rsidRPr="00BE487E" w:rsidTr="00141C85">
        <w:trPr>
          <w:trHeight w:val="160"/>
        </w:trPr>
        <w:tc>
          <w:tcPr>
            <w:tcW w:w="1888" w:type="pct"/>
          </w:tcPr>
          <w:p w:rsidR="00141C85" w:rsidRPr="00BE487E" w:rsidRDefault="00141C85" w:rsidP="00141C85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487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ค่าธรรมเนียมการจัดการ</w:t>
            </w:r>
          </w:p>
        </w:tc>
        <w:tc>
          <w:tcPr>
            <w:tcW w:w="125" w:type="pct"/>
          </w:tcPr>
          <w:p w:rsidR="00141C85" w:rsidRPr="00BE487E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4.59</w:t>
            </w:r>
          </w:p>
        </w:tc>
        <w:tc>
          <w:tcPr>
            <w:tcW w:w="14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2.65</w:t>
            </w:r>
          </w:p>
        </w:tc>
        <w:tc>
          <w:tcPr>
            <w:tcW w:w="14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C85" w:rsidRPr="00BE487E" w:rsidTr="00141C85">
        <w:trPr>
          <w:trHeight w:val="160"/>
        </w:trPr>
        <w:tc>
          <w:tcPr>
            <w:tcW w:w="1888" w:type="pct"/>
          </w:tcPr>
          <w:p w:rsidR="00141C85" w:rsidRPr="00BE487E" w:rsidRDefault="00141C85" w:rsidP="00141C8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" w:type="pct"/>
          </w:tcPr>
          <w:p w:rsidR="00141C85" w:rsidRPr="00BE487E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21.92</w:t>
            </w:r>
          </w:p>
        </w:tc>
        <w:tc>
          <w:tcPr>
            <w:tcW w:w="14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10.3</w:t>
            </w:r>
            <w:r w:rsidR="0003277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6.4</w:t>
            </w:r>
            <w:r w:rsidR="0003277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3.77</w:t>
            </w:r>
          </w:p>
        </w:tc>
      </w:tr>
      <w:tr w:rsidR="00141C85" w:rsidRPr="00EF646B" w:rsidTr="00141C85">
        <w:trPr>
          <w:trHeight w:val="160"/>
        </w:trPr>
        <w:tc>
          <w:tcPr>
            <w:tcW w:w="1888" w:type="pct"/>
          </w:tcPr>
          <w:p w:rsidR="00141C85" w:rsidRPr="00BE487E" w:rsidRDefault="00141C85" w:rsidP="00141C8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8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:rsidR="00141C85" w:rsidRPr="00BE487E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1,146.70</w:t>
            </w:r>
          </w:p>
        </w:tc>
        <w:tc>
          <w:tcPr>
            <w:tcW w:w="14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669.9</w:t>
            </w:r>
            <w:r w:rsidR="00032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17.3</w:t>
            </w:r>
            <w:r w:rsidR="00032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9.43</w:t>
            </w:r>
          </w:p>
        </w:tc>
      </w:tr>
    </w:tbl>
    <w:p w:rsidR="00EA53D2" w:rsidRPr="00EF646B" w:rsidRDefault="00EA53D2" w:rsidP="007F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14503" w:rsidRPr="00EF646B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9" w:name="_Hlk527104347"/>
      <w:r w:rsidRPr="00EF646B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50439A" w:rsidRPr="00E135A2" w:rsidRDefault="0050439A" w:rsidP="0050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4"/>
        <w:gridCol w:w="244"/>
        <w:gridCol w:w="1316"/>
        <w:gridCol w:w="236"/>
        <w:gridCol w:w="1326"/>
        <w:gridCol w:w="236"/>
        <w:gridCol w:w="1195"/>
        <w:gridCol w:w="236"/>
        <w:gridCol w:w="1304"/>
      </w:tblGrid>
      <w:tr w:rsidR="00C14503" w:rsidRPr="00EF646B" w:rsidTr="00B30A2D">
        <w:trPr>
          <w:trHeight w:val="155"/>
          <w:tblHeader/>
        </w:trPr>
        <w:tc>
          <w:tcPr>
            <w:tcW w:w="1813" w:type="pct"/>
          </w:tcPr>
          <w:p w:rsidR="00C14503" w:rsidRPr="00EF646B" w:rsidRDefault="00C14503" w:rsidP="000508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6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5A2" w:rsidRPr="00EF646B" w:rsidTr="00B30A2D">
        <w:trPr>
          <w:tblHeader/>
        </w:trPr>
        <w:tc>
          <w:tcPr>
            <w:tcW w:w="1813" w:type="pct"/>
          </w:tcPr>
          <w:p w:rsidR="001968C8" w:rsidRPr="00EF646B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E135A2" w:rsidRPr="00EF646B" w:rsidTr="00B30A2D">
        <w:trPr>
          <w:tblHeader/>
        </w:trPr>
        <w:tc>
          <w:tcPr>
            <w:tcW w:w="1813" w:type="pct"/>
          </w:tcPr>
          <w:p w:rsidR="001968C8" w:rsidRPr="00EF646B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E135A2" w:rsidRPr="00EF646B" w:rsidTr="00B30A2D">
        <w:trPr>
          <w:tblHeader/>
        </w:trPr>
        <w:tc>
          <w:tcPr>
            <w:tcW w:w="1813" w:type="pct"/>
          </w:tcPr>
          <w:p w:rsidR="001968C8" w:rsidRPr="00EF646B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E135A2" w:rsidRPr="00EF646B" w:rsidTr="00B30A2D">
        <w:trPr>
          <w:tblHeader/>
        </w:trPr>
        <w:tc>
          <w:tcPr>
            <w:tcW w:w="1813" w:type="pct"/>
          </w:tcPr>
          <w:p w:rsidR="001968C8" w:rsidRPr="00EF646B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EF646B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1968C8" w:rsidRPr="00EF646B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3" w:type="pct"/>
          </w:tcPr>
          <w:p w:rsidR="001968C8" w:rsidRPr="00EF646B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1968C8" w:rsidRPr="00EF646B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E135A2" w:rsidRPr="00EF646B" w:rsidTr="00B30A2D">
        <w:trPr>
          <w:tblHeader/>
        </w:trPr>
        <w:tc>
          <w:tcPr>
            <w:tcW w:w="1813" w:type="pct"/>
          </w:tcPr>
          <w:p w:rsidR="001968C8" w:rsidRPr="003C34C6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1968C8" w:rsidRPr="003C34C6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3C34C6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3C34C6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3C34C6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3C34C6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3" w:type="pct"/>
          </w:tcPr>
          <w:p w:rsidR="001968C8" w:rsidRPr="003C34C6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:rsidR="001968C8" w:rsidRPr="003C34C6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C34C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3C34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3C34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3C34C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3" w:type="pct"/>
          </w:tcPr>
          <w:p w:rsidR="001968C8" w:rsidRPr="003C34C6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1968C8" w:rsidRPr="003C34C6" w:rsidRDefault="001968C8" w:rsidP="001968C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3C34C6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3C34C6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3C34C6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3C34C6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3" w:type="pct"/>
          </w:tcPr>
          <w:p w:rsidR="001968C8" w:rsidRPr="003C34C6" w:rsidRDefault="001968C8" w:rsidP="001968C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1968C8" w:rsidRPr="003C34C6" w:rsidRDefault="001968C8" w:rsidP="001968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C34C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3C34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3C34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3C34C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1968C8" w:rsidRPr="00EF646B" w:rsidTr="00B30A2D">
        <w:trPr>
          <w:trHeight w:val="335"/>
          <w:tblHeader/>
        </w:trPr>
        <w:tc>
          <w:tcPr>
            <w:tcW w:w="1813" w:type="pct"/>
          </w:tcPr>
          <w:p w:rsidR="001968C8" w:rsidRPr="003C34C6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pct"/>
            <w:gridSpan w:val="7"/>
          </w:tcPr>
          <w:p w:rsidR="001968C8" w:rsidRPr="003C34C6" w:rsidRDefault="001968C8" w:rsidP="001968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35A2" w:rsidRPr="00E12282" w:rsidTr="00B30A2D">
        <w:trPr>
          <w:trHeight w:val="155"/>
        </w:trPr>
        <w:tc>
          <w:tcPr>
            <w:tcW w:w="1813" w:type="pct"/>
          </w:tcPr>
          <w:p w:rsidR="001968C8" w:rsidRPr="003C34C6" w:rsidRDefault="001968C8" w:rsidP="001968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1968C8" w:rsidRPr="003C34C6" w:rsidRDefault="00F646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682.51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1968C8" w:rsidRPr="003C34C6" w:rsidRDefault="00F646C8" w:rsidP="0055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444.81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1968C8" w:rsidRPr="003C34C6" w:rsidRDefault="00F646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39.32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968C8" w:rsidRPr="003C34C6" w:rsidRDefault="00F646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44.95</w:t>
            </w:r>
          </w:p>
        </w:tc>
      </w:tr>
      <w:tr w:rsidR="00E135A2" w:rsidRPr="00E12282" w:rsidTr="00B30A2D">
        <w:trPr>
          <w:trHeight w:val="155"/>
        </w:trPr>
        <w:tc>
          <w:tcPr>
            <w:tcW w:w="1813" w:type="pct"/>
          </w:tcPr>
          <w:p w:rsidR="001968C8" w:rsidRPr="003C34C6" w:rsidRDefault="001968C8" w:rsidP="001968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1968C8" w:rsidRPr="003C34C6" w:rsidRDefault="00430C2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</w:t>
            </w:r>
            <w:r w:rsidR="00BC051B" w:rsidRPr="003C34C6">
              <w:rPr>
                <w:rFonts w:ascii="Angsana New" w:hAnsi="Angsana New"/>
                <w:sz w:val="30"/>
                <w:szCs w:val="30"/>
              </w:rPr>
              <w:t>14</w:t>
            </w:r>
            <w:r w:rsidRPr="003C34C6">
              <w:rPr>
                <w:rFonts w:ascii="Angsana New" w:hAnsi="Angsana New"/>
                <w:sz w:val="30"/>
                <w:szCs w:val="30"/>
              </w:rPr>
              <w:t>.6</w:t>
            </w:r>
            <w:r w:rsidR="00A11BE4" w:rsidRPr="003C34C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86.94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:rsidR="001968C8" w:rsidRPr="003C34C6" w:rsidRDefault="00E12282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55.86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39.22</w:t>
            </w:r>
          </w:p>
        </w:tc>
      </w:tr>
      <w:tr w:rsidR="00E135A2" w:rsidRPr="00E12282" w:rsidTr="00B30A2D">
        <w:trPr>
          <w:trHeight w:val="155"/>
        </w:trPr>
        <w:tc>
          <w:tcPr>
            <w:tcW w:w="1813" w:type="pct"/>
          </w:tcPr>
          <w:p w:rsidR="001968C8" w:rsidRPr="003C34C6" w:rsidRDefault="001968C8" w:rsidP="001968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ค่าซ่อมแซมดูแลรักษา</w:t>
            </w: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1968C8" w:rsidRPr="003C34C6" w:rsidRDefault="00430C2E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105.6</w:t>
            </w:r>
            <w:r w:rsidR="0086565B" w:rsidRPr="003C34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1968C8" w:rsidRPr="003C34C6" w:rsidRDefault="0055184B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82.2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1968C8" w:rsidRPr="003C34C6" w:rsidRDefault="00E12282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1.</w:t>
            </w:r>
            <w:r w:rsidR="002443CD" w:rsidRPr="003C34C6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968C8" w:rsidRPr="003C34C6" w:rsidRDefault="0055184B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968C8" w:rsidRPr="003C34C6">
              <w:rPr>
                <w:rFonts w:ascii="Angsana New" w:hAnsi="Angsana New"/>
                <w:sz w:val="30"/>
                <w:szCs w:val="30"/>
              </w:rPr>
              <w:t>.17</w:t>
            </w:r>
          </w:p>
        </w:tc>
      </w:tr>
      <w:tr w:rsidR="00E135A2" w:rsidRPr="00E12282" w:rsidTr="00B30A2D">
        <w:trPr>
          <w:trHeight w:val="155"/>
        </w:trPr>
        <w:tc>
          <w:tcPr>
            <w:tcW w:w="1813" w:type="pct"/>
          </w:tcPr>
          <w:p w:rsidR="001968C8" w:rsidRPr="003C34C6" w:rsidRDefault="001968C8" w:rsidP="001968C8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1968C8" w:rsidRPr="003C34C6" w:rsidRDefault="002443CD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89.90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1968C8" w:rsidRPr="003C34C6" w:rsidRDefault="0055184B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58.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05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1968C8" w:rsidRPr="003C34C6" w:rsidRDefault="002443CD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3.21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968C8" w:rsidRPr="003C34C6" w:rsidRDefault="0055184B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3.40</w:t>
            </w:r>
          </w:p>
        </w:tc>
      </w:tr>
      <w:tr w:rsidR="00E135A2" w:rsidRPr="00E12282" w:rsidTr="00B30A2D">
        <w:trPr>
          <w:trHeight w:val="155"/>
        </w:trPr>
        <w:tc>
          <w:tcPr>
            <w:tcW w:w="1813" w:type="pct"/>
          </w:tcPr>
          <w:p w:rsidR="001968C8" w:rsidRPr="003C34C6" w:rsidRDefault="001968C8" w:rsidP="001968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8" w:type="pct"/>
          </w:tcPr>
          <w:p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:rsidR="001968C8" w:rsidRPr="003C34C6" w:rsidRDefault="002443CD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79.98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47.73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:rsidR="001968C8" w:rsidRPr="003C34C6" w:rsidRDefault="002443CD" w:rsidP="0024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1.03</w:t>
            </w:r>
          </w:p>
        </w:tc>
        <w:tc>
          <w:tcPr>
            <w:tcW w:w="123" w:type="pct"/>
            <w:vAlign w:val="bottom"/>
          </w:tcPr>
          <w:p w:rsidR="001968C8" w:rsidRPr="003C34C6" w:rsidRDefault="001968C8" w:rsidP="0019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968C8" w:rsidRPr="003C34C6" w:rsidRDefault="0055184B" w:rsidP="0055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0.79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43.06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29.34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34.21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30.7</w:t>
            </w:r>
            <w:r w:rsidR="0055184B" w:rsidRPr="003C34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4.46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55184B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5.12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32.09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55184B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20.49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11.25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55184B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7.70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16.</w:t>
            </w:r>
            <w:r w:rsidR="002443CD" w:rsidRPr="003C34C6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55184B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18.2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4.01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141C85" w:rsidP="00F6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10.4</w:t>
            </w:r>
            <w:r w:rsidR="00F646C8" w:rsidRPr="003C34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1C85" w:rsidRPr="00E135A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EF071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EF07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8" w:type="pct"/>
          </w:tcPr>
          <w:p w:rsidR="00141C85" w:rsidRPr="003C34C6" w:rsidRDefault="00141C85" w:rsidP="001656B4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2443CD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10.67</w:t>
            </w:r>
          </w:p>
        </w:tc>
        <w:tc>
          <w:tcPr>
            <w:tcW w:w="123" w:type="pct"/>
          </w:tcPr>
          <w:p w:rsidR="00141C85" w:rsidRPr="003C34C6" w:rsidRDefault="00141C85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141C85" w:rsidP="0055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7.2</w:t>
            </w:r>
            <w:r w:rsidR="0055184B" w:rsidRPr="003C34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3" w:type="pct"/>
          </w:tcPr>
          <w:p w:rsidR="00141C85" w:rsidRPr="003C34C6" w:rsidRDefault="00141C85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2443CD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0.66</w:t>
            </w:r>
          </w:p>
        </w:tc>
        <w:tc>
          <w:tcPr>
            <w:tcW w:w="123" w:type="pct"/>
          </w:tcPr>
          <w:p w:rsidR="00141C85" w:rsidRPr="003C34C6" w:rsidRDefault="00141C85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55184B" w:rsidP="00165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0.46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8.65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5.84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2.02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1.55</w:t>
            </w:r>
          </w:p>
        </w:tc>
      </w:tr>
      <w:tr w:rsidR="00B30A2D" w:rsidRPr="00E12282" w:rsidTr="00B30A2D">
        <w:trPr>
          <w:trHeight w:val="155"/>
        </w:trPr>
        <w:tc>
          <w:tcPr>
            <w:tcW w:w="1813" w:type="pct"/>
          </w:tcPr>
          <w:p w:rsidR="00B30A2D" w:rsidRPr="003C34C6" w:rsidRDefault="00B30A2D" w:rsidP="00141C85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B30A2D" w:rsidRPr="003C34C6" w:rsidRDefault="00B30A2D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B30A2D" w:rsidRPr="003C34C6" w:rsidRDefault="00B30A2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ขาดทุนจาก</w:t>
            </w:r>
            <w:r w:rsidRPr="003C34C6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141C85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1.37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</w:tr>
      <w:tr w:rsidR="002443CD" w:rsidRPr="00E12282" w:rsidTr="00B30A2D">
        <w:trPr>
          <w:trHeight w:val="155"/>
        </w:trPr>
        <w:tc>
          <w:tcPr>
            <w:tcW w:w="1813" w:type="pct"/>
          </w:tcPr>
          <w:p w:rsidR="002443CD" w:rsidRPr="003C34C6" w:rsidRDefault="002443CD" w:rsidP="00B30A2D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ขาดทุนจากการจำหน่ายสินทรัพย์ที่ไม่ใช่</w:t>
            </w:r>
            <w:r w:rsidR="00B30A2D" w:rsidRPr="003C34C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30A2D" w:rsidRPr="003C34C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สินทรัพย์หลักในการ</w:t>
            </w:r>
            <w:r w:rsidR="00B30A2D" w:rsidRPr="003C34C6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ระกอบธุรกิจ</w:t>
            </w:r>
          </w:p>
        </w:tc>
        <w:tc>
          <w:tcPr>
            <w:tcW w:w="128" w:type="pct"/>
          </w:tcPr>
          <w:p w:rsidR="002443CD" w:rsidRPr="003C34C6" w:rsidRDefault="002443CD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2443CD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1.55</w:t>
            </w:r>
          </w:p>
        </w:tc>
        <w:tc>
          <w:tcPr>
            <w:tcW w:w="123" w:type="pct"/>
            <w:vAlign w:val="bottom"/>
          </w:tcPr>
          <w:p w:rsidR="002443CD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2443CD" w:rsidRPr="003C34C6" w:rsidRDefault="000F20B6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:rsidR="002443CD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2443CD" w:rsidRPr="003C34C6" w:rsidRDefault="000F20B6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:rsidR="002443CD" w:rsidRPr="003C34C6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2443CD" w:rsidRPr="003C34C6" w:rsidRDefault="000F20B6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ค่าใช้จ่ายประมาณการหนี้สิน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12.73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14.7</w:t>
            </w:r>
            <w:r w:rsidR="002443CD" w:rsidRPr="003C34C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3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C85" w:rsidRPr="00E12282" w:rsidTr="00B30A2D">
        <w:trPr>
          <w:trHeight w:val="155"/>
        </w:trPr>
        <w:tc>
          <w:tcPr>
            <w:tcW w:w="1813" w:type="pct"/>
          </w:tcPr>
          <w:p w:rsidR="00141C85" w:rsidRPr="003C34C6" w:rsidRDefault="00141C85" w:rsidP="00141C85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:rsidR="00141C85" w:rsidRPr="003C34C6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:rsidR="00141C85" w:rsidRPr="003C34C6" w:rsidRDefault="00F646C8" w:rsidP="0024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195.02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:rsidR="00141C85" w:rsidRPr="003C34C6" w:rsidRDefault="00F646C8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171.9</w:t>
            </w:r>
            <w:r w:rsidR="0003277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141C85" w:rsidRPr="003C34C6" w:rsidRDefault="00F646C8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58.81</w:t>
            </w:r>
          </w:p>
        </w:tc>
        <w:tc>
          <w:tcPr>
            <w:tcW w:w="123" w:type="pct"/>
            <w:vAlign w:val="bottom"/>
          </w:tcPr>
          <w:p w:rsidR="00141C85" w:rsidRPr="003C34C6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141C85" w:rsidRPr="003C34C6" w:rsidRDefault="00F646C8" w:rsidP="0055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35.52</w:t>
            </w:r>
          </w:p>
        </w:tc>
      </w:tr>
      <w:tr w:rsidR="00141C85" w:rsidRPr="00EF646B" w:rsidTr="00B30A2D">
        <w:trPr>
          <w:trHeight w:val="155"/>
        </w:trPr>
        <w:tc>
          <w:tcPr>
            <w:tcW w:w="1813" w:type="pct"/>
          </w:tcPr>
          <w:p w:rsidR="00141C85" w:rsidRPr="00E135A2" w:rsidRDefault="00141C85" w:rsidP="00141C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:rsidR="00141C85" w:rsidRPr="00E135A2" w:rsidRDefault="00141C85" w:rsidP="00141C8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24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60C08">
              <w:rPr>
                <w:rFonts w:ascii="Angsana New" w:hAnsi="Angsana New"/>
                <w:b/>
                <w:bCs/>
                <w:sz w:val="30"/>
                <w:szCs w:val="30"/>
              </w:rPr>
              <w:t>416.</w:t>
            </w:r>
            <w:r w:rsidR="002443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B35A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3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03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1,016.</w:t>
            </w:r>
            <w:r w:rsidR="00032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23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2443CD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198.06</w:t>
            </w:r>
          </w:p>
        </w:tc>
        <w:tc>
          <w:tcPr>
            <w:tcW w:w="123" w:type="pct"/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1C85" w:rsidRPr="00E135A2" w:rsidRDefault="00141C85" w:rsidP="0014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150.31</w:t>
            </w:r>
          </w:p>
        </w:tc>
      </w:tr>
      <w:bookmarkEnd w:id="9"/>
    </w:tbl>
    <w:p w:rsidR="005F68CA" w:rsidRPr="00EF646B" w:rsidRDefault="005F68CA" w:rsidP="0003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5971B1" w:rsidRPr="00EF646B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EF646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FD1DC3" w:rsidRPr="00EF646B" w:rsidRDefault="00FD1DC3" w:rsidP="00682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1"/>
        <w:gridCol w:w="993"/>
        <w:gridCol w:w="1244"/>
        <w:gridCol w:w="239"/>
        <w:gridCol w:w="1311"/>
        <w:gridCol w:w="267"/>
        <w:gridCol w:w="1163"/>
        <w:gridCol w:w="237"/>
        <w:gridCol w:w="1385"/>
      </w:tblGrid>
      <w:tr w:rsidR="00FD1DC3" w:rsidRPr="00EF646B" w:rsidTr="005D36DB">
        <w:trPr>
          <w:tblHeader/>
        </w:trPr>
        <w:tc>
          <w:tcPr>
            <w:tcW w:w="1514" w:type="pct"/>
          </w:tcPr>
          <w:p w:rsidR="00FD1DC3" w:rsidRPr="00EF646B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FD1DC3" w:rsidRPr="00EF646B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6DB" w:rsidRPr="00EF646B" w:rsidTr="00737D9C">
        <w:trPr>
          <w:tblHeader/>
        </w:trPr>
        <w:tc>
          <w:tcPr>
            <w:tcW w:w="1514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36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6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5D36DB" w:rsidRPr="00EF646B" w:rsidTr="00737D9C">
        <w:trPr>
          <w:tblHeader/>
        </w:trPr>
        <w:tc>
          <w:tcPr>
            <w:tcW w:w="1514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6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6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5D36DB" w:rsidRPr="00EF646B" w:rsidTr="00737D9C">
        <w:trPr>
          <w:tblHeader/>
        </w:trPr>
        <w:tc>
          <w:tcPr>
            <w:tcW w:w="1514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center"/>
          </w:tcPr>
          <w:p w:rsidR="005D36DB" w:rsidRPr="00EF646B" w:rsidRDefault="005D36DB" w:rsidP="005D36DB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2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6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D36DB" w:rsidRPr="00EF646B" w:rsidRDefault="005D36DB" w:rsidP="005D36DB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1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6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5D36DB" w:rsidRPr="00EF646B" w:rsidTr="00737D9C">
        <w:trPr>
          <w:tblHeader/>
        </w:trPr>
        <w:tc>
          <w:tcPr>
            <w:tcW w:w="1514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center"/>
          </w:tcPr>
          <w:p w:rsidR="005D36DB" w:rsidRPr="00EF646B" w:rsidRDefault="005D36DB" w:rsidP="005D36DB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2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6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D36DB" w:rsidRPr="00EF646B" w:rsidRDefault="005D36DB" w:rsidP="005D36DB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1" w:type="pct"/>
          </w:tcPr>
          <w:p w:rsidR="005D36DB" w:rsidRPr="00EF646B" w:rsidRDefault="005D36DB" w:rsidP="005D36DB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6" w:type="pct"/>
            <w:vAlign w:val="center"/>
          </w:tcPr>
          <w:p w:rsidR="005D36DB" w:rsidRPr="00EF646B" w:rsidRDefault="005D36DB" w:rsidP="005D36DB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AD222D" w:rsidRPr="00EF646B" w:rsidTr="00EC1F97">
        <w:trPr>
          <w:tblHeader/>
        </w:trPr>
        <w:tc>
          <w:tcPr>
            <w:tcW w:w="1514" w:type="pct"/>
          </w:tcPr>
          <w:p w:rsidR="00AD222D" w:rsidRPr="00EF646B" w:rsidRDefault="00AD222D" w:rsidP="00AD2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AD222D" w:rsidRPr="00B35A4C" w:rsidRDefault="00AD222D" w:rsidP="00AD222D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35A4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34" w:type="pct"/>
            <w:vAlign w:val="center"/>
          </w:tcPr>
          <w:p w:rsidR="00AD222D" w:rsidRPr="00EF646B" w:rsidRDefault="00AD222D" w:rsidP="00AD222D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2" w:type="pct"/>
          </w:tcPr>
          <w:p w:rsidR="00AD222D" w:rsidRPr="00EF646B" w:rsidRDefault="00AD222D" w:rsidP="00AD222D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AD222D" w:rsidRPr="00EF646B" w:rsidRDefault="00AD222D" w:rsidP="00AD222D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136" w:type="pct"/>
          </w:tcPr>
          <w:p w:rsidR="00AD222D" w:rsidRPr="00EF646B" w:rsidRDefault="00AD222D" w:rsidP="00AD222D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AD222D" w:rsidRPr="00EF646B" w:rsidRDefault="00AD222D" w:rsidP="00AD222D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1" w:type="pct"/>
          </w:tcPr>
          <w:p w:rsidR="00AD222D" w:rsidRPr="00EF646B" w:rsidRDefault="00AD222D" w:rsidP="00AD222D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6" w:type="pct"/>
            <w:vAlign w:val="center"/>
          </w:tcPr>
          <w:p w:rsidR="00AD222D" w:rsidRPr="00EF646B" w:rsidRDefault="00AD222D" w:rsidP="00AD222D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</w:tr>
      <w:tr w:rsidR="005D36DB" w:rsidRPr="00EF646B" w:rsidTr="00060B05">
        <w:trPr>
          <w:tblHeader/>
        </w:trPr>
        <w:tc>
          <w:tcPr>
            <w:tcW w:w="1514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0" w:type="pct"/>
            <w:gridSpan w:val="7"/>
          </w:tcPr>
          <w:p w:rsidR="005D36DB" w:rsidRPr="00EF646B" w:rsidRDefault="005D36DB" w:rsidP="005D36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7D9C" w:rsidRPr="004E0508" w:rsidTr="00737D9C">
        <w:tc>
          <w:tcPr>
            <w:tcW w:w="1514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4E05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0508">
              <w:rPr>
                <w:rFonts w:ascii="Angsana New" w:hAnsi="Angsana New"/>
                <w:sz w:val="30"/>
                <w:szCs w:val="30"/>
                <w:cs/>
              </w:rPr>
              <w:t>ค่าจ้างและโบนัส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737D9C" w:rsidRPr="008A5755" w:rsidRDefault="00397245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777.43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501.69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37D9C" w:rsidRPr="008A5755" w:rsidRDefault="00397245" w:rsidP="004A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A4EEB">
              <w:rPr>
                <w:rFonts w:ascii="Angsana New" w:hAnsi="Angsana New"/>
                <w:sz w:val="30"/>
                <w:szCs w:val="30"/>
              </w:rPr>
              <w:t>32.67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</w:rPr>
              <w:t>154.50</w:t>
            </w:r>
          </w:p>
        </w:tc>
      </w:tr>
      <w:tr w:rsidR="00737D9C" w:rsidRPr="004E0508" w:rsidTr="00737D9C">
        <w:tc>
          <w:tcPr>
            <w:tcW w:w="1514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050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0508">
              <w:rPr>
                <w:rFonts w:ascii="Angsana New" w:hAnsi="Angsana New"/>
                <w:i/>
                <w:iCs/>
                <w:sz w:val="30"/>
                <w:szCs w:val="30"/>
              </w:rPr>
              <w:t>24</w:t>
            </w:r>
          </w:p>
        </w:tc>
        <w:tc>
          <w:tcPr>
            <w:tcW w:w="634" w:type="pct"/>
          </w:tcPr>
          <w:p w:rsidR="00737D9C" w:rsidRPr="008A5755" w:rsidRDefault="009945D7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21.72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8.99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7.17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</w:rPr>
              <w:t>1.67</w:t>
            </w:r>
          </w:p>
        </w:tc>
      </w:tr>
      <w:tr w:rsidR="00737D9C" w:rsidRPr="004E0508" w:rsidTr="00737D9C">
        <w:tc>
          <w:tcPr>
            <w:tcW w:w="1514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737D9C" w:rsidRPr="008A5755" w:rsidRDefault="00397245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22.21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13.93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7.</w:t>
            </w:r>
            <w:r w:rsidR="004A4EE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</w:rPr>
              <w:t>4.81</w:t>
            </w:r>
          </w:p>
        </w:tc>
      </w:tr>
      <w:tr w:rsidR="00737D9C" w:rsidRPr="004E0508" w:rsidTr="00737D9C">
        <w:tc>
          <w:tcPr>
            <w:tcW w:w="1514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0508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0.</w:t>
            </w:r>
            <w:r w:rsidR="009945D7" w:rsidRPr="008A5755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755">
              <w:rPr>
                <w:rFonts w:ascii="Angsana New" w:hAnsi="Angsana New"/>
                <w:sz w:val="30"/>
                <w:szCs w:val="30"/>
              </w:rPr>
              <w:t>0.2</w:t>
            </w:r>
            <w:r w:rsidR="004A4E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737D9C" w:rsidRPr="004E0508" w:rsidTr="00737D9C">
        <w:tc>
          <w:tcPr>
            <w:tcW w:w="1514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050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737D9C" w:rsidRPr="008A5755" w:rsidRDefault="00397245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83.46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737D9C" w:rsidRPr="008A5755" w:rsidRDefault="004A4EEB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50.59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37D9C" w:rsidRPr="008A5755" w:rsidRDefault="004A4EEB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22.14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737D9C" w:rsidRPr="004E0508" w:rsidRDefault="00397245" w:rsidP="004A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A4EEB">
              <w:rPr>
                <w:rFonts w:ascii="Angsana New" w:hAnsi="Angsana New"/>
                <w:sz w:val="30"/>
                <w:szCs w:val="30"/>
              </w:rPr>
              <w:t>5.17</w:t>
            </w:r>
          </w:p>
        </w:tc>
      </w:tr>
      <w:tr w:rsidR="00737D9C" w:rsidRPr="00EF646B" w:rsidTr="00737D9C">
        <w:tc>
          <w:tcPr>
            <w:tcW w:w="1514" w:type="pct"/>
          </w:tcPr>
          <w:p w:rsidR="00737D9C" w:rsidRPr="004E0508" w:rsidRDefault="00737D9C" w:rsidP="00737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5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</w:tcPr>
          <w:p w:rsidR="00737D9C" w:rsidRPr="004E0508" w:rsidRDefault="00737D9C" w:rsidP="00737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737D9C" w:rsidRPr="008A5755" w:rsidRDefault="00397245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905.23</w:t>
            </w:r>
          </w:p>
        </w:tc>
        <w:tc>
          <w:tcPr>
            <w:tcW w:w="122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:rsidR="00737D9C" w:rsidRPr="008A5755" w:rsidRDefault="00397245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4A4EEB">
              <w:rPr>
                <w:rFonts w:ascii="Angsana New" w:hAnsi="Angsana New"/>
                <w:b/>
                <w:bCs/>
                <w:sz w:val="30"/>
                <w:szCs w:val="30"/>
              </w:rPr>
              <w:t>5.57</w:t>
            </w:r>
          </w:p>
        </w:tc>
        <w:tc>
          <w:tcPr>
            <w:tcW w:w="136" w:type="pct"/>
          </w:tcPr>
          <w:p w:rsidR="00737D9C" w:rsidRPr="008A5755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737D9C" w:rsidRPr="008A5755" w:rsidRDefault="004A4EEB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269.66</w:t>
            </w:r>
          </w:p>
        </w:tc>
        <w:tc>
          <w:tcPr>
            <w:tcW w:w="121" w:type="pct"/>
          </w:tcPr>
          <w:p w:rsidR="00737D9C" w:rsidRPr="004E0508" w:rsidRDefault="00737D9C" w:rsidP="0073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:rsidR="00737D9C" w:rsidRPr="00397245" w:rsidRDefault="004A4EEB" w:rsidP="0039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176.29</w:t>
            </w:r>
          </w:p>
        </w:tc>
      </w:tr>
    </w:tbl>
    <w:p w:rsidR="00FD1DC3" w:rsidRPr="00EF646B" w:rsidRDefault="00FD1DC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:rsidR="00E135A2" w:rsidRDefault="00E13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D1DC3" w:rsidRPr="00EF646B" w:rsidRDefault="00FD1DC3" w:rsidP="00B7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FD1DC3" w:rsidRPr="00EF646B" w:rsidRDefault="00FD1DC3" w:rsidP="00BA4884">
      <w:pPr>
        <w:ind w:left="450"/>
        <w:rPr>
          <w:rFonts w:ascii="Angsana New" w:hAnsi="Angsana New"/>
          <w:sz w:val="30"/>
          <w:szCs w:val="30"/>
        </w:rPr>
      </w:pPr>
    </w:p>
    <w:p w:rsidR="00FD1DC3" w:rsidRPr="00EF646B" w:rsidRDefault="00FD1DC3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8A08BE" w:rsidRPr="00EF646B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15E63" w:rsidRPr="00EF646B">
        <w:rPr>
          <w:rFonts w:ascii="Angsana New" w:hAnsi="Angsana New"/>
          <w:sz w:val="30"/>
          <w:szCs w:val="30"/>
          <w:cs/>
        </w:rPr>
        <w:t>3</w:t>
      </w:r>
      <w:r w:rsidR="00A96E05" w:rsidRPr="00EF646B">
        <w:rPr>
          <w:rFonts w:ascii="Angsana New" w:hAnsi="Angsana New"/>
          <w:sz w:val="30"/>
          <w:szCs w:val="30"/>
          <w:cs/>
        </w:rPr>
        <w:t xml:space="preserve"> </w:t>
      </w:r>
      <w:r w:rsidR="008A08BE" w:rsidRPr="00EF646B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8A08BE" w:rsidRPr="00EF646B">
        <w:rPr>
          <w:rFonts w:ascii="Angsana New" w:hAnsi="Angsana New"/>
          <w:sz w:val="30"/>
          <w:szCs w:val="30"/>
        </w:rPr>
        <w:t>10</w:t>
      </w:r>
      <w:r w:rsidR="00A96E05" w:rsidRPr="00EF646B">
        <w:rPr>
          <w:rFonts w:ascii="Angsana New" w:hAnsi="Angsana New"/>
          <w:sz w:val="30"/>
          <w:szCs w:val="30"/>
          <w:cs/>
        </w:rPr>
        <w:t xml:space="preserve"> </w:t>
      </w:r>
      <w:r w:rsidR="008A08BE" w:rsidRPr="00EF646B">
        <w:rPr>
          <w:rFonts w:ascii="Angsana New" w:hAnsi="Angsana New"/>
          <w:i/>
          <w:iCs/>
          <w:sz w:val="30"/>
          <w:szCs w:val="30"/>
        </w:rPr>
        <w:t>(</w:t>
      </w:r>
      <w:r w:rsidR="00F61B4C">
        <w:rPr>
          <w:rFonts w:ascii="Angsana New" w:hAnsi="Angsana New" w:hint="cs"/>
          <w:i/>
          <w:iCs/>
          <w:sz w:val="30"/>
          <w:szCs w:val="30"/>
          <w:cs/>
        </w:rPr>
        <w:t>30 กันยายน 2560</w:t>
      </w:r>
      <w:r w:rsidR="008A08BE" w:rsidRPr="00EF646B">
        <w:rPr>
          <w:rFonts w:ascii="Angsana New" w:hAnsi="Angsana New"/>
          <w:i/>
          <w:iCs/>
          <w:sz w:val="30"/>
          <w:szCs w:val="30"/>
        </w:rPr>
        <w:t xml:space="preserve">: </w:t>
      </w:r>
      <w:r w:rsidR="008A08BE" w:rsidRPr="00EF646B">
        <w:rPr>
          <w:rFonts w:ascii="Angsana New" w:hAnsi="Angsana New"/>
          <w:i/>
          <w:iCs/>
          <w:sz w:val="30"/>
          <w:szCs w:val="30"/>
          <w:cs/>
        </w:rPr>
        <w:t xml:space="preserve">อัตราร้อยละ </w:t>
      </w:r>
      <w:r w:rsidR="00753D46" w:rsidRPr="00EF646B">
        <w:rPr>
          <w:rFonts w:ascii="Angsana New" w:hAnsi="Angsana New"/>
          <w:i/>
          <w:iCs/>
          <w:sz w:val="30"/>
          <w:szCs w:val="30"/>
        </w:rPr>
        <w:t>3</w:t>
      </w:r>
      <w:r w:rsidR="001F5687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1F5687" w:rsidRPr="00EF646B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1F5687" w:rsidRPr="00EF646B">
        <w:rPr>
          <w:rFonts w:ascii="Angsana New" w:hAnsi="Angsana New"/>
          <w:i/>
          <w:iCs/>
          <w:sz w:val="30"/>
          <w:szCs w:val="30"/>
        </w:rPr>
        <w:t>10</w:t>
      </w:r>
      <w:r w:rsidR="008A08BE" w:rsidRPr="00EF646B">
        <w:rPr>
          <w:rFonts w:ascii="Angsana New" w:hAnsi="Angsana New"/>
          <w:i/>
          <w:iCs/>
          <w:sz w:val="30"/>
          <w:szCs w:val="30"/>
        </w:rPr>
        <w:t>)</w:t>
      </w:r>
      <w:r w:rsidR="00A96E05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8A08BE" w:rsidRPr="00EF646B">
        <w:rPr>
          <w:rFonts w:ascii="Angsana New" w:hAnsi="Angsana New"/>
          <w:sz w:val="30"/>
          <w:szCs w:val="30"/>
          <w:cs/>
        </w:rPr>
        <w:t>ของเงินเดือน</w:t>
      </w:r>
      <w:r w:rsidR="00A96E05" w:rsidRPr="00EF646B">
        <w:rPr>
          <w:rFonts w:ascii="Angsana New" w:hAnsi="Angsana New"/>
          <w:sz w:val="30"/>
          <w:szCs w:val="30"/>
          <w:cs/>
        </w:rPr>
        <w:t>ทุกเดือน</w:t>
      </w:r>
      <w:r w:rsidR="008A08BE"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และกลุ่มบริษัทจ่ายสมทบในอัตราร้อยละ</w:t>
      </w:r>
      <w:r w:rsidR="00962163" w:rsidRPr="00EF646B">
        <w:rPr>
          <w:rFonts w:ascii="Angsana New" w:hAnsi="Angsana New"/>
          <w:sz w:val="30"/>
          <w:szCs w:val="30"/>
          <w:cs/>
        </w:rPr>
        <w:t xml:space="preserve"> </w:t>
      </w:r>
      <w:r w:rsidR="00915E63" w:rsidRPr="00EF646B">
        <w:rPr>
          <w:rFonts w:ascii="Angsana New" w:hAnsi="Angsana New"/>
          <w:sz w:val="30"/>
          <w:szCs w:val="30"/>
          <w:cs/>
        </w:rPr>
        <w:t>3</w:t>
      </w:r>
      <w:r w:rsidR="00A96E05" w:rsidRPr="00EF646B">
        <w:rPr>
          <w:rFonts w:ascii="Angsana New" w:hAnsi="Angsana New"/>
          <w:sz w:val="30"/>
          <w:szCs w:val="30"/>
          <w:cs/>
        </w:rPr>
        <w:t xml:space="preserve"> </w:t>
      </w:r>
      <w:r w:rsidR="008A08BE" w:rsidRPr="00EF646B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8A08BE" w:rsidRPr="00EF646B">
        <w:rPr>
          <w:rFonts w:ascii="Angsana New" w:hAnsi="Angsana New"/>
          <w:sz w:val="30"/>
          <w:szCs w:val="30"/>
        </w:rPr>
        <w:t>10</w:t>
      </w:r>
      <w:r w:rsidR="009313AD" w:rsidRPr="00EF646B">
        <w:rPr>
          <w:rFonts w:ascii="Angsana New" w:hAnsi="Angsana New"/>
          <w:sz w:val="30"/>
          <w:szCs w:val="30"/>
        </w:rPr>
        <w:t xml:space="preserve"> </w:t>
      </w:r>
      <w:r w:rsidR="001B1054" w:rsidRPr="00EF646B">
        <w:rPr>
          <w:rFonts w:ascii="Angsana New" w:hAnsi="Angsana New"/>
          <w:i/>
          <w:iCs/>
          <w:sz w:val="30"/>
          <w:szCs w:val="30"/>
        </w:rPr>
        <w:t>(</w:t>
      </w:r>
      <w:r w:rsidR="00F61B4C">
        <w:rPr>
          <w:rFonts w:ascii="Angsana New" w:hAnsi="Angsana New" w:hint="cs"/>
          <w:i/>
          <w:iCs/>
          <w:sz w:val="30"/>
          <w:szCs w:val="30"/>
          <w:cs/>
        </w:rPr>
        <w:t>30 กันยายน 2560</w:t>
      </w:r>
      <w:r w:rsidR="008A08BE" w:rsidRPr="00EF646B">
        <w:rPr>
          <w:rFonts w:ascii="Angsana New" w:hAnsi="Angsana New"/>
          <w:i/>
          <w:iCs/>
          <w:sz w:val="30"/>
          <w:szCs w:val="30"/>
        </w:rPr>
        <w:t xml:space="preserve">: </w:t>
      </w:r>
      <w:r w:rsidR="008A08BE" w:rsidRPr="00EF646B">
        <w:rPr>
          <w:rFonts w:ascii="Angsana New" w:hAnsi="Angsana New"/>
          <w:i/>
          <w:iCs/>
          <w:sz w:val="30"/>
          <w:szCs w:val="30"/>
          <w:cs/>
        </w:rPr>
        <w:t xml:space="preserve">อัตราร้อยละ </w:t>
      </w:r>
      <w:r w:rsidR="00753D46" w:rsidRPr="00EF646B">
        <w:rPr>
          <w:rFonts w:ascii="Angsana New" w:hAnsi="Angsana New"/>
          <w:i/>
          <w:iCs/>
          <w:sz w:val="30"/>
          <w:szCs w:val="30"/>
        </w:rPr>
        <w:t>3</w:t>
      </w:r>
      <w:r w:rsidR="001F5687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1F5687" w:rsidRPr="00EF646B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1F5687" w:rsidRPr="00EF646B">
        <w:rPr>
          <w:rFonts w:ascii="Angsana New" w:hAnsi="Angsana New"/>
          <w:i/>
          <w:iCs/>
          <w:sz w:val="30"/>
          <w:szCs w:val="30"/>
        </w:rPr>
        <w:t>10</w:t>
      </w:r>
      <w:r w:rsidR="008A08BE" w:rsidRPr="00EF646B">
        <w:rPr>
          <w:rFonts w:ascii="Angsana New" w:hAnsi="Angsana New"/>
          <w:i/>
          <w:iCs/>
          <w:sz w:val="30"/>
          <w:szCs w:val="30"/>
        </w:rPr>
        <w:t>)</w:t>
      </w:r>
      <w:r w:rsidR="00A96E05" w:rsidRPr="00EF64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ของเงินเดือนของพนักงาน</w:t>
      </w:r>
      <w:r w:rsidR="00EE25C6" w:rsidRPr="00EF646B">
        <w:rPr>
          <w:rFonts w:ascii="Angsana New" w:hAnsi="Angsana New"/>
          <w:sz w:val="30"/>
          <w:szCs w:val="30"/>
          <w:cs/>
        </w:rPr>
        <w:t>ทุกเดือน</w:t>
      </w:r>
      <w:r w:rsidRPr="00EF646B">
        <w:rPr>
          <w:rFonts w:ascii="Angsana New" w:hAnsi="Angsana New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5F68CA" w:rsidRPr="00EF646B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A024B3" w:rsidRPr="00EF646B" w:rsidRDefault="00A024B3" w:rsidP="00BC54A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"/>
        </w:tabs>
        <w:spacing w:line="240" w:lineRule="auto"/>
        <w:ind w:left="540" w:firstLine="90"/>
        <w:jc w:val="thaiDistribute"/>
        <w:rPr>
          <w:rFonts w:ascii="Angsana New" w:hAnsi="Angsana New"/>
          <w:sz w:val="24"/>
          <w:szCs w:val="24"/>
        </w:rPr>
      </w:pPr>
    </w:p>
    <w:p w:rsidR="002F1C5B" w:rsidRPr="00EF646B" w:rsidRDefault="002F1C5B" w:rsidP="002D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</w:t>
      </w:r>
      <w:r w:rsidR="00F61B4C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EF646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A024B3" w:rsidRPr="00EF646B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1"/>
        <w:gridCol w:w="850"/>
        <w:gridCol w:w="1091"/>
        <w:gridCol w:w="236"/>
        <w:gridCol w:w="1321"/>
        <w:gridCol w:w="236"/>
        <w:gridCol w:w="1096"/>
        <w:gridCol w:w="236"/>
        <w:gridCol w:w="1312"/>
      </w:tblGrid>
      <w:tr w:rsidR="002F1C5B" w:rsidRPr="00EF646B" w:rsidTr="00AC4EF5">
        <w:tc>
          <w:tcPr>
            <w:tcW w:w="2721" w:type="dxa"/>
            <w:shd w:val="clear" w:color="auto" w:fill="FFFFFF"/>
          </w:tcPr>
          <w:p w:rsidR="002F1C5B" w:rsidRPr="00AC4EF5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FFFFFF"/>
          </w:tcPr>
          <w:p w:rsidR="002F1C5B" w:rsidRPr="00AC4EF5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8" w:type="dxa"/>
            <w:gridSpan w:val="3"/>
            <w:shd w:val="clear" w:color="auto" w:fill="FFFFFF"/>
          </w:tcPr>
          <w:p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shd w:val="clear" w:color="auto" w:fill="FFFFFF"/>
          </w:tcPr>
          <w:p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48F" w:rsidRPr="00EF646B" w:rsidTr="00AC4EF5">
        <w:trPr>
          <w:trHeight w:val="425"/>
        </w:trPr>
        <w:tc>
          <w:tcPr>
            <w:tcW w:w="2721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4EF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25248F" w:rsidRPr="00EF646B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25248F" w:rsidRPr="00EF646B" w:rsidTr="00AC4EF5">
        <w:trPr>
          <w:trHeight w:val="425"/>
        </w:trPr>
        <w:tc>
          <w:tcPr>
            <w:tcW w:w="2721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4EF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25248F" w:rsidRPr="00EF646B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25248F" w:rsidRPr="00EF646B" w:rsidTr="00AC4EF5">
        <w:trPr>
          <w:trHeight w:val="425"/>
        </w:trPr>
        <w:tc>
          <w:tcPr>
            <w:tcW w:w="2721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center"/>
          </w:tcPr>
          <w:p w:rsidR="0025248F" w:rsidRPr="00AC4EF5" w:rsidRDefault="0025248F" w:rsidP="0025248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AC4EF5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4EF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AC4EF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C4EF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AC4EF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25248F" w:rsidRPr="00AC4EF5" w:rsidRDefault="0025248F" w:rsidP="0025248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AC4EF5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25248F" w:rsidRPr="00EF646B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25248F" w:rsidRPr="00EF646B" w:rsidTr="00AC4EF5">
        <w:trPr>
          <w:trHeight w:val="425"/>
        </w:trPr>
        <w:tc>
          <w:tcPr>
            <w:tcW w:w="2721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25248F" w:rsidRPr="00AC4EF5" w:rsidRDefault="0025248F" w:rsidP="0025248F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center"/>
          </w:tcPr>
          <w:p w:rsidR="0025248F" w:rsidRPr="00AC4EF5" w:rsidRDefault="0025248F" w:rsidP="0025248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AC4EF5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25248F" w:rsidRPr="00AC4EF5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4EF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25248F" w:rsidRPr="00AC4EF5" w:rsidRDefault="0025248F" w:rsidP="0025248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AC4EF5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25248F" w:rsidRPr="00EF646B" w:rsidRDefault="0025248F" w:rsidP="0025248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25248F" w:rsidRPr="00B35A4C" w:rsidTr="008A3278">
        <w:trPr>
          <w:trHeight w:val="425"/>
        </w:trPr>
        <w:tc>
          <w:tcPr>
            <w:tcW w:w="2721" w:type="dxa"/>
            <w:shd w:val="clear" w:color="auto" w:fill="FFFFFF"/>
          </w:tcPr>
          <w:p w:rsidR="0025248F" w:rsidRPr="00B35A4C" w:rsidRDefault="0025248F" w:rsidP="0025248F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25248F" w:rsidRPr="00B35A4C" w:rsidRDefault="0025248F" w:rsidP="00397245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35A4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91" w:type="dxa"/>
          </w:tcPr>
          <w:p w:rsidR="0025248F" w:rsidRPr="00B35A4C" w:rsidRDefault="0025248F" w:rsidP="008A327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B35A4C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B35A4C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B35A4C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B35A4C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25248F" w:rsidRPr="00B35A4C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25248F" w:rsidRPr="00B35A4C" w:rsidRDefault="0025248F" w:rsidP="008A327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B35A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25248F" w:rsidRPr="00B35A4C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25248F" w:rsidRPr="00B35A4C" w:rsidRDefault="0025248F" w:rsidP="0025248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B35A4C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B35A4C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B35A4C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B35A4C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25248F" w:rsidRPr="00B35A4C" w:rsidRDefault="0025248F" w:rsidP="0025248F">
            <w:pPr>
              <w:ind w:right="-36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25248F" w:rsidRPr="00B35A4C" w:rsidRDefault="0025248F" w:rsidP="008A327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B35A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B35A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B35A4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25248F" w:rsidRPr="00EF646B" w:rsidTr="00AC4EF5">
        <w:tc>
          <w:tcPr>
            <w:tcW w:w="2721" w:type="dxa"/>
          </w:tcPr>
          <w:p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:rsidR="0025248F" w:rsidRPr="00AC4EF5" w:rsidRDefault="0025248F" w:rsidP="0025248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248F" w:rsidRPr="001E2858" w:rsidTr="00AC4EF5">
        <w:tc>
          <w:tcPr>
            <w:tcW w:w="2721" w:type="dxa"/>
          </w:tcPr>
          <w:p w:rsidR="0025248F" w:rsidRPr="00AC4EF5" w:rsidRDefault="0025248F" w:rsidP="0025248F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4EF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</w:tcPr>
          <w:p w:rsidR="0025248F" w:rsidRPr="00AC4EF5" w:rsidRDefault="0025248F" w:rsidP="0025248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4EF5">
              <w:rPr>
                <w:rFonts w:ascii="Angsana New" w:hAnsi="Angsana New"/>
                <w:i/>
                <w:iCs/>
                <w:sz w:val="30"/>
                <w:szCs w:val="30"/>
              </w:rPr>
              <w:t>33</w:t>
            </w:r>
          </w:p>
        </w:tc>
        <w:tc>
          <w:tcPr>
            <w:tcW w:w="1091" w:type="dxa"/>
          </w:tcPr>
          <w:p w:rsidR="0025248F" w:rsidRPr="00AC4EF5" w:rsidRDefault="00397245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905.23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1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57</w:t>
            </w:r>
            <w:r w:rsidR="004A4EEB">
              <w:rPr>
                <w:rFonts w:ascii="Angsana New" w:hAnsi="Angsana New"/>
                <w:sz w:val="30"/>
                <w:szCs w:val="30"/>
                <w:lang w:val="en-US" w:bidi="th-TH"/>
              </w:rPr>
              <w:t>5.57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</w:tcPr>
          <w:p w:rsidR="0025248F" w:rsidRPr="00AC4EF5" w:rsidRDefault="004A4EEB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269.66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2" w:type="dxa"/>
          </w:tcPr>
          <w:p w:rsidR="0025248F" w:rsidRPr="001E2858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C1B5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="004A4EEB">
              <w:rPr>
                <w:rFonts w:ascii="Angsana New" w:hAnsi="Angsana New"/>
                <w:sz w:val="30"/>
                <w:szCs w:val="30"/>
                <w:lang w:val="en-US" w:bidi="th-TH"/>
              </w:rPr>
              <w:t>76.29</w:t>
            </w:r>
          </w:p>
        </w:tc>
      </w:tr>
      <w:tr w:rsidR="0025248F" w:rsidRPr="001E2858" w:rsidTr="00AC4EF5">
        <w:tc>
          <w:tcPr>
            <w:tcW w:w="2721" w:type="dxa"/>
          </w:tcPr>
          <w:p w:rsidR="0025248F" w:rsidRPr="00AC4EF5" w:rsidRDefault="0025248F" w:rsidP="0025248F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</w:tcPr>
          <w:p w:rsidR="0025248F" w:rsidRPr="00AC4EF5" w:rsidRDefault="0025248F" w:rsidP="0025248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</w:tcPr>
          <w:p w:rsidR="0025248F" w:rsidRPr="00AC4EF5" w:rsidRDefault="004E285E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500.17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1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380.93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</w:tcPr>
          <w:p w:rsidR="0025248F" w:rsidRPr="00AC4EF5" w:rsidRDefault="009176E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255.89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2" w:type="dxa"/>
          </w:tcPr>
          <w:p w:rsidR="0025248F" w:rsidRPr="001E2858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28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194.42</w:t>
            </w:r>
          </w:p>
        </w:tc>
      </w:tr>
      <w:tr w:rsidR="0025248F" w:rsidRPr="001E2858" w:rsidTr="00AC4EF5">
        <w:tc>
          <w:tcPr>
            <w:tcW w:w="2721" w:type="dxa"/>
          </w:tcPr>
          <w:p w:rsidR="0025248F" w:rsidRPr="00AC4EF5" w:rsidRDefault="0025248F" w:rsidP="0025248F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850" w:type="dxa"/>
          </w:tcPr>
          <w:p w:rsidR="0025248F" w:rsidRPr="00AC4EF5" w:rsidRDefault="0025248F" w:rsidP="0025248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25248F" w:rsidRPr="00AC4EF5" w:rsidRDefault="00ED51E6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119.</w:t>
            </w:r>
            <w:r w:rsidR="000327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89.59</w:t>
            </w:r>
          </w:p>
        </w:tc>
        <w:tc>
          <w:tcPr>
            <w:tcW w:w="236" w:type="dxa"/>
            <w:vAlign w:val="bottom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:rsidR="0025248F" w:rsidRPr="00AC4EF5" w:rsidRDefault="001E2858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/>
              </w:rPr>
              <w:t>55.86</w:t>
            </w:r>
          </w:p>
        </w:tc>
        <w:tc>
          <w:tcPr>
            <w:tcW w:w="236" w:type="dxa"/>
            <w:vAlign w:val="bottom"/>
          </w:tcPr>
          <w:p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25248F" w:rsidRPr="001E2858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E2858">
              <w:rPr>
                <w:rFonts w:ascii="Angsana New" w:hAnsi="Angsana New"/>
                <w:sz w:val="30"/>
                <w:szCs w:val="30"/>
                <w:lang w:val="en-US" w:bidi="th-TH"/>
              </w:rPr>
              <w:t>39.22</w:t>
            </w:r>
          </w:p>
        </w:tc>
      </w:tr>
      <w:tr w:rsidR="0025248F" w:rsidRPr="001E2858" w:rsidTr="00AC4EF5">
        <w:tc>
          <w:tcPr>
            <w:tcW w:w="2721" w:type="dxa"/>
          </w:tcPr>
          <w:p w:rsidR="0025248F" w:rsidRPr="00AC4EF5" w:rsidRDefault="0025248F" w:rsidP="0025248F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850" w:type="dxa"/>
          </w:tcPr>
          <w:p w:rsidR="0025248F" w:rsidRPr="00AC4EF5" w:rsidRDefault="0025248F" w:rsidP="0025248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</w:tcPr>
          <w:p w:rsidR="0025248F" w:rsidRPr="00AC4EF5" w:rsidRDefault="001E2858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20.31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1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8.5</w:t>
            </w:r>
            <w:r w:rsidR="0003277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</w:tcPr>
          <w:p w:rsidR="0025248F" w:rsidRPr="00AC4EF5" w:rsidRDefault="009176E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66.44</w:t>
            </w:r>
          </w:p>
        </w:tc>
        <w:tc>
          <w:tcPr>
            <w:tcW w:w="236" w:type="dxa"/>
          </w:tcPr>
          <w:p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25248F" w:rsidRPr="001E2858" w:rsidRDefault="0025248F" w:rsidP="0025248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2858">
              <w:rPr>
                <w:rFonts w:ascii="Angsana New" w:hAnsi="Angsana New"/>
                <w:sz w:val="30"/>
                <w:szCs w:val="30"/>
                <w:lang w:val="en-US" w:bidi="th-TH"/>
              </w:rPr>
              <w:t>212.38</w:t>
            </w:r>
          </w:p>
        </w:tc>
      </w:tr>
      <w:tr w:rsidR="007C00BF" w:rsidRPr="00EF646B" w:rsidTr="00AC4EF5">
        <w:tc>
          <w:tcPr>
            <w:tcW w:w="2721" w:type="dxa"/>
          </w:tcPr>
          <w:p w:rsidR="007C00BF" w:rsidRPr="00AC4EF5" w:rsidRDefault="007C00BF" w:rsidP="007C00BF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ค่าใช้จ่ายประมาณการหนี้สิน</w:t>
            </w:r>
          </w:p>
        </w:tc>
        <w:tc>
          <w:tcPr>
            <w:tcW w:w="850" w:type="dxa"/>
          </w:tcPr>
          <w:p w:rsidR="007C00BF" w:rsidRPr="00AC4EF5" w:rsidRDefault="007C00BF" w:rsidP="007C00B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</w:tcPr>
          <w:p w:rsidR="007C00BF" w:rsidRPr="00EF646B" w:rsidRDefault="007C00BF" w:rsidP="007C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8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C00BF" w:rsidRPr="00AC4EF5" w:rsidRDefault="007C00BF" w:rsidP="007C00B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1" w:type="dxa"/>
          </w:tcPr>
          <w:p w:rsidR="007C00BF" w:rsidRPr="00AC4EF5" w:rsidRDefault="007C00BF" w:rsidP="007C00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12.73</w:t>
            </w:r>
          </w:p>
        </w:tc>
        <w:tc>
          <w:tcPr>
            <w:tcW w:w="236" w:type="dxa"/>
          </w:tcPr>
          <w:p w:rsidR="007C00BF" w:rsidRPr="00AC4EF5" w:rsidRDefault="007C00BF" w:rsidP="007C00B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6" w:type="dxa"/>
          </w:tcPr>
          <w:p w:rsidR="007C00BF" w:rsidRPr="00AC4EF5" w:rsidRDefault="007C00BF" w:rsidP="007C00B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00B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.75</w:t>
            </w:r>
          </w:p>
        </w:tc>
        <w:tc>
          <w:tcPr>
            <w:tcW w:w="236" w:type="dxa"/>
          </w:tcPr>
          <w:p w:rsidR="007C00BF" w:rsidRPr="00AC4EF5" w:rsidRDefault="007C00BF" w:rsidP="007C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7C00BF" w:rsidRPr="00EF646B" w:rsidRDefault="007C00BF" w:rsidP="007C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8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04741" w:rsidRPr="00EF646B" w:rsidRDefault="00104741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  <w:cs/>
        </w:rPr>
      </w:pPr>
    </w:p>
    <w:p w:rsidR="00AC4EF5" w:rsidRDefault="00AC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ต้นทุนทางการเงิน</w:t>
      </w:r>
    </w:p>
    <w:p w:rsidR="00A024B3" w:rsidRPr="00EF646B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27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17"/>
        <w:gridCol w:w="811"/>
        <w:gridCol w:w="1121"/>
        <w:gridCol w:w="254"/>
        <w:gridCol w:w="1291"/>
        <w:gridCol w:w="269"/>
        <w:gridCol w:w="1086"/>
        <w:gridCol w:w="237"/>
        <w:gridCol w:w="1341"/>
      </w:tblGrid>
      <w:tr w:rsidR="005C56A9" w:rsidRPr="00EF646B" w:rsidTr="00251F41">
        <w:trPr>
          <w:trHeight w:val="155"/>
          <w:tblHeader/>
        </w:trPr>
        <w:tc>
          <w:tcPr>
            <w:tcW w:w="1564" w:type="pct"/>
          </w:tcPr>
          <w:p w:rsidR="002F1C5B" w:rsidRPr="00EF646B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2F1C5B" w:rsidRPr="00EF646B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4EF" w:rsidRPr="00EF646B" w:rsidTr="003E5CA1">
        <w:trPr>
          <w:tblHeader/>
        </w:trPr>
        <w:tc>
          <w:tcPr>
            <w:tcW w:w="1564" w:type="pct"/>
          </w:tcPr>
          <w:p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4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9C04EF" w:rsidRPr="00EF646B" w:rsidTr="003E5CA1">
        <w:trPr>
          <w:tblHeader/>
        </w:trPr>
        <w:tc>
          <w:tcPr>
            <w:tcW w:w="1564" w:type="pct"/>
          </w:tcPr>
          <w:p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4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9C04EF" w:rsidRPr="00EF646B" w:rsidTr="003E5CA1">
        <w:trPr>
          <w:tblHeader/>
        </w:trPr>
        <w:tc>
          <w:tcPr>
            <w:tcW w:w="1564" w:type="pct"/>
          </w:tcPr>
          <w:p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36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4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7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9C04EF" w:rsidRPr="00EF646B" w:rsidTr="003E5CA1">
        <w:trPr>
          <w:tblHeader/>
        </w:trPr>
        <w:tc>
          <w:tcPr>
            <w:tcW w:w="1564" w:type="pct"/>
          </w:tcPr>
          <w:p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36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4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7" w:type="pct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3E5CA1" w:rsidRPr="00EF646B" w:rsidTr="003E5CA1">
        <w:trPr>
          <w:tblHeader/>
        </w:trPr>
        <w:tc>
          <w:tcPr>
            <w:tcW w:w="1564" w:type="pct"/>
          </w:tcPr>
          <w:p w:rsidR="003E5CA1" w:rsidRPr="00EF646B" w:rsidRDefault="003E5CA1" w:rsidP="003E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vAlign w:val="center"/>
          </w:tcPr>
          <w:p w:rsidR="003E5CA1" w:rsidRPr="003E5CA1" w:rsidRDefault="003E5CA1" w:rsidP="003E5CA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i/>
                <w:iCs/>
                <w:spacing w:val="-8"/>
                <w:sz w:val="24"/>
                <w:szCs w:val="24"/>
                <w:cs/>
              </w:rPr>
            </w:pPr>
            <w:r w:rsidRPr="003E5CA1">
              <w:rPr>
                <w:rFonts w:asciiTheme="majorBidi" w:hAnsiTheme="majorBidi" w:cstheme="majorBidi" w:hint="cs"/>
                <w:b/>
                <w:i/>
                <w:iCs/>
                <w:spacing w:val="-8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01" w:type="pct"/>
            <w:vAlign w:val="center"/>
          </w:tcPr>
          <w:p w:rsidR="003E5CA1" w:rsidRPr="00EF646B" w:rsidRDefault="003E5CA1" w:rsidP="003E5CA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36" w:type="pct"/>
          </w:tcPr>
          <w:p w:rsidR="003E5CA1" w:rsidRPr="00EF646B" w:rsidRDefault="003E5CA1" w:rsidP="003E5CA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3E5CA1" w:rsidRPr="00EF646B" w:rsidRDefault="003E5CA1" w:rsidP="003E5CA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144" w:type="pct"/>
          </w:tcPr>
          <w:p w:rsidR="003E5CA1" w:rsidRPr="00EF646B" w:rsidRDefault="003E5CA1" w:rsidP="003E5CA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3E5CA1" w:rsidRPr="00EF646B" w:rsidRDefault="003E5CA1" w:rsidP="003E5CA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7" w:type="pct"/>
          </w:tcPr>
          <w:p w:rsidR="003E5CA1" w:rsidRPr="00EF646B" w:rsidRDefault="003E5CA1" w:rsidP="003E5CA1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3E5CA1" w:rsidRPr="00EF646B" w:rsidRDefault="003E5CA1" w:rsidP="003E5CA1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</w:tr>
      <w:tr w:rsidR="009C04EF" w:rsidRPr="00EF646B" w:rsidTr="003E5CA1">
        <w:trPr>
          <w:trHeight w:val="335"/>
          <w:tblHeader/>
        </w:trPr>
        <w:tc>
          <w:tcPr>
            <w:tcW w:w="1564" w:type="pct"/>
          </w:tcPr>
          <w:p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:rsidR="009C04EF" w:rsidRPr="00EF646B" w:rsidRDefault="009C04EF" w:rsidP="009C04E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4EF" w:rsidRPr="00EF646B" w:rsidTr="003E5CA1">
        <w:trPr>
          <w:trHeight w:val="70"/>
        </w:trPr>
        <w:tc>
          <w:tcPr>
            <w:tcW w:w="1564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35" w:type="pct"/>
          </w:tcPr>
          <w:p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1" w:type="pct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C04EF" w:rsidRPr="00333C9C" w:rsidRDefault="00F15D8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150.08</w:t>
            </w:r>
          </w:p>
        </w:tc>
        <w:tc>
          <w:tcPr>
            <w:tcW w:w="127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111.57</w:t>
            </w: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C04EF" w:rsidRPr="00251F41" w:rsidRDefault="00610486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204.97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91.29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9C04EF" w:rsidRPr="00333C9C" w:rsidRDefault="00610486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204.97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91.29</w:t>
            </w: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C04EF" w:rsidRPr="00251F41" w:rsidRDefault="00331D58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57.7</w:t>
            </w:r>
            <w:r w:rsidR="00F57BD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40.93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9C04EF" w:rsidRPr="00333C9C" w:rsidRDefault="00610486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35.7</w:t>
            </w:r>
            <w:r w:rsidR="00B763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</w:tr>
      <w:tr w:rsidR="009C04EF" w:rsidRPr="002E545A" w:rsidTr="003E5CA1">
        <w:trPr>
          <w:trHeight w:val="70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:rsidR="009C04EF" w:rsidRPr="00251F41" w:rsidRDefault="007778FA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57BD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143.29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390.77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212.87</w:t>
            </w: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9C04EF" w:rsidRPr="00251F41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11.26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7.56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9C04EF" w:rsidRPr="00333C9C" w:rsidTr="003E5CA1">
        <w:trPr>
          <w:trHeight w:val="70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firstLine="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4EF" w:rsidRPr="00251F41" w:rsidRDefault="007778FA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57B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150.85</w:t>
            </w: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4EF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391.24</w:t>
            </w: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213.17</w:t>
            </w:r>
          </w:p>
        </w:tc>
      </w:tr>
      <w:tr w:rsidR="009C04EF" w:rsidRPr="00333C9C" w:rsidTr="003E5CA1">
        <w:trPr>
          <w:trHeight w:val="155"/>
        </w:trPr>
        <w:tc>
          <w:tcPr>
            <w:tcW w:w="1564" w:type="pct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 w:firstLine="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5" w:type="pct"/>
          </w:tcPr>
          <w:p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:rsidR="009C04EF" w:rsidRPr="00251F41" w:rsidRDefault="009C04EF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9C04EF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01" w:rsidRPr="00333C9C" w:rsidTr="003E5CA1">
        <w:trPr>
          <w:trHeight w:val="155"/>
        </w:trPr>
        <w:tc>
          <w:tcPr>
            <w:tcW w:w="156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33C9C">
              <w:rPr>
                <w:rFonts w:ascii="Angsana New" w:hAnsi="Angsana New"/>
                <w:sz w:val="30"/>
                <w:szCs w:val="30"/>
                <w:cs/>
              </w:rPr>
              <w:t xml:space="preserve">  จำนวนที่รวมอยู่ในต้นทุนของ</w:t>
            </w:r>
          </w:p>
        </w:tc>
        <w:tc>
          <w:tcPr>
            <w:tcW w:w="435" w:type="pct"/>
          </w:tcPr>
          <w:p w:rsidR="00474401" w:rsidRPr="00333C9C" w:rsidRDefault="00474401" w:rsidP="0047440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474401" w:rsidRPr="00251F41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474401" w:rsidRPr="00333C9C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01" w:rsidRPr="00333C9C" w:rsidTr="003E5CA1">
        <w:trPr>
          <w:trHeight w:val="80"/>
        </w:trPr>
        <w:tc>
          <w:tcPr>
            <w:tcW w:w="156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 xml:space="preserve">        สินทรัพย์ที่เข้าเงื่อนไ</w:t>
            </w: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</w:p>
        </w:tc>
        <w:tc>
          <w:tcPr>
            <w:tcW w:w="435" w:type="pct"/>
          </w:tcPr>
          <w:p w:rsidR="00474401" w:rsidRPr="00333C9C" w:rsidRDefault="00474401" w:rsidP="004744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474401" w:rsidRPr="00251F41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474401" w:rsidRPr="00333C9C" w:rsidRDefault="00474401" w:rsidP="00474401">
            <w:pPr>
              <w:tabs>
                <w:tab w:val="clear" w:pos="680"/>
                <w:tab w:val="decimal" w:pos="79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474401" w:rsidRPr="00333C9C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FAB" w:rsidRPr="00333C9C" w:rsidTr="003E5CA1">
        <w:trPr>
          <w:trHeight w:val="80"/>
        </w:trPr>
        <w:tc>
          <w:tcPr>
            <w:tcW w:w="1564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-  โครงการอสังหาริมทรัพย์ระหว่างการพัฒน</w:t>
            </w: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435" w:type="pct"/>
          </w:tcPr>
          <w:p w:rsidR="003B0FAB" w:rsidRPr="00333C9C" w:rsidRDefault="003B0FAB" w:rsidP="003B0FA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3B0FAB" w:rsidRPr="00333C9C" w:rsidRDefault="003B0FAB" w:rsidP="003B0FA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01" w:type="pct"/>
          </w:tcPr>
          <w:p w:rsidR="003B0FAB" w:rsidRPr="00251F41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3B0FAB" w:rsidRPr="00251F41" w:rsidRDefault="007778FA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(2</w:t>
            </w:r>
            <w:r w:rsidR="00177E67" w:rsidRPr="00251F41">
              <w:rPr>
                <w:rFonts w:ascii="Angsana New" w:hAnsi="Angsana New"/>
                <w:sz w:val="30"/>
                <w:szCs w:val="30"/>
              </w:rPr>
              <w:t>21</w:t>
            </w:r>
            <w:r w:rsidRPr="00251F41">
              <w:rPr>
                <w:rFonts w:ascii="Angsana New" w:hAnsi="Angsana New"/>
                <w:sz w:val="30"/>
                <w:szCs w:val="30"/>
              </w:rPr>
              <w:t>.</w:t>
            </w:r>
            <w:r w:rsidR="00177E67" w:rsidRPr="00251F41">
              <w:rPr>
                <w:rFonts w:ascii="Angsana New" w:hAnsi="Angsana New"/>
                <w:sz w:val="30"/>
                <w:szCs w:val="30"/>
              </w:rPr>
              <w:t>02</w:t>
            </w:r>
            <w:r w:rsidR="003B0FAB" w:rsidRPr="00251F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3B0FAB" w:rsidRPr="00EF0711" w:rsidRDefault="003B0FAB" w:rsidP="00EF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0FAB" w:rsidRPr="00DF4A4E" w:rsidRDefault="003B0FAB" w:rsidP="00D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22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(14.57)</w:t>
            </w:r>
          </w:p>
        </w:tc>
        <w:tc>
          <w:tcPr>
            <w:tcW w:w="144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B0FAB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3B0FAB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FAB" w:rsidRPr="00333C9C" w:rsidTr="003E5CA1">
        <w:trPr>
          <w:trHeight w:val="154"/>
        </w:trPr>
        <w:tc>
          <w:tcPr>
            <w:tcW w:w="1564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:rsidR="003B0FAB" w:rsidRPr="00333C9C" w:rsidRDefault="003B0FAB" w:rsidP="003B0FA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3B0FAB" w:rsidRPr="00251F41" w:rsidRDefault="007778FA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177E67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3B0FAB" w:rsidRPr="00251F4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(14.57)</w:t>
            </w:r>
          </w:p>
        </w:tc>
        <w:tc>
          <w:tcPr>
            <w:tcW w:w="144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3B0FAB" w:rsidRPr="00333C9C" w:rsidRDefault="003B0FAB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:rsidR="003B0FAB" w:rsidRPr="00333C9C" w:rsidRDefault="003B0FAB" w:rsidP="003B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74401" w:rsidRPr="00EF646B" w:rsidTr="003E5CA1">
        <w:trPr>
          <w:trHeight w:val="154"/>
        </w:trPr>
        <w:tc>
          <w:tcPr>
            <w:tcW w:w="156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</w:tcPr>
          <w:p w:rsidR="00474401" w:rsidRPr="00333C9C" w:rsidRDefault="00474401" w:rsidP="0047440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474401" w:rsidRPr="00251F41" w:rsidRDefault="00D65FF2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67.7</w:t>
            </w:r>
            <w:r w:rsidR="00CA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6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474401" w:rsidRPr="00333C9C" w:rsidRDefault="00474401" w:rsidP="00D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136.28</w:t>
            </w:r>
          </w:p>
        </w:tc>
        <w:tc>
          <w:tcPr>
            <w:tcW w:w="144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474401" w:rsidRPr="00333C9C" w:rsidRDefault="00D65FF2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391.24</w:t>
            </w:r>
          </w:p>
        </w:tc>
        <w:tc>
          <w:tcPr>
            <w:tcW w:w="127" w:type="pct"/>
          </w:tcPr>
          <w:p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213.17</w:t>
            </w:r>
          </w:p>
        </w:tc>
      </w:tr>
    </w:tbl>
    <w:p w:rsidR="005F68CA" w:rsidRPr="00EF646B" w:rsidRDefault="005F68CA" w:rsidP="009F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p w:rsidR="009C04EF" w:rsidRPr="00EF646B" w:rsidRDefault="009C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AD3FCA" w:rsidRPr="00EF646B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6"/>
          <w:szCs w:val="16"/>
        </w:rPr>
      </w:pPr>
    </w:p>
    <w:p w:rsidR="00AD3FCA" w:rsidRPr="00EF646B" w:rsidRDefault="00AD3FC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F1C5B" w:rsidRPr="00EF646B" w:rsidRDefault="002F1C5B" w:rsidP="0060798E">
      <w:pPr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4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7"/>
        <w:gridCol w:w="841"/>
        <w:gridCol w:w="1109"/>
        <w:gridCol w:w="236"/>
        <w:gridCol w:w="1320"/>
        <w:gridCol w:w="236"/>
        <w:gridCol w:w="1058"/>
        <w:gridCol w:w="236"/>
        <w:gridCol w:w="1312"/>
      </w:tblGrid>
      <w:tr w:rsidR="00E468D6" w:rsidRPr="00EF646B" w:rsidTr="00BF48DB">
        <w:trPr>
          <w:tblHeader/>
        </w:trPr>
        <w:tc>
          <w:tcPr>
            <w:tcW w:w="3117" w:type="dxa"/>
          </w:tcPr>
          <w:p w:rsidR="00E468D6" w:rsidRPr="00EF646B" w:rsidRDefault="00E468D6" w:rsidP="000508A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:rsidR="00E468D6" w:rsidRPr="00EF646B" w:rsidRDefault="00E468D6" w:rsidP="000508A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5" w:type="dxa"/>
            <w:gridSpan w:val="3"/>
          </w:tcPr>
          <w:p w:rsidR="00E468D6" w:rsidRPr="00EF646B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468D6" w:rsidRPr="00EF646B" w:rsidRDefault="00E468D6" w:rsidP="000508A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E468D6" w:rsidRPr="00EF646B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4EF" w:rsidRPr="00EF646B" w:rsidTr="00BF48DB">
        <w:tc>
          <w:tcPr>
            <w:tcW w:w="3117" w:type="dxa"/>
          </w:tcPr>
          <w:p w:rsidR="009C04EF" w:rsidRPr="00EF646B" w:rsidRDefault="009C04EF" w:rsidP="009C04E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9C04EF" w:rsidRPr="00EF646B" w:rsidRDefault="009C04EF" w:rsidP="009C04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9C04EF" w:rsidRPr="00EF646B" w:rsidTr="00BF48DB">
        <w:tc>
          <w:tcPr>
            <w:tcW w:w="3117" w:type="dxa"/>
          </w:tcPr>
          <w:p w:rsidR="009C04EF" w:rsidRPr="00EF646B" w:rsidRDefault="009C04EF" w:rsidP="009C04E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9C04EF" w:rsidRPr="00EF646B" w:rsidRDefault="009C04EF" w:rsidP="009C04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9C04EF" w:rsidRPr="00EF646B" w:rsidTr="00BF48DB">
        <w:tc>
          <w:tcPr>
            <w:tcW w:w="3117" w:type="dxa"/>
          </w:tcPr>
          <w:p w:rsidR="009C04EF" w:rsidRPr="00EF646B" w:rsidRDefault="009C04EF" w:rsidP="009C04E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9C04EF" w:rsidRPr="00EF646B" w:rsidRDefault="009C04EF" w:rsidP="009C04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9C04EF" w:rsidRPr="00EF646B" w:rsidTr="00BF48DB">
        <w:tc>
          <w:tcPr>
            <w:tcW w:w="3117" w:type="dxa"/>
          </w:tcPr>
          <w:p w:rsidR="009C04EF" w:rsidRPr="00EF646B" w:rsidRDefault="009C04EF" w:rsidP="009C04E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9C04EF" w:rsidRPr="00EF646B" w:rsidRDefault="009C04EF" w:rsidP="009C04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9C04EF" w:rsidRPr="00EF646B" w:rsidRDefault="009C04EF" w:rsidP="009C04EF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9C04EF" w:rsidRPr="00EF646B" w:rsidRDefault="009C04EF" w:rsidP="009C04EF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9C04EF" w:rsidRPr="00EF646B" w:rsidRDefault="009C04EF" w:rsidP="009C04E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BF30A6" w:rsidRPr="00EF646B" w:rsidTr="00EC1F97">
        <w:tc>
          <w:tcPr>
            <w:tcW w:w="3117" w:type="dxa"/>
          </w:tcPr>
          <w:p w:rsidR="00BF30A6" w:rsidRPr="00EF646B" w:rsidRDefault="00BF30A6" w:rsidP="00BF30A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  <w:vAlign w:val="center"/>
          </w:tcPr>
          <w:p w:rsidR="00BF30A6" w:rsidRPr="00BF30A6" w:rsidRDefault="00BF30A6" w:rsidP="00BF30A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i/>
                <w:iCs/>
                <w:spacing w:val="-8"/>
                <w:sz w:val="24"/>
                <w:szCs w:val="24"/>
              </w:rPr>
            </w:pPr>
            <w:r w:rsidRPr="00BF30A6">
              <w:rPr>
                <w:rFonts w:asciiTheme="majorBidi" w:hAnsiTheme="majorBidi" w:cstheme="majorBidi" w:hint="cs"/>
                <w:b/>
                <w:i/>
                <w:iCs/>
                <w:spacing w:val="-8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09" w:type="dxa"/>
            <w:vAlign w:val="center"/>
          </w:tcPr>
          <w:p w:rsidR="00BF30A6" w:rsidRPr="00EF646B" w:rsidRDefault="00BF30A6" w:rsidP="00BF30A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BF30A6" w:rsidRPr="00EF646B" w:rsidRDefault="00BF30A6" w:rsidP="00BF30A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BF30A6" w:rsidRPr="00EF646B" w:rsidRDefault="00BF30A6" w:rsidP="00BF30A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BF30A6" w:rsidRPr="00EF646B" w:rsidRDefault="00BF30A6" w:rsidP="00BF30A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0</w:t>
            </w:r>
          </w:p>
        </w:tc>
      </w:tr>
      <w:tr w:rsidR="00BF30A6" w:rsidRPr="00EF646B" w:rsidTr="00BF48DB">
        <w:tc>
          <w:tcPr>
            <w:tcW w:w="3117" w:type="dxa"/>
          </w:tcPr>
          <w:p w:rsidR="00BF30A6" w:rsidRPr="00EF646B" w:rsidRDefault="00BF30A6" w:rsidP="00BF30A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:rsidR="00BF30A6" w:rsidRPr="00EF646B" w:rsidRDefault="00BF30A6" w:rsidP="00BF30A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0A6" w:rsidRPr="00EF646B" w:rsidTr="00BF48DB">
        <w:tc>
          <w:tcPr>
            <w:tcW w:w="3117" w:type="dxa"/>
          </w:tcPr>
          <w:p w:rsidR="00BF30A6" w:rsidRPr="00EF646B" w:rsidRDefault="00BF30A6" w:rsidP="00BF30A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41" w:type="dxa"/>
          </w:tcPr>
          <w:p w:rsidR="00BF30A6" w:rsidRPr="00EF646B" w:rsidRDefault="00BF30A6" w:rsidP="00BF30A6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0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left="-244" w:right="-1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2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0A6" w:rsidRPr="00EF646B" w:rsidTr="00BF48DB">
        <w:tc>
          <w:tcPr>
            <w:tcW w:w="3117" w:type="dxa"/>
          </w:tcPr>
          <w:p w:rsidR="00BF30A6" w:rsidRPr="00EF646B" w:rsidRDefault="00BF30A6" w:rsidP="00BF30A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41" w:type="dxa"/>
          </w:tcPr>
          <w:p w:rsidR="00BF30A6" w:rsidRPr="00EF646B" w:rsidRDefault="00BF30A6" w:rsidP="00BF30A6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653.9</w:t>
            </w:r>
            <w:r w:rsidR="002C45A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56.62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123.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62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bidi="th-TH"/>
              </w:rPr>
              <w:t>110.01</w:t>
            </w:r>
          </w:p>
        </w:tc>
      </w:tr>
      <w:tr w:rsidR="00BF30A6" w:rsidRPr="00EF646B" w:rsidTr="00BF48DB">
        <w:trPr>
          <w:trHeight w:val="70"/>
        </w:trPr>
        <w:tc>
          <w:tcPr>
            <w:tcW w:w="3117" w:type="dxa"/>
          </w:tcPr>
          <w:p w:rsidR="00BF30A6" w:rsidRPr="00EF646B" w:rsidRDefault="00BF30A6" w:rsidP="00BF30A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ต่ำไป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1" w:type="dxa"/>
          </w:tcPr>
          <w:p w:rsidR="00BF30A6" w:rsidRPr="00EF646B" w:rsidRDefault="00BF30A6" w:rsidP="00BF30A6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48DB">
              <w:rPr>
                <w:rFonts w:ascii="Angsana New" w:hAnsi="Angsana New"/>
                <w:sz w:val="30"/>
                <w:szCs w:val="30"/>
                <w:lang w:val="en-US" w:bidi="th-TH"/>
              </w:rPr>
              <w:t>(19.37)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tabs>
                <w:tab w:val="clear" w:pos="454"/>
                <w:tab w:val="decimal" w:pos="432"/>
                <w:tab w:val="decimal" w:pos="612"/>
              </w:tabs>
              <w:ind w:left="-110" w:right="-10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0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5.70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(5.87)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1.87</w:t>
            </w:r>
          </w:p>
        </w:tc>
      </w:tr>
      <w:tr w:rsidR="00BF30A6" w:rsidRPr="00EF646B" w:rsidTr="00BF48DB">
        <w:trPr>
          <w:trHeight w:val="131"/>
        </w:trPr>
        <w:tc>
          <w:tcPr>
            <w:tcW w:w="3117" w:type="dxa"/>
          </w:tcPr>
          <w:p w:rsidR="00BF30A6" w:rsidRPr="00EF646B" w:rsidRDefault="00BF30A6" w:rsidP="00BF30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634.5</w:t>
            </w:r>
            <w:r w:rsidR="002C45A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362.32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117.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75</w:t>
            </w:r>
          </w:p>
        </w:tc>
        <w:tc>
          <w:tcPr>
            <w:tcW w:w="236" w:type="dxa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111.88</w:t>
            </w:r>
          </w:p>
        </w:tc>
      </w:tr>
      <w:tr w:rsidR="00BF30A6" w:rsidRPr="00EF646B" w:rsidTr="00BF48DB">
        <w:tc>
          <w:tcPr>
            <w:tcW w:w="3117" w:type="dxa"/>
            <w:shd w:val="clear" w:color="auto" w:fill="FFFFFF"/>
          </w:tcPr>
          <w:p w:rsidR="00BF30A6" w:rsidRPr="00EF646B" w:rsidRDefault="00BF30A6" w:rsidP="00BF30A6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41" w:type="dxa"/>
            <w:shd w:val="clear" w:color="auto" w:fill="FFFFFF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109" w:type="dxa"/>
            <w:shd w:val="clear" w:color="auto" w:fill="FFFFFF"/>
            <w:vAlign w:val="bottom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FFFFFF"/>
            <w:vAlign w:val="bottom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0A6" w:rsidRPr="00EF646B" w:rsidTr="00BF48DB">
        <w:tc>
          <w:tcPr>
            <w:tcW w:w="3117" w:type="dxa"/>
            <w:shd w:val="clear" w:color="auto" w:fill="auto"/>
          </w:tcPr>
          <w:p w:rsidR="00BF30A6" w:rsidRPr="00EF646B" w:rsidRDefault="00BF30A6" w:rsidP="00BF30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1" w:type="dxa"/>
            <w:shd w:val="clear" w:color="auto" w:fill="auto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="002C45A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2.30</w:t>
            </w:r>
            <w:r w:rsidRPr="00BF4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bidi="th-TH"/>
              </w:rPr>
              <w:t>(125.97)</w:t>
            </w:r>
          </w:p>
        </w:tc>
        <w:tc>
          <w:tcPr>
            <w:tcW w:w="236" w:type="dxa"/>
            <w:shd w:val="clear" w:color="auto" w:fill="auto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(0.79)</w:t>
            </w:r>
          </w:p>
        </w:tc>
      </w:tr>
      <w:tr w:rsidR="00BF30A6" w:rsidRPr="00EF646B" w:rsidTr="00BF48DB">
        <w:tc>
          <w:tcPr>
            <w:tcW w:w="3117" w:type="dxa"/>
            <w:shd w:val="clear" w:color="auto" w:fill="FFFFFF"/>
          </w:tcPr>
          <w:p w:rsidR="00BF30A6" w:rsidRPr="00EF646B" w:rsidRDefault="00BF30A6" w:rsidP="00BF30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  <w:shd w:val="clear" w:color="auto" w:fill="FFFFFF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FFFFF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BF30A6" w:rsidRPr="00EF646B" w:rsidTr="00BF48DB">
        <w:trPr>
          <w:trHeight w:val="60"/>
        </w:trPr>
        <w:tc>
          <w:tcPr>
            <w:tcW w:w="3117" w:type="dxa"/>
            <w:shd w:val="clear" w:color="auto" w:fill="FFFFFF"/>
          </w:tcPr>
          <w:p w:rsidR="00BF30A6" w:rsidRPr="00EF646B" w:rsidRDefault="00BF30A6" w:rsidP="00BF30A6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41" w:type="dxa"/>
            <w:shd w:val="clear" w:color="auto" w:fill="FFFFFF"/>
          </w:tcPr>
          <w:p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FFFFFF"/>
          </w:tcPr>
          <w:p w:rsidR="00BF30A6" w:rsidRPr="00BF48DB" w:rsidRDefault="00BF30A6" w:rsidP="00BF30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572.24</w:t>
            </w: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236.35</w:t>
            </w: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110.07</w:t>
            </w:r>
          </w:p>
        </w:tc>
        <w:tc>
          <w:tcPr>
            <w:tcW w:w="236" w:type="dxa"/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FFFFFF"/>
          </w:tcPr>
          <w:p w:rsidR="00BF30A6" w:rsidRPr="00EF646B" w:rsidRDefault="00BF30A6" w:rsidP="00BF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111.09</w:t>
            </w:r>
          </w:p>
        </w:tc>
      </w:tr>
    </w:tbl>
    <w:p w:rsidR="00AD3FCA" w:rsidRPr="00EF646B" w:rsidRDefault="00AD3FCA" w:rsidP="00607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BD465C" w:rsidRPr="00EF646B" w:rsidRDefault="00BD465C" w:rsidP="00D93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2F1C5B" w:rsidRPr="00EF646B" w:rsidRDefault="002F1C5B" w:rsidP="004E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tbl>
      <w:tblPr>
        <w:tblW w:w="939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1"/>
        <w:gridCol w:w="945"/>
        <w:gridCol w:w="236"/>
        <w:gridCol w:w="1272"/>
        <w:gridCol w:w="283"/>
        <w:gridCol w:w="1287"/>
        <w:gridCol w:w="236"/>
        <w:gridCol w:w="1276"/>
      </w:tblGrid>
      <w:tr w:rsidR="002F1C5B" w:rsidRPr="00EF646B" w:rsidTr="004E285E">
        <w:trPr>
          <w:trHeight w:val="299"/>
          <w:tblHeader/>
        </w:trPr>
        <w:tc>
          <w:tcPr>
            <w:tcW w:w="3861" w:type="dxa"/>
            <w:shd w:val="clear" w:color="auto" w:fill="auto"/>
          </w:tcPr>
          <w:p w:rsidR="00A024B3" w:rsidRPr="00EF646B" w:rsidRDefault="00A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7"/>
            <w:shd w:val="clear" w:color="auto" w:fill="auto"/>
          </w:tcPr>
          <w:p w:rsidR="002F1C5B" w:rsidRPr="00EF646B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0515" w:rsidRPr="00EF646B" w:rsidTr="004E285E">
        <w:trPr>
          <w:tblHeader/>
        </w:trPr>
        <w:tc>
          <w:tcPr>
            <w:tcW w:w="3861" w:type="dxa"/>
            <w:shd w:val="clear" w:color="auto" w:fill="auto"/>
          </w:tcPr>
          <w:p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780515" w:rsidRPr="00EF646B" w:rsidRDefault="00681E8C" w:rsidP="00681E8C">
            <w:pPr>
              <w:pStyle w:val="BodyText"/>
              <w:spacing w:after="0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83" w:type="dxa"/>
            <w:shd w:val="clear" w:color="auto" w:fill="auto"/>
          </w:tcPr>
          <w:p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:rsidR="00780515" w:rsidRPr="00EF646B" w:rsidRDefault="00681E8C" w:rsidP="00780515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สำหรับรอบระยะเวลาบัญชีตั้งแต่วันที่</w:t>
            </w:r>
          </w:p>
        </w:tc>
      </w:tr>
      <w:tr w:rsidR="00681E8C" w:rsidRPr="00EF646B" w:rsidTr="004E285E">
        <w:trPr>
          <w:tblHeader/>
        </w:trPr>
        <w:tc>
          <w:tcPr>
            <w:tcW w:w="3861" w:type="dxa"/>
            <w:shd w:val="clear" w:color="auto" w:fill="auto"/>
          </w:tcPr>
          <w:p w:rsidR="00681E8C" w:rsidRPr="00EF646B" w:rsidRDefault="00681E8C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left="-108" w:right="-28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F767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80515" w:rsidRPr="00EF646B" w:rsidTr="004E285E">
        <w:trPr>
          <w:tblHeader/>
        </w:trPr>
        <w:tc>
          <w:tcPr>
            <w:tcW w:w="3861" w:type="dxa"/>
            <w:shd w:val="clear" w:color="auto" w:fill="auto"/>
          </w:tcPr>
          <w:p w:rsidR="00780515" w:rsidRPr="00EF646B" w:rsidRDefault="00780515" w:rsidP="00780515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83" w:type="dxa"/>
            <w:shd w:val="clear" w:color="auto" w:fill="auto"/>
          </w:tcPr>
          <w:p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74401" w:rsidRPr="000601AF" w:rsidTr="004E285E">
        <w:tc>
          <w:tcPr>
            <w:tcW w:w="3861" w:type="dxa"/>
            <w:shd w:val="clear" w:color="auto" w:fill="auto"/>
          </w:tcPr>
          <w:p w:rsidR="00474401" w:rsidRPr="00EF646B" w:rsidRDefault="00474401" w:rsidP="0047440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45" w:type="dxa"/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:rsidR="00474401" w:rsidRPr="00BF48DB" w:rsidRDefault="00873B25" w:rsidP="005565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48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</w:t>
            </w:r>
            <w:r w:rsidR="00CA428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72.85</w:t>
            </w:r>
          </w:p>
        </w:tc>
        <w:tc>
          <w:tcPr>
            <w:tcW w:w="283" w:type="dxa"/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474401" w:rsidRPr="000601AF" w:rsidRDefault="00474401" w:rsidP="000601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1,322.83</w:t>
            </w:r>
          </w:p>
        </w:tc>
      </w:tr>
      <w:tr w:rsidR="00474401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474401" w:rsidRPr="00EF646B" w:rsidRDefault="005565BB" w:rsidP="004744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74401" w:rsidRPr="008A3278" w:rsidRDefault="00CA4289" w:rsidP="00BF48DB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A327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534.57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74401" w:rsidRPr="00EF646B" w:rsidRDefault="00474401" w:rsidP="00BF48D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264.57</w:t>
            </w:r>
          </w:p>
        </w:tc>
      </w:tr>
      <w:tr w:rsidR="00474401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474401" w:rsidRPr="00CA4289" w:rsidRDefault="00CA4289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(7.61)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BF48D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(7.21)</w:t>
            </w:r>
          </w:p>
        </w:tc>
      </w:tr>
      <w:tr w:rsidR="00474401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474401" w:rsidRPr="00CA4289" w:rsidRDefault="00CA4289" w:rsidP="00BF48DB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40.47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BF48D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4.30</w:t>
            </w:r>
          </w:p>
        </w:tc>
      </w:tr>
      <w:tr w:rsidR="00474401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FF6E8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ภาษีงวดก่อนๆ ที่บันทึก </w:t>
            </w:r>
            <w:r w:rsidR="004E285E">
              <w:rPr>
                <w:rFonts w:asciiTheme="majorBidi" w:hAnsiTheme="majorBidi" w:cstheme="majorBidi" w:hint="cs"/>
                <w:sz w:val="30"/>
                <w:szCs w:val="30"/>
                <w:cs/>
              </w:rPr>
              <w:t>(สูงไป)</w:t>
            </w:r>
            <w:r w:rsidR="00FF6E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6E8B"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474401" w:rsidRPr="00BF48DB" w:rsidRDefault="00791DB8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A4289"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19.37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74401" w:rsidRPr="00EF646B" w:rsidRDefault="00474401" w:rsidP="00BF48D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5.70</w:t>
            </w:r>
          </w:p>
        </w:tc>
      </w:tr>
      <w:tr w:rsidR="00CA4289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สินทรัพย์ภาษีเงินได้รอตัดบัญชีของงวดก่อนๆ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CA4289" w:rsidRDefault="00CA4289" w:rsidP="00CA42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:rsidR="00CA4289" w:rsidRPr="00CA4289" w:rsidRDefault="00CA4289" w:rsidP="00CA42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15.25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01AF">
              <w:rPr>
                <w:rFonts w:asciiTheme="majorBidi" w:hAnsiTheme="majorBidi" w:cstheme="majorBidi"/>
                <w:bCs/>
                <w:sz w:val="30"/>
                <w:szCs w:val="30"/>
              </w:rPr>
              <w:t>(32.72)</w:t>
            </w:r>
          </w:p>
        </w:tc>
      </w:tr>
      <w:tr w:rsidR="00CA4289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การใช้ขาดทุนทางภาษีที่เดิมไม่ได้บันทึก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CA4289" w:rsidRPr="00BF48DB" w:rsidRDefault="00CA4289" w:rsidP="008A327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0.</w:t>
            </w:r>
            <w:r w:rsidR="008A327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70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01AF">
              <w:rPr>
                <w:rFonts w:asciiTheme="majorBidi" w:hAnsiTheme="majorBidi" w:cstheme="majorBidi"/>
                <w:bCs/>
                <w:sz w:val="30"/>
                <w:szCs w:val="30"/>
              </w:rPr>
              <w:t>(2.68)</w:t>
            </w:r>
          </w:p>
        </w:tc>
      </w:tr>
      <w:tr w:rsidR="00CA4289" w:rsidRPr="00EF646B" w:rsidTr="004E285E"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         ภาษีเงินได้รอการตัดบัญชี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CA4289" w:rsidRPr="00BF48DB" w:rsidRDefault="00CA4289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CA4289" w:rsidRPr="00BF48DB" w:rsidRDefault="00CA4289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11.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01AF">
              <w:rPr>
                <w:rFonts w:asciiTheme="majorBidi" w:hAnsiTheme="majorBidi" w:cstheme="majorBidi"/>
                <w:bCs/>
                <w:sz w:val="30"/>
                <w:szCs w:val="30"/>
              </w:rPr>
              <w:t>3.13</w:t>
            </w:r>
          </w:p>
        </w:tc>
      </w:tr>
      <w:tr w:rsidR="00CA4289" w:rsidRPr="00EF646B" w:rsidTr="004E285E">
        <w:trPr>
          <w:trHeight w:val="317"/>
        </w:trPr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CA4289" w:rsidRPr="00BF48DB" w:rsidRDefault="00CA4289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2.10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01AF">
              <w:rPr>
                <w:rFonts w:asciiTheme="majorBidi" w:hAnsiTheme="majorBidi" w:cstheme="majorBidi"/>
                <w:bCs/>
                <w:sz w:val="30"/>
                <w:szCs w:val="30"/>
              </w:rPr>
              <w:t>1.26</w:t>
            </w:r>
          </w:p>
        </w:tc>
      </w:tr>
      <w:tr w:rsidR="00CA4289" w:rsidRPr="000601AF" w:rsidTr="004E285E">
        <w:tc>
          <w:tcPr>
            <w:tcW w:w="3861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21.41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BF48DB" w:rsidRDefault="00CA4289" w:rsidP="00CA428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BF48DB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  <w:r w:rsidRPr="00CA428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72.24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17.87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0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236.35</w:t>
            </w:r>
          </w:p>
        </w:tc>
      </w:tr>
    </w:tbl>
    <w:p w:rsidR="00D9495A" w:rsidRPr="00EF646B" w:rsidRDefault="00D9495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405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963"/>
        <w:gridCol w:w="236"/>
        <w:gridCol w:w="1276"/>
        <w:gridCol w:w="236"/>
        <w:gridCol w:w="1330"/>
        <w:gridCol w:w="270"/>
        <w:gridCol w:w="1242"/>
      </w:tblGrid>
      <w:tr w:rsidR="00E468D6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E468D6" w:rsidRPr="00EF646B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  <w:tcBorders>
              <w:bottom w:val="nil"/>
            </w:tcBorders>
            <w:shd w:val="clear" w:color="auto" w:fill="auto"/>
          </w:tcPr>
          <w:p w:rsidR="00E468D6" w:rsidRPr="00EF646B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สำหรับรอบระยะเวลาบัญชีตั้งแต่วันที่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left="-108" w:right="-28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F767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:rsidR="00681E8C" w:rsidRPr="00EF646B" w:rsidRDefault="00681E8C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64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BF48D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81E8C" w:rsidRPr="00EF646B" w:rsidRDefault="00681E8C" w:rsidP="00BF48D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81E8C" w:rsidRPr="00CA4289" w:rsidRDefault="00CA4289" w:rsidP="00BF48D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2,362.09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:rsidR="00681E8C" w:rsidRPr="00EF646B" w:rsidRDefault="00681E8C" w:rsidP="0010538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1,183.53</w:t>
            </w:r>
          </w:p>
        </w:tc>
      </w:tr>
      <w:tr w:rsidR="00681E8C" w:rsidRPr="00EF646B" w:rsidTr="00BF48DB"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0601AF" w:rsidP="00BF48D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1E8C" w:rsidRPr="00EF646B" w:rsidRDefault="007B4315" w:rsidP="00BF48D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472.</w:t>
            </w:r>
            <w:r w:rsidR="00CA4289"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1E8C" w:rsidRPr="00EF646B" w:rsidRDefault="00681E8C" w:rsidP="0010538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236.71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81E8C" w:rsidRPr="00EF646B" w:rsidRDefault="00CA4289" w:rsidP="00BF48D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(37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3.45</w:t>
            </w:r>
            <w:r w:rsidR="007B4315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10538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(181.17)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81E8C" w:rsidRPr="00CA4289" w:rsidRDefault="00CA4289" w:rsidP="00BF48D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20.05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10538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56.18</w:t>
            </w:r>
          </w:p>
        </w:tc>
      </w:tr>
      <w:tr w:rsidR="00681E8C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4E28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B43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431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สูงไป)</w:t>
            </w:r>
            <w:r w:rsidR="004E28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81E8C" w:rsidRPr="00EF646B" w:rsidRDefault="007B4315" w:rsidP="00BF48D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(5.87)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681E8C" w:rsidRPr="00EF646B" w:rsidRDefault="00681E8C" w:rsidP="0010538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1.87</w:t>
            </w:r>
          </w:p>
        </w:tc>
      </w:tr>
      <w:tr w:rsidR="00CA4289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สินทรัพย์ภาษีเงินได้รอตัดบัญชีของงวดก่อนๆ</w:t>
            </w: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CA4289" w:rsidRDefault="00CA4289" w:rsidP="00CA42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:rsidR="00CA4289" w:rsidRPr="00CA4289" w:rsidRDefault="00CA4289" w:rsidP="00CA42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0.43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CA4289" w:rsidRPr="00A87ECE" w:rsidRDefault="00A87ECE" w:rsidP="00A87EC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A87EC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A4289" w:rsidRPr="00EF646B" w:rsidTr="00BF48DB">
        <w:tc>
          <w:tcPr>
            <w:tcW w:w="3852" w:type="dxa"/>
            <w:tcBorders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3.51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A87ECE" w:rsidRPr="00A87ECE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2.50</w:t>
            </w: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CA4289" w:rsidRPr="00EF646B" w:rsidTr="00BF48DB"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CA4289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428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110.07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EF646B" w:rsidRDefault="00CA4289" w:rsidP="00CA428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A4289" w:rsidRPr="00EF646B" w:rsidRDefault="00CA4289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289" w:rsidRPr="000601AF" w:rsidRDefault="00CA4289" w:rsidP="00CA428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111.09</w:t>
            </w:r>
          </w:p>
        </w:tc>
      </w:tr>
    </w:tbl>
    <w:p w:rsidR="00681E8C" w:rsidRPr="00EF646B" w:rsidRDefault="00681E8C" w:rsidP="00E16C27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FD1DC3" w:rsidRPr="00EF646B" w:rsidRDefault="00FD1DC3" w:rsidP="00E16C27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681E8C" w:rsidRPr="00EF646B" w:rsidRDefault="00681E8C" w:rsidP="00E16C27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022931" w:rsidRPr="00EF646B" w:rsidRDefault="00022931" w:rsidP="0002293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EF646B">
        <w:rPr>
          <w:rFonts w:ascii="Angsana New" w:hAnsi="Angsana New"/>
          <w:sz w:val="30"/>
          <w:szCs w:val="30"/>
        </w:rPr>
        <w:t>42</w:t>
      </w:r>
      <w:r w:rsidRPr="00EF646B">
        <w:rPr>
          <w:rFonts w:ascii="Angsana New" w:hAnsi="Angsana New"/>
          <w:sz w:val="30"/>
          <w:szCs w:val="30"/>
          <w:cs/>
        </w:rPr>
        <w:t xml:space="preserve"> พ.ศ. </w:t>
      </w:r>
      <w:r w:rsidRPr="00EF646B">
        <w:rPr>
          <w:rFonts w:ascii="Angsana New" w:hAnsi="Angsana New"/>
          <w:sz w:val="30"/>
          <w:szCs w:val="30"/>
        </w:rPr>
        <w:t xml:space="preserve">2559 </w:t>
      </w:r>
      <w:r w:rsidRPr="00EF646B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EF646B">
        <w:rPr>
          <w:rFonts w:ascii="Angsana New" w:hAnsi="Angsana New"/>
          <w:sz w:val="30"/>
          <w:szCs w:val="30"/>
        </w:rPr>
        <w:t>3</w:t>
      </w:r>
      <w:r w:rsidRPr="00EF64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EF646B">
        <w:rPr>
          <w:rFonts w:ascii="Angsana New" w:hAnsi="Angsana New"/>
          <w:sz w:val="30"/>
          <w:szCs w:val="30"/>
        </w:rPr>
        <w:t>20</w:t>
      </w:r>
      <w:r w:rsidRPr="00EF646B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5F68CA" w:rsidRPr="00EF646B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04548" w:rsidRDefault="0020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481F01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FD1DC3" w:rsidRPr="00EF646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481F01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481F01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747BED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747BED">
        <w:rPr>
          <w:rFonts w:ascii="Angsana New" w:hAnsi="Angsana New"/>
          <w:sz w:val="30"/>
          <w:szCs w:val="30"/>
        </w:rPr>
        <w:t xml:space="preserve">30 </w:t>
      </w:r>
      <w:r w:rsidR="00747BED">
        <w:rPr>
          <w:rFonts w:ascii="Angsana New" w:hAnsi="Angsana New" w:hint="cs"/>
          <w:sz w:val="30"/>
          <w:szCs w:val="30"/>
          <w:cs/>
        </w:rPr>
        <w:t>กันยายน</w:t>
      </w:r>
      <w:r w:rsidR="00747BED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747BED">
        <w:rPr>
          <w:rFonts w:ascii="Angsana New" w:hAnsi="Angsana New"/>
          <w:sz w:val="30"/>
          <w:szCs w:val="30"/>
        </w:rPr>
        <w:t>2561</w:t>
      </w:r>
      <w:r w:rsidR="00747BED" w:rsidRPr="00EF646B">
        <w:rPr>
          <w:rFonts w:ascii="Angsana New" w:hAnsi="Angsana New"/>
          <w:sz w:val="30"/>
          <w:szCs w:val="30"/>
          <w:cs/>
        </w:rPr>
        <w:t xml:space="preserve"> </w:t>
      </w:r>
      <w:r w:rsidR="008622F2" w:rsidRPr="00EF646B">
        <w:rPr>
          <w:rFonts w:ascii="Angsana New" w:hAnsi="Angsana New"/>
          <w:sz w:val="30"/>
          <w:szCs w:val="30"/>
          <w:cs/>
        </w:rPr>
        <w:t xml:space="preserve">และ </w:t>
      </w:r>
      <w:r w:rsidR="00780515" w:rsidRPr="00EF646B">
        <w:rPr>
          <w:rFonts w:ascii="Angsana New" w:hAnsi="Angsana New" w:hint="cs"/>
          <w:sz w:val="30"/>
          <w:szCs w:val="30"/>
          <w:cs/>
        </w:rPr>
        <w:t>สำหรับ</w:t>
      </w:r>
      <w:r w:rsidR="00747BED" w:rsidRPr="00EF646B">
        <w:rPr>
          <w:rFonts w:ascii="Angsana New" w:hAnsi="Angsana New"/>
          <w:sz w:val="30"/>
          <w:szCs w:val="30"/>
          <w:cs/>
        </w:rPr>
        <w:t xml:space="preserve">รอบระยะเวลาบัญชีตั้งแต่วันที่ </w:t>
      </w:r>
      <w:r w:rsidR="00747BED" w:rsidRPr="00EF646B">
        <w:rPr>
          <w:rFonts w:ascii="Angsana New" w:hAnsi="Angsana New"/>
          <w:sz w:val="30"/>
          <w:szCs w:val="30"/>
        </w:rPr>
        <w:t>1</w:t>
      </w:r>
      <w:r w:rsidR="00747BED" w:rsidRPr="00EF646B">
        <w:rPr>
          <w:rFonts w:ascii="Angsana New" w:hAnsi="Angsana New"/>
          <w:sz w:val="30"/>
          <w:szCs w:val="30"/>
          <w:cs/>
        </w:rPr>
        <w:t xml:space="preserve"> มกราคม </w:t>
      </w:r>
      <w:r w:rsidR="00747BED" w:rsidRPr="00EF646B">
        <w:rPr>
          <w:rFonts w:ascii="Angsana New" w:hAnsi="Angsana New"/>
          <w:sz w:val="30"/>
          <w:szCs w:val="30"/>
        </w:rPr>
        <w:t>2560</w:t>
      </w:r>
      <w:r w:rsidR="00747BED" w:rsidRPr="00EF646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747BED" w:rsidRPr="00EF646B">
        <w:rPr>
          <w:rFonts w:ascii="Angsana New" w:hAnsi="Angsana New"/>
          <w:sz w:val="30"/>
          <w:szCs w:val="30"/>
        </w:rPr>
        <w:t>30</w:t>
      </w:r>
      <w:r w:rsidR="00747BED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47BED" w:rsidRPr="00EF646B">
        <w:rPr>
          <w:rFonts w:ascii="Angsana New" w:hAnsi="Angsana New"/>
          <w:sz w:val="30"/>
          <w:szCs w:val="30"/>
        </w:rPr>
        <w:t xml:space="preserve">2560 </w:t>
      </w:r>
      <w:r w:rsidR="00FD1DC3" w:rsidRPr="00EF646B">
        <w:rPr>
          <w:rFonts w:ascii="Angsana New" w:hAnsi="Angsana New"/>
          <w:sz w:val="30"/>
          <w:szCs w:val="30"/>
          <w:cs/>
        </w:rPr>
        <w:t>คำนวณจาก</w:t>
      </w:r>
      <w:r w:rsidRPr="00EF646B">
        <w:rPr>
          <w:rFonts w:ascii="Angsana New" w:hAnsi="Angsana New"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sz w:val="30"/>
          <w:szCs w:val="30"/>
          <w:cs/>
        </w:rPr>
        <w:t>สำหรับ</w:t>
      </w:r>
      <w:r w:rsidR="00DF4A4E">
        <w:rPr>
          <w:rFonts w:ascii="Angsana New" w:hAnsi="Angsana New" w:hint="cs"/>
          <w:sz w:val="30"/>
          <w:szCs w:val="30"/>
          <w:cs/>
        </w:rPr>
        <w:t>ปี/งวด</w:t>
      </w:r>
      <w:r w:rsidR="00FD1DC3" w:rsidRPr="00EF646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4E285E">
        <w:rPr>
          <w:rFonts w:ascii="Angsana New" w:hAnsi="Angsana New" w:hint="cs"/>
          <w:sz w:val="30"/>
          <w:szCs w:val="30"/>
          <w:cs/>
        </w:rPr>
        <w:t>ปี/งวด</w:t>
      </w:r>
      <w:r w:rsidR="0086320B" w:rsidRPr="00EF646B">
        <w:rPr>
          <w:rFonts w:ascii="Angsana New" w:hAnsi="Angsana New" w:hint="cs"/>
          <w:sz w:val="30"/>
          <w:szCs w:val="30"/>
          <w:cs/>
        </w:rPr>
        <w:t>โดย</w:t>
      </w:r>
      <w:r w:rsidR="00FD1DC3" w:rsidRPr="00EF646B">
        <w:rPr>
          <w:rFonts w:ascii="Angsana New" w:hAnsi="Angsana New"/>
          <w:sz w:val="30"/>
          <w:szCs w:val="30"/>
          <w:cs/>
        </w:rPr>
        <w:t>วิธีถัวเฉลี่ยถ่วงน้ำหนัก แสดงการคำนวณดังนี้</w:t>
      </w:r>
    </w:p>
    <w:p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77"/>
        <w:gridCol w:w="239"/>
        <w:gridCol w:w="1197"/>
        <w:gridCol w:w="239"/>
        <w:gridCol w:w="1127"/>
        <w:gridCol w:w="239"/>
        <w:gridCol w:w="1327"/>
      </w:tblGrid>
      <w:tr w:rsidR="00FD1DC3" w:rsidRPr="00EF646B" w:rsidTr="00105380">
        <w:trPr>
          <w:tblHeader/>
        </w:trPr>
        <w:tc>
          <w:tcPr>
            <w:tcW w:w="2004" w:type="pct"/>
          </w:tcPr>
          <w:p w:rsidR="00FD1DC3" w:rsidRPr="00EF646B" w:rsidRDefault="00FD1DC3" w:rsidP="007A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380" w:rsidRPr="00EF646B" w:rsidTr="00105380">
        <w:trPr>
          <w:tblHeader/>
        </w:trPr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</w:tr>
      <w:tr w:rsidR="00105380" w:rsidRPr="00EF646B" w:rsidTr="00105380">
        <w:trPr>
          <w:tblHeader/>
        </w:trPr>
        <w:tc>
          <w:tcPr>
            <w:tcW w:w="2004" w:type="pct"/>
          </w:tcPr>
          <w:p w:rsidR="00105380" w:rsidRPr="00EF646B" w:rsidRDefault="00105380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105380" w:rsidRPr="00EF646B" w:rsidRDefault="00105380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4" w:type="pct"/>
            <w:gridSpan w:val="3"/>
          </w:tcPr>
          <w:p w:rsidR="00105380" w:rsidRPr="00EF646B" w:rsidRDefault="00105380" w:rsidP="005E3A8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609" w:type="pct"/>
            <w:vAlign w:val="center"/>
          </w:tcPr>
          <w:p w:rsidR="00105380" w:rsidRPr="00EF646B" w:rsidRDefault="00105380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:rsidR="00105380" w:rsidRPr="00EF646B" w:rsidRDefault="00105380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105380" w:rsidRPr="00EF646B" w:rsidRDefault="00105380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</w:tr>
      <w:tr w:rsidR="00105380" w:rsidRPr="00EF646B" w:rsidTr="00105380">
        <w:trPr>
          <w:tblHeader/>
        </w:trPr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  <w:cs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105380" w:rsidRPr="00EF646B" w:rsidTr="00105380">
        <w:trPr>
          <w:tblHeader/>
        </w:trPr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105380" w:rsidRPr="00EF646B" w:rsidTr="00105380">
        <w:trPr>
          <w:tblHeader/>
        </w:trPr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5E3A88" w:rsidRPr="00EF646B" w:rsidRDefault="005E3A88" w:rsidP="005E3A8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</w:pP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30</w:t>
            </w:r>
            <w:r w:rsidRPr="00EF646B">
              <w:rPr>
                <w:rFonts w:asciiTheme="majorBidi" w:hAnsiTheme="majorBidi" w:cstheme="majorBidi"/>
                <w:b/>
                <w:spacing w:val="-8"/>
                <w:sz w:val="24"/>
                <w:szCs w:val="24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b/>
                <w:spacing w:val="-8"/>
                <w:sz w:val="24"/>
                <w:szCs w:val="24"/>
                <w:cs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Cs/>
                <w:spacing w:val="-8"/>
                <w:sz w:val="24"/>
                <w:szCs w:val="24"/>
              </w:rPr>
              <w:t>2561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:rsidR="005E3A88" w:rsidRPr="00EF646B" w:rsidRDefault="005E3A88" w:rsidP="005E3A8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Pr="00EF6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F646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EF646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</w:tr>
      <w:tr w:rsidR="005E3A88" w:rsidRPr="00EF646B" w:rsidTr="00105380">
        <w:trPr>
          <w:tblHeader/>
        </w:trPr>
        <w:tc>
          <w:tcPr>
            <w:tcW w:w="2004" w:type="pct"/>
          </w:tcPr>
          <w:p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6" w:type="pct"/>
            <w:gridSpan w:val="7"/>
          </w:tcPr>
          <w:p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105380" w:rsidRPr="00EF646B" w:rsidTr="00105380">
        <w:tc>
          <w:tcPr>
            <w:tcW w:w="2004" w:type="pct"/>
          </w:tcPr>
          <w:p w:rsidR="005E3A88" w:rsidRPr="00EF646B" w:rsidRDefault="005E3A88" w:rsidP="005E3A88">
            <w:pPr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36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380" w:rsidRPr="00EF646B" w:rsidTr="00E41584">
        <w:tc>
          <w:tcPr>
            <w:tcW w:w="2004" w:type="pct"/>
          </w:tcPr>
          <w:p w:rsidR="005E3A88" w:rsidRPr="00EF646B" w:rsidRDefault="005E3A88" w:rsidP="005E3A88">
            <w:pPr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5E3A88" w:rsidRPr="00105380" w:rsidRDefault="004E285E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CA4289"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109.61</w:t>
            </w:r>
          </w:p>
        </w:tc>
        <w:tc>
          <w:tcPr>
            <w:tcW w:w="129" w:type="pct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Cs/>
                <w:sz w:val="30"/>
                <w:szCs w:val="30"/>
              </w:rPr>
              <w:t>1,093.71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5E3A88" w:rsidRPr="00EF646B" w:rsidRDefault="005565BB" w:rsidP="004E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4E285E">
              <w:rPr>
                <w:rFonts w:asciiTheme="majorBidi" w:hAnsiTheme="majorBidi" w:cstheme="majorBidi"/>
                <w:bCs/>
                <w:sz w:val="30"/>
                <w:szCs w:val="30"/>
              </w:rPr>
              <w:t>252.02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1,072.44</w:t>
            </w:r>
          </w:p>
        </w:tc>
      </w:tr>
      <w:tr w:rsidR="00105380" w:rsidRPr="00105380" w:rsidTr="00E41584">
        <w:tc>
          <w:tcPr>
            <w:tcW w:w="2004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</w:tr>
      <w:tr w:rsidR="00105380" w:rsidRPr="00EF646B" w:rsidTr="00E41584"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ตุลาคม</w:t>
            </w:r>
          </w:p>
          <w:p w:rsidR="005E3A88" w:rsidRPr="00EF646B" w:rsidRDefault="00E41584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E3A88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5E3A88"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E3A88"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FC7F79" w:rsidRPr="00105380" w:rsidRDefault="00FC7F79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E3A88" w:rsidRPr="00105380" w:rsidRDefault="00FC7F79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FC7F79" w:rsidRDefault="00FC7F79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E3A88" w:rsidRPr="00EF646B" w:rsidRDefault="00FC7F79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</w:tr>
      <w:tr w:rsidR="00105380" w:rsidRPr="00EF646B" w:rsidTr="00E41584">
        <w:tc>
          <w:tcPr>
            <w:tcW w:w="2004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47BED" w:rsidRPr="00105380" w:rsidRDefault="00747BED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747BED" w:rsidRDefault="00747BED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E3A88" w:rsidRPr="00EF646B" w:rsidRDefault="00747BED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</w:tr>
      <w:tr w:rsidR="00105380" w:rsidRPr="00EF646B" w:rsidTr="00105380">
        <w:tc>
          <w:tcPr>
            <w:tcW w:w="2004" w:type="pct"/>
          </w:tcPr>
          <w:p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5E3A88" w:rsidRPr="00105380" w:rsidRDefault="005565BB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</w:t>
            </w:r>
            <w:r w:rsidR="00CA4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:rsidR="005E3A88" w:rsidRPr="00105380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</w:tcPr>
          <w:p w:rsidR="005E3A88" w:rsidRPr="00EF646B" w:rsidRDefault="005565BB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29" w:type="pct"/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double" w:sz="4" w:space="0" w:color="auto"/>
              <w:bottom w:val="double" w:sz="4" w:space="0" w:color="auto"/>
            </w:tcBorders>
          </w:tcPr>
          <w:p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</w:tr>
    </w:tbl>
    <w:p w:rsidR="002317C2" w:rsidRPr="00EF646B" w:rsidRDefault="002317C2" w:rsidP="00231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86320B" w:rsidRPr="00EF646B" w:rsidRDefault="0086320B" w:rsidP="00926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C6615" w:rsidRPr="00EF646B" w:rsidRDefault="007C6615" w:rsidP="007C6615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18 มกราคม </w:t>
      </w:r>
      <w:r w:rsidRPr="00EF646B">
        <w:rPr>
          <w:rFonts w:ascii="Angsana New" w:hAnsi="Angsana New"/>
          <w:sz w:val="30"/>
          <w:szCs w:val="30"/>
        </w:rPr>
        <w:t>256</w:t>
      </w:r>
      <w:r w:rsidRPr="00EF646B">
        <w:rPr>
          <w:rFonts w:ascii="Angsana New" w:hAnsi="Angsana New" w:hint="cs"/>
          <w:sz w:val="30"/>
          <w:szCs w:val="30"/>
          <w:cs/>
        </w:rPr>
        <w:t xml:space="preserve">1 ผู้ถือหุ้นมีมติอนุมัติการจัดสรรกำไรเป็นเงินปันผลในอัตราหุ้นละ </w:t>
      </w:r>
      <w:r w:rsidRPr="00EF646B">
        <w:rPr>
          <w:rFonts w:ascii="Angsana New" w:hAnsi="Angsana New"/>
          <w:sz w:val="30"/>
          <w:szCs w:val="30"/>
        </w:rPr>
        <w:t>0.2</w:t>
      </w:r>
      <w:r w:rsidRPr="00EF646B">
        <w:rPr>
          <w:rFonts w:ascii="Angsana New" w:hAnsi="Angsana New" w:hint="cs"/>
          <w:sz w:val="30"/>
          <w:szCs w:val="30"/>
          <w:cs/>
        </w:rPr>
        <w:t>5 บาท เป็นจำนวนเงินทั้งสิ้น 580.93 ล้านบาท เงินปันผลดังกล่าวจ่ายให้แก่</w:t>
      </w:r>
      <w:r w:rsidRPr="00EF646B">
        <w:rPr>
          <w:rFonts w:ascii="Angsana New" w:hAnsi="Angsana New" w:hint="cs"/>
          <w:sz w:val="30"/>
          <w:szCs w:val="30"/>
          <w:cs/>
        </w:rPr>
        <w:br/>
        <w:t xml:space="preserve">ผู้ถือหุ้นในเดือนกุมภาพันธ์ </w:t>
      </w:r>
      <w:r w:rsidRPr="00EF646B">
        <w:rPr>
          <w:rFonts w:ascii="Angsana New" w:hAnsi="Angsana New"/>
          <w:sz w:val="30"/>
          <w:szCs w:val="30"/>
        </w:rPr>
        <w:t>2561</w:t>
      </w:r>
    </w:p>
    <w:p w:rsidR="007C6615" w:rsidRPr="00105380" w:rsidRDefault="007C6615" w:rsidP="00016AEA">
      <w:pPr>
        <w:tabs>
          <w:tab w:val="clear" w:pos="227"/>
          <w:tab w:val="clear" w:pos="454"/>
          <w:tab w:val="clear" w:pos="680"/>
          <w:tab w:val="left" w:pos="720"/>
        </w:tabs>
        <w:spacing w:line="6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016AEA" w:rsidRPr="00EF646B" w:rsidRDefault="00016AEA" w:rsidP="00016AEA">
      <w:pPr>
        <w:tabs>
          <w:tab w:val="clear" w:pos="227"/>
          <w:tab w:val="clear" w:pos="454"/>
          <w:tab w:val="clear" w:pos="680"/>
          <w:tab w:val="left" w:pos="720"/>
        </w:tabs>
        <w:spacing w:line="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0598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D05989">
        <w:rPr>
          <w:rFonts w:ascii="Angsana New" w:hAnsi="Angsana New"/>
          <w:sz w:val="30"/>
          <w:szCs w:val="30"/>
        </w:rPr>
        <w:t xml:space="preserve">26 </w:t>
      </w:r>
      <w:r w:rsidRPr="00D0598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05989">
        <w:rPr>
          <w:rFonts w:ascii="Angsana New" w:hAnsi="Angsana New"/>
          <w:sz w:val="30"/>
          <w:szCs w:val="30"/>
        </w:rPr>
        <w:t xml:space="preserve">2560 </w:t>
      </w:r>
      <w:r w:rsidRPr="00D05989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05989">
        <w:rPr>
          <w:rFonts w:ascii="Angsana New" w:hAnsi="Angsana New"/>
          <w:sz w:val="30"/>
          <w:szCs w:val="30"/>
        </w:rPr>
        <w:t xml:space="preserve">0.23 </w:t>
      </w:r>
      <w:r w:rsidRPr="00D05989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D05989">
        <w:rPr>
          <w:rFonts w:ascii="Angsana New" w:hAnsi="Angsana New"/>
          <w:sz w:val="30"/>
          <w:szCs w:val="30"/>
        </w:rPr>
        <w:t xml:space="preserve">534.50 </w:t>
      </w:r>
      <w:r w:rsidRPr="00D05989"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เงินปันผลดังกล่าวจ่ายให้แก่ผู้ถือหุ้นในเดือนพฤษภาคม</w:t>
      </w:r>
      <w:r w:rsidR="00104741" w:rsidRPr="00D05989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5110E5" w:rsidRPr="00EF646B" w:rsidRDefault="005110E5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105380" w:rsidRDefault="0010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สัญญาของคู่สัญญา กลุ่มบริษัทไม่มีการถือหรือออกตราสารอนุพันธ์เพื่อการเก็งกำไรหรือการค้า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ทุน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="000E50AF" w:rsidRPr="00EF646B">
        <w:rPr>
          <w:rFonts w:ascii="Angsana New" w:hAnsi="Angsana New" w:hint="cs"/>
          <w:sz w:val="30"/>
          <w:szCs w:val="30"/>
          <w:cs/>
        </w:rPr>
        <w:t>บริษัท คื</w:t>
      </w:r>
      <w:r w:rsidR="00437D4F" w:rsidRPr="00EF646B">
        <w:rPr>
          <w:rFonts w:ascii="Angsana New" w:hAnsi="Angsana New" w:hint="cs"/>
          <w:sz w:val="30"/>
          <w:szCs w:val="30"/>
          <w:cs/>
        </w:rPr>
        <w:t>อ</w:t>
      </w:r>
      <w:r w:rsidR="0068127F" w:rsidRPr="00EF646B">
        <w:rPr>
          <w:rFonts w:ascii="Angsana New" w:hAnsi="Angsana New" w:hint="cs"/>
          <w:sz w:val="30"/>
          <w:szCs w:val="30"/>
          <w:cs/>
        </w:rPr>
        <w:t>กา</w:t>
      </w:r>
      <w:r w:rsidRPr="00EF646B">
        <w:rPr>
          <w:rFonts w:ascii="Angsana New" w:hAnsi="Angsana New"/>
          <w:sz w:val="30"/>
          <w:szCs w:val="30"/>
          <w:cs/>
        </w:rPr>
        <w:t>ร</w:t>
      </w:r>
      <w:r w:rsidR="0068127F" w:rsidRPr="00EF646B">
        <w:rPr>
          <w:rFonts w:ascii="Angsana New" w:hAnsi="Angsana New" w:hint="cs"/>
          <w:sz w:val="30"/>
          <w:szCs w:val="30"/>
          <w:cs/>
        </w:rPr>
        <w:t>รักษาระดับ</w:t>
      </w:r>
      <w:r w:rsidRPr="00EF646B">
        <w:rPr>
          <w:rFonts w:ascii="Angsana New" w:hAnsi="Angsana New"/>
          <w:sz w:val="30"/>
          <w:szCs w:val="30"/>
          <w:cs/>
        </w:rPr>
        <w:t>เงินทุน</w:t>
      </w:r>
      <w:r w:rsidR="0068127F" w:rsidRPr="00EF646B">
        <w:rPr>
          <w:rFonts w:ascii="Angsana New" w:hAnsi="Angsana New" w:hint="cs"/>
          <w:sz w:val="30"/>
          <w:szCs w:val="30"/>
          <w:cs/>
        </w:rPr>
        <w:t>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8127F" w:rsidRPr="00EF646B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F646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EF646B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EF646B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</w:t>
      </w:r>
      <w:r w:rsidR="00277DC9" w:rsidRPr="00EF646B">
        <w:rPr>
          <w:rFonts w:ascii="Angsana New" w:hAnsi="Angsana New"/>
          <w:sz w:val="30"/>
          <w:szCs w:val="30"/>
          <w:cs/>
        </w:rPr>
        <w:t>นงานและกระแสเงินสดของกลุ่มบริษั</w:t>
      </w:r>
      <w:r w:rsidR="00277DC9" w:rsidRPr="00EF646B">
        <w:rPr>
          <w:rFonts w:ascii="Angsana New" w:hAnsi="Angsana New" w:hint="cs"/>
          <w:sz w:val="30"/>
          <w:szCs w:val="30"/>
          <w:cs/>
        </w:rPr>
        <w:t>ท</w:t>
      </w:r>
      <w:r w:rsidRPr="00EF646B">
        <w:rPr>
          <w:rFonts w:ascii="Angsana New" w:hAnsi="Angsana New"/>
          <w:sz w:val="30"/>
          <w:szCs w:val="30"/>
          <w:cs/>
        </w:rPr>
        <w:t>เนื่องจาก</w:t>
      </w:r>
      <w:r w:rsidR="003147D5" w:rsidRPr="00EF646B">
        <w:rPr>
          <w:rFonts w:ascii="Angsana New" w:hAnsi="Angsana New" w:hint="cs"/>
          <w:sz w:val="30"/>
          <w:szCs w:val="30"/>
          <w:cs/>
        </w:rPr>
        <w:t>กลุ่มบริษัทมีเงินฝากกับสถาบันการเงิน รวมถึง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หุ้นกู้ </w:t>
      </w:r>
      <w:r w:rsidR="003147D5" w:rsidRPr="00EF646B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EF646B">
        <w:rPr>
          <w:rFonts w:ascii="Angsana New" w:hAnsi="Angsana New" w:hint="cs"/>
          <w:sz w:val="30"/>
          <w:szCs w:val="30"/>
          <w:cs/>
        </w:rPr>
        <w:t>และเงิน</w:t>
      </w:r>
      <w:r w:rsidRPr="00EF646B">
        <w:rPr>
          <w:rFonts w:ascii="Angsana New" w:hAnsi="Angsana New"/>
          <w:sz w:val="30"/>
          <w:szCs w:val="30"/>
          <w:cs/>
        </w:rPr>
        <w:t>กู้ยืม กลุ่มบริษัทมิได้ใช้ตราสารอนุพันธ์ทางการเงินเพื่อป้องกันความเสี่ยงดังกล่าว</w:t>
      </w:r>
    </w:p>
    <w:p w:rsidR="00A024B3" w:rsidRPr="00105380" w:rsidRDefault="00A024B3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C70FE8" w:rsidRPr="00EF646B" w:rsidRDefault="003147D5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อัตราดอกเบี้ยที่แท้จริง</w:t>
      </w:r>
      <w:r w:rsidR="00C94DF6"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เงินให้กู้ยืม </w:t>
      </w:r>
      <w:r w:rsidR="00780515" w:rsidRPr="00EF646B">
        <w:rPr>
          <w:rFonts w:ascii="Angsana New" w:hAnsi="Angsana New" w:hint="cs"/>
          <w:sz w:val="30"/>
          <w:szCs w:val="30"/>
          <w:cs/>
        </w:rPr>
        <w:t xml:space="preserve">ณ วันที่ 30 กันยายน </w:t>
      </w:r>
      <w:r w:rsidRPr="00EF646B">
        <w:rPr>
          <w:rFonts w:ascii="Angsana New" w:hAnsi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:rsidR="00E16C27" w:rsidRPr="00EF646B" w:rsidRDefault="00E1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EF646B">
        <w:rPr>
          <w:rFonts w:ascii="Angsana New" w:hAnsi="Angsana New"/>
          <w:sz w:val="20"/>
          <w:szCs w:val="20"/>
          <w:cs/>
        </w:rPr>
        <w:br w:type="page"/>
      </w:r>
    </w:p>
    <w:p w:rsidR="00172D6D" w:rsidRPr="00EF646B" w:rsidRDefault="00172D6D" w:rsidP="00172D6D">
      <w:pPr>
        <w:spacing w:line="240" w:lineRule="auto"/>
        <w:rPr>
          <w:sz w:val="2"/>
          <w:szCs w:val="2"/>
        </w:rPr>
      </w:pPr>
    </w:p>
    <w:tbl>
      <w:tblPr>
        <w:tblW w:w="92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295"/>
        <w:gridCol w:w="1170"/>
        <w:gridCol w:w="270"/>
        <w:gridCol w:w="1080"/>
        <w:gridCol w:w="236"/>
        <w:gridCol w:w="1224"/>
        <w:gridCol w:w="270"/>
        <w:gridCol w:w="1132"/>
        <w:gridCol w:w="270"/>
        <w:gridCol w:w="1260"/>
      </w:tblGrid>
      <w:tr w:rsidR="00C213A1" w:rsidRPr="00970917" w:rsidTr="00D86C8C">
        <w:trPr>
          <w:cantSplit/>
          <w:trHeight w:val="299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213A1" w:rsidRPr="00970917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13A1" w:rsidRPr="00970917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7DC9" w:rsidRPr="0097091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</w:t>
            </w:r>
          </w:p>
          <w:p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Pr="00970917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277DC9" w:rsidRPr="00970917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หลังจาก 1 ปี</w:t>
            </w:r>
          </w:p>
          <w:p w:rsidR="00277DC9" w:rsidRPr="00970917" w:rsidRDefault="00277DC9" w:rsidP="00F6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Pr="00970917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277DC9" w:rsidRPr="00970917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หลังจาก</w:t>
            </w:r>
            <w:r w:rsidR="00FE7D5F"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Pr="00970917" w:rsidRDefault="00FE7D5F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7DC9" w:rsidRPr="00970917" w:rsidTr="00D86C8C">
        <w:trPr>
          <w:cantSplit/>
          <w:trHeight w:val="227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277DC9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61728F" w:rsidP="003B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="00277DC9"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80515"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74401"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7DC9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7DC9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533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826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105380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5565BB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 xml:space="preserve">    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65BB" w:rsidRPr="00932A96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2A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32A96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2A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</w:tr>
      <w:tr w:rsidR="005565BB" w:rsidRPr="0097091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5565BB" w:rsidRPr="00BF6952" w:rsidRDefault="00932A96" w:rsidP="00BF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2</w:t>
            </w:r>
            <w:r w:rsidRPr="00970917">
              <w:rPr>
                <w:rFonts w:asciiTheme="majorBidi" w:hAnsiTheme="majorBidi" w:cstheme="majorBidi"/>
                <w:b/>
                <w:sz w:val="28"/>
                <w:szCs w:val="28"/>
              </w:rPr>
              <w:t>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5565BB" w:rsidRPr="00970917" w:rsidRDefault="00932A96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241.74</w:t>
            </w:r>
          </w:p>
        </w:tc>
      </w:tr>
      <w:tr w:rsidR="00C467AB" w:rsidRPr="00970917" w:rsidTr="00D86C8C">
        <w:trPr>
          <w:cantSplit/>
          <w:trHeight w:val="3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 xml:space="preserve">    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</w:tr>
      <w:tr w:rsidR="00474401" w:rsidRPr="0097091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2</w:t>
            </w:r>
            <w:r w:rsidRPr="00970917">
              <w:rPr>
                <w:rFonts w:asciiTheme="majorBidi" w:hAnsiTheme="majorBidi" w:cstheme="majorBidi"/>
                <w:b/>
                <w:sz w:val="28"/>
                <w:szCs w:val="28"/>
              </w:rPr>
              <w:t>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2</w:t>
            </w:r>
            <w:r w:rsidRPr="00970917">
              <w:rPr>
                <w:rFonts w:asciiTheme="majorBidi" w:hAnsiTheme="majorBidi" w:cstheme="majorBidi"/>
                <w:b/>
                <w:sz w:val="28"/>
                <w:szCs w:val="28"/>
              </w:rPr>
              <w:t>41.74</w:t>
            </w:r>
          </w:p>
        </w:tc>
      </w:tr>
    </w:tbl>
    <w:p w:rsidR="00204E6A" w:rsidRPr="00EF646B" w:rsidRDefault="00204E6A" w:rsidP="00277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8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295"/>
        <w:gridCol w:w="1170"/>
        <w:gridCol w:w="270"/>
        <w:gridCol w:w="1080"/>
        <w:gridCol w:w="236"/>
        <w:gridCol w:w="1197"/>
        <w:gridCol w:w="270"/>
        <w:gridCol w:w="1159"/>
        <w:gridCol w:w="236"/>
        <w:gridCol w:w="1276"/>
      </w:tblGrid>
      <w:tr w:rsidR="00C213A1" w:rsidRPr="0097091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213A1" w:rsidRPr="00970917" w:rsidRDefault="00C213A1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13A1" w:rsidRPr="00970917" w:rsidRDefault="00C213A1" w:rsidP="00B7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B1F" w:rsidRPr="0097091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6B1F" w:rsidRPr="0097091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FE7D5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16B1F" w:rsidRPr="0097091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565BB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981DC6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17,974.38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981DC6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17,974.38</w:t>
            </w:r>
          </w:p>
        </w:tc>
      </w:tr>
      <w:tr w:rsidR="005565BB" w:rsidRPr="0097091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5565BB" w:rsidRPr="00970917" w:rsidRDefault="00981DC6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17,974.38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5565BB" w:rsidRPr="00970917" w:rsidRDefault="00981DC6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17,974.38</w:t>
            </w:r>
          </w:p>
        </w:tc>
      </w:tr>
      <w:tr w:rsidR="00474401" w:rsidRPr="00970917" w:rsidTr="00D86C8C">
        <w:trPr>
          <w:cantSplit/>
          <w:trHeight w:val="182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74401" w:rsidRPr="0097091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12,029.78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12,029.78</w:t>
            </w:r>
          </w:p>
        </w:tc>
      </w:tr>
      <w:tr w:rsidR="00474401" w:rsidRPr="0097091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12,029.78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12,029.78</w:t>
            </w:r>
          </w:p>
        </w:tc>
      </w:tr>
    </w:tbl>
    <w:p w:rsidR="00E21143" w:rsidRPr="00EF646B" w:rsidRDefault="00E21143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:rsidR="00515772" w:rsidRDefault="0051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F68CA" w:rsidRPr="00EF646B" w:rsidRDefault="00FD1DC3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อัตราดอกเบี้ยที่แท้จริงของหนี้สินที่มีภาระดอกเบี้ย </w:t>
      </w:r>
      <w:r w:rsidR="00584416" w:rsidRPr="00EF646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576D0" w:rsidRPr="00EF646B">
        <w:rPr>
          <w:rFonts w:ascii="Angsana New" w:hAnsi="Angsana New"/>
          <w:sz w:val="30"/>
          <w:szCs w:val="30"/>
        </w:rPr>
        <w:t>30</w:t>
      </w:r>
      <w:r w:rsidR="00584416"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F646B">
        <w:rPr>
          <w:rFonts w:ascii="Angsana New" w:hAnsi="Angsana New"/>
          <w:sz w:val="30"/>
          <w:szCs w:val="30"/>
          <w:cs/>
        </w:rPr>
        <w:t>และ</w:t>
      </w:r>
      <w:r w:rsidR="00063603" w:rsidRPr="00EF646B">
        <w:rPr>
          <w:rFonts w:ascii="Angsana New" w:hAnsi="Angsana New"/>
          <w:sz w:val="30"/>
          <w:szCs w:val="30"/>
          <w:cs/>
        </w:rPr>
        <w:t>ระยะ</w:t>
      </w:r>
      <w:r w:rsidRPr="00EF646B">
        <w:rPr>
          <w:rFonts w:ascii="Angsana New" w:hAnsi="Angsana New"/>
          <w:sz w:val="30"/>
          <w:szCs w:val="30"/>
          <w:cs/>
        </w:rPr>
        <w:t>ที่ครบกำหนด</w:t>
      </w:r>
      <w:r w:rsidR="00063603" w:rsidRPr="00EF646B">
        <w:rPr>
          <w:rFonts w:ascii="Angsana New" w:hAnsi="Angsana New"/>
          <w:sz w:val="30"/>
          <w:szCs w:val="30"/>
          <w:cs/>
        </w:rPr>
        <w:t>ชำระ</w:t>
      </w:r>
      <w:r w:rsidRPr="00EF646B">
        <w:rPr>
          <w:rFonts w:ascii="Angsana New" w:hAnsi="Angsana New"/>
          <w:sz w:val="30"/>
          <w:szCs w:val="30"/>
          <w:cs/>
        </w:rPr>
        <w:t>หรือ</w:t>
      </w:r>
      <w:r w:rsidR="006536A5" w:rsidRPr="00EF646B">
        <w:rPr>
          <w:rFonts w:ascii="Angsana New" w:hAnsi="Angsana New"/>
          <w:sz w:val="30"/>
          <w:szCs w:val="30"/>
          <w:cs/>
        </w:rPr>
        <w:t>กำหนดอัตร</w:t>
      </w:r>
      <w:r w:rsidR="00471A55" w:rsidRPr="00EF646B">
        <w:rPr>
          <w:rFonts w:ascii="Angsana New" w:hAnsi="Angsana New"/>
          <w:sz w:val="30"/>
          <w:szCs w:val="30"/>
          <w:cs/>
        </w:rPr>
        <w:t>า</w:t>
      </w:r>
      <w:r w:rsidR="006536A5" w:rsidRPr="00EF646B">
        <w:rPr>
          <w:rFonts w:ascii="Angsana New" w:hAnsi="Angsana New"/>
          <w:sz w:val="30"/>
          <w:szCs w:val="30"/>
          <w:cs/>
        </w:rPr>
        <w:t>ใหม่มี</w:t>
      </w:r>
      <w:r w:rsidRPr="00EF646B">
        <w:rPr>
          <w:rFonts w:ascii="Angsana New" w:hAnsi="Angsana New"/>
          <w:sz w:val="30"/>
          <w:szCs w:val="30"/>
          <w:cs/>
        </w:rPr>
        <w:t>ดังนี้</w:t>
      </w:r>
    </w:p>
    <w:p w:rsidR="00C16B1F" w:rsidRPr="00515772" w:rsidRDefault="00C16B1F" w:rsidP="00D81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198" w:type="dxa"/>
        <w:tblLayout w:type="fixed"/>
        <w:tblLook w:val="00A0" w:firstRow="1" w:lastRow="0" w:firstColumn="1" w:lastColumn="0" w:noHBand="0" w:noVBand="0"/>
      </w:tblPr>
      <w:tblGrid>
        <w:gridCol w:w="2340"/>
        <w:gridCol w:w="1170"/>
        <w:gridCol w:w="260"/>
        <w:gridCol w:w="1045"/>
        <w:gridCol w:w="236"/>
        <w:gridCol w:w="1186"/>
        <w:gridCol w:w="269"/>
        <w:gridCol w:w="1171"/>
        <w:gridCol w:w="261"/>
        <w:gridCol w:w="1260"/>
      </w:tblGrid>
      <w:tr w:rsidR="005077FB" w:rsidRPr="00EF646B" w:rsidTr="00D86C8C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077FB" w:rsidRPr="00EF646B" w:rsidTr="00D86C8C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EF646B" w:rsidTr="00D86C8C">
        <w:trPr>
          <w:trHeight w:val="155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077FB" w:rsidRPr="00EF646B" w:rsidTr="00D86C8C">
        <w:trPr>
          <w:trHeight w:val="13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5077FB" w:rsidRPr="00D315B2" w:rsidTr="00D86C8C">
        <w:trPr>
          <w:trHeight w:val="2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474401"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D315B2" w:rsidTr="00D86C8C">
        <w:trPr>
          <w:trHeight w:val="10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15B2" w:rsidRPr="00D315B2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8D5D3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2.11</w:t>
            </w:r>
            <w:r w:rsidR="00410F0B" w:rsidRPr="00970917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- 4.15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3,412.66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3,412.66</w:t>
            </w:r>
          </w:p>
        </w:tc>
      </w:tr>
      <w:tr w:rsidR="005077FB" w:rsidRPr="00466284" w:rsidTr="00D86C8C">
        <w:trPr>
          <w:trHeight w:val="9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สถาบันการเงินที่ถึง</w:t>
            </w:r>
          </w:p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</w:t>
            </w:r>
            <w:r w:rsidR="008D5D32">
              <w:rPr>
                <w:rFonts w:ascii="Angsana New" w:hAnsi="Angsana New"/>
                <w:color w:val="000000"/>
                <w:sz w:val="28"/>
                <w:szCs w:val="28"/>
              </w:rPr>
              <w:t>2.125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%-</w:t>
            </w:r>
          </w:p>
          <w:p w:rsidR="005077FB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MLR-1.50%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077FB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249.00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410F0B" w:rsidRPr="00970917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249.00</w:t>
            </w:r>
          </w:p>
        </w:tc>
      </w:tr>
      <w:tr w:rsidR="00FE7D5F" w:rsidRPr="00970917" w:rsidTr="00D86C8C">
        <w:trPr>
          <w:trHeight w:val="15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970917" w:rsidRDefault="00FE7D5F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77FB" w:rsidRPr="00466284" w:rsidTr="00D86C8C">
        <w:trPr>
          <w:trHeight w:val="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466284" w:rsidTr="00D86C8C">
        <w:trPr>
          <w:trHeight w:val="3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8D5D3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MLR-2.125</w:t>
            </w:r>
            <w:r w:rsidR="00B632E9" w:rsidRPr="00970917">
              <w:rPr>
                <w:rFonts w:ascii="Angsana New" w:hAnsi="Angsana New"/>
                <w:color w:val="000000"/>
                <w:sz w:val="28"/>
                <w:szCs w:val="28"/>
              </w:rPr>
              <w:t>%-</w:t>
            </w:r>
          </w:p>
          <w:p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MLR-1.50%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A37B66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A37B66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705.62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A37B66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A37B66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705.62</w:t>
            </w:r>
          </w:p>
        </w:tc>
      </w:tr>
      <w:tr w:rsidR="005077FB" w:rsidRPr="00A37B66" w:rsidTr="00D86C8C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เงินกู้ยืมระยะยาวจากผู้ถือ</w:t>
            </w:r>
            <w:r w:rsidR="00FE7D5F"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466284" w:rsidTr="00D86C8C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77FB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6.5%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5077FB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970917" w:rsidRDefault="00A37B66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</w:tr>
      <w:tr w:rsidR="00932A96" w:rsidRPr="00466284" w:rsidTr="001A584C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A96" w:rsidRPr="000148E1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4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ตั๋วเงินจ่ายระยาว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1.75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245.39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245.39</w:t>
            </w:r>
          </w:p>
        </w:tc>
      </w:tr>
      <w:tr w:rsidR="00932A96" w:rsidRPr="00466284" w:rsidTr="00515772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</w:tr>
      <w:tr w:rsidR="00932A96" w:rsidRPr="00EF646B" w:rsidTr="00515772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3,661.66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2A96" w:rsidRPr="00970917" w:rsidRDefault="00AD222D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8,220.63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448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2A96" w:rsidRPr="00970917" w:rsidRDefault="00AD222D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11,882.29</w:t>
            </w:r>
          </w:p>
        </w:tc>
      </w:tr>
      <w:tr w:rsidR="00932A96" w:rsidRPr="00970917" w:rsidTr="00515772">
        <w:trPr>
          <w:trHeight w:val="15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สถาบันการเงินที่ถึง</w:t>
            </w: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696" w:rsidRDefault="001776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MLR-2.25% -</w:t>
            </w: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MLR-1.75%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177696" w:rsidRPr="00970917" w:rsidRDefault="001776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144.62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177696" w:rsidRPr="00970917" w:rsidRDefault="001776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177696" w:rsidRDefault="001776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177696" w:rsidRPr="00970917" w:rsidRDefault="001776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144.62</w:t>
            </w:r>
          </w:p>
        </w:tc>
      </w:tr>
      <w:tr w:rsidR="00932A96" w:rsidRPr="00515772" w:rsidTr="00515772">
        <w:trPr>
          <w:trHeight w:val="23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MLR-2.25%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357.33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357.33</w:t>
            </w: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6.5%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</w:tr>
      <w:tr w:rsidR="00932A96" w:rsidRPr="00EF646B" w:rsidTr="00D86C8C">
        <w:trPr>
          <w:trHeight w:val="61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144.62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5,626.48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2A96" w:rsidRPr="00515772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577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932A96" w:rsidRPr="00970917" w:rsidRDefault="00932A96" w:rsidP="0093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2A96" w:rsidRPr="00970917" w:rsidRDefault="00932A96" w:rsidP="0062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5,771.1</w:t>
            </w:r>
            <w:r w:rsidR="006209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970917" w:rsidRDefault="00970917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188"/>
        <w:gridCol w:w="270"/>
        <w:gridCol w:w="990"/>
        <w:gridCol w:w="270"/>
        <w:gridCol w:w="1260"/>
        <w:gridCol w:w="252"/>
        <w:gridCol w:w="1278"/>
        <w:gridCol w:w="270"/>
        <w:gridCol w:w="1260"/>
      </w:tblGrid>
      <w:tr w:rsidR="003D5A4A" w:rsidRPr="00EF646B" w:rsidTr="00D86C8C">
        <w:tc>
          <w:tcPr>
            <w:tcW w:w="2322" w:type="dxa"/>
          </w:tcPr>
          <w:p w:rsidR="003D5A4A" w:rsidRPr="00EF646B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38" w:type="dxa"/>
            <w:gridSpan w:val="9"/>
          </w:tcPr>
          <w:p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994" w:rsidRPr="00EF646B" w:rsidTr="00D86C8C">
        <w:tc>
          <w:tcPr>
            <w:tcW w:w="2322" w:type="dxa"/>
          </w:tcPr>
          <w:p w:rsidR="00C25994" w:rsidRPr="00EF646B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หลังจาก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7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994" w:rsidRPr="00EF646B" w:rsidTr="00D86C8C">
        <w:tc>
          <w:tcPr>
            <w:tcW w:w="2322" w:type="dxa"/>
          </w:tcPr>
          <w:p w:rsidR="00C25994" w:rsidRPr="00EF646B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แต่ภายใน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7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D5A4A" w:rsidRPr="00EF646B" w:rsidTr="00D86C8C">
        <w:tc>
          <w:tcPr>
            <w:tcW w:w="2322" w:type="dxa"/>
          </w:tcPr>
          <w:p w:rsidR="003D5A4A" w:rsidRPr="00EF646B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B4578" w:rsidRPr="00410F0B" w:rsidTr="00D86C8C">
        <w:tc>
          <w:tcPr>
            <w:tcW w:w="2322" w:type="dxa"/>
          </w:tcPr>
          <w:p w:rsidR="005B4578" w:rsidRPr="00410F0B" w:rsidRDefault="005B4578" w:rsidP="00F8004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410F0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F80044"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8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410F0B" w:rsidRDefault="005B4578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F0B" w:rsidRPr="00410F0B" w:rsidTr="00D86C8C">
        <w:tc>
          <w:tcPr>
            <w:tcW w:w="2322" w:type="dxa"/>
          </w:tcPr>
          <w:p w:rsidR="00410F0B" w:rsidRPr="00410F0B" w:rsidRDefault="00410F0B" w:rsidP="00F8004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88" w:type="dxa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10F0B" w:rsidRPr="00410F0B" w:rsidRDefault="00410F0B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F0B" w:rsidRPr="00410F0B" w:rsidTr="00D86C8C">
        <w:tc>
          <w:tcPr>
            <w:tcW w:w="2322" w:type="dxa"/>
          </w:tcPr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88" w:type="dxa"/>
          </w:tcPr>
          <w:p w:rsid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2.11%-2.69%</w:t>
            </w:r>
          </w:p>
        </w:tc>
        <w:tc>
          <w:tcPr>
            <w:tcW w:w="270" w:type="dxa"/>
          </w:tcPr>
          <w:p w:rsidR="00410F0B" w:rsidRPr="00410F0B" w:rsidRDefault="00410F0B" w:rsidP="00410F0B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2,908.79</w:t>
            </w:r>
          </w:p>
        </w:tc>
        <w:tc>
          <w:tcPr>
            <w:tcW w:w="270" w:type="dxa"/>
            <w:shd w:val="clear" w:color="auto" w:fill="auto"/>
          </w:tcPr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2,908.79</w:t>
            </w:r>
          </w:p>
        </w:tc>
      </w:tr>
      <w:tr w:rsidR="00410F0B" w:rsidRPr="00970917" w:rsidTr="00D86C8C">
        <w:trPr>
          <w:trHeight w:val="263"/>
        </w:trPr>
        <w:tc>
          <w:tcPr>
            <w:tcW w:w="2322" w:type="dxa"/>
          </w:tcPr>
          <w:p w:rsidR="00410F0B" w:rsidRPr="00970917" w:rsidRDefault="00410F0B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10F0B" w:rsidRPr="00970917" w:rsidRDefault="00410F0B" w:rsidP="00410F0B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410F0B" w:rsidRPr="00970917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578" w:rsidRPr="00410F0B" w:rsidTr="00D86C8C">
        <w:tc>
          <w:tcPr>
            <w:tcW w:w="2322" w:type="dxa"/>
          </w:tcPr>
          <w:p w:rsidR="005B4578" w:rsidRPr="00410F0B" w:rsidRDefault="00E3122D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="005B4578"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88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410F0B" w:rsidRDefault="005B4578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5BB" w:rsidRPr="00EF646B" w:rsidTr="00D86C8C">
        <w:tc>
          <w:tcPr>
            <w:tcW w:w="2322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188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MLR-0.50%, Saving+2%</w:t>
            </w:r>
          </w:p>
        </w:tc>
        <w:tc>
          <w:tcPr>
            <w:tcW w:w="270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565B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565B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565BB" w:rsidRPr="00EF646B" w:rsidRDefault="008D5D3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4,431.15</w:t>
            </w:r>
          </w:p>
        </w:tc>
        <w:tc>
          <w:tcPr>
            <w:tcW w:w="252" w:type="dxa"/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565B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565B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565BB" w:rsidRPr="00EF646B" w:rsidRDefault="008D5D3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4,431.15</w:t>
            </w:r>
          </w:p>
        </w:tc>
      </w:tr>
      <w:tr w:rsidR="005565BB" w:rsidRPr="00EF646B" w:rsidTr="00D86C8C">
        <w:tc>
          <w:tcPr>
            <w:tcW w:w="2322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8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70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  <w:tc>
          <w:tcPr>
            <w:tcW w:w="252" w:type="dxa"/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565BB" w:rsidRPr="00EF646B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</w:tr>
      <w:tr w:rsidR="005B4578" w:rsidRPr="00EF646B" w:rsidTr="00D86C8C">
        <w:tc>
          <w:tcPr>
            <w:tcW w:w="2322" w:type="dxa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EF646B" w:rsidRDefault="00410F0B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2,908.79</w:t>
            </w:r>
          </w:p>
        </w:tc>
        <w:tc>
          <w:tcPr>
            <w:tcW w:w="270" w:type="dxa"/>
            <w:shd w:val="clear" w:color="auto" w:fill="auto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EF646B" w:rsidRDefault="008D5D32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11,427.34</w:t>
            </w:r>
          </w:p>
        </w:tc>
        <w:tc>
          <w:tcPr>
            <w:tcW w:w="252" w:type="dxa"/>
            <w:shd w:val="clear" w:color="auto" w:fill="auto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EF646B" w:rsidRDefault="007B4315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B4578" w:rsidRPr="00EF646B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B4578" w:rsidRPr="00EF646B" w:rsidRDefault="008D5D32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14,336.13</w:t>
            </w:r>
          </w:p>
        </w:tc>
      </w:tr>
      <w:tr w:rsidR="005B4578" w:rsidRPr="00970917" w:rsidTr="00D86C8C">
        <w:tc>
          <w:tcPr>
            <w:tcW w:w="2322" w:type="dxa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:rsidR="005B4578" w:rsidRPr="00970917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4578" w:rsidRPr="00970917" w:rsidRDefault="005B4578" w:rsidP="00970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0044" w:rsidRPr="00EF646B" w:rsidTr="00D86C8C">
        <w:tc>
          <w:tcPr>
            <w:tcW w:w="2322" w:type="dxa"/>
          </w:tcPr>
          <w:p w:rsidR="00F80044" w:rsidRPr="00EF646B" w:rsidRDefault="00F80044" w:rsidP="00F8004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F646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EF646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044" w:rsidRPr="00EF646B" w:rsidTr="00D86C8C">
        <w:tc>
          <w:tcPr>
            <w:tcW w:w="2322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Pr="00EF64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88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3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0044" w:rsidRPr="00EF646B" w:rsidTr="00D86C8C">
        <w:tc>
          <w:tcPr>
            <w:tcW w:w="2322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188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MLR-0.50%, Saving+2%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4,514.35</w:t>
            </w:r>
          </w:p>
        </w:tc>
        <w:tc>
          <w:tcPr>
            <w:tcW w:w="25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4,514.35</w:t>
            </w:r>
          </w:p>
        </w:tc>
      </w:tr>
      <w:tr w:rsidR="00F80044" w:rsidRPr="00EF646B" w:rsidTr="00D86C8C">
        <w:tc>
          <w:tcPr>
            <w:tcW w:w="2322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8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  <w:tc>
          <w:tcPr>
            <w:tcW w:w="25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</w:tr>
      <w:tr w:rsidR="00F80044" w:rsidRPr="00EF646B" w:rsidTr="00D86C8C">
        <w:tc>
          <w:tcPr>
            <w:tcW w:w="2322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9,510.07</w:t>
            </w:r>
          </w:p>
        </w:tc>
        <w:tc>
          <w:tcPr>
            <w:tcW w:w="25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9,510.07</w:t>
            </w:r>
          </w:p>
        </w:tc>
      </w:tr>
    </w:tbl>
    <w:p w:rsidR="00AC39E3" w:rsidRPr="00EF646B" w:rsidRDefault="00AC39E3" w:rsidP="00AC3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ื่อนไขการเรียกชำระคืนเงินกู้เมื่อทวงถามถูกจัดประเภทเป็นหนี้สินระยะยาวเนื่องจากผู้ให้กู้ตกลงที่จะไม่เรียกชำระคืนเงินกู้จากผู้กู้ภายในสิบสองเดือนนับจากวันสิ้นปี</w:t>
      </w:r>
    </w:p>
    <w:p w:rsidR="00757F30" w:rsidRPr="00EF646B" w:rsidRDefault="00757F30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147D5" w:rsidRPr="00EF646B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3147D5" w:rsidRPr="00EF646B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:rsidR="00BA5B32" w:rsidRPr="00EF646B" w:rsidRDefault="00584416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A7AD6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A7AD6" w:rsidRPr="00EF646B">
        <w:rPr>
          <w:rFonts w:ascii="Angsana New" w:hAnsi="Angsana New"/>
          <w:sz w:val="30"/>
          <w:szCs w:val="30"/>
        </w:rPr>
        <w:t>256</w:t>
      </w:r>
      <w:r w:rsidR="00F80044" w:rsidRPr="00EF646B">
        <w:rPr>
          <w:rFonts w:ascii="Angsana New" w:hAnsi="Angsana New"/>
          <w:sz w:val="30"/>
          <w:szCs w:val="30"/>
        </w:rPr>
        <w:t>1</w:t>
      </w:r>
      <w:r w:rsidR="007A7AD6" w:rsidRPr="00EF646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80044" w:rsidRPr="00EF646B">
        <w:rPr>
          <w:rFonts w:ascii="Angsana New" w:hAnsi="Angsana New"/>
          <w:sz w:val="30"/>
          <w:szCs w:val="30"/>
        </w:rPr>
        <w:t>2560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 กลุ่มบริษัทไม่มีสินทรัพย์/หนี้สินที่เป็นเงินตราต่างประเทศ</w:t>
      </w:r>
    </w:p>
    <w:p w:rsidR="004E0B12" w:rsidRPr="00EF646B" w:rsidRDefault="004E0B12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3147D5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ทาง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ด้านสินเชื่อ</w:t>
      </w:r>
    </w:p>
    <w:p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7E2798" w:rsidRPr="00EF646B" w:rsidRDefault="00FD1DC3" w:rsidP="00970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  <w:r w:rsidR="007E2798" w:rsidRPr="00EF646B">
        <w:rPr>
          <w:rFonts w:ascii="Angsana New" w:hAnsi="Angsana New"/>
          <w:sz w:val="30"/>
          <w:szCs w:val="30"/>
          <w:cs/>
        </w:rPr>
        <w:br w:type="page"/>
      </w:r>
    </w:p>
    <w:p w:rsidR="001B3356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</w:t>
      </w:r>
      <w:r w:rsidR="000E31A7" w:rsidRPr="00EF646B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Pr="00EF646B">
        <w:rPr>
          <w:rFonts w:ascii="Angsana New" w:hAnsi="Angsana New"/>
          <w:sz w:val="30"/>
          <w:szCs w:val="30"/>
          <w:cs/>
        </w:rPr>
        <w:t>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</w:t>
      </w:r>
      <w:r w:rsidR="000E31A7" w:rsidRPr="00EF646B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EF646B">
        <w:rPr>
          <w:rFonts w:ascii="Angsana New" w:hAnsi="Angsana New"/>
          <w:sz w:val="30"/>
          <w:szCs w:val="30"/>
          <w:cs/>
        </w:rPr>
        <w:t>ในงบแสดงฐานะการเงิน อย่างไรก็ตามเนื่องจากกลุ่มบริษัทมีฐานลูกค้าจำ</w:t>
      </w:r>
      <w:r w:rsidR="000E31A7" w:rsidRPr="00EF646B">
        <w:rPr>
          <w:rFonts w:ascii="Angsana New" w:hAnsi="Angsana New"/>
          <w:sz w:val="30"/>
          <w:szCs w:val="30"/>
          <w:cs/>
        </w:rPr>
        <w:t xml:space="preserve">นวนมาก </w:t>
      </w:r>
      <w:r w:rsidRPr="00EF646B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BB4077" w:rsidRPr="00EF646B" w:rsidRDefault="00BB4077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E37E2F" w:rsidRPr="00EF646B" w:rsidRDefault="00FD1DC3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      เงินสดให้เพียงพอต่อการดำเนินงานของกลุ่มบริษัท</w:t>
      </w:r>
      <w:r w:rsidR="003147D5"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E37E2F" w:rsidRPr="00EF646B" w:rsidRDefault="00E37E2F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566FF1" w:rsidRPr="00EF646B" w:rsidRDefault="00ED2B69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66FF1" w:rsidRPr="00EF646B" w:rsidRDefault="00566FF1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:rsidR="00ED2B69" w:rsidRPr="00EF646B" w:rsidRDefault="00ED2B69" w:rsidP="00ED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D2B69" w:rsidRPr="00EF646B" w:rsidRDefault="00ED2B69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0" w:type="dxa"/>
        <w:tblInd w:w="450" w:type="dxa"/>
        <w:tblLook w:val="04A0" w:firstRow="1" w:lastRow="0" w:firstColumn="1" w:lastColumn="0" w:noHBand="0" w:noVBand="1"/>
      </w:tblPr>
      <w:tblGrid>
        <w:gridCol w:w="3315"/>
        <w:gridCol w:w="1067"/>
        <w:gridCol w:w="238"/>
        <w:gridCol w:w="884"/>
        <w:gridCol w:w="236"/>
        <w:gridCol w:w="910"/>
        <w:gridCol w:w="270"/>
        <w:gridCol w:w="899"/>
        <w:gridCol w:w="270"/>
        <w:gridCol w:w="991"/>
      </w:tblGrid>
      <w:tr w:rsidR="00B36893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36893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0" w:type="dxa"/>
            <w:gridSpan w:val="7"/>
            <w:tcBorders>
              <w:bottom w:val="single" w:sz="4" w:space="0" w:color="auto"/>
            </w:tcBorders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6893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36893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6893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B36893" w:rsidRPr="00EF646B" w:rsidRDefault="00584416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36893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36893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7A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36893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80044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765" w:type="dxa"/>
            <w:gridSpan w:val="9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6893" w:rsidRPr="00EF646B" w:rsidTr="00D86C8C">
        <w:tc>
          <w:tcPr>
            <w:tcW w:w="3315" w:type="dxa"/>
            <w:shd w:val="clear" w:color="auto" w:fill="auto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0B1F47"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666" w:rsidRPr="00EF646B" w:rsidTr="00D86C8C">
        <w:tc>
          <w:tcPr>
            <w:tcW w:w="3315" w:type="dxa"/>
            <w:shd w:val="clear" w:color="auto" w:fill="auto"/>
          </w:tcPr>
          <w:p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7" w:type="dxa"/>
          </w:tcPr>
          <w:p w:rsidR="006C3833" w:rsidRDefault="006C3833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B67BC" w:rsidRPr="00EF646B" w:rsidRDefault="00F1396E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525.54</w:t>
            </w:r>
          </w:p>
        </w:tc>
        <w:tc>
          <w:tcPr>
            <w:tcW w:w="238" w:type="dxa"/>
          </w:tcPr>
          <w:p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E75666" w:rsidRPr="00EF646B" w:rsidRDefault="007B67BC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CB7D1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0664" w:rsidRPr="00EF646B" w:rsidRDefault="00690664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</w:t>
            </w:r>
            <w:r w:rsidR="008D5D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E75666" w:rsidRPr="00EF646B" w:rsidRDefault="007B67BC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CB7D1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0664" w:rsidRPr="00EF646B" w:rsidRDefault="00690664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</w:t>
            </w:r>
            <w:r w:rsidR="008D5D3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148E1" w:rsidRPr="00EF646B" w:rsidTr="00D86C8C">
        <w:tc>
          <w:tcPr>
            <w:tcW w:w="3315" w:type="dxa"/>
            <w:shd w:val="clear" w:color="auto" w:fill="auto"/>
          </w:tcPr>
          <w:p w:rsidR="000148E1" w:rsidRPr="00EF646B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1067" w:type="dxa"/>
          </w:tcPr>
          <w:p w:rsidR="000148E1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245.39</w:t>
            </w:r>
          </w:p>
        </w:tc>
        <w:tc>
          <w:tcPr>
            <w:tcW w:w="238" w:type="dxa"/>
          </w:tcPr>
          <w:p w:rsidR="000148E1" w:rsidRPr="00EF646B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0148E1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0148E1" w:rsidRPr="00EF646B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0148E1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245.39</w:t>
            </w:r>
          </w:p>
        </w:tc>
        <w:tc>
          <w:tcPr>
            <w:tcW w:w="270" w:type="dxa"/>
          </w:tcPr>
          <w:p w:rsidR="000148E1" w:rsidRPr="00EF646B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0148E1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148E1" w:rsidRPr="00EF646B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0148E1" w:rsidRDefault="000148E1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245.39</w:t>
            </w:r>
          </w:p>
        </w:tc>
      </w:tr>
      <w:tr w:rsidR="002A2493" w:rsidRPr="00EF646B" w:rsidTr="00D86C8C">
        <w:tc>
          <w:tcPr>
            <w:tcW w:w="3315" w:type="dxa"/>
            <w:shd w:val="clear" w:color="auto" w:fill="auto"/>
          </w:tcPr>
          <w:p w:rsidR="002A2493" w:rsidRPr="00EF646B" w:rsidRDefault="002A2493" w:rsidP="00E2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:rsidR="002A2493" w:rsidRPr="00EF646B" w:rsidRDefault="007B67BC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8" w:type="dxa"/>
            <w:vAlign w:val="bottom"/>
          </w:tcPr>
          <w:p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2A2493" w:rsidRPr="00EF646B" w:rsidRDefault="007B67BC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2A2493" w:rsidRPr="00EF646B" w:rsidRDefault="00F1396E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vAlign w:val="bottom"/>
          </w:tcPr>
          <w:p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2A2493" w:rsidRPr="00EF646B" w:rsidRDefault="007B67BC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2A2493" w:rsidRPr="00EF646B" w:rsidRDefault="00F1396E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</w:tbl>
    <w:p w:rsidR="00F80C9B" w:rsidRPr="00EF646B" w:rsidRDefault="00F80C9B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04024F" w:rsidRPr="00EF646B" w:rsidRDefault="0004024F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0"/>
          <w:cs/>
          <w:lang w:bidi="th-TH"/>
        </w:rPr>
      </w:pPr>
    </w:p>
    <w:p w:rsidR="00A86876" w:rsidRPr="00EF646B" w:rsidRDefault="00A86876">
      <w:r w:rsidRPr="00EF646B">
        <w:br w:type="page"/>
      </w:r>
    </w:p>
    <w:tbl>
      <w:tblPr>
        <w:tblW w:w="9134" w:type="dxa"/>
        <w:tblInd w:w="450" w:type="dxa"/>
        <w:tblLook w:val="04A0" w:firstRow="1" w:lastRow="0" w:firstColumn="1" w:lastColumn="0" w:noHBand="0" w:noVBand="1"/>
      </w:tblPr>
      <w:tblGrid>
        <w:gridCol w:w="3312"/>
        <w:gridCol w:w="1069"/>
        <w:gridCol w:w="236"/>
        <w:gridCol w:w="873"/>
        <w:gridCol w:w="242"/>
        <w:gridCol w:w="910"/>
        <w:gridCol w:w="270"/>
        <w:gridCol w:w="872"/>
        <w:gridCol w:w="270"/>
        <w:gridCol w:w="1080"/>
      </w:tblGrid>
      <w:tr w:rsidR="008A7A9D" w:rsidRPr="00EF646B" w:rsidTr="00B30A2D">
        <w:trPr>
          <w:tblHeader/>
        </w:trPr>
        <w:tc>
          <w:tcPr>
            <w:tcW w:w="3312" w:type="dxa"/>
            <w:shd w:val="clear" w:color="auto" w:fill="auto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2" w:type="dxa"/>
            <w:gridSpan w:val="9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A7A9D" w:rsidRPr="00EF646B" w:rsidTr="00B30A2D">
        <w:trPr>
          <w:tblHeader/>
        </w:trPr>
        <w:tc>
          <w:tcPr>
            <w:tcW w:w="3312" w:type="dxa"/>
            <w:shd w:val="clear" w:color="auto" w:fill="auto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9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17" w:type="dxa"/>
            <w:gridSpan w:val="7"/>
            <w:tcBorders>
              <w:bottom w:val="single" w:sz="4" w:space="0" w:color="auto"/>
            </w:tcBorders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A7A9D" w:rsidRPr="00EF646B" w:rsidTr="00B30A2D">
        <w:trPr>
          <w:tblHeader/>
        </w:trPr>
        <w:tc>
          <w:tcPr>
            <w:tcW w:w="3312" w:type="dxa"/>
            <w:shd w:val="clear" w:color="auto" w:fill="auto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A7A9D" w:rsidRPr="00EF646B" w:rsidTr="00B30A2D">
        <w:trPr>
          <w:tblHeader/>
        </w:trPr>
        <w:tc>
          <w:tcPr>
            <w:tcW w:w="3312" w:type="dxa"/>
            <w:shd w:val="clear" w:color="auto" w:fill="auto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2" w:type="dxa"/>
            <w:gridSpan w:val="9"/>
          </w:tcPr>
          <w:p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0044" w:rsidRPr="00EF646B" w:rsidTr="00B30A2D">
        <w:trPr>
          <w:tblHeader/>
        </w:trPr>
        <w:tc>
          <w:tcPr>
            <w:tcW w:w="331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5822" w:type="dxa"/>
            <w:gridSpan w:val="9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4416" w:rsidRPr="00EF646B" w:rsidTr="00B30A2D">
        <w:tc>
          <w:tcPr>
            <w:tcW w:w="3312" w:type="dxa"/>
            <w:shd w:val="clear" w:color="auto" w:fill="auto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9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:rsidR="00584416" w:rsidRPr="00EF646B" w:rsidRDefault="00B30A2D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</w:t>
            </w:r>
          </w:p>
        </w:tc>
        <w:tc>
          <w:tcPr>
            <w:tcW w:w="270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4416" w:rsidRPr="00EF646B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044" w:rsidRPr="00EF646B" w:rsidTr="00B30A2D">
        <w:tc>
          <w:tcPr>
            <w:tcW w:w="331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9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80044" w:rsidRPr="00EF646B" w:rsidRDefault="007B67BC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510.74</w:t>
            </w:r>
          </w:p>
        </w:tc>
        <w:tc>
          <w:tcPr>
            <w:tcW w:w="236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80044" w:rsidRPr="00EF646B" w:rsidRDefault="007B67BC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306.48</w:t>
            </w:r>
          </w:p>
        </w:tc>
        <w:tc>
          <w:tcPr>
            <w:tcW w:w="27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80044" w:rsidRPr="00EF646B" w:rsidRDefault="007B67BC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306.48</w:t>
            </w:r>
          </w:p>
        </w:tc>
      </w:tr>
      <w:tr w:rsidR="00F80044" w:rsidRPr="00EF646B" w:rsidTr="00B30A2D">
        <w:tc>
          <w:tcPr>
            <w:tcW w:w="3312" w:type="dxa"/>
            <w:shd w:val="clear" w:color="auto" w:fill="auto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9" w:type="dxa"/>
            <w:vAlign w:val="bottom"/>
          </w:tcPr>
          <w:p w:rsidR="00F80044" w:rsidRPr="00EF646B" w:rsidRDefault="00066DB9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236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  <w:tc>
          <w:tcPr>
            <w:tcW w:w="27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</w:tr>
    </w:tbl>
    <w:p w:rsidR="0004024F" w:rsidRPr="00EF646B" w:rsidRDefault="0004024F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315"/>
        <w:gridCol w:w="1067"/>
        <w:gridCol w:w="238"/>
        <w:gridCol w:w="884"/>
        <w:gridCol w:w="236"/>
        <w:gridCol w:w="910"/>
        <w:gridCol w:w="270"/>
        <w:gridCol w:w="899"/>
        <w:gridCol w:w="270"/>
        <w:gridCol w:w="1028"/>
      </w:tblGrid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2" w:type="dxa"/>
            <w:gridSpan w:val="9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2" w:type="dxa"/>
            <w:gridSpan w:val="9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802" w:type="dxa"/>
            <w:gridSpan w:val="9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67BC" w:rsidRPr="00EF646B" w:rsidTr="00D86C8C"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67BC" w:rsidRPr="00EF646B" w:rsidTr="00D86C8C"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8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7B67BC" w:rsidRPr="00EF646B" w:rsidRDefault="00F1396E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7B67BC" w:rsidRPr="00EF646B" w:rsidRDefault="00F1396E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9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67BC" w:rsidRPr="00EF646B" w:rsidTr="00D86C8C">
        <w:trPr>
          <w:tblHeader/>
        </w:trPr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5762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5802" w:type="dxa"/>
            <w:gridSpan w:val="9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67BC" w:rsidRPr="00EF646B" w:rsidTr="00D86C8C"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67BC" w:rsidRPr="00EF646B" w:rsidTr="00D86C8C">
        <w:tc>
          <w:tcPr>
            <w:tcW w:w="3315" w:type="dxa"/>
            <w:shd w:val="clear" w:color="auto" w:fill="auto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238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7B67BC" w:rsidRPr="00EF646B" w:rsidRDefault="00E57625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  <w:tc>
          <w:tcPr>
            <w:tcW w:w="270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7B67BC" w:rsidRPr="00EF646B" w:rsidRDefault="00E57625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</w:tr>
    </w:tbl>
    <w:p w:rsidR="007B67BC" w:rsidRPr="00515772" w:rsidRDefault="007B67BC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p w:rsidR="00E75666" w:rsidRPr="00EF646B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E75666" w:rsidRPr="00EF646B" w:rsidRDefault="00E75666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E75666" w:rsidRPr="00EF646B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:rsidR="00E75666" w:rsidRPr="00EF646B" w:rsidRDefault="00E75666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0148E1" w:rsidRDefault="0001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4BE6" w:rsidRPr="00EF646B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D64BE6" w:rsidRPr="004C4D03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35200C" w:rsidRPr="00EF646B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EF646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B36893" w:rsidRPr="004C4D03" w:rsidRDefault="00B36893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E37E2F" w:rsidRPr="00515772" w:rsidRDefault="00EA36D2" w:rsidP="00E37E2F">
      <w:pPr>
        <w:pStyle w:val="block"/>
        <w:spacing w:after="0" w:line="240" w:lineRule="atLeast"/>
        <w:ind w:right="-7"/>
        <w:jc w:val="thaiDistribute"/>
        <w:rPr>
          <w:rFonts w:ascii="AngsanaNew,Bold" w:eastAsia="AngsanaNew,Bold" w:hAnsi="Times New Roman"/>
          <w:sz w:val="30"/>
          <w:szCs w:val="30"/>
        </w:rPr>
      </w:pPr>
      <w:r w:rsidRPr="00515772">
        <w:rPr>
          <w:rFonts w:ascii="AngsanaNew,Bold" w:eastAsia="AngsanaNew,Bold" w:hAnsi="Times New Roman" w:hint="eastAsia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EA36D2" w:rsidRPr="004C4D03" w:rsidRDefault="00EA36D2" w:rsidP="004C4D0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243" w:type="dxa"/>
        <w:tblInd w:w="360" w:type="dxa"/>
        <w:tblLook w:val="04A0" w:firstRow="1" w:lastRow="0" w:firstColumn="1" w:lastColumn="0" w:noHBand="0" w:noVBand="1"/>
      </w:tblPr>
      <w:tblGrid>
        <w:gridCol w:w="3078"/>
        <w:gridCol w:w="2790"/>
        <w:gridCol w:w="3375"/>
      </w:tblGrid>
      <w:tr w:rsidR="00EA36D2" w:rsidRPr="00EF646B" w:rsidTr="00D86C8C">
        <w:tc>
          <w:tcPr>
            <w:tcW w:w="3078" w:type="dxa"/>
            <w:hideMark/>
          </w:tcPr>
          <w:p w:rsidR="00EA36D2" w:rsidRPr="00EF646B" w:rsidRDefault="00EA36D2" w:rsidP="00D86C8C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:rsidR="00EA36D2" w:rsidRPr="00EF646B" w:rsidRDefault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375" w:type="dxa"/>
            <w:hideMark/>
          </w:tcPr>
          <w:p w:rsidR="00EA36D2" w:rsidRPr="00EF646B" w:rsidRDefault="00EA36D2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8F5CFE" w:rsidRPr="00EF646B" w:rsidTr="00D86C8C">
        <w:tc>
          <w:tcPr>
            <w:tcW w:w="3078" w:type="dxa"/>
            <w:hideMark/>
          </w:tcPr>
          <w:p w:rsidR="008F5CFE" w:rsidRPr="00EF646B" w:rsidRDefault="008F5CFE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  <w:hideMark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8F5CFE" w:rsidRPr="00EF646B" w:rsidTr="00D86C8C">
        <w:tc>
          <w:tcPr>
            <w:tcW w:w="3078" w:type="dxa"/>
          </w:tcPr>
          <w:p w:rsidR="008F5CFE" w:rsidRPr="00EF646B" w:rsidRDefault="008F5CFE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ตั๋วเงินจ่ายระยะยาว</w:t>
            </w:r>
          </w:p>
        </w:tc>
        <w:tc>
          <w:tcPr>
            <w:tcW w:w="2790" w:type="dxa"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8F5CFE" w:rsidRPr="00EF646B" w:rsidTr="00D86C8C">
        <w:tc>
          <w:tcPr>
            <w:tcW w:w="3078" w:type="dxa"/>
          </w:tcPr>
          <w:p w:rsidR="008F5CFE" w:rsidRPr="00EF646B" w:rsidRDefault="008F5CFE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</w:tcPr>
          <w:p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2D58B8" w:rsidRPr="004C4D03" w:rsidRDefault="002D58B8" w:rsidP="004C4D0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rtl/>
          <w:cs/>
        </w:rPr>
      </w:pPr>
    </w:p>
    <w:p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FD1DC3" w:rsidRPr="004C4D03" w:rsidRDefault="00FD1DC3" w:rsidP="004C4D0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7"/>
        <w:gridCol w:w="272"/>
        <w:gridCol w:w="1093"/>
        <w:gridCol w:w="266"/>
        <w:gridCol w:w="15"/>
        <w:gridCol w:w="1077"/>
        <w:gridCol w:w="15"/>
        <w:gridCol w:w="230"/>
        <w:gridCol w:w="15"/>
        <w:gridCol w:w="1079"/>
      </w:tblGrid>
      <w:tr w:rsidR="006E25F4" w:rsidRPr="00EF646B" w:rsidTr="00F6730B">
        <w:trPr>
          <w:trHeight w:val="433"/>
        </w:trPr>
        <w:tc>
          <w:tcPr>
            <w:tcW w:w="2174" w:type="pct"/>
          </w:tcPr>
          <w:p w:rsidR="006E25F4" w:rsidRPr="00EF646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" w:type="pct"/>
            <w:gridSpan w:val="2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  <w:gridSpan w:val="2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80044" w:rsidRPr="00EF646B" w:rsidTr="00772706">
        <w:trPr>
          <w:trHeight w:val="417"/>
        </w:trPr>
        <w:tc>
          <w:tcPr>
            <w:tcW w:w="2174" w:type="pct"/>
          </w:tcPr>
          <w:p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pct"/>
            <w:gridSpan w:val="10"/>
          </w:tcPr>
          <w:p w:rsidR="00F80044" w:rsidRPr="00EF646B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80044" w:rsidRPr="00EF646B" w:rsidTr="00F6730B">
        <w:trPr>
          <w:trHeight w:val="433"/>
        </w:trPr>
        <w:tc>
          <w:tcPr>
            <w:tcW w:w="2174" w:type="pct"/>
          </w:tcPr>
          <w:p w:rsidR="00F80044" w:rsidRPr="00772706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D03" w:rsidRPr="00EF646B" w:rsidTr="00F6730B">
        <w:trPr>
          <w:trHeight w:val="433"/>
        </w:trPr>
        <w:tc>
          <w:tcPr>
            <w:tcW w:w="2174" w:type="pct"/>
          </w:tcPr>
          <w:p w:rsidR="004C4D03" w:rsidRPr="004C4D03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4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30B" w:rsidRPr="00EF646B" w:rsidTr="00F6730B">
        <w:trPr>
          <w:trHeight w:val="433"/>
        </w:trPr>
        <w:tc>
          <w:tcPr>
            <w:tcW w:w="2174" w:type="pct"/>
          </w:tcPr>
          <w:p w:rsidR="00F6730B" w:rsidRPr="004C4D03" w:rsidRDefault="00F6730B" w:rsidP="00F6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4D03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F6730B" w:rsidRPr="00F6730B" w:rsidRDefault="00F6730B" w:rsidP="00F6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30B"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  <w:tc>
          <w:tcPr>
            <w:tcW w:w="150" w:type="pct"/>
          </w:tcPr>
          <w:p w:rsidR="00F6730B" w:rsidRPr="00F6730B" w:rsidRDefault="00F6730B" w:rsidP="00F6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F6730B" w:rsidRPr="00F6730B" w:rsidRDefault="00F6730B" w:rsidP="00F6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673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6730B" w:rsidRPr="00F6730B" w:rsidRDefault="00F6730B" w:rsidP="00F6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</w:tcPr>
          <w:p w:rsidR="00F6730B" w:rsidRPr="00F6730B" w:rsidRDefault="00F6730B" w:rsidP="00F6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  <w:tc>
          <w:tcPr>
            <w:tcW w:w="134" w:type="pct"/>
            <w:gridSpan w:val="2"/>
          </w:tcPr>
          <w:p w:rsidR="00F6730B" w:rsidRPr="00F6730B" w:rsidRDefault="00F6730B" w:rsidP="00F6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</w:tcPr>
          <w:p w:rsidR="00F6730B" w:rsidRPr="00F6730B" w:rsidRDefault="00F6730B" w:rsidP="00F6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673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C4D03" w:rsidRPr="00EF646B" w:rsidTr="00F6730B">
        <w:trPr>
          <w:trHeight w:val="433"/>
        </w:trPr>
        <w:tc>
          <w:tcPr>
            <w:tcW w:w="2174" w:type="pct"/>
          </w:tcPr>
          <w:p w:rsidR="004C4D03" w:rsidRPr="004C4D03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D03" w:rsidRPr="00EF646B" w:rsidTr="00F6730B">
        <w:trPr>
          <w:trHeight w:val="433"/>
        </w:trPr>
        <w:tc>
          <w:tcPr>
            <w:tcW w:w="2174" w:type="pct"/>
          </w:tcPr>
          <w:p w:rsidR="004C4D03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7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044" w:rsidRPr="00EF646B" w:rsidTr="00F6730B">
        <w:trPr>
          <w:trHeight w:val="433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:rsidR="00F80044" w:rsidRPr="00772706" w:rsidRDefault="00B265A6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138.80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75.88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2B4CB0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43.94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21.80</w:t>
            </w:r>
          </w:p>
        </w:tc>
      </w:tr>
      <w:tr w:rsidR="00F80044" w:rsidRPr="00EF646B" w:rsidTr="00F6730B">
        <w:trPr>
          <w:trHeight w:val="433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:rsidR="00F80044" w:rsidRPr="00772706" w:rsidRDefault="00B265A6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319.18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309.87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2B4CB0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99.09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91.87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80044" w:rsidRPr="00772706" w:rsidRDefault="002B4CB0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1,700.73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1,775.98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:rsidR="00F80044" w:rsidRPr="00772706" w:rsidRDefault="002B4CB0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850.73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875.98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B265A6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2,158.71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2,161.73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2B4CB0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b/>
                <w:bCs/>
                <w:sz w:val="30"/>
                <w:szCs w:val="30"/>
              </w:rPr>
              <w:t>993.76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b/>
                <w:bCs/>
                <w:sz w:val="30"/>
                <w:szCs w:val="30"/>
              </w:rPr>
              <w:t>989.65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F80044" w:rsidRPr="00772706" w:rsidRDefault="00F80044" w:rsidP="0077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F80044" w:rsidRPr="00772706" w:rsidRDefault="00F80044" w:rsidP="0077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27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7" w:type="pct"/>
          </w:tcPr>
          <w:p w:rsidR="00F80044" w:rsidRPr="00772706" w:rsidRDefault="00F80044" w:rsidP="0077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772706" w:rsidRDefault="00F80044" w:rsidP="0077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:rsidR="00F80044" w:rsidRPr="00772706" w:rsidRDefault="00873AF5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2,853.01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1,745.76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217B6B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97.57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94.77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</w:t>
            </w:r>
            <w:r w:rsidRPr="0077270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จ้างเพื่องาน</w:t>
            </w: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โครงการ</w:t>
            </w:r>
            <w:r w:rsidRPr="0077270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อสังหาริมทรัพย์ระหว่างการ</w:t>
            </w: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พัฒนา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C02ADD" w:rsidRPr="00772706" w:rsidRDefault="00C02ADD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975.52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710.56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C02ADD" w:rsidRPr="00772706" w:rsidRDefault="00C02ADD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044" w:rsidRPr="00EF646B" w:rsidTr="00F6730B">
        <w:trPr>
          <w:trHeight w:val="417"/>
        </w:trPr>
        <w:tc>
          <w:tcPr>
            <w:tcW w:w="2174" w:type="pct"/>
          </w:tcPr>
          <w:p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C02ADD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3,828.53</w:t>
            </w:r>
          </w:p>
        </w:tc>
        <w:tc>
          <w:tcPr>
            <w:tcW w:w="150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F80044" w:rsidP="007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2,456.32</w:t>
            </w:r>
          </w:p>
        </w:tc>
        <w:tc>
          <w:tcPr>
            <w:tcW w:w="146" w:type="pct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C02ADD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  <w:tc>
          <w:tcPr>
            <w:tcW w:w="134" w:type="pct"/>
            <w:gridSpan w:val="2"/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0044" w:rsidRPr="00772706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94.77</w:t>
            </w:r>
          </w:p>
        </w:tc>
      </w:tr>
    </w:tbl>
    <w:p w:rsidR="00D86C8C" w:rsidRDefault="00D86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D1DC3" w:rsidRPr="00EF646B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84416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584416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584416" w:rsidRPr="00EF646B">
        <w:rPr>
          <w:rFonts w:ascii="Angsana New" w:hAnsi="Angsana New"/>
          <w:sz w:val="30"/>
          <w:szCs w:val="30"/>
        </w:rPr>
        <w:t>256</w:t>
      </w:r>
      <w:r w:rsidR="00F80044"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4870F9" w:rsidRPr="00EF646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EF646B">
        <w:rPr>
          <w:rFonts w:ascii="Angsana New" w:hAnsi="Angsana New"/>
          <w:sz w:val="30"/>
          <w:szCs w:val="30"/>
          <w:cs/>
        </w:rPr>
        <w:t>ดังต่อไปนี้</w:t>
      </w:r>
    </w:p>
    <w:p w:rsidR="00FD1DC3" w:rsidRPr="00EF646B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E25F4" w:rsidRPr="00EF646B" w:rsidRDefault="006E25F4" w:rsidP="006E25F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6E25F4" w:rsidRPr="00EF646B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:rsidR="00E75666" w:rsidRDefault="006E25F4" w:rsidP="00C7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EF646B">
        <w:rPr>
          <w:rFonts w:ascii="Angsana New" w:hAnsi="Angsana New"/>
          <w:sz w:val="30"/>
          <w:szCs w:val="30"/>
        </w:rPr>
        <w:t xml:space="preserve">27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EF646B">
        <w:rPr>
          <w:rFonts w:ascii="Angsana New" w:hAnsi="Angsana New"/>
          <w:sz w:val="30"/>
          <w:szCs w:val="30"/>
        </w:rPr>
        <w:t xml:space="preserve">34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EF646B">
        <w:rPr>
          <w:rFonts w:ascii="Angsana New" w:hAnsi="Angsana New"/>
          <w:sz w:val="30"/>
          <w:szCs w:val="30"/>
        </w:rPr>
        <w:t xml:space="preserve">2590 </w:t>
      </w:r>
      <w:r w:rsidRPr="00EF646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:rsidR="00C70AA9" w:rsidRPr="00772706" w:rsidRDefault="00C70AA9" w:rsidP="00C7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Cs w:val="18"/>
          <w:cs/>
        </w:rPr>
      </w:pPr>
    </w:p>
    <w:p w:rsidR="006E25F4" w:rsidRPr="00EF646B" w:rsidRDefault="0058441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256</w:t>
      </w:r>
      <w:r w:rsidR="00F80044" w:rsidRPr="00EF646B">
        <w:rPr>
          <w:rFonts w:ascii="Angsana New" w:hAnsi="Angsana New"/>
          <w:sz w:val="30"/>
          <w:szCs w:val="30"/>
        </w:rPr>
        <w:t>1</w:t>
      </w:r>
      <w:r w:rsidR="006E25F4" w:rsidRPr="00EF646B">
        <w:rPr>
          <w:rFonts w:ascii="Angsana New" w:hAnsi="Angsana New"/>
          <w:sz w:val="30"/>
          <w:szCs w:val="30"/>
        </w:rPr>
        <w:t xml:space="preserve"> </w:t>
      </w:r>
      <w:r w:rsidR="006E25F4" w:rsidRPr="00EF646B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4A5714">
        <w:rPr>
          <w:rFonts w:ascii="Angsana New" w:hAnsi="Angsana New" w:hint="cs"/>
          <w:sz w:val="30"/>
          <w:szCs w:val="30"/>
          <w:cs/>
        </w:rPr>
        <w:t>ที่</w:t>
      </w:r>
      <w:r w:rsidR="006E25F4" w:rsidRPr="00EF646B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:rsidR="00E75666" w:rsidRPr="00EF646B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2"/>
        </w:rPr>
      </w:pPr>
    </w:p>
    <w:tbl>
      <w:tblPr>
        <w:tblW w:w="9152" w:type="dxa"/>
        <w:tblInd w:w="450" w:type="dxa"/>
        <w:tblLook w:val="01E0" w:firstRow="1" w:lastRow="1" w:firstColumn="1" w:lastColumn="1" w:noHBand="0" w:noVBand="0"/>
      </w:tblPr>
      <w:tblGrid>
        <w:gridCol w:w="3402"/>
        <w:gridCol w:w="1356"/>
        <w:gridCol w:w="262"/>
        <w:gridCol w:w="1250"/>
        <w:gridCol w:w="262"/>
        <w:gridCol w:w="1130"/>
        <w:gridCol w:w="262"/>
        <w:gridCol w:w="1228"/>
      </w:tblGrid>
      <w:tr w:rsidR="00772706" w:rsidRPr="00EF646B" w:rsidTr="00772706">
        <w:trPr>
          <w:trHeight w:val="902"/>
        </w:trPr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</w:p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สาทร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สแควร์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62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เอฟ วาย ไอ</w:t>
            </w:r>
          </w:p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62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:rsidR="00772706" w:rsidRPr="00EF646B" w:rsidRDefault="000148E1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โกลเด้น</w:t>
            </w:r>
            <w:r w:rsidR="005157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="001933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62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72706" w:rsidRPr="00EF646B" w:rsidTr="00772706">
        <w:trPr>
          <w:trHeight w:val="407"/>
        </w:trPr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0" w:type="dxa"/>
            <w:gridSpan w:val="7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2706" w:rsidRPr="00EF646B" w:rsidTr="00772706"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22.87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4.29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77.16</w:t>
            </w:r>
          </w:p>
        </w:tc>
      </w:tr>
      <w:tr w:rsidR="00772706" w:rsidRPr="00EF646B" w:rsidTr="00772706"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94.25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13.71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307.96</w:t>
            </w:r>
          </w:p>
        </w:tc>
      </w:tr>
      <w:tr w:rsidR="00772706" w:rsidRPr="00EF646B" w:rsidTr="00772706"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850.00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850.73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72706" w:rsidRPr="00772706" w:rsidRDefault="00772706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1,700.73</w:t>
            </w:r>
          </w:p>
        </w:tc>
      </w:tr>
      <w:tr w:rsidR="00772706" w:rsidRPr="00EF646B" w:rsidTr="00772706">
        <w:tc>
          <w:tcPr>
            <w:tcW w:w="3402" w:type="dxa"/>
          </w:tcPr>
          <w:p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1,100.00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967.85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18.00</w:t>
            </w:r>
          </w:p>
        </w:tc>
        <w:tc>
          <w:tcPr>
            <w:tcW w:w="262" w:type="dxa"/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772706" w:rsidRPr="00772706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2,085.85</w:t>
            </w:r>
          </w:p>
        </w:tc>
      </w:tr>
    </w:tbl>
    <w:p w:rsidR="002D58B8" w:rsidRPr="00EF646B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4F1B1B" w:rsidRDefault="004F1B1B" w:rsidP="004F1B1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:rsidR="004F1B1B" w:rsidRPr="00772706" w:rsidRDefault="004F1B1B" w:rsidP="004F1B1B">
      <w:pPr>
        <w:tabs>
          <w:tab w:val="clear" w:pos="227"/>
          <w:tab w:val="clear" w:pos="454"/>
          <w:tab w:val="clear" w:pos="680"/>
          <w:tab w:val="left" w:pos="990"/>
        </w:tabs>
        <w:ind w:left="450"/>
        <w:jc w:val="thaiDistribute"/>
        <w:rPr>
          <w:rFonts w:ascii="Angsana New" w:hAnsi="Angsana New"/>
        </w:rPr>
      </w:pPr>
    </w:p>
    <w:p w:rsidR="004F1B1B" w:rsidRDefault="004F1B1B" w:rsidP="004F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ปี ถึง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</w:t>
      </w:r>
      <w:r w:rsidRPr="00D05989">
        <w:rPr>
          <w:rFonts w:ascii="Angsana New" w:hAnsi="Angsana New"/>
          <w:sz w:val="30"/>
          <w:szCs w:val="30"/>
          <w:cs/>
        </w:rPr>
        <w:t>ตามเงื่อนไขที่กำหนดในสัญญาแต่ละปีซึ่งจะสิ้นสุดในเดือนต่างๆจนถึงเดือน</w:t>
      </w:r>
      <w:r w:rsidR="00621DEB" w:rsidRPr="00D05989">
        <w:rPr>
          <w:rFonts w:ascii="Angsana New" w:hAnsi="Angsana New" w:hint="cs"/>
          <w:sz w:val="30"/>
          <w:szCs w:val="30"/>
          <w:cs/>
        </w:rPr>
        <w:t>ธันวาค</w:t>
      </w:r>
      <w:r w:rsidR="002B4CB0" w:rsidRPr="00D05989">
        <w:rPr>
          <w:rFonts w:ascii="Angsana New" w:hAnsi="Angsana New" w:hint="cs"/>
          <w:sz w:val="30"/>
          <w:szCs w:val="30"/>
          <w:cs/>
        </w:rPr>
        <w:t xml:space="preserve">ม </w:t>
      </w:r>
      <w:r w:rsidR="002B4CB0" w:rsidRPr="00D05989">
        <w:rPr>
          <w:rFonts w:ascii="Angsana New" w:hAnsi="Angsana New"/>
          <w:sz w:val="30"/>
          <w:szCs w:val="30"/>
        </w:rPr>
        <w:t>2565</w:t>
      </w:r>
    </w:p>
    <w:p w:rsidR="000A1B92" w:rsidRPr="00772706" w:rsidRDefault="000A1B92" w:rsidP="004F1B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Cs w:val="18"/>
        </w:rPr>
      </w:pPr>
    </w:p>
    <w:p w:rsidR="00332EEB" w:rsidRPr="00466284" w:rsidRDefault="00332EEB" w:rsidP="008853C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66284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:rsidR="00A30BC5" w:rsidRPr="00466284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30BC5" w:rsidRPr="00EF646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66284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66284">
        <w:rPr>
          <w:rFonts w:ascii="Angsana New" w:hAnsi="Angsana New"/>
          <w:sz w:val="30"/>
          <w:szCs w:val="30"/>
        </w:rPr>
        <w:t xml:space="preserve">3 </w:t>
      </w:r>
      <w:r w:rsidRPr="00466284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66284">
        <w:rPr>
          <w:rFonts w:ascii="Angsana New" w:hAnsi="Angsana New"/>
          <w:sz w:val="30"/>
          <w:szCs w:val="30"/>
        </w:rPr>
        <w:t xml:space="preserve"> 31 </w:t>
      </w:r>
      <w:r w:rsidRPr="0046628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66284">
        <w:rPr>
          <w:rFonts w:ascii="Angsana New" w:hAnsi="Angsana New"/>
          <w:sz w:val="30"/>
          <w:szCs w:val="30"/>
        </w:rPr>
        <w:t xml:space="preserve">2561 </w:t>
      </w:r>
      <w:r w:rsidRPr="00466284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66284">
        <w:rPr>
          <w:rFonts w:ascii="Angsana New" w:hAnsi="Angsana New"/>
          <w:sz w:val="30"/>
          <w:szCs w:val="30"/>
          <w:cs/>
        </w:rPr>
        <w:t xml:space="preserve"> </w:t>
      </w:r>
      <w:r w:rsidRPr="00466284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66284">
        <w:rPr>
          <w:rFonts w:ascii="Angsana New" w:hAnsi="Angsana New"/>
          <w:sz w:val="30"/>
          <w:szCs w:val="30"/>
          <w:cs/>
        </w:rPr>
        <w:t>ต้องจ่ายค่า</w:t>
      </w:r>
      <w:r w:rsidRPr="00466284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A30BC5" w:rsidRPr="00EF646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30BC5" w:rsidRPr="00EF646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1284B" w:rsidRPr="00EF646B">
        <w:rPr>
          <w:rFonts w:ascii="Angsana New" w:hAnsi="Angsana New"/>
          <w:sz w:val="30"/>
          <w:szCs w:val="30"/>
        </w:rPr>
        <w:t xml:space="preserve">31 </w:t>
      </w:r>
      <w:r w:rsidR="00C1284B" w:rsidRPr="00EF646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EF646B">
        <w:rPr>
          <w:rFonts w:ascii="Angsana New" w:hAnsi="Angsana New"/>
          <w:sz w:val="30"/>
          <w:szCs w:val="30"/>
        </w:rPr>
        <w:t>2562</w:t>
      </w:r>
      <w:r w:rsidR="00304260" w:rsidRPr="00EF646B">
        <w:rPr>
          <w:rFonts w:ascii="Angsana New" w:hAnsi="Angsana New"/>
          <w:sz w:val="30"/>
          <w:szCs w:val="30"/>
        </w:rPr>
        <w:t xml:space="preserve"> </w:t>
      </w:r>
      <w:r w:rsidR="00304260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EF646B">
        <w:rPr>
          <w:rFonts w:ascii="Angsana New" w:hAnsi="Angsana New"/>
          <w:sz w:val="30"/>
          <w:szCs w:val="30"/>
        </w:rPr>
        <w:t xml:space="preserve">28 </w:t>
      </w:r>
      <w:r w:rsidR="00C1284B" w:rsidRPr="00EF646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EF646B">
        <w:rPr>
          <w:rFonts w:ascii="Angsana New" w:hAnsi="Angsana New"/>
          <w:sz w:val="30"/>
          <w:szCs w:val="30"/>
        </w:rPr>
        <w:t>2563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EF646B">
        <w:rPr>
          <w:rFonts w:ascii="Angsana New" w:hAnsi="Angsana New" w:hint="cs"/>
          <w:sz w:val="30"/>
          <w:szCs w:val="30"/>
          <w:cs/>
        </w:rPr>
        <w:t>เ</w:t>
      </w:r>
      <w:r w:rsidRPr="00EF646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EF646B">
        <w:rPr>
          <w:rFonts w:ascii="Angsana New" w:hAnsi="Angsana New"/>
          <w:sz w:val="30"/>
          <w:szCs w:val="30"/>
          <w:cs/>
        </w:rPr>
        <w:t>ต้องจ่ายค่า</w:t>
      </w:r>
      <w:r w:rsidRPr="00EF646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357FC9" w:rsidRPr="00EF646B" w:rsidRDefault="00357FC9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E37016" w:rsidRPr="00515772" w:rsidRDefault="00E37016" w:rsidP="0009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93197" w:rsidRPr="00093197" w:rsidRDefault="00151B6B" w:rsidP="0009319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151B6B">
        <w:rPr>
          <w:rFonts w:ascii="Angsana New" w:hAnsi="Angsana New"/>
          <w:sz w:val="30"/>
          <w:szCs w:val="30"/>
          <w:cs/>
        </w:rPr>
        <w:t>ในการประชุมคณะกรรมการบริหารบริษัทเมื่อวันที่ 20 พฤศจิกายน 2561 คณะกรรมการบริหารบริษัทมีมติอนุมัติในการออกและเสนอขายหุ้นกู้อายุ 3 ปี ในวงเงินไม่เกิน 3</w:t>
      </w:r>
      <w:r w:rsidRPr="00151B6B">
        <w:rPr>
          <w:rFonts w:ascii="Angsana New" w:hAnsi="Angsana New"/>
          <w:sz w:val="30"/>
          <w:szCs w:val="30"/>
        </w:rPr>
        <w:t>,</w:t>
      </w:r>
      <w:r w:rsidRPr="00151B6B">
        <w:rPr>
          <w:rFonts w:ascii="Angsana New" w:hAnsi="Angsana New"/>
          <w:sz w:val="30"/>
          <w:szCs w:val="30"/>
          <w:cs/>
        </w:rPr>
        <w:t>000 ล้านบาท ทั้งนี้เป็นการออกและเสนอขายหุ้นกู้เพิ่มจากวงเงินเดิม 10</w:t>
      </w:r>
      <w:r w:rsidRPr="00151B6B">
        <w:rPr>
          <w:rFonts w:ascii="Angsana New" w:hAnsi="Angsana New"/>
          <w:sz w:val="30"/>
          <w:szCs w:val="30"/>
        </w:rPr>
        <w:t>,</w:t>
      </w:r>
      <w:r w:rsidRPr="00151B6B">
        <w:rPr>
          <w:rFonts w:ascii="Angsana New" w:hAnsi="Angsana New"/>
          <w:sz w:val="30"/>
          <w:szCs w:val="30"/>
          <w:cs/>
        </w:rPr>
        <w:t>000 ล้านบาทตามที่เคยได้รับอนุมัติแล้ว</w:t>
      </w:r>
    </w:p>
    <w:p w:rsidR="00093197" w:rsidRPr="00093197" w:rsidRDefault="00093197" w:rsidP="0009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529C1" w:rsidRDefault="00E37016" w:rsidP="00C7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ในการประช</w:t>
      </w:r>
      <w:r w:rsidR="003E2701">
        <w:rPr>
          <w:rFonts w:ascii="Angsana New" w:hAnsi="Angsana New"/>
          <w:sz w:val="30"/>
          <w:szCs w:val="30"/>
          <w:cs/>
        </w:rPr>
        <w:t>ุมคณะกรรมการบริษัทเมื่อวันที่ 2</w:t>
      </w:r>
      <w:r w:rsidR="003E2701">
        <w:rPr>
          <w:rFonts w:ascii="Angsana New" w:hAnsi="Angsana New"/>
          <w:sz w:val="30"/>
          <w:szCs w:val="30"/>
        </w:rPr>
        <w:t>1</w:t>
      </w:r>
      <w:r w:rsidR="007C00BF">
        <w:rPr>
          <w:rFonts w:ascii="Angsana New" w:hAnsi="Angsana New"/>
          <w:sz w:val="30"/>
          <w:szCs w:val="30"/>
          <w:cs/>
        </w:rPr>
        <w:t xml:space="preserve"> พฤศจิกายน 256</w:t>
      </w:r>
      <w:r w:rsidR="007C00BF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</w:t>
      </w:r>
      <w:r w:rsidR="003529C1">
        <w:rPr>
          <w:rFonts w:ascii="Angsana New" w:hAnsi="Angsana New" w:hint="cs"/>
          <w:sz w:val="30"/>
          <w:szCs w:val="30"/>
          <w:cs/>
        </w:rPr>
        <w:t>ในเรื่องดังต่อไปนี้</w:t>
      </w:r>
    </w:p>
    <w:p w:rsidR="003529C1" w:rsidRPr="003529C1" w:rsidRDefault="003529C1" w:rsidP="00352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8728C" w:rsidRDefault="003529C1" w:rsidP="003529C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  <w:cs/>
        </w:rPr>
        <w:t>ให้จ่ายเงินปันผล</w:t>
      </w:r>
      <w:r w:rsidR="003E2701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9E1115">
        <w:rPr>
          <w:rFonts w:ascii="Angsana New" w:hAnsi="Angsana New"/>
          <w:sz w:val="30"/>
          <w:szCs w:val="30"/>
        </w:rPr>
        <w:t>0.46</w:t>
      </w:r>
      <w:r w:rsidR="00E37016" w:rsidRPr="00EF646B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="009E1115">
        <w:rPr>
          <w:rFonts w:ascii="Angsana New" w:hAnsi="Angsana New"/>
          <w:sz w:val="30"/>
          <w:szCs w:val="30"/>
        </w:rPr>
        <w:t>2,323.72</w:t>
      </w:r>
      <w:r w:rsidR="00E37016" w:rsidRPr="00EF646B">
        <w:rPr>
          <w:rFonts w:ascii="Angsana New" w:hAnsi="Angsana New"/>
          <w:sz w:val="30"/>
          <w:szCs w:val="30"/>
          <w:cs/>
        </w:rPr>
        <w:t xml:space="preserve"> ล้านหุ้น เป็นจำนวนเงินรวม </w:t>
      </w:r>
      <w:r w:rsidR="009E1115">
        <w:rPr>
          <w:rFonts w:ascii="Angsana New" w:hAnsi="Angsana New"/>
          <w:sz w:val="30"/>
          <w:szCs w:val="30"/>
        </w:rPr>
        <w:t>1,068.91</w:t>
      </w:r>
      <w:r w:rsidR="00E37016" w:rsidRPr="00EF646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5F1E2F" w:rsidRPr="005F1E2F" w:rsidRDefault="005F1E2F" w:rsidP="005F1E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70AA9" w:rsidRDefault="003529C1" w:rsidP="003529C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อนุมัติเพิ่มวงเงินในการออกหุ้นกู้อีก </w:t>
      </w:r>
      <w:r w:rsidR="007C00BF" w:rsidRPr="003529C1">
        <w:rPr>
          <w:rFonts w:ascii="Angsana New" w:hAnsi="Angsana New"/>
          <w:sz w:val="30"/>
          <w:szCs w:val="30"/>
          <w:cs/>
        </w:rPr>
        <w:t>3</w:t>
      </w:r>
      <w:r w:rsidR="007C00BF" w:rsidRPr="003529C1">
        <w:rPr>
          <w:rFonts w:ascii="Angsana New" w:hAnsi="Angsana New"/>
          <w:sz w:val="30"/>
          <w:szCs w:val="30"/>
        </w:rPr>
        <w:t>,</w:t>
      </w:r>
      <w:r w:rsidR="007C00BF" w:rsidRPr="003529C1">
        <w:rPr>
          <w:rFonts w:ascii="Angsana New" w:hAnsi="Angsana New" w:hint="cs"/>
          <w:sz w:val="30"/>
          <w:szCs w:val="30"/>
          <w:cs/>
        </w:rPr>
        <w:t>000 ล้านบาท รวมกับวงเงินเดิมที่เคยได้รับอนุมัติแล้วเป็นจำนวน</w:t>
      </w:r>
      <w:r w:rsidR="004428DC">
        <w:rPr>
          <w:rFonts w:ascii="Angsana New" w:hAnsi="Angsana New" w:hint="cs"/>
          <w:sz w:val="30"/>
          <w:szCs w:val="30"/>
          <w:cs/>
        </w:rPr>
        <w:t>รวม</w:t>
      </w:r>
      <w:bookmarkStart w:id="10" w:name="_GoBack"/>
      <w:bookmarkEnd w:id="10"/>
      <w:r w:rsidR="007C00BF" w:rsidRPr="003529C1">
        <w:rPr>
          <w:rFonts w:ascii="Angsana New" w:hAnsi="Angsana New" w:hint="cs"/>
          <w:sz w:val="30"/>
          <w:szCs w:val="30"/>
          <w:cs/>
        </w:rPr>
        <w:t xml:space="preserve"> </w:t>
      </w:r>
      <w:r w:rsidR="007C00BF" w:rsidRPr="003529C1">
        <w:rPr>
          <w:rFonts w:ascii="Angsana New" w:hAnsi="Angsana New"/>
          <w:sz w:val="30"/>
          <w:szCs w:val="30"/>
        </w:rPr>
        <w:t xml:space="preserve">13,000 </w:t>
      </w:r>
      <w:r w:rsidR="007C00BF" w:rsidRPr="003529C1">
        <w:rPr>
          <w:rFonts w:ascii="Angsana New" w:hAnsi="Angsana New" w:hint="cs"/>
          <w:sz w:val="30"/>
          <w:szCs w:val="30"/>
          <w:cs/>
        </w:rPr>
        <w:t>ล้านบาท</w:t>
      </w:r>
    </w:p>
    <w:p w:rsidR="003529C1" w:rsidRPr="003529C1" w:rsidRDefault="003529C1" w:rsidP="00352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529C1" w:rsidRPr="003529C1" w:rsidRDefault="003529C1" w:rsidP="0035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ทั้งนี้บริษัทจะนำมติดังกล่าวข้างต้น เพื่อขออนุมัติจากที่ป</w:t>
      </w:r>
      <w:r w:rsidR="0084365A">
        <w:rPr>
          <w:rFonts w:ascii="Angsana New" w:hAnsi="Angsana New" w:hint="cs"/>
          <w:sz w:val="30"/>
          <w:szCs w:val="30"/>
          <w:cs/>
        </w:rPr>
        <w:t>ระชุมใหญ่สามัญผู้ถือหุ้นประจำปี</w:t>
      </w:r>
    </w:p>
    <w:p w:rsidR="007C00BF" w:rsidRPr="007C00BF" w:rsidRDefault="007C00BF" w:rsidP="007C00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B6160" w:rsidRPr="000B6160" w:rsidRDefault="000B6160" w:rsidP="000B616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160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0B6160" w:rsidRPr="00096C7C" w:rsidRDefault="000B6160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B6160" w:rsidRPr="00096C7C" w:rsidRDefault="000B6160" w:rsidP="000B616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096C7C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096C7C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</w:t>
      </w:r>
      <w:r w:rsidR="00D22AA3" w:rsidRPr="00096C7C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D22AA3" w:rsidRPr="00096C7C">
        <w:rPr>
          <w:rFonts w:ascii="Angsana New" w:hAnsi="Angsana New" w:hint="cs"/>
          <w:sz w:val="30"/>
          <w:szCs w:val="30"/>
          <w:rtl/>
          <w:cs/>
          <w:lang w:bidi="th-TH"/>
        </w:rPr>
        <w:t>บ</w:t>
      </w:r>
      <w:r w:rsidR="00D22AA3" w:rsidRPr="00096C7C">
        <w:rPr>
          <w:rFonts w:ascii="Angsana New" w:hAnsi="Angsana New" w:hint="cs"/>
          <w:sz w:val="30"/>
          <w:szCs w:val="30"/>
          <w:cs/>
          <w:lang w:bidi="th-TH"/>
        </w:rPr>
        <w:t>ริษัทซึ่ง</w:t>
      </w:r>
      <w:r w:rsidRPr="00096C7C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096C7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96C7C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096C7C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096C7C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096C7C">
        <w:rPr>
          <w:rFonts w:ascii="Angsana New" w:hAnsi="Angsana New"/>
          <w:sz w:val="30"/>
          <w:szCs w:val="30"/>
        </w:rPr>
        <w:t xml:space="preserve"> 1</w:t>
      </w:r>
      <w:r w:rsidRPr="00096C7C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096C7C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  <w:r w:rsidRPr="00096C7C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0B6160" w:rsidRPr="00096C7C" w:rsidRDefault="000B6160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320"/>
        <w:gridCol w:w="1260"/>
      </w:tblGrid>
      <w:tr w:rsidR="000B6160" w:rsidRPr="00096C7C" w:rsidTr="00096C7C">
        <w:trPr>
          <w:tblHeader/>
        </w:trPr>
        <w:tc>
          <w:tcPr>
            <w:tcW w:w="3690" w:type="dxa"/>
            <w:vAlign w:val="bottom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96C7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96C7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96C7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B6160" w:rsidRPr="00096C7C" w:rsidTr="00096C7C">
        <w:tc>
          <w:tcPr>
            <w:tcW w:w="369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96C7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6C7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6C7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6C7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B6160" w:rsidRPr="00096C7C" w:rsidTr="00096C7C">
        <w:tc>
          <w:tcPr>
            <w:tcW w:w="369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6C7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6C7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6C7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6C7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B6160" w:rsidRPr="00096C7C" w:rsidTr="00096C7C">
        <w:tc>
          <w:tcPr>
            <w:tcW w:w="369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6C7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6C7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096C7C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0B6160" w:rsidRPr="00096C7C" w:rsidRDefault="000B6160" w:rsidP="00B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6C7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274304" w:rsidRPr="00096C7C" w:rsidTr="00274304">
        <w:tc>
          <w:tcPr>
            <w:tcW w:w="369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430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74304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7430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7430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430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430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274304" w:rsidRPr="00096C7C" w:rsidTr="00274304">
        <w:tc>
          <w:tcPr>
            <w:tcW w:w="369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74304">
              <w:rPr>
                <w:rFonts w:ascii="Angsana New" w:hAnsi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432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both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</w:t>
            </w:r>
            <w:r w:rsidRPr="002743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</w:t>
            </w: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น่วย</w:t>
            </w: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งานต่างประเทศ</w:t>
            </w:r>
          </w:p>
        </w:tc>
        <w:tc>
          <w:tcPr>
            <w:tcW w:w="126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4304">
              <w:rPr>
                <w:rFonts w:ascii="Angsana New" w:eastAsia="Calibri" w:hAnsi="Angsana New" w:hint="cs"/>
                <w:sz w:val="30"/>
                <w:szCs w:val="30"/>
                <w:cs/>
              </w:rPr>
              <w:t>2563</w:t>
            </w:r>
          </w:p>
        </w:tc>
      </w:tr>
      <w:tr w:rsidR="00274304" w:rsidRPr="00096C7C" w:rsidTr="00274304">
        <w:tc>
          <w:tcPr>
            <w:tcW w:w="369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74304">
              <w:rPr>
                <w:rFonts w:ascii="Angsana New" w:hAnsi="Angsana New"/>
                <w:sz w:val="30"/>
                <w:szCs w:val="30"/>
                <w:lang w:val="en-GB" w:eastAsia="en-GB"/>
              </w:rPr>
              <w:t>19*</w:t>
            </w:r>
          </w:p>
        </w:tc>
        <w:tc>
          <w:tcPr>
            <w:tcW w:w="432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43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  <w:shd w:val="clear" w:color="auto" w:fill="auto"/>
          </w:tcPr>
          <w:p w:rsidR="00274304" w:rsidRPr="00274304" w:rsidRDefault="00274304" w:rsidP="0027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4304">
              <w:rPr>
                <w:rFonts w:ascii="Angsana New" w:eastAsia="Calibri" w:hAnsi="Angsana New" w:hint="cs"/>
                <w:sz w:val="30"/>
                <w:szCs w:val="30"/>
                <w:cs/>
              </w:rPr>
              <w:t>2563</w:t>
            </w:r>
          </w:p>
        </w:tc>
      </w:tr>
    </w:tbl>
    <w:p w:rsidR="000B6160" w:rsidRPr="00096C7C" w:rsidRDefault="000B6160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:rsidR="000B6160" w:rsidRPr="00096C7C" w:rsidRDefault="000B6160" w:rsidP="0027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  <w:r w:rsidRPr="00096C7C">
        <w:rPr>
          <w:rFonts w:ascii="Angsana New" w:hAnsi="Angsana New"/>
          <w:i/>
          <w:iCs/>
          <w:sz w:val="30"/>
          <w:szCs w:val="30"/>
        </w:rPr>
        <w:t xml:space="preserve">* </w:t>
      </w:r>
      <w:r w:rsidRPr="00096C7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93197" w:rsidRDefault="0009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0B6160" w:rsidRPr="009756BC" w:rsidRDefault="000B6160" w:rsidP="009756BC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756B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9756B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9756B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096C7C" w:rsidRDefault="00096C7C" w:rsidP="00096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F7CB1" w:rsidRDefault="00CF7CB1" w:rsidP="00CF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15 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>ให้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หลักการ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ในการรับรู้รายได้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color w:val="000000"/>
          <w:sz w:val="30"/>
          <w:szCs w:val="30"/>
          <w:cs/>
        </w:rPr>
        <w:t>รับรู้ โดยรายได้จะรับรู้เมื่อ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>กิจการ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มาตรฐาน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ฉบับนี้นำมาใช้แทนมาตรฐาน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การรายงานทาง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>การเงินเกี่ย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วกับการรับรู้รายได้ ดังต่อไปนี้</w:t>
      </w:r>
    </w:p>
    <w:p w:rsidR="00CF7CB1" w:rsidRPr="00960C25" w:rsidRDefault="00CF7CB1" w:rsidP="00CF7CB1">
      <w:pPr>
        <w:pStyle w:val="FSBlank"/>
      </w:pPr>
      <w:r w:rsidRPr="00960C25">
        <w:t xml:space="preserve">       </w:t>
      </w:r>
    </w:p>
    <w:p w:rsidR="00CF7CB1" w:rsidRPr="004457BB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มาตรฐานการบัญชี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ฉบับที่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11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(ปรับปรุง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)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เรื่อง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</w:t>
      </w:r>
    </w:p>
    <w:p w:rsidR="00CF7CB1" w:rsidRPr="004457BB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18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(ปรับปรุง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2560)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รายได้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:rsidR="00CF7CB1" w:rsidRPr="004457BB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31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(ปรับปรุง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)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เรื่อง </w:t>
      </w:r>
      <w:r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รายได้ </w:t>
      </w:r>
      <w:r>
        <w:rPr>
          <w:rFonts w:ascii="Angsana New" w:eastAsia="Calibri" w:hAnsi="Angsana New"/>
          <w:i/>
          <w:iCs/>
          <w:color w:val="000000"/>
          <w:sz w:val="30"/>
          <w:szCs w:val="30"/>
        </w:rPr>
        <w:t>-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4457BB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โฆษณา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:rsidR="00CF7CB1" w:rsidRPr="004457BB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>ฉบับที่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 xml:space="preserve"> 13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(ปรับปรุง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2560)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F7CB1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15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(ปรับปรุง </w:t>
      </w:r>
      <w:r w:rsidRPr="004457BB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4457B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) 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เรื่อง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4457BB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4457BB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4457B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:rsidR="00CF7CB1" w:rsidRPr="00CF7CB1" w:rsidRDefault="00CF7CB1" w:rsidP="00CF7CB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autoSpaceDE w:val="0"/>
        <w:autoSpaceDN w:val="0"/>
        <w:adjustRightInd w:val="0"/>
        <w:spacing w:after="160" w:line="240" w:lineRule="auto"/>
        <w:ind w:left="990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F7CB1">
        <w:rPr>
          <w:rFonts w:ascii="Angsana New" w:eastAsia="Calibri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F7CB1">
        <w:rPr>
          <w:rFonts w:ascii="Angsana New" w:eastAsia="Calibri" w:hAnsi="Angsana New"/>
          <w:color w:val="000000"/>
          <w:sz w:val="30"/>
          <w:szCs w:val="30"/>
        </w:rPr>
        <w:t>18</w:t>
      </w:r>
      <w:r w:rsidRPr="00CF7CB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(ปรับปรุง </w:t>
      </w:r>
      <w:r w:rsidRPr="00CF7CB1">
        <w:rPr>
          <w:rFonts w:ascii="Angsana New" w:eastAsia="Calibri" w:hAnsi="Angsana New"/>
          <w:color w:val="000000"/>
          <w:sz w:val="30"/>
          <w:szCs w:val="30"/>
        </w:rPr>
        <w:t xml:space="preserve">2560) </w:t>
      </w:r>
      <w:r w:rsidRPr="00CF7CB1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Pr="00CF7CB1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9756BC" w:rsidRPr="00CF7CB1" w:rsidRDefault="009756BC" w:rsidP="000B6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9756BC" w:rsidRDefault="009756BC" w:rsidP="00975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56BC">
        <w:rPr>
          <w:rFonts w:ascii="Angsana New" w:hAnsi="Angsana New" w:hint="cs"/>
          <w:i/>
          <w:iCs/>
          <w:sz w:val="30"/>
          <w:szCs w:val="30"/>
          <w:cs/>
        </w:rPr>
        <w:t>ผลกระทบที่อาจจะเกิดขึ้นต่องบการเงิน</w:t>
      </w:r>
    </w:p>
    <w:p w:rsidR="009756BC" w:rsidRPr="00CF7CB1" w:rsidRDefault="009756BC" w:rsidP="00975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756BC" w:rsidRDefault="009756BC" w:rsidP="00975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กลุ่มบริษัทได้ทำการประเมินเบื้องต้นถึงผลกระทบที่อาจจะเกิดขึ้นต่องบการเงินจากการถือปฎิบัติตาม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เป็นครั้งแรก จากผลการประเมินกลุ่มบริษัทคาดว่าจะไม่มีผลกระทบที่มีสาระสำคัญต่อเงื่อนไขการรับรู้รายได้ของสัญญาที่มีอยู่ในปัจจุบัน</w:t>
      </w:r>
    </w:p>
    <w:p w:rsidR="009756BC" w:rsidRPr="00CF7CB1" w:rsidRDefault="009756BC" w:rsidP="00975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B6160" w:rsidRPr="009756BC" w:rsidRDefault="000B6160" w:rsidP="009756BC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756B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B6160" w:rsidRPr="005F1E2F" w:rsidRDefault="000B6160" w:rsidP="005F1E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0B6160" w:rsidRPr="009756BC" w:rsidRDefault="000B6160" w:rsidP="00975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56B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0B6160" w:rsidRPr="009756BC" w:rsidRDefault="000B6160" w:rsidP="000B6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0B6160" w:rsidRDefault="000B6160" w:rsidP="009756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756BC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9756BC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756BC">
        <w:rPr>
          <w:rFonts w:ascii="Angsana New" w:hAnsi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9756BC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9756B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756BC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0B6160" w:rsidRPr="009756BC" w:rsidRDefault="000B6160" w:rsidP="00975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093197" w:rsidRDefault="0009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B43DD" w:rsidRPr="00B35536" w:rsidRDefault="003B43DD" w:rsidP="003B43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5536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ข้อมูลเพิ่มเติม</w:t>
      </w:r>
    </w:p>
    <w:p w:rsidR="003B43DD" w:rsidRPr="00515772" w:rsidRDefault="003B43DD" w:rsidP="003B43D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B43DD" w:rsidRPr="00B35536" w:rsidRDefault="003B43DD" w:rsidP="003A7D8F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5536">
        <w:rPr>
          <w:rFonts w:ascii="Angsana New" w:hAnsi="Angsana New"/>
          <w:sz w:val="30"/>
          <w:szCs w:val="30"/>
          <w:cs/>
        </w:rPr>
        <w:t xml:space="preserve">ตามที่อธิบายในหมายเหตุประกอบงบการเงินข้อที่ </w:t>
      </w:r>
      <w:r w:rsidRPr="00B35536">
        <w:rPr>
          <w:rFonts w:ascii="Angsana New" w:hAnsi="Angsana New"/>
          <w:sz w:val="30"/>
          <w:szCs w:val="30"/>
        </w:rPr>
        <w:t xml:space="preserve">2 </w:t>
      </w:r>
      <w:r w:rsidRPr="00B35536">
        <w:rPr>
          <w:rFonts w:ascii="Angsana New" w:hAnsi="Angsana New"/>
          <w:sz w:val="30"/>
          <w:szCs w:val="30"/>
          <w:cs/>
        </w:rPr>
        <w:t>(</w:t>
      </w:r>
      <w:r w:rsidRPr="00B35536">
        <w:rPr>
          <w:rFonts w:ascii="Angsana New" w:hAnsi="Angsana New" w:hint="cs"/>
          <w:sz w:val="30"/>
          <w:szCs w:val="30"/>
          <w:cs/>
        </w:rPr>
        <w:t>จ</w:t>
      </w:r>
      <w:r w:rsidRPr="00B35536">
        <w:rPr>
          <w:rFonts w:ascii="Angsana New" w:hAnsi="Angsana New"/>
          <w:sz w:val="30"/>
          <w:szCs w:val="30"/>
          <w:cs/>
        </w:rPr>
        <w:t>) เรื่องการเปลี่ยน</w:t>
      </w:r>
      <w:r w:rsidRPr="00B35536">
        <w:rPr>
          <w:rFonts w:ascii="Angsana New" w:hAnsi="Angsana New" w:hint="cs"/>
          <w:sz w:val="30"/>
          <w:szCs w:val="30"/>
          <w:cs/>
        </w:rPr>
        <w:t>แปลง</w:t>
      </w:r>
      <w:r w:rsidRPr="00B35536">
        <w:rPr>
          <w:rFonts w:ascii="Angsana New" w:hAnsi="Angsana New"/>
          <w:sz w:val="30"/>
          <w:szCs w:val="30"/>
          <w:cs/>
        </w:rPr>
        <w:t>รอบระยะเวลาบัญชีงบการเงินรวม</w:t>
      </w:r>
      <w:r w:rsidRPr="00B35536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B537D0" w:rsidRPr="00B35536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B35536" w:rsidRPr="00B35536">
        <w:rPr>
          <w:rFonts w:ascii="Angsana New" w:hAnsi="Angsana New"/>
          <w:sz w:val="30"/>
          <w:szCs w:val="30"/>
        </w:rPr>
        <w:t>1</w:t>
      </w:r>
      <w:r w:rsidR="00B537D0" w:rsidRPr="00B35536">
        <w:rPr>
          <w:rFonts w:ascii="Angsana New" w:hAnsi="Angsana New"/>
          <w:sz w:val="30"/>
          <w:szCs w:val="30"/>
          <w:cs/>
        </w:rPr>
        <w:t xml:space="preserve"> </w:t>
      </w:r>
      <w:r w:rsidR="00515772">
        <w:rPr>
          <w:rFonts w:ascii="Angsana New" w:hAnsi="Angsana New" w:hint="cs"/>
          <w:sz w:val="30"/>
          <w:szCs w:val="30"/>
          <w:cs/>
        </w:rPr>
        <w:t>มกราคม 2560</w:t>
      </w:r>
      <w:r w:rsidR="00B537D0" w:rsidRPr="00B3553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B35536">
        <w:rPr>
          <w:rFonts w:ascii="Angsana New" w:hAnsi="Angsana New"/>
          <w:sz w:val="30"/>
          <w:szCs w:val="30"/>
        </w:rPr>
        <w:t>30</w:t>
      </w:r>
      <w:r w:rsidR="00B537D0" w:rsidRPr="00B3553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B35536">
        <w:rPr>
          <w:rFonts w:ascii="Angsana New" w:hAnsi="Angsana New"/>
          <w:sz w:val="30"/>
          <w:szCs w:val="30"/>
        </w:rPr>
        <w:t>2560</w:t>
      </w:r>
      <w:r w:rsidRPr="00B35536">
        <w:rPr>
          <w:rFonts w:ascii="Angsana New" w:hAnsi="Angsana New"/>
          <w:sz w:val="30"/>
          <w:szCs w:val="30"/>
          <w:cs/>
        </w:rPr>
        <w:t xml:space="preserve"> ได้ถูกจัดทำและนำเสนอ</w:t>
      </w:r>
      <w:r w:rsidRPr="00B35536">
        <w:rPr>
          <w:rFonts w:ascii="Angsana New" w:hAnsi="Angsana New"/>
          <w:spacing w:val="-4"/>
          <w:sz w:val="30"/>
          <w:szCs w:val="30"/>
          <w:cs/>
        </w:rPr>
        <w:t>เป็นครั้งแรกสำหรับรอบ</w:t>
      </w:r>
      <w:r w:rsidRPr="00B35536">
        <w:rPr>
          <w:rFonts w:ascii="Angsana New" w:hAnsi="Angsana New"/>
          <w:spacing w:val="-2"/>
          <w:sz w:val="30"/>
          <w:szCs w:val="30"/>
          <w:cs/>
        </w:rPr>
        <w:t>ระยะเวลาใหม่ตั้งแต่วันที่</w:t>
      </w:r>
      <w:r w:rsidRPr="00B35536">
        <w:rPr>
          <w:rFonts w:ascii="Angsana New" w:hAnsi="Angsana New"/>
          <w:spacing w:val="-2"/>
          <w:sz w:val="30"/>
          <w:szCs w:val="30"/>
        </w:rPr>
        <w:t xml:space="preserve"> 1 </w:t>
      </w:r>
      <w:r w:rsidR="001656B4">
        <w:rPr>
          <w:rFonts w:ascii="Angsana New" w:hAnsi="Angsana New" w:hint="cs"/>
          <w:sz w:val="30"/>
          <w:szCs w:val="30"/>
          <w:cs/>
        </w:rPr>
        <w:t xml:space="preserve">มกราคม 2560 </w:t>
      </w:r>
      <w:r w:rsidRPr="00B35536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B35536">
        <w:rPr>
          <w:rFonts w:ascii="Angsana New" w:hAnsi="Angsana New"/>
          <w:spacing w:val="-2"/>
          <w:sz w:val="30"/>
          <w:szCs w:val="30"/>
        </w:rPr>
        <w:t>30</w:t>
      </w:r>
      <w:r w:rsidRPr="00B35536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9C5164" w:rsidRPr="00B35536">
        <w:rPr>
          <w:rFonts w:ascii="Angsana New" w:hAnsi="Angsana New"/>
          <w:spacing w:val="-2"/>
          <w:sz w:val="30"/>
          <w:szCs w:val="30"/>
        </w:rPr>
        <w:t>2560</w:t>
      </w:r>
      <w:r w:rsidRPr="00B35536">
        <w:rPr>
          <w:rFonts w:ascii="Angsana New" w:hAnsi="Angsana New"/>
          <w:spacing w:val="-2"/>
          <w:sz w:val="30"/>
          <w:szCs w:val="30"/>
        </w:rPr>
        <w:t xml:space="preserve"> </w:t>
      </w:r>
      <w:r w:rsidRPr="00B35536">
        <w:rPr>
          <w:rFonts w:ascii="Angsana New" w:hAnsi="Angsana New"/>
          <w:spacing w:val="-2"/>
          <w:sz w:val="30"/>
          <w:szCs w:val="30"/>
          <w:cs/>
        </w:rPr>
        <w:t>ซึ่งเป็นไปตามรูปแบบการ</w:t>
      </w:r>
      <w:r w:rsidRPr="00B35536">
        <w:rPr>
          <w:rFonts w:ascii="Angsana New" w:hAnsi="Angsana New" w:hint="cs"/>
          <w:spacing w:val="-2"/>
          <w:sz w:val="30"/>
          <w:szCs w:val="30"/>
          <w:cs/>
        </w:rPr>
        <w:t>นำ</w:t>
      </w:r>
      <w:r w:rsidRPr="00B35536">
        <w:rPr>
          <w:rFonts w:ascii="Angsana New" w:hAnsi="Angsana New"/>
          <w:spacing w:val="-2"/>
          <w:sz w:val="30"/>
          <w:szCs w:val="30"/>
          <w:cs/>
        </w:rPr>
        <w:t>เสนองบ</w:t>
      </w:r>
      <w:r w:rsidRPr="00B35536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Pr="00B35536">
        <w:rPr>
          <w:rFonts w:ascii="Angsana New" w:hAnsi="Angsana New"/>
          <w:spacing w:val="-2"/>
          <w:sz w:val="30"/>
          <w:szCs w:val="30"/>
          <w:cs/>
        </w:rPr>
        <w:t>ตามที่กำหนด</w:t>
      </w:r>
      <w:r w:rsidRPr="00B35536">
        <w:rPr>
          <w:rFonts w:ascii="Angsana New" w:hAnsi="Angsana New" w:hint="cs"/>
          <w:spacing w:val="-2"/>
          <w:sz w:val="30"/>
          <w:szCs w:val="30"/>
          <w:cs/>
        </w:rPr>
        <w:t>ไว้</w:t>
      </w:r>
    </w:p>
    <w:p w:rsidR="008F6291" w:rsidRPr="00515772" w:rsidRDefault="008F6291" w:rsidP="003B43DD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3B43DD" w:rsidRDefault="003B43DD" w:rsidP="003B4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5536">
        <w:rPr>
          <w:rFonts w:ascii="Angsana New" w:hAnsi="Angsana New"/>
          <w:sz w:val="30"/>
          <w:szCs w:val="30"/>
          <w:cs/>
        </w:rPr>
        <w:t xml:space="preserve">เพื่อประโยชน์ต่อผู้ใช้งบการเงินในการเปรียบเทียบและวิเคราะห์งบการเงิน </w:t>
      </w:r>
      <w:r w:rsidRPr="00B3553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35536">
        <w:rPr>
          <w:rFonts w:ascii="Angsana New" w:hAnsi="Angsana New"/>
          <w:sz w:val="30"/>
          <w:szCs w:val="30"/>
          <w:cs/>
        </w:rPr>
        <w:t>บริษัทจึงได้จัดทำข้อมูลเพิ่มเติม</w:t>
      </w:r>
      <w:r w:rsidRPr="00B35536">
        <w:rPr>
          <w:rFonts w:ascii="Angsana New" w:hAnsi="Angsana New"/>
          <w:sz w:val="30"/>
          <w:szCs w:val="30"/>
        </w:rPr>
        <w:t xml:space="preserve"> </w:t>
      </w:r>
      <w:r w:rsidRPr="00B35536">
        <w:rPr>
          <w:rFonts w:ascii="Angsana New" w:hAnsi="Angsana New" w:hint="cs"/>
          <w:sz w:val="30"/>
          <w:szCs w:val="30"/>
          <w:cs/>
        </w:rPr>
        <w:t xml:space="preserve">ซึ่งไม่ได้ตรวจสอบ </w:t>
      </w:r>
      <w:r w:rsidRPr="00B35536">
        <w:rPr>
          <w:rFonts w:ascii="Angsana New" w:hAnsi="Angsana New"/>
          <w:sz w:val="30"/>
          <w:szCs w:val="30"/>
          <w:cs/>
        </w:rPr>
        <w:t>ในรูปแบบ</w:t>
      </w:r>
      <w:r w:rsidRPr="00B35536">
        <w:rPr>
          <w:rFonts w:ascii="Angsana New" w:hAnsi="Angsana New" w:hint="cs"/>
          <w:sz w:val="30"/>
          <w:szCs w:val="30"/>
          <w:cs/>
        </w:rPr>
        <w:t>ของ</w:t>
      </w:r>
      <w:r w:rsidRPr="00B35536">
        <w:rPr>
          <w:rFonts w:ascii="Angsana New" w:hAnsi="Angsana New"/>
          <w:sz w:val="30"/>
          <w:szCs w:val="30"/>
          <w:cs/>
        </w:rPr>
        <w:t>งบกำไรขาดทุน</w:t>
      </w:r>
      <w:r w:rsidRPr="00B35536">
        <w:rPr>
          <w:rFonts w:ascii="Angsana New" w:hAnsi="Angsana New" w:hint="cs"/>
          <w:sz w:val="30"/>
          <w:szCs w:val="30"/>
          <w:cs/>
        </w:rPr>
        <w:t>เบ็ดเสร็จ</w:t>
      </w:r>
      <w:r w:rsidRPr="00B35536">
        <w:rPr>
          <w:rFonts w:ascii="Angsana New" w:hAnsi="Angsana New"/>
          <w:sz w:val="30"/>
          <w:szCs w:val="30"/>
          <w:cs/>
        </w:rPr>
        <w:t>รวม</w:t>
      </w:r>
      <w:r w:rsidRPr="00B35536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และงบกำไรขาดทุนเบ็ดเสร็จเฉพาะกิจการ </w:t>
      </w:r>
      <w:r w:rsidRPr="00B35536">
        <w:rPr>
          <w:rFonts w:ascii="Angsana New" w:hAnsi="Angsana New" w:hint="cs"/>
          <w:spacing w:val="-2"/>
          <w:sz w:val="30"/>
          <w:szCs w:val="30"/>
          <w:cs/>
        </w:rPr>
        <w:t>งบกระแสเงินสดรวมและงบกระแสเงินสดเฉพาะกิจการและข้อมูลทางการเงินจำแนกตามส่วนงาน</w:t>
      </w:r>
      <w:r w:rsidR="00B537D0" w:rsidRPr="00B35536">
        <w:rPr>
          <w:rFonts w:ascii="Angsana New" w:hAnsi="Angsana New"/>
          <w:sz w:val="30"/>
          <w:szCs w:val="30"/>
          <w:cs/>
        </w:rPr>
        <w:t>สำหรับ</w:t>
      </w:r>
      <w:r w:rsidR="00F80044" w:rsidRPr="00B35536">
        <w:rPr>
          <w:rFonts w:ascii="Angsana New" w:hAnsi="Angsana New" w:hint="cs"/>
          <w:sz w:val="30"/>
          <w:szCs w:val="30"/>
          <w:cs/>
        </w:rPr>
        <w:t>ปี</w:t>
      </w:r>
      <w:r w:rsidR="001656B4">
        <w:rPr>
          <w:rFonts w:ascii="Angsana New" w:hAnsi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0148E1">
        <w:rPr>
          <w:rFonts w:ascii="Angsana New" w:hAnsi="Angsana New" w:hint="cs"/>
          <w:sz w:val="30"/>
          <w:szCs w:val="30"/>
          <w:cs/>
        </w:rPr>
        <w:t>1 ตุลาคม 2559</w:t>
      </w:r>
      <w:r w:rsidR="001656B4">
        <w:rPr>
          <w:rFonts w:ascii="Angsana New" w:hAnsi="Angsana New" w:hint="cs"/>
          <w:sz w:val="30"/>
          <w:szCs w:val="30"/>
          <w:cs/>
        </w:rPr>
        <w:t xml:space="preserve"> ถึงวันที่ 30 กันยายน 2560</w:t>
      </w:r>
      <w:r w:rsidR="00F80044" w:rsidRPr="00466284">
        <w:rPr>
          <w:rFonts w:ascii="Angsana New" w:hAnsi="Angsana New" w:hint="cs"/>
          <w:sz w:val="30"/>
          <w:szCs w:val="30"/>
          <w:cs/>
        </w:rPr>
        <w:t xml:space="preserve"> </w:t>
      </w:r>
      <w:r w:rsidRPr="00466284">
        <w:rPr>
          <w:rFonts w:ascii="Angsana New" w:hAnsi="Angsana New"/>
          <w:sz w:val="30"/>
          <w:szCs w:val="30"/>
          <w:cs/>
        </w:rPr>
        <w:t>โดย</w:t>
      </w:r>
      <w:r w:rsidRPr="00B35536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:rsidR="003E2701" w:rsidRDefault="003E2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69"/>
        <w:gridCol w:w="241"/>
        <w:gridCol w:w="1137"/>
        <w:gridCol w:w="246"/>
        <w:gridCol w:w="1142"/>
        <w:gridCol w:w="275"/>
        <w:gridCol w:w="1022"/>
        <w:gridCol w:w="10"/>
        <w:gridCol w:w="8"/>
      </w:tblGrid>
      <w:tr w:rsidR="003B43DD" w:rsidRPr="00AF5538" w:rsidTr="00DF4A4E">
        <w:trPr>
          <w:tblHeader/>
        </w:trPr>
        <w:tc>
          <w:tcPr>
            <w:tcW w:w="2252" w:type="pct"/>
          </w:tcPr>
          <w:p w:rsidR="003B43DD" w:rsidRPr="00553B4E" w:rsidRDefault="003B43DD" w:rsidP="005D27B9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3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33" w:type="pct"/>
            <w:gridSpan w:val="3"/>
          </w:tcPr>
          <w:p w:rsidR="003B43DD" w:rsidRPr="00553B4E" w:rsidRDefault="003B43DD" w:rsidP="005D27B9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3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3B43DD" w:rsidRPr="00553B4E" w:rsidRDefault="003B43DD" w:rsidP="005D27B9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pct"/>
            <w:gridSpan w:val="5"/>
          </w:tcPr>
          <w:p w:rsidR="003B43DD" w:rsidRPr="00553B4E" w:rsidRDefault="003B43DD" w:rsidP="005D27B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0044" w:rsidRPr="00AF5538" w:rsidTr="00DF4A4E">
        <w:trPr>
          <w:tblHeader/>
        </w:trPr>
        <w:tc>
          <w:tcPr>
            <w:tcW w:w="2252" w:type="pct"/>
          </w:tcPr>
          <w:p w:rsidR="00F80044" w:rsidRPr="00553B4E" w:rsidRDefault="00F80044" w:rsidP="001656B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3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53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53B4E" w:rsidRPr="00553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53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53B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553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2" w:type="pct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553B4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6" w:type="pct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129" w:type="pct"/>
          </w:tcPr>
          <w:p w:rsidR="00F80044" w:rsidRPr="00553B4E" w:rsidRDefault="00F80044" w:rsidP="00F80044">
            <w:pPr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553B4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4" w:type="pct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3"/>
          </w:tcPr>
          <w:p w:rsidR="00F80044" w:rsidRPr="00553B4E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3B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1656B4" w:rsidRPr="00AF5538" w:rsidTr="004372B3">
        <w:trPr>
          <w:trHeight w:val="80"/>
          <w:tblHeader/>
        </w:trPr>
        <w:tc>
          <w:tcPr>
            <w:tcW w:w="2252" w:type="pct"/>
          </w:tcPr>
          <w:p w:rsidR="001656B4" w:rsidRPr="00553B4E" w:rsidRDefault="001656B4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:rsidR="001656B4" w:rsidRPr="00553B4E" w:rsidRDefault="001656B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0" w:type="pct"/>
            <w:gridSpan w:val="3"/>
          </w:tcPr>
          <w:p w:rsidR="001656B4" w:rsidRPr="00553B4E" w:rsidRDefault="001656B4" w:rsidP="00F80044">
            <w:pPr>
              <w:spacing w:line="240" w:lineRule="auto"/>
              <w:ind w:right="-1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3B4E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553B4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ไม่ได้ตรวจสอบ</w:t>
            </w:r>
            <w:r w:rsidRPr="00553B4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598" w:type="pct"/>
          </w:tcPr>
          <w:p w:rsidR="001656B4" w:rsidRPr="00553B4E" w:rsidRDefault="001656B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688" w:type="pct"/>
            <w:gridSpan w:val="4"/>
          </w:tcPr>
          <w:p w:rsidR="001656B4" w:rsidRPr="00553B4E" w:rsidRDefault="001656B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rtl/>
                <w:cs/>
                <w:lang w:val="en-US"/>
              </w:rPr>
            </w:pPr>
            <w:r w:rsidRPr="00553B4E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(</w:t>
            </w:r>
            <w:r w:rsidRPr="00553B4E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 w:bidi="th-TH"/>
              </w:rPr>
              <w:t>ไม่ได้ตรวจสอบ</w:t>
            </w:r>
            <w:r w:rsidRPr="00553B4E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)</w:t>
            </w:r>
          </w:p>
        </w:tc>
      </w:tr>
      <w:tr w:rsidR="001656B4" w:rsidRPr="00553B4E" w:rsidTr="004372B3">
        <w:trPr>
          <w:trHeight w:val="80"/>
          <w:tblHeader/>
        </w:trPr>
        <w:tc>
          <w:tcPr>
            <w:tcW w:w="2252" w:type="pct"/>
          </w:tcPr>
          <w:p w:rsidR="001656B4" w:rsidRPr="00AF5538" w:rsidRDefault="001656B4" w:rsidP="00F80044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48" w:type="pct"/>
            <w:gridSpan w:val="9"/>
          </w:tcPr>
          <w:p w:rsidR="001656B4" w:rsidRPr="00553B4E" w:rsidRDefault="001656B4" w:rsidP="00F8004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3B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53B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53B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56B4" w:rsidRPr="001656B4" w:rsidTr="00DF4A4E">
        <w:trPr>
          <w:trHeight w:val="297"/>
        </w:trPr>
        <w:tc>
          <w:tcPr>
            <w:tcW w:w="2252" w:type="pct"/>
          </w:tcPr>
          <w:p w:rsidR="001656B4" w:rsidRPr="00DF4A4E" w:rsidRDefault="001656B4" w:rsidP="00F80044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612" w:type="pct"/>
          </w:tcPr>
          <w:p w:rsidR="001656B4" w:rsidRPr="00DF4A4E" w:rsidRDefault="001656B4" w:rsidP="00F80044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1656B4" w:rsidRPr="00DF4A4E" w:rsidRDefault="001656B4" w:rsidP="00F80044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656B4" w:rsidRPr="00DF4A4E" w:rsidRDefault="001656B4" w:rsidP="00F80044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656B4" w:rsidRPr="00DF4A4E" w:rsidRDefault="001656B4" w:rsidP="00F80044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656B4" w:rsidRPr="00DF4A4E" w:rsidRDefault="001656B4" w:rsidP="00D1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347"/>
              </w:tabs>
              <w:spacing w:after="0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6B4" w:rsidRPr="00DF4A4E" w:rsidRDefault="001656B4" w:rsidP="00F80044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1656B4" w:rsidRPr="00DF4A4E" w:rsidRDefault="001656B4" w:rsidP="00F80044">
            <w:pPr>
              <w:pStyle w:val="BodyText"/>
              <w:tabs>
                <w:tab w:val="decimal" w:pos="867"/>
              </w:tabs>
              <w:spacing w:after="0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14,052,933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10,571,39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B54948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1635AC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  <w:r w:rsidRPr="00DF4A4E">
              <w:rPr>
                <w:rFonts w:ascii="Angsana New" w:hAnsi="Angsana New"/>
                <w:sz w:val="30"/>
                <w:szCs w:val="30"/>
              </w:rPr>
              <w:t>,887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837,240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660C08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48</w:t>
            </w:r>
            <w:r w:rsidR="00D10D0F" w:rsidRPr="00DF4A4E">
              <w:rPr>
                <w:rFonts w:ascii="Angsana New" w:hAnsi="Angsana New"/>
                <w:sz w:val="30"/>
                <w:szCs w:val="30"/>
              </w:rPr>
              <w:t>8,406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404,02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F800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551,422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508,26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109,282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78,8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Pr="00DF4A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F80044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รายได้จากกิจการสนามกอล์ฟ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26,992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22,638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26,992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22,638 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F80044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142,779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106,988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325,200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392,130 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F80044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13,524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B5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15,841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2,685,976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1,552,484 </w:t>
            </w:r>
          </w:p>
        </w:tc>
      </w:tr>
      <w:tr w:rsidR="001656B4" w:rsidRPr="001656B4" w:rsidTr="00DF4A4E">
        <w:tc>
          <w:tcPr>
            <w:tcW w:w="2252" w:type="pct"/>
            <w:vAlign w:val="bottom"/>
          </w:tcPr>
          <w:p w:rsidR="001656B4" w:rsidRPr="00DF4A4E" w:rsidRDefault="001656B4" w:rsidP="001656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กลับรายการค่าเผื่อขาดทุนจากการด้อยค่าของเงิน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12B4C" w:rsidRPr="00DF4A4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ลงทุนใน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12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1656B4" w:rsidRPr="00DF4A4E" w:rsidRDefault="001656B4" w:rsidP="00724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1656B4" w:rsidRPr="00DF4A4E" w:rsidRDefault="00D10D0F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66,353</w:t>
            </w:r>
          </w:p>
        </w:tc>
        <w:tc>
          <w:tcPr>
            <w:tcW w:w="144" w:type="pct"/>
          </w:tcPr>
          <w:p w:rsidR="001656B4" w:rsidRPr="00DF4A4E" w:rsidRDefault="001656B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1656B4" w:rsidRPr="00DF4A4E" w:rsidRDefault="001656B4" w:rsidP="0098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384,005</w:t>
            </w:r>
          </w:p>
        </w:tc>
      </w:tr>
      <w:tr w:rsidR="004372B3" w:rsidRPr="001656B4" w:rsidTr="00DF4A4E">
        <w:tc>
          <w:tcPr>
            <w:tcW w:w="2252" w:type="pct"/>
            <w:vAlign w:val="bottom"/>
          </w:tcPr>
          <w:p w:rsidR="004372B3" w:rsidRPr="00DF4A4E" w:rsidRDefault="004372B3" w:rsidP="004372B3">
            <w:pPr>
              <w:ind w:right="-20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กลับรายการประมาณการหนี้สินใน</w:t>
            </w:r>
            <w:r w:rsidR="00D03F97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="00D03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</w:t>
            </w:r>
            <w:r w:rsidRPr="00DF4A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การสนับสนุนการเงิน</w:t>
            </w:r>
          </w:p>
        </w:tc>
        <w:tc>
          <w:tcPr>
            <w:tcW w:w="612" w:type="pct"/>
            <w:vAlign w:val="bottom"/>
          </w:tcPr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03F97" w:rsidRDefault="00D03F97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</w:p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4372B3" w:rsidRPr="00DF4A4E" w:rsidRDefault="004372B3" w:rsidP="0043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D03F97" w:rsidRDefault="00D03F97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372B3" w:rsidRPr="00DF4A4E" w:rsidRDefault="004372B3" w:rsidP="00D1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89,235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กลับรายการค่าเผื่อหนี้สงสัยจะสูญของเงินให้กู้ยืม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90,043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49,124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102,464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3,784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13,892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15,795,661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12,254,873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3,705,993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3,022,938</w:t>
            </w:r>
          </w:p>
        </w:tc>
      </w:tr>
      <w:tr w:rsidR="00AD6758" w:rsidRPr="00AD6758" w:rsidTr="00DF4A4E">
        <w:tc>
          <w:tcPr>
            <w:tcW w:w="2252" w:type="pct"/>
          </w:tcPr>
          <w:p w:rsidR="00AD6758" w:rsidRPr="00DF4A4E" w:rsidRDefault="00AD6758" w:rsidP="00AD6758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61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9,502,381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7,271,779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567,342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550,403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269,035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258,12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ต้นทุนจากธุรกิจโรงแรม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377,816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369,597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109,434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112,7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DF4A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ต้นทุนกิจการสนามกอล์ฟ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13,671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11,734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13,671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11,734 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86,173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59,01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F4A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278,689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227,566 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12" w:type="pct"/>
            <w:vAlign w:val="bottom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1,146,697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902,404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17,332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21,905 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1,416,356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1,495,56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198,064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222,864</w:t>
            </w:r>
          </w:p>
        </w:tc>
      </w:tr>
      <w:tr w:rsidR="00AD6758" w:rsidRPr="001656B4" w:rsidTr="00DF4A4E">
        <w:trPr>
          <w:trHeight w:val="389"/>
        </w:trPr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20,305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12,191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66,436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67,706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168,364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391,24</w:t>
            </w:r>
            <w:r w:rsidR="00660C08" w:rsidRPr="00DF4A4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253,39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13,198,447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10,841,050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1,343,905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1,108,36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ส่วนแบ่งกำไรจากเงินลงทุนในบริษัท</w:t>
            </w:r>
            <w:r w:rsidR="004372B3" w:rsidRPr="00DF4A4E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</w:p>
          <w:p w:rsidR="00AD6758" w:rsidRPr="00DF4A4E" w:rsidRDefault="00AD6758" w:rsidP="0043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4A4E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75,634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56,777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2,672,848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1,470,60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2,362,088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1,914,57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BF695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4A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(572,235)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(277,68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F4A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(110,073)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(120,96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F4A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6758" w:rsidRPr="001656B4" w:rsidTr="00DF4A4E">
        <w:tc>
          <w:tcPr>
            <w:tcW w:w="2252" w:type="pct"/>
            <w:vAlign w:val="bottom"/>
          </w:tcPr>
          <w:p w:rsidR="00AD6758" w:rsidRPr="00DF4A4E" w:rsidRDefault="00AD6758" w:rsidP="00AD67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2,100,613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1,192,918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2,252,015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1,793,60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AD6758" w:rsidRPr="00AD6758" w:rsidTr="00DF4A4E">
        <w:trPr>
          <w:trHeight w:val="154"/>
        </w:trPr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rPr>
          <w:trHeight w:val="297"/>
        </w:trPr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1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rPr>
          <w:trHeight w:val="297"/>
        </w:trPr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รายการที่จะไม่ถูกจัดประเภทรายการใหม่ไว้</w:t>
            </w:r>
          </w:p>
        </w:tc>
        <w:tc>
          <w:tcPr>
            <w:tcW w:w="61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9"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ในกำไรหรือขาดทุนภายหลัง</w:t>
            </w:r>
          </w:p>
        </w:tc>
        <w:tc>
          <w:tcPr>
            <w:tcW w:w="61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BF6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9" w:right="-45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BF6952" w:rsidRPr="00DF4A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F6952" w:rsidRPr="00DF4A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BF6952" w:rsidRPr="00DF4A4E">
              <w:rPr>
                <w:rFonts w:ascii="Angsana New" w:hAnsi="Angsana New" w:hint="cs"/>
                <w:sz w:val="30"/>
                <w:szCs w:val="30"/>
                <w:cs/>
              </w:rPr>
              <w:t>วัดมูลค่าใ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หม่ของผลประโยชน์พนักงานที่กำหนดไว้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(3,618)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AD6758" w:rsidRPr="001656B4" w:rsidTr="00DF4A4E">
        <w:trPr>
          <w:trHeight w:val="775"/>
        </w:trPr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9" w:right="-45" w:hanging="162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รวมรายการที่จะไม่ถูกจัดประเภทรายกา</w:t>
            </w:r>
            <w:r w:rsidR="00F019EE"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รใหม่ไว้ในกำไรขาดหรือขาดทุนภายห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ลัง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6,272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(3,618)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5,747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1,469</w:t>
            </w:r>
          </w:p>
        </w:tc>
      </w:tr>
      <w:tr w:rsidR="00AD6758" w:rsidRPr="001656B4" w:rsidTr="00DF4A4E">
        <w:trPr>
          <w:trHeight w:val="297"/>
        </w:trPr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กำไรขาดทุนเบ็ดเสร็จรวมสำหรับ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2,106,885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1,189,300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2,257,762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1,795,07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9756BC" w:rsidRPr="001656B4" w:rsidTr="00DF4A4E">
        <w:trPr>
          <w:gridAfter w:val="1"/>
          <w:wAfter w:w="4" w:type="pct"/>
        </w:trPr>
        <w:tc>
          <w:tcPr>
            <w:tcW w:w="2252" w:type="pct"/>
          </w:tcPr>
          <w:p w:rsidR="009756BC" w:rsidRPr="00DF4A4E" w:rsidRDefault="009756BC" w:rsidP="009756BC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:rsidR="009756BC" w:rsidRPr="00DF4A4E" w:rsidRDefault="009756BC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952" w:rsidRPr="001656B4" w:rsidTr="00DF4A4E">
        <w:trPr>
          <w:gridAfter w:val="1"/>
          <w:wAfter w:w="4" w:type="pct"/>
        </w:trPr>
        <w:tc>
          <w:tcPr>
            <w:tcW w:w="2252" w:type="pct"/>
          </w:tcPr>
          <w:p w:rsidR="00BF6952" w:rsidRPr="00DF4A4E" w:rsidRDefault="00BF6952" w:rsidP="000148E1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612" w:type="pct"/>
          </w:tcPr>
          <w:p w:rsidR="00BF6952" w:rsidRPr="00DF4A4E" w:rsidRDefault="00BF6952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BF6952" w:rsidRPr="00DF4A4E" w:rsidRDefault="00BF6952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rPr>
          <w:gridAfter w:val="1"/>
          <w:wAfter w:w="4" w:type="pct"/>
        </w:trPr>
        <w:tc>
          <w:tcPr>
            <w:tcW w:w="225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right="-45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2,109,614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 xml:space="preserve">1,202,531 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2,252,015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1,793,60</w:t>
            </w: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07"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(9,001)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DF4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(9,613)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758" w:rsidRPr="001656B4" w:rsidTr="00DF4A4E">
        <w:trPr>
          <w:gridAfter w:val="1"/>
          <w:wAfter w:w="4" w:type="pct"/>
        </w:trPr>
        <w:tc>
          <w:tcPr>
            <w:tcW w:w="2252" w:type="pct"/>
          </w:tcPr>
          <w:p w:rsidR="00AD6758" w:rsidRPr="00DF4A4E" w:rsidRDefault="00AD6758" w:rsidP="00AD6758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2,100,613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1,192,918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AD6758" w:rsidRPr="00DF4A4E" w:rsidRDefault="004D4381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2,252,015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1,793,60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9756BC" w:rsidRPr="001656B4" w:rsidTr="00DF4A4E">
        <w:trPr>
          <w:gridAfter w:val="1"/>
          <w:wAfter w:w="4" w:type="pct"/>
        </w:trPr>
        <w:tc>
          <w:tcPr>
            <w:tcW w:w="2252" w:type="pct"/>
          </w:tcPr>
          <w:p w:rsidR="009756BC" w:rsidRPr="00DF4A4E" w:rsidRDefault="009756BC" w:rsidP="009756BC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/>
              <w:ind w:left="342" w:right="-203" w:hanging="37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61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rPr>
          <w:gridAfter w:val="2"/>
          <w:wAfter w:w="9" w:type="pct"/>
        </w:trPr>
        <w:tc>
          <w:tcPr>
            <w:tcW w:w="225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right="-45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612" w:type="pct"/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2,115,672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1,198,682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2,257,762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AD6758" w:rsidRPr="00DF4A4E" w:rsidRDefault="0018344D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1,7</w:t>
            </w:r>
            <w:r w:rsidR="00AD6758" w:rsidRPr="00DF4A4E">
              <w:rPr>
                <w:rFonts w:ascii="Angsana New" w:hAnsi="Angsana New"/>
                <w:sz w:val="30"/>
                <w:szCs w:val="30"/>
              </w:rPr>
              <w:t>95,07</w:t>
            </w:r>
            <w:r w:rsidR="00AD6758" w:rsidRPr="00DF4A4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right="-45" w:firstLine="1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(8,787)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(9,382)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D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758" w:rsidRPr="001656B4" w:rsidTr="00DF4A4E">
        <w:tc>
          <w:tcPr>
            <w:tcW w:w="2252" w:type="pct"/>
          </w:tcPr>
          <w:p w:rsidR="00AD6758" w:rsidRPr="00DF4A4E" w:rsidRDefault="00AD6758" w:rsidP="00AD6758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กำไรขาดทุนเบ็ดเสร็จรวมสำหรับ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AD6758" w:rsidRPr="00DF4A4E" w:rsidRDefault="00AD6758" w:rsidP="00CF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2,106,885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1,189,300</w:t>
            </w:r>
          </w:p>
        </w:tc>
        <w:tc>
          <w:tcPr>
            <w:tcW w:w="129" w:type="pct"/>
            <w:shd w:val="clear" w:color="auto" w:fill="auto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2,257,762</w:t>
            </w:r>
          </w:p>
        </w:tc>
        <w:tc>
          <w:tcPr>
            <w:tcW w:w="144" w:type="pct"/>
            <w:shd w:val="clear" w:color="auto" w:fill="auto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AD6758" w:rsidRPr="00DF4A4E" w:rsidRDefault="0018344D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AD6758" w:rsidRPr="00DF4A4E">
              <w:rPr>
                <w:rFonts w:ascii="Angsana New" w:hAnsi="Angsana New"/>
                <w:b/>
                <w:bCs/>
                <w:sz w:val="30"/>
                <w:szCs w:val="30"/>
              </w:rPr>
              <w:t>95,07</w:t>
            </w:r>
            <w:r w:rsidR="00AD6758"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9756BC" w:rsidRPr="001656B4" w:rsidTr="00DF4A4E">
        <w:trPr>
          <w:gridAfter w:val="2"/>
          <w:wAfter w:w="9" w:type="pct"/>
          <w:trHeight w:val="50"/>
        </w:trPr>
        <w:tc>
          <w:tcPr>
            <w:tcW w:w="2252" w:type="pct"/>
          </w:tcPr>
          <w:p w:rsidR="009756BC" w:rsidRPr="00DF4A4E" w:rsidRDefault="009756BC" w:rsidP="009756BC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:rsidR="009756BC" w:rsidRPr="00DF4A4E" w:rsidRDefault="009756BC" w:rsidP="009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758" w:rsidRPr="001656B4" w:rsidTr="00DF4A4E">
        <w:trPr>
          <w:gridAfter w:val="2"/>
          <w:wAfter w:w="9" w:type="pct"/>
        </w:trPr>
        <w:tc>
          <w:tcPr>
            <w:tcW w:w="2252" w:type="pct"/>
          </w:tcPr>
          <w:p w:rsidR="00AD6758" w:rsidRPr="00DF4A4E" w:rsidRDefault="003B38B0" w:rsidP="00AD6758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F4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F4A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126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129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44" w:type="pct"/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AD6758" w:rsidRPr="00DF4A4E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A4E"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</w:tr>
    </w:tbl>
    <w:p w:rsidR="009502CD" w:rsidRPr="00834E2A" w:rsidRDefault="00950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cyan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3"/>
        <w:gridCol w:w="1145"/>
        <w:gridCol w:w="240"/>
        <w:gridCol w:w="1131"/>
        <w:gridCol w:w="239"/>
        <w:gridCol w:w="1135"/>
        <w:gridCol w:w="280"/>
        <w:gridCol w:w="1067"/>
      </w:tblGrid>
      <w:tr w:rsidR="00CC0C52" w:rsidRPr="00834B3F" w:rsidTr="00CC0C52">
        <w:trPr>
          <w:trHeight w:val="297"/>
          <w:tblHeader/>
        </w:trPr>
        <w:tc>
          <w:tcPr>
            <w:tcW w:w="2255" w:type="pct"/>
          </w:tcPr>
          <w:p w:rsidR="00CC0C52" w:rsidRPr="00834B3F" w:rsidRDefault="00CC0C52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</w:p>
        </w:tc>
        <w:tc>
          <w:tcPr>
            <w:tcW w:w="1319" w:type="pct"/>
            <w:gridSpan w:val="3"/>
          </w:tcPr>
          <w:p w:rsidR="00CC0C52" w:rsidRPr="00834B3F" w:rsidRDefault="00CC0C5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CC0C52" w:rsidRPr="00834B3F" w:rsidRDefault="00CC0C5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CC0C52" w:rsidRPr="00834B3F" w:rsidRDefault="00CC0C5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C52" w:rsidRPr="00834B3F" w:rsidTr="00CC0C52">
        <w:trPr>
          <w:trHeight w:val="297"/>
          <w:tblHeader/>
        </w:trPr>
        <w:tc>
          <w:tcPr>
            <w:tcW w:w="2255" w:type="pct"/>
          </w:tcPr>
          <w:p w:rsidR="00CC0C52" w:rsidRPr="00834B3F" w:rsidRDefault="00CC0C52" w:rsidP="00F80044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3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4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0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B3F">
              <w:rPr>
                <w:rFonts w:ascii="Angsana New" w:hAnsi="Angsana New"/>
                <w:sz w:val="30"/>
                <w:szCs w:val="30"/>
              </w:rPr>
              <w:t>6</w:t>
            </w: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5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B3F">
              <w:rPr>
                <w:rFonts w:ascii="Angsana New" w:hAnsi="Angsana New"/>
                <w:sz w:val="30"/>
                <w:szCs w:val="30"/>
              </w:rPr>
              <w:t>6</w:t>
            </w: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CC0C52" w:rsidRPr="00834B3F" w:rsidTr="00CC0C52">
        <w:trPr>
          <w:trHeight w:val="297"/>
          <w:tblHeader/>
        </w:trPr>
        <w:tc>
          <w:tcPr>
            <w:tcW w:w="2255" w:type="pct"/>
          </w:tcPr>
          <w:p w:rsidR="00CC0C52" w:rsidRPr="00834B3F" w:rsidRDefault="00CC0C52" w:rsidP="00F80044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gridSpan w:val="3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834B3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ไม่ได้ตรวจสอบ</w:t>
            </w:r>
            <w:r w:rsidRPr="00834B3F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gridSpan w:val="2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834B3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ไม่ได้ตรวจสอบ</w:t>
            </w:r>
            <w:r w:rsidRPr="00834B3F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</w:p>
        </w:tc>
      </w:tr>
      <w:tr w:rsidR="00CC0C52" w:rsidRPr="00834B3F" w:rsidTr="00CC0C52">
        <w:trPr>
          <w:trHeight w:val="297"/>
          <w:tblHeader/>
        </w:trPr>
        <w:tc>
          <w:tcPr>
            <w:tcW w:w="2255" w:type="pct"/>
          </w:tcPr>
          <w:p w:rsidR="00CC0C52" w:rsidRPr="00834B3F" w:rsidRDefault="00CC0C52" w:rsidP="00F80044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:rsidR="00CC0C52" w:rsidRPr="00834B3F" w:rsidRDefault="00CC0C52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34B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34B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4B3F" w:rsidRPr="00834B3F" w:rsidTr="00834B3F">
        <w:trPr>
          <w:trHeight w:val="297"/>
        </w:trPr>
        <w:tc>
          <w:tcPr>
            <w:tcW w:w="2255" w:type="pct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600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B3F" w:rsidRPr="00834B3F" w:rsidTr="00834B3F">
        <w:tc>
          <w:tcPr>
            <w:tcW w:w="2255" w:type="pct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00" w:type="pct"/>
          </w:tcPr>
          <w:p w:rsidR="00834B3F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2,100,613</w:t>
            </w: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1,192,918</w:t>
            </w: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D33FFD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2,252,015</w:t>
            </w: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1,793,60</w:t>
            </w:r>
            <w:r w:rsidR="000A42E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34B3F" w:rsidRPr="00834B3F" w:rsidTr="00834B3F">
        <w:tc>
          <w:tcPr>
            <w:tcW w:w="2255" w:type="pct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ปรับรายการที่กระทบกำไรเป็นเงินสดรับ (จ่าย)</w:t>
            </w:r>
          </w:p>
        </w:tc>
        <w:tc>
          <w:tcPr>
            <w:tcW w:w="600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834B3F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B3F" w:rsidRPr="00834B3F" w:rsidTr="00834B3F">
        <w:tc>
          <w:tcPr>
            <w:tcW w:w="2255" w:type="pct"/>
            <w:vAlign w:val="bottom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600" w:type="pct"/>
          </w:tcPr>
          <w:p w:rsidR="00834B3F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(306,061)</w:t>
            </w: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(306,061)</w:t>
            </w: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044" w:rsidRPr="00834B3F" w:rsidTr="00667F4D">
        <w:tc>
          <w:tcPr>
            <w:tcW w:w="2255" w:type="pct"/>
            <w:vAlign w:val="bottom"/>
          </w:tcPr>
          <w:p w:rsidR="00F80044" w:rsidRPr="00834B3F" w:rsidRDefault="00F80044" w:rsidP="00F8004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0" w:type="pct"/>
          </w:tcPr>
          <w:p w:rsidR="00F80044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448,673</w:t>
            </w:r>
          </w:p>
        </w:tc>
        <w:tc>
          <w:tcPr>
            <w:tcW w:w="126" w:type="pct"/>
          </w:tcPr>
          <w:p w:rsidR="00F80044" w:rsidRPr="00834B3F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F80044" w:rsidRPr="00834B3F" w:rsidRDefault="006C1CB1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450</w:t>
            </w:r>
            <w:r w:rsidR="00F80044" w:rsidRPr="00834B3F">
              <w:rPr>
                <w:rFonts w:ascii="Angsana New" w:hAnsi="Angsana New"/>
                <w:sz w:val="30"/>
                <w:szCs w:val="30"/>
              </w:rPr>
              <w:t>,</w:t>
            </w:r>
            <w:r w:rsidRPr="00834B3F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25" w:type="pct"/>
          </w:tcPr>
          <w:p w:rsidR="00F80044" w:rsidRPr="00834B3F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80044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228,962</w:t>
            </w:r>
          </w:p>
        </w:tc>
        <w:tc>
          <w:tcPr>
            <w:tcW w:w="147" w:type="pct"/>
          </w:tcPr>
          <w:p w:rsidR="00F80044" w:rsidRPr="00834B3F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F80044" w:rsidRPr="00834B3F" w:rsidRDefault="006C1CB1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228</w:t>
            </w:r>
            <w:r w:rsidR="00F80044" w:rsidRPr="00834B3F">
              <w:rPr>
                <w:rFonts w:ascii="Angsana New" w:hAnsi="Angsana New"/>
                <w:sz w:val="30"/>
                <w:szCs w:val="30"/>
              </w:rPr>
              <w:t>,</w:t>
            </w:r>
            <w:r w:rsidRPr="00834B3F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834B3F" w:rsidRPr="00834B3F" w:rsidTr="00834B3F">
        <w:tc>
          <w:tcPr>
            <w:tcW w:w="2255" w:type="pct"/>
            <w:vAlign w:val="bottom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600" w:type="pct"/>
          </w:tcPr>
          <w:p w:rsidR="00834B3F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51,495</w:t>
            </w: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72,084</w:t>
            </w: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26,948</w:t>
            </w: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28,504</w:t>
            </w:r>
          </w:p>
        </w:tc>
      </w:tr>
      <w:tr w:rsidR="00834B3F" w:rsidRPr="00834B3F" w:rsidTr="00834B3F">
        <w:tc>
          <w:tcPr>
            <w:tcW w:w="2255" w:type="pct"/>
            <w:vAlign w:val="bottom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600" w:type="pct"/>
          </w:tcPr>
          <w:p w:rsidR="00834B3F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(13,524)</w:t>
            </w: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 xml:space="preserve"> (15,841)</w:t>
            </w: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(2,685,976)</w:t>
            </w: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(1,552,484)</w:t>
            </w:r>
          </w:p>
        </w:tc>
      </w:tr>
      <w:tr w:rsidR="00834B3F" w:rsidRPr="00834B3F" w:rsidTr="00834B3F">
        <w:tc>
          <w:tcPr>
            <w:tcW w:w="2255" w:type="pct"/>
            <w:vAlign w:val="bottom"/>
          </w:tcPr>
          <w:p w:rsidR="00834B3F" w:rsidRPr="00834B3F" w:rsidRDefault="00834B3F" w:rsidP="00F80044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00" w:type="pct"/>
          </w:tcPr>
          <w:p w:rsidR="00834B3F" w:rsidRPr="00834B3F" w:rsidRDefault="00AD6758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67,706</w:t>
            </w:r>
          </w:p>
        </w:tc>
        <w:tc>
          <w:tcPr>
            <w:tcW w:w="126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34B3F" w:rsidRPr="00834B3F" w:rsidRDefault="00834B3F" w:rsidP="0038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168,364</w:t>
            </w:r>
          </w:p>
        </w:tc>
        <w:tc>
          <w:tcPr>
            <w:tcW w:w="125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34B3F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391,244</w:t>
            </w:r>
          </w:p>
        </w:tc>
        <w:tc>
          <w:tcPr>
            <w:tcW w:w="147" w:type="pct"/>
          </w:tcPr>
          <w:p w:rsidR="00834B3F" w:rsidRPr="00834B3F" w:rsidRDefault="00834B3F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34B3F" w:rsidRPr="00834B3F" w:rsidRDefault="00834B3F" w:rsidP="00A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253,394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ind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ประมาณการค่าใช้จ่ายสำหรับคดีความ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(2,550)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75,823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34B3F">
              <w:rPr>
                <w:rFonts w:ascii="Angsana New" w:hAnsi="Angsana New"/>
                <w:sz w:val="30"/>
                <w:szCs w:val="30"/>
              </w:rPr>
              <w:t>4)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</w:t>
            </w:r>
            <w:r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15,0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834B3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9,524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8,926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32,271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(47,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25,113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กลับรายการขาดทุนจากการด้อยค่าของเงินลงทุนใน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บริษัทย่อยและบริษัทร่วม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(66,353)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(384,005)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ค่าเผื่อหนี้สูญและหนี้สงสัยจะสูญ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20,305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12,19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66,436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(3,136)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03277A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CF7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CF7EC2"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ประมาณการหนี้สินใน</w:t>
            </w:r>
            <w:r w:rsidR="00CF7EC2"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การสนับสนุน</w:t>
            </w:r>
          </w:p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14,746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(89,23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(75,634)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(56,777)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572,235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 xml:space="preserve">277,682 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110,073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 xml:space="preserve">120,963 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21,726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5,256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7,171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 xml:space="preserve">2,861 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(90,043)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(82,500)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 ขาดทุน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จากการจำหน่ายสินทรัพย์ที่ไม่ใช่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สินทรัพย์หลักในการประกอบธุรกิจ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(589)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ขาดทุน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จากการจำหน่าย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</w:t>
            </w:r>
            <w:r w:rsidR="004452D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452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015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0148E1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,933,034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1,74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2,648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354,882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346,3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CF7EC2" w:rsidRPr="000A7423" w:rsidTr="000148E1">
        <w:tc>
          <w:tcPr>
            <w:tcW w:w="2255" w:type="pct"/>
          </w:tcPr>
          <w:p w:rsidR="00CF7EC2" w:rsidRPr="000A7423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9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7EC2" w:rsidRPr="00834B3F" w:rsidTr="00667F4D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11,861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21,888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13,360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 xml:space="preserve">(9,725) 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3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1258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312588">
              <w:rPr>
                <w:rFonts w:ascii="Angsana New" w:hAnsi="Angsana New"/>
                <w:sz w:val="30"/>
                <w:szCs w:val="30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14,305</w:t>
            </w: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</w:tr>
      <w:tr w:rsidR="00CF7EC2" w:rsidRPr="00834B3F" w:rsidTr="000A7423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lastRenderedPageBreak/>
              <w:t>ลูกหนี้และเงินทดรองจ่ายแก่กิจการที่เกี่ยวข้อ</w:t>
            </w:r>
            <w:r w:rsidRPr="00834B3F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34B3F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600" w:type="pct"/>
          </w:tcPr>
          <w:p w:rsidR="00CF7EC2" w:rsidRPr="00834B3F" w:rsidRDefault="00312588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8,173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49,811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1,183,50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(7,759,828)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292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3,342,16</w:t>
            </w:r>
            <w:r w:rsidR="00292B13">
              <w:rPr>
                <w:rFonts w:ascii="Angsana New" w:hAnsi="Angsana New"/>
                <w:sz w:val="30"/>
                <w:szCs w:val="30"/>
              </w:rPr>
              <w:t>4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(37,473)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42,216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(1,129)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26,031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(6,810)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(2,017)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34B3F">
              <w:rPr>
                <w:rFonts w:ascii="Angsana New" w:hAnsi="Angsana New"/>
                <w:sz w:val="30"/>
                <w:szCs w:val="30"/>
              </w:rPr>
              <w:t>,056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800,479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4,769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(85,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0A7423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121,323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203,52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71,779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เจ้าหนี้และเงินทดรองจ่ายจากกิจการที่เกี่ยวข้องกัน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19,677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16,455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101,393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(3,816)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4D4381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17,693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(59,905)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16,284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(59,191)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เงินสดจ่ายผลประโยชน์พนักงาน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(7,798)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จ่ายค่าใช้จ่ายสำหรับคดีความ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(718)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(173,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34B3F"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เงินสดได้มาจาก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(ใช้ไปใน)</w:t>
            </w:r>
            <w:r w:rsidR="00014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กิจกรรมดำเนินงาน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(3,952,269)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(1,</w:t>
            </w:r>
            <w:r w:rsidR="00151B6B">
              <w:rPr>
                <w:rFonts w:ascii="Angsana New" w:hAnsi="Angsana New" w:hint="cs"/>
                <w:sz w:val="30"/>
                <w:szCs w:val="30"/>
                <w:cs/>
              </w:rPr>
              <w:t>115,10</w:t>
            </w:r>
            <w:r w:rsidR="00151B6B">
              <w:rPr>
                <w:rFonts w:ascii="Angsana New" w:hAnsi="Angsana New"/>
                <w:sz w:val="30"/>
                <w:szCs w:val="30"/>
              </w:rPr>
              <w:t>7</w:t>
            </w:r>
            <w:r w:rsidRPr="00834B3F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519,324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1,399,66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F7EC2" w:rsidRPr="00834B3F" w:rsidTr="00834B3F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จ่ายภาษีเงินได้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(527,720)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(445,7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(116,409)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(100,571)</w:t>
            </w:r>
          </w:p>
        </w:tc>
      </w:tr>
      <w:tr w:rsidR="00CF7EC2" w:rsidRPr="00834B3F" w:rsidTr="00667F4D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เงินสดสุทธิได้มาจาก</w:t>
            </w:r>
            <w:r w:rsidRPr="00834B3F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834B3F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(ใช้ไปใน) </w:t>
            </w:r>
            <w:r w:rsidRPr="00834B3F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3B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(4,479,989)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151B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560,84</w:t>
            </w:r>
            <w:r w:rsidR="00151B6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402,915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1,299,0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</w:t>
            </w:r>
          </w:p>
        </w:tc>
      </w:tr>
      <w:tr w:rsidR="00CF7EC2" w:rsidRPr="00834B3F" w:rsidTr="00CC0C52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EC2" w:rsidRPr="00834B3F" w:rsidTr="00CC0C52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  <w:r w:rsidRPr="00834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EC2" w:rsidRPr="00834B3F" w:rsidTr="00CC0C5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รับดอกเบี้ย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2,803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34B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191,187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611,839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sz w:val="16"/>
                <w:szCs w:val="16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เงินลงทุนชั่วคราว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เงินฝากประจำ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(เพิ่มขึ้น)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600" w:type="pct"/>
          </w:tcPr>
          <w:p w:rsidR="00CF7EC2" w:rsidRPr="00834B3F" w:rsidRDefault="00CF7EC2" w:rsidP="003B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03277A">
            <w:pPr>
              <w:pStyle w:val="BodyText"/>
              <w:spacing w:after="0"/>
              <w:ind w:right="-45"/>
              <w:rPr>
                <w:rFonts w:ascii="Angsana New" w:hAnsi="Angsana New"/>
                <w:sz w:val="16"/>
                <w:szCs w:val="16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เงินฝากธนาคารที่มีภาระค้ำประกันลดลง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43,602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เงินสดรับจากเงินให้กู้ยืมระยะยาวแก่กิจการที่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12,687,000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5,229,715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เงินสดจ่ายสำหรับเงินให้กู้ยืมระยะยาวแก่</w:t>
            </w:r>
          </w:p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(9,066)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(18,631,600)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9,754,267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CC0C5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รับเงินปันผล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155,177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160,147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1,936,452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993,296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3A712B" w:rsidP="003A712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เงินสดรับจากการจำหน่า</w:t>
            </w:r>
            <w:r w:rsidR="00BD6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</w:t>
            </w:r>
            <w:r w:rsidR="00CF7EC2"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  <w:r w:rsidR="00CF7EC2" w:rsidRPr="00834B3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F7EC2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CF7E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CF7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</w:t>
            </w:r>
            <w:r w:rsidR="00CF7E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="00CF7EC2"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พื่อการ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ลงทุน</w:t>
            </w:r>
          </w:p>
        </w:tc>
        <w:tc>
          <w:tcPr>
            <w:tcW w:w="600" w:type="pct"/>
          </w:tcPr>
          <w:p w:rsidR="00BF6952" w:rsidRPr="00BF6952" w:rsidRDefault="00BF695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7,671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F6952" w:rsidRPr="00834B3F" w:rsidRDefault="00BF695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8,150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F6952" w:rsidRDefault="00BF695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BF6952" w:rsidRDefault="00BF695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6E9" w:rsidRPr="00834B3F" w:rsidTr="00CF7EC2">
        <w:tc>
          <w:tcPr>
            <w:tcW w:w="2255" w:type="pct"/>
            <w:vAlign w:val="bottom"/>
          </w:tcPr>
          <w:p w:rsidR="00BD66E9" w:rsidRDefault="00BD66E9" w:rsidP="003A712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BD66E9" w:rsidRPr="00BF6952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BD66E9" w:rsidRPr="00834B3F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D66E9" w:rsidRPr="00834B3F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D66E9" w:rsidRPr="00834B3F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D66E9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66E9" w:rsidRPr="00834B3F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BD66E9" w:rsidRDefault="00BD66E9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EC2" w:rsidRPr="00834B3F" w:rsidTr="00CC0C52">
        <w:tc>
          <w:tcPr>
            <w:tcW w:w="2255" w:type="pct"/>
            <w:vAlign w:val="bottom"/>
          </w:tcPr>
          <w:p w:rsidR="00CF7EC2" w:rsidRPr="00151B6B" w:rsidRDefault="00CF7EC2" w:rsidP="0015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เงินสดจ่ายเพื่อ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ซื้ออาคารและอุปกรณ์</w:t>
            </w:r>
            <w:r w:rsidR="00151B6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51B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สังหา</w:t>
            </w:r>
            <w:r w:rsidR="00151B6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151B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ริมทรัพย์เพื่อการลงทุน</w:t>
            </w:r>
            <w:r w:rsidR="00151B6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51B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(88,935)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4D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 w:rsidR="004D4381">
              <w:rPr>
                <w:rFonts w:ascii="Angsana New" w:hAnsi="Angsana New"/>
                <w:sz w:val="30"/>
                <w:szCs w:val="30"/>
              </w:rPr>
              <w:t>111,899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(42,273)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72,260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เงินสดรับจากการจำหน่าย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สินทรัพย์ที่ไม่ใช่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สินทรัพย์หลักในการประกอบธุรกิจ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23,789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18,808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DF4A4E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เงินสดรับจากการขาย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CF7EC2" w:rsidRPr="00834B3F" w:rsidTr="00CC0C5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สด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รับสุทธิจากการลดมูลค่าหน่วยลงทุ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ของเงิน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ลงทุนในบริษัทร่วม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11,220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28,813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11,220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28,813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เพื่อลงทุนเพิ่มใน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600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(544,500)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(885,150)</w:t>
            </w:r>
          </w:p>
        </w:tc>
      </w:tr>
      <w:tr w:rsidR="00CF7EC2" w:rsidRPr="00834B3F" w:rsidTr="00CF7EC2">
        <w:tc>
          <w:tcPr>
            <w:tcW w:w="2255" w:type="pct"/>
            <w:vAlign w:val="bottom"/>
          </w:tcPr>
          <w:p w:rsidR="00CF7EC2" w:rsidRPr="00834B3F" w:rsidRDefault="00CF7EC2" w:rsidP="00CF7EC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เพื่อลงทุนเพิ่มใน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และร่วมค้า</w:t>
            </w:r>
          </w:p>
        </w:tc>
        <w:tc>
          <w:tcPr>
            <w:tcW w:w="600" w:type="pct"/>
          </w:tcPr>
          <w:p w:rsidR="000148E1" w:rsidRDefault="000148E1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(539,000)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682,329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(70,000)</w:t>
            </w:r>
          </w:p>
        </w:tc>
      </w:tr>
      <w:tr w:rsidR="00CF7EC2" w:rsidRPr="00834B3F" w:rsidTr="00667F4D">
        <w:trPr>
          <w:trHeight w:val="297"/>
        </w:trPr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(425,950)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230,742</w:t>
            </w: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(4,392,412)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3,638,014</w:t>
            </w: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F7EC2" w:rsidRPr="000A7423" w:rsidTr="00667F4D">
        <w:tc>
          <w:tcPr>
            <w:tcW w:w="2255" w:type="pct"/>
          </w:tcPr>
          <w:p w:rsidR="00CF7EC2" w:rsidRPr="000A7423" w:rsidRDefault="00CF7EC2" w:rsidP="00CF7EC2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CF7EC2" w:rsidRPr="000A7423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7EC2" w:rsidRPr="00834B3F" w:rsidTr="00667F4D">
        <w:tc>
          <w:tcPr>
            <w:tcW w:w="2255" w:type="pct"/>
          </w:tcPr>
          <w:p w:rsidR="00CF7EC2" w:rsidRPr="00834B3F" w:rsidRDefault="00CF7EC2" w:rsidP="00CF7EC2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4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จ่ายต้นทุนทางการเงิน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(272,187)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116,174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(360,661)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97,245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จ่ายเงินปันผล</w:t>
            </w:r>
            <w:r w:rsidRPr="0083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ให้แก่ผู้ถือหุ้นของบริษัท</w:t>
            </w:r>
          </w:p>
        </w:tc>
        <w:tc>
          <w:tcPr>
            <w:tcW w:w="600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(580,930)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(534,456)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(580,930)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(534,456)</w:t>
            </w:r>
          </w:p>
        </w:tc>
      </w:tr>
      <w:tr w:rsidR="00CF7EC2" w:rsidRPr="00834B3F" w:rsidTr="00667F4D">
        <w:tc>
          <w:tcPr>
            <w:tcW w:w="2255" w:type="pct"/>
            <w:vAlign w:val="bottom"/>
          </w:tcPr>
          <w:p w:rsidR="00CF7EC2" w:rsidRPr="00834B3F" w:rsidRDefault="00CF7EC2" w:rsidP="00CF7EC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(จ่ายชำระคืน)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จากเงินกู้ยืมระยะสั้นจาก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00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3,418,865</w:t>
            </w:r>
          </w:p>
        </w:tc>
        <w:tc>
          <w:tcPr>
            <w:tcW w:w="126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(670,000)</w:t>
            </w:r>
          </w:p>
        </w:tc>
        <w:tc>
          <w:tcPr>
            <w:tcW w:w="125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2,915,000</w:t>
            </w:r>
          </w:p>
        </w:tc>
        <w:tc>
          <w:tcPr>
            <w:tcW w:w="147" w:type="pct"/>
          </w:tcPr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CF7EC2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CF7EC2" w:rsidRPr="00834B3F" w:rsidRDefault="00CF7EC2" w:rsidP="00CF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(670,000)</w:t>
            </w:r>
          </w:p>
        </w:tc>
      </w:tr>
      <w:tr w:rsidR="00172BF1" w:rsidRPr="00834B3F" w:rsidTr="00CF7EC2">
        <w:tc>
          <w:tcPr>
            <w:tcW w:w="2255" w:type="pct"/>
            <w:vAlign w:val="bottom"/>
          </w:tcPr>
          <w:p w:rsidR="00172BF1" w:rsidRPr="00834B3F" w:rsidRDefault="00172BF1" w:rsidP="00172BF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เงินสดรับจากเงินกู้ยืมระยะยาวจากกิจการที่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0" w:type="pct"/>
            <w:vAlign w:val="bottom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619,300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631,790</w:t>
            </w:r>
          </w:p>
        </w:tc>
      </w:tr>
      <w:tr w:rsidR="00172BF1" w:rsidRPr="00834B3F" w:rsidTr="00CF7EC2">
        <w:tc>
          <w:tcPr>
            <w:tcW w:w="2255" w:type="pct"/>
            <w:vAlign w:val="bottom"/>
          </w:tcPr>
          <w:p w:rsidR="00172BF1" w:rsidRPr="00834B3F" w:rsidRDefault="00172BF1" w:rsidP="00172BF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จ่ายชำระคืนเงินกู้ยืมระยะยาวจากกิจการที่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0" w:type="pct"/>
            <w:vAlign w:val="bottom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(702,500)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612,875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2BF1" w:rsidRPr="00834B3F" w:rsidTr="00CF7EC2">
        <w:tc>
          <w:tcPr>
            <w:tcW w:w="2255" w:type="pct"/>
            <w:vAlign w:val="bottom"/>
          </w:tcPr>
          <w:p w:rsidR="00172BF1" w:rsidRPr="00834B3F" w:rsidRDefault="00172BF1" w:rsidP="00172BF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600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590,000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350,672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BF1" w:rsidRPr="00834B3F" w:rsidTr="000A7423">
        <w:tc>
          <w:tcPr>
            <w:tcW w:w="2255" w:type="pct"/>
            <w:vAlign w:val="bottom"/>
          </w:tcPr>
          <w:p w:rsidR="00172BF1" w:rsidRPr="00834B3F" w:rsidRDefault="00172BF1" w:rsidP="00172BF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จ่ายชำระคืนเงินกู้ยืมระยะยาวจากสถาบันการเงิน</w:t>
            </w:r>
          </w:p>
        </w:tc>
        <w:tc>
          <w:tcPr>
            <w:tcW w:w="600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(137,332)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1,889,374</w:t>
            </w:r>
            <w:r w:rsidRPr="00834B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(1,268,166)</w:t>
            </w:r>
          </w:p>
        </w:tc>
      </w:tr>
      <w:tr w:rsidR="00172BF1" w:rsidRPr="00834B3F" w:rsidTr="00667F4D">
        <w:tc>
          <w:tcPr>
            <w:tcW w:w="2255" w:type="pct"/>
            <w:vAlign w:val="bottom"/>
          </w:tcPr>
          <w:p w:rsidR="00172BF1" w:rsidRPr="00834B3F" w:rsidRDefault="00172BF1" w:rsidP="00172BF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600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4B3F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26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4B3F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</w:tr>
      <w:tr w:rsidR="00172BF1" w:rsidRPr="00834B3F" w:rsidTr="00667F4D">
        <w:tc>
          <w:tcPr>
            <w:tcW w:w="2255" w:type="pct"/>
          </w:tcPr>
          <w:p w:rsidR="00172BF1" w:rsidRPr="00834B3F" w:rsidRDefault="002C5CA1" w:rsidP="002C5CA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</w:t>
            </w:r>
            <w:r w:rsidR="00172BF1" w:rsidRPr="00834B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5,018,416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2,140,668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3,890,209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2,349,048</w:t>
            </w:r>
          </w:p>
        </w:tc>
      </w:tr>
      <w:tr w:rsidR="00172BF1" w:rsidRPr="000A7423" w:rsidTr="00667F4D">
        <w:tc>
          <w:tcPr>
            <w:tcW w:w="2255" w:type="pct"/>
          </w:tcPr>
          <w:p w:rsidR="00172BF1" w:rsidRPr="000A7423" w:rsidRDefault="00172BF1" w:rsidP="00172BF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172BF1" w:rsidRPr="000A7423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2BF1" w:rsidRPr="00834B3F" w:rsidTr="00667F4D">
        <w:tc>
          <w:tcPr>
            <w:tcW w:w="2255" w:type="pct"/>
          </w:tcPr>
          <w:p w:rsidR="00172BF1" w:rsidRPr="00834B3F" w:rsidRDefault="00172BF1" w:rsidP="00172BF1">
            <w:pPr>
              <w:pStyle w:val="BodyText"/>
              <w:spacing w:after="0"/>
              <w:ind w:right="-191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  <w:r w:rsidRPr="00834B3F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834B3F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(</w:t>
            </w:r>
            <w:r w:rsidRPr="00834B3F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ลดลง)</w:t>
            </w:r>
            <w:r w:rsidRPr="00834B3F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600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112,477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49,082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(99,288)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10,126</w:t>
            </w:r>
          </w:p>
        </w:tc>
      </w:tr>
      <w:tr w:rsidR="00172BF1" w:rsidRPr="00834B3F" w:rsidTr="00667F4D">
        <w:tc>
          <w:tcPr>
            <w:tcW w:w="2255" w:type="pct"/>
          </w:tcPr>
          <w:p w:rsidR="00172BF1" w:rsidRPr="00834B3F" w:rsidRDefault="00172BF1" w:rsidP="00F019EE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34B3F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F019EE">
              <w:rPr>
                <w:rFonts w:ascii="Angsana New" w:hAnsi="Angsana New"/>
                <w:spacing w:val="-8"/>
                <w:sz w:val="30"/>
                <w:szCs w:val="30"/>
                <w:cs/>
              </w:rPr>
              <w:t>ต้นงวด</w:t>
            </w:r>
          </w:p>
        </w:tc>
        <w:tc>
          <w:tcPr>
            <w:tcW w:w="600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905,967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34B3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56,885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137,636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127,510</w:t>
            </w:r>
          </w:p>
        </w:tc>
      </w:tr>
      <w:tr w:rsidR="00172BF1" w:rsidRPr="00834B3F" w:rsidTr="00667F4D">
        <w:tc>
          <w:tcPr>
            <w:tcW w:w="2255" w:type="pct"/>
          </w:tcPr>
          <w:p w:rsidR="00172BF1" w:rsidRPr="00834B3F" w:rsidRDefault="00172BF1" w:rsidP="00F019EE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834B3F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F019EE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1,018,444</w:t>
            </w:r>
          </w:p>
        </w:tc>
        <w:tc>
          <w:tcPr>
            <w:tcW w:w="126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905,967</w:t>
            </w:r>
          </w:p>
        </w:tc>
        <w:tc>
          <w:tcPr>
            <w:tcW w:w="125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38,348</w:t>
            </w:r>
          </w:p>
        </w:tc>
        <w:tc>
          <w:tcPr>
            <w:tcW w:w="147" w:type="pct"/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172BF1" w:rsidRPr="00834B3F" w:rsidRDefault="00172BF1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B3F">
              <w:rPr>
                <w:rFonts w:ascii="Angsana New" w:hAnsi="Angsana New"/>
                <w:b/>
                <w:bCs/>
                <w:sz w:val="30"/>
                <w:szCs w:val="30"/>
              </w:rPr>
              <w:t>137,636</w:t>
            </w:r>
          </w:p>
        </w:tc>
      </w:tr>
    </w:tbl>
    <w:p w:rsidR="00E523E0" w:rsidRPr="00AF5538" w:rsidRDefault="00E523E0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highlight w:val="cyan"/>
        </w:rPr>
        <w:sectPr w:rsidR="00E523E0" w:rsidRPr="00AF5538" w:rsidSect="00627BB1">
          <w:pgSz w:w="11909" w:h="16834" w:code="9"/>
          <w:pgMar w:top="691" w:right="1152" w:bottom="899" w:left="1152" w:header="720" w:footer="585" w:gutter="0"/>
          <w:cols w:space="720"/>
          <w:docGrid w:linePitch="360"/>
        </w:sectPr>
      </w:pPr>
    </w:p>
    <w:p w:rsidR="00225EFE" w:rsidRPr="00143A19" w:rsidRDefault="008F7720" w:rsidP="00143A19">
      <w:pPr>
        <w:tabs>
          <w:tab w:val="clear" w:pos="454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143A19">
        <w:rPr>
          <w:rFonts w:ascii="Angsana New" w:hAnsi="Angsana New"/>
          <w:b/>
          <w:bCs/>
          <w:i/>
          <w:iCs/>
          <w:sz w:val="24"/>
          <w:szCs w:val="24"/>
          <w:cs/>
        </w:rPr>
        <w:lastRenderedPageBreak/>
        <w:t>ข้อมูลเกี่ยวกับส่วนงานที่รายงาน</w:t>
      </w:r>
    </w:p>
    <w:p w:rsidR="008F7720" w:rsidRPr="00962969" w:rsidRDefault="008F7720" w:rsidP="008F7720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0"/>
          <w:szCs w:val="10"/>
          <w:highlight w:val="yellow"/>
        </w:rPr>
      </w:pPr>
    </w:p>
    <w:tbl>
      <w:tblPr>
        <w:tblW w:w="14877" w:type="dxa"/>
        <w:tblInd w:w="-72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45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E523E0" w:rsidRPr="002E4DDA" w:rsidTr="000148E1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B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172BF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B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172BF1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B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172BF1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172BF1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ส่วนงานที่ 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B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172BF1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B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80044" w:rsidRPr="002E4DDA" w:rsidTr="000148E1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BF6952">
            <w:pPr>
              <w:pStyle w:val="BodyText"/>
              <w:spacing w:after="0" w:line="380" w:lineRule="exact"/>
              <w:ind w:left="29" w:right="-66"/>
              <w:rPr>
                <w:rFonts w:ascii="Angsana New" w:hAnsi="Angsana New"/>
                <w:b/>
                <w:bCs/>
                <w:i/>
                <w:iCs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 w:hint="cs"/>
                <w:b/>
                <w:bCs/>
                <w:i/>
                <w:iCs/>
                <w:spacing w:val="-8"/>
                <w:sz w:val="22"/>
                <w:szCs w:val="22"/>
                <w:cs/>
              </w:rPr>
              <w:t>สำหรับ</w:t>
            </w:r>
            <w:r w:rsidR="00C87CC3" w:rsidRPr="00172BF1">
              <w:rPr>
                <w:rFonts w:ascii="Angsana New" w:hAnsi="Angsana New" w:hint="cs"/>
                <w:b/>
                <w:bCs/>
                <w:i/>
                <w:iCs/>
                <w:spacing w:val="-8"/>
                <w:sz w:val="22"/>
                <w:szCs w:val="22"/>
                <w:cs/>
              </w:rPr>
              <w:t>ปี</w:t>
            </w:r>
            <w:r w:rsidRPr="00172BF1">
              <w:rPr>
                <w:rFonts w:ascii="Angsana New" w:hAnsi="Angsana New" w:hint="cs"/>
                <w:b/>
                <w:bCs/>
                <w:i/>
                <w:iCs/>
                <w:spacing w:val="-8"/>
                <w:sz w:val="22"/>
                <w:szCs w:val="22"/>
                <w:cs/>
              </w:rPr>
              <w:t xml:space="preserve">สิ้นสุดวันที่ </w:t>
            </w:r>
            <w:r w:rsidRPr="00172BF1">
              <w:rPr>
                <w:rFonts w:ascii="Angsana New" w:hAnsi="Angsana New"/>
                <w:b/>
                <w:bCs/>
                <w:i/>
                <w:iCs/>
                <w:spacing w:val="-8"/>
                <w:sz w:val="22"/>
                <w:szCs w:val="22"/>
              </w:rPr>
              <w:t xml:space="preserve">30 </w:t>
            </w:r>
            <w:r w:rsidRPr="00172BF1">
              <w:rPr>
                <w:rFonts w:ascii="Angsana New" w:hAnsi="Angsana New" w:hint="cs"/>
                <w:b/>
                <w:bCs/>
                <w:i/>
                <w:iCs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25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60</w:t>
            </w:r>
          </w:p>
        </w:tc>
      </w:tr>
      <w:tr w:rsidR="00F80044" w:rsidRPr="002E4DDA" w:rsidTr="000148E1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044" w:rsidRPr="00172BF1" w:rsidRDefault="00F80044" w:rsidP="00F80044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hanging="205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72BF1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172BF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ไม่ได้ตรวจสอบ)</w:t>
            </w:r>
          </w:p>
        </w:tc>
      </w:tr>
      <w:tr w:rsidR="00F80044" w:rsidRPr="002E4DDA" w:rsidTr="000148E1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93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044" w:rsidRPr="00172BF1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2BF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  <w:r w:rsidRPr="001B419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14,052.93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10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,</w:t>
            </w:r>
            <w:r w:rsidRPr="001B4198">
              <w:rPr>
                <w:rFonts w:ascii="Angsana New" w:hAnsi="Angsana New"/>
                <w:sz w:val="22"/>
                <w:szCs w:val="22"/>
              </w:rPr>
              <w:t>571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1,101.67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944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551.42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508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22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15,733.01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12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,</w:t>
            </w:r>
            <w:r w:rsidRPr="001B4198">
              <w:rPr>
                <w:rFonts w:ascii="Angsana New" w:hAnsi="Angsana New"/>
                <w:sz w:val="22"/>
                <w:szCs w:val="22"/>
              </w:rPr>
              <w:t>046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  <w:r w:rsidRPr="001B419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8.66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18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(8.66)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18</w:t>
            </w:r>
            <w:r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54</w:t>
            </w:r>
            <w:r w:rsidRPr="001B419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14,052.93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10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571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1,110.33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962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551.42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5D22F7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508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22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(8.66)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962969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18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="00962969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15,733.01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12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046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53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60.10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208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3</w:t>
            </w:r>
            <w:r w:rsidR="008F6AC1" w:rsidRPr="001B419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42F8E" w:rsidRPr="002E4DDA" w:rsidTr="000148E1">
        <w:trPr>
          <w:trHeight w:val="33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B419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15,793.11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12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254</w:t>
            </w:r>
            <w:r w:rsidR="00342F8E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="008F6AC1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</w:tr>
      <w:tr w:rsidR="00342F8E" w:rsidRPr="002E4DDA" w:rsidTr="000148E1">
        <w:trPr>
          <w:trHeight w:val="69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Pr="001B4198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Pr="001B41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B4198">
              <w:rPr>
                <w:rFonts w:ascii="Angsana New" w:hAnsi="Angsana New"/>
                <w:sz w:val="22"/>
                <w:szCs w:val="22"/>
                <w:cs/>
              </w:rPr>
              <w:t>จากส่วนงานที่รายงาน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</w:p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1B4198">
              <w:rPr>
                <w:rFonts w:ascii="Angsana New" w:hAnsi="Angsana New"/>
                <w:sz w:val="22"/>
                <w:szCs w:val="22"/>
                <w:cs/>
              </w:rPr>
              <w:t>ก่อ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2,380.09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1,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577.25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338.96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962969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93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9</w:t>
            </w:r>
            <w:r w:rsidR="00172BF1" w:rsidRPr="001B419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21.46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21</w:t>
            </w:r>
            <w:r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="00172BF1" w:rsidRPr="001B4198">
              <w:rPr>
                <w:rFonts w:ascii="Angsana New" w:hAnsi="Angsana New"/>
                <w:sz w:val="22"/>
                <w:szCs w:val="22"/>
              </w:rPr>
              <w:t>61</w:t>
            </w:r>
            <w:r w:rsidRPr="001B419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(72.78)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962969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</w:t>
            </w:r>
            <w:r w:rsidR="00172BF1" w:rsidRPr="001B4198">
              <w:rPr>
                <w:rFonts w:ascii="Angsana New" w:hAnsi="Angsana New"/>
                <w:sz w:val="22"/>
                <w:szCs w:val="22"/>
              </w:rPr>
              <w:t>112.10</w:t>
            </w:r>
            <w:r w:rsidRPr="001B419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(2.80)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172BF1" w:rsidP="006E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44.67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2,664.93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1,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582</w:t>
            </w:r>
            <w:r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1</w:t>
            </w:r>
            <w:r w:rsidR="00545B2B" w:rsidRPr="001B419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(67.71)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(1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68</w:t>
            </w:r>
            <w:r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="00962969" w:rsidRPr="001B4198">
              <w:rPr>
                <w:rFonts w:ascii="Angsana New" w:hAnsi="Angsana New"/>
                <w:sz w:val="22"/>
                <w:szCs w:val="22"/>
              </w:rPr>
              <w:t>36</w:t>
            </w:r>
            <w:r w:rsidRPr="001B419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Pr="001B4198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B70AD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  <w:p w:rsidR="00342F8E" w:rsidRPr="001B4198" w:rsidRDefault="008B70AD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75.63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  <w:p w:rsidR="00342F8E" w:rsidRPr="001B4198" w:rsidRDefault="00962969" w:rsidP="0017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56</w:t>
            </w:r>
            <w:r w:rsidR="00342F8E" w:rsidRPr="001B4198">
              <w:rPr>
                <w:rFonts w:ascii="Angsana New" w:hAnsi="Angsana New"/>
                <w:sz w:val="22"/>
                <w:szCs w:val="22"/>
              </w:rPr>
              <w:t>.</w:t>
            </w:r>
            <w:r w:rsidRPr="001B4198">
              <w:rPr>
                <w:rFonts w:ascii="Angsana New" w:hAnsi="Angsana New"/>
                <w:sz w:val="22"/>
                <w:szCs w:val="22"/>
              </w:rPr>
              <w:t>7</w:t>
            </w:r>
            <w:r w:rsidR="00172BF1" w:rsidRPr="001B419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ก่อนภาษีเงินได้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2,672.85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962969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470</w:t>
            </w:r>
            <w:r w:rsidRPr="001B4198">
              <w:rPr>
                <w:rFonts w:ascii="Angsana New" w:hAnsi="Angsana New"/>
                <w:b/>
                <w:bCs/>
                <w:sz w:val="22"/>
                <w:szCs w:val="22"/>
              </w:rPr>
              <w:t>.</w:t>
            </w:r>
            <w:r w:rsidR="00962969" w:rsidRPr="001B4198"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2F8E" w:rsidRPr="001B4198" w:rsidRDefault="00342F8E" w:rsidP="00342F8E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i/>
                <w:iCs/>
                <w:sz w:val="22"/>
                <w:szCs w:val="22"/>
                <w:lang w:val="en-GB" w:eastAsia="en-GB"/>
              </w:rPr>
            </w:pPr>
            <w:r w:rsidRPr="001B419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2F8E" w:rsidRPr="002E4DDA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2F8E" w:rsidRPr="001B4198" w:rsidRDefault="00342F8E" w:rsidP="00342F8E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8B70AD" w:rsidP="00342F8E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12.11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683710" w:rsidP="00342F8E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19.24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6C146A" w:rsidP="00342F8E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372.39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683710" w:rsidP="00342F8E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365.31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112.72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8C19EF" w:rsidP="00342F8E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109.47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2F8E" w:rsidRPr="001B4198" w:rsidRDefault="00342F8E" w:rsidP="00342F8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6C146A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12.03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8C19EF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15.74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8B70AD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(9.08)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42F8E" w:rsidRPr="001B4198" w:rsidRDefault="008C19EF" w:rsidP="00342F8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9.21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6C146A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500.17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342F8E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8E" w:rsidRPr="001B4198" w:rsidRDefault="008C19EF" w:rsidP="0034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518.97</w:t>
            </w:r>
          </w:p>
        </w:tc>
      </w:tr>
      <w:tr w:rsidR="000148E1" w:rsidRPr="00143A19" w:rsidTr="00B35A4C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3A712B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หนี้สูญและ</w:t>
            </w:r>
            <w:r w:rsidR="000148E1" w:rsidRPr="001B4198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หนี้สงสัยจะสูญ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9.49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0.12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0.33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66.44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DE61AE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(175.31</w:t>
            </w:r>
            <w:r w:rsidR="000148E1" w:rsidRPr="001B4198">
              <w:rPr>
                <w:rFonts w:ascii="Angsana New" w:hAnsi="Angsana New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(55.74)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187.17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20.31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12.19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B4198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กลับรายการ)</w:t>
            </w:r>
            <w:r w:rsidRPr="001B4198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ประมาณการค่าใช้จ่ายสำหรับ</w:t>
            </w:r>
            <w:r w:rsidR="001B4198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br/>
            </w:r>
            <w:r w:rsidR="001B4198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</w:t>
            </w:r>
            <w:r w:rsidRPr="001B4198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คดีความ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(4.23)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 w:hint="cs"/>
                <w:bCs/>
                <w:szCs w:val="22"/>
                <w:cs/>
                <w:lang w:val="en-US" w:bidi="th-TH"/>
              </w:rPr>
              <w:t>(</w:t>
            </w: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10</w:t>
            </w:r>
            <w:r w:rsidRPr="001B4198">
              <w:rPr>
                <w:rFonts w:ascii="Angsana New" w:hAnsi="Angsana New" w:hint="cs"/>
                <w:bCs/>
                <w:szCs w:val="22"/>
                <w:cs/>
                <w:lang w:val="en-US" w:bidi="th-TH"/>
              </w:rPr>
              <w:t>.</w:t>
            </w: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70</w:t>
            </w:r>
            <w:r w:rsidRPr="001B4198">
              <w:rPr>
                <w:rFonts w:ascii="Angsana New" w:hAnsi="Angsana New" w:hint="cs"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75.92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1.68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19.32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B0214" w:rsidRDefault="000B0214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240" w:lineRule="auto"/>
              <w:ind w:left="-237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240" w:lineRule="auto"/>
              <w:ind w:left="-237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4198">
              <w:rPr>
                <w:rFonts w:ascii="Angsana New" w:hAnsi="Angsana New"/>
                <w:sz w:val="22"/>
                <w:szCs w:val="22"/>
              </w:rPr>
              <w:t>(2.55)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B0214" w:rsidRDefault="000B0214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0148E1" w:rsidRPr="001B4198" w:rsidRDefault="000148E1" w:rsidP="00DF4A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1B419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1B4198">
              <w:rPr>
                <w:rFonts w:ascii="Angsana New" w:hAnsi="Angsana New"/>
                <w:sz w:val="22"/>
                <w:szCs w:val="22"/>
              </w:rPr>
              <w:t>4.54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1B419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B4198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ขาดทุนจากการด้อยค่าของ</w:t>
            </w:r>
            <w:r w:rsidRPr="001B4198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0.07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28.69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1.37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0.14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0.10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25.17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1B4198">
              <w:rPr>
                <w:rFonts w:ascii="Angsana New" w:hAnsi="Angsana New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35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 w:rsidRPr="001B4198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1.58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B4198" w:rsidRDefault="000148E1" w:rsidP="000148E1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  <w:r w:rsidRPr="001B4198">
              <w:rPr>
                <w:rFonts w:asciiTheme="majorBidi" w:hAnsiTheme="majorBidi" w:cstheme="majorBidi"/>
                <w:bCs/>
                <w:szCs w:val="22"/>
              </w:rPr>
              <w:t>53.96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35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Theme="majorBidi" w:hAnsiTheme="majorBidi" w:cstheme="majorBidi"/>
                <w:b/>
                <w:sz w:val="24"/>
                <w:szCs w:val="24"/>
                <w:rtl/>
                <w:lang w:val="en-US"/>
              </w:rPr>
            </w:pPr>
          </w:p>
        </w:tc>
      </w:tr>
      <w:tr w:rsidR="001B4198" w:rsidRPr="00143A19" w:rsidTr="000148E1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198" w:rsidRPr="00143A19" w:rsidRDefault="001B4198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4198" w:rsidRPr="00143A19" w:rsidRDefault="001B4198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35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4198" w:rsidRPr="00143A19" w:rsidRDefault="001B4198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4198" w:rsidRPr="00143A19" w:rsidRDefault="001B4198" w:rsidP="000148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Theme="majorBidi" w:hAnsiTheme="majorBidi" w:cstheme="majorBidi"/>
                <w:b/>
                <w:sz w:val="24"/>
                <w:szCs w:val="24"/>
                <w:rtl/>
                <w:lang w:val="en-US"/>
              </w:rPr>
            </w:pP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43A1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143A19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143A1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24,986.21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16,527.57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3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7,0</w:t>
            </w:r>
            <w:r w:rsidR="00312588">
              <w:rPr>
                <w:rFonts w:ascii="Angsana New" w:hAnsi="Angsana New"/>
                <w:sz w:val="24"/>
                <w:szCs w:val="24"/>
              </w:rPr>
              <w:t>8</w:t>
            </w:r>
            <w:r w:rsidRPr="006C146A">
              <w:rPr>
                <w:rFonts w:ascii="Angsana New" w:hAnsi="Angsana New"/>
                <w:sz w:val="24"/>
                <w:szCs w:val="24"/>
              </w:rPr>
              <w:t>6.3</w:t>
            </w:r>
            <w:r w:rsidR="0031258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7,453.88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1,941.85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2,012.00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1,277.80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1,382.48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(12.68)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(11.51)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3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35,2</w:t>
            </w:r>
            <w:r w:rsidR="00312588">
              <w:rPr>
                <w:rFonts w:ascii="Angsana New" w:hAnsi="Angsana New"/>
                <w:sz w:val="24"/>
                <w:szCs w:val="24"/>
              </w:rPr>
              <w:t>7</w:t>
            </w:r>
            <w:r w:rsidRPr="006C146A">
              <w:rPr>
                <w:rFonts w:ascii="Angsana New" w:hAnsi="Angsana New"/>
                <w:sz w:val="24"/>
                <w:szCs w:val="24"/>
              </w:rPr>
              <w:t>9.5</w:t>
            </w:r>
            <w:r w:rsidR="0031258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27,364.42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143A1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</w:t>
            </w:r>
            <w:r w:rsidRPr="00143A1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3,400.31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2,952.07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143A1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3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5</w:t>
            </w:r>
            <w:r w:rsidR="00312588">
              <w:rPr>
                <w:rFonts w:ascii="Angsana New" w:hAnsi="Angsana New"/>
                <w:sz w:val="24"/>
                <w:szCs w:val="24"/>
              </w:rPr>
              <w:t>21</w:t>
            </w:r>
            <w:r w:rsidRPr="006C146A">
              <w:rPr>
                <w:rFonts w:ascii="Angsana New" w:hAnsi="Angsana New"/>
                <w:sz w:val="24"/>
                <w:szCs w:val="24"/>
              </w:rPr>
              <w:t>.8</w:t>
            </w:r>
            <w:r w:rsidR="0031258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488.18</w:t>
            </w:r>
          </w:p>
        </w:tc>
      </w:tr>
      <w:tr w:rsidR="000148E1" w:rsidRPr="00143A19" w:rsidTr="000148E1">
        <w:trPr>
          <w:trHeight w:val="33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43A1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C146A">
              <w:rPr>
                <w:rFonts w:ascii="Angsana New" w:hAnsi="Angsana New"/>
                <w:b/>
                <w:bCs/>
                <w:sz w:val="24"/>
                <w:szCs w:val="24"/>
              </w:rPr>
              <w:t>39,201.66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30,804.67</w:t>
            </w:r>
          </w:p>
        </w:tc>
      </w:tr>
      <w:tr w:rsidR="000148E1" w:rsidRPr="00143A19" w:rsidTr="000148E1">
        <w:trPr>
          <w:trHeight w:val="232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43A1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143A1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</w:t>
            </w:r>
            <w:r w:rsidRPr="00143A1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11,759.37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7,417.05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7,065.69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7,462.09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1,008.78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1,042.26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3,299.47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298.96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23,132.54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16,221.59</w:t>
            </w:r>
          </w:p>
        </w:tc>
      </w:tr>
      <w:tr w:rsidR="000148E1" w:rsidRPr="00143A19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143A19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C146A">
              <w:rPr>
                <w:rFonts w:ascii="Angsana New" w:hAnsi="Angsana New"/>
                <w:sz w:val="24"/>
                <w:szCs w:val="24"/>
              </w:rPr>
              <w:t>179.42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219.34</w:t>
            </w:r>
          </w:p>
        </w:tc>
      </w:tr>
      <w:tr w:rsidR="000148E1" w:rsidRPr="000C475D" w:rsidTr="000148E1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48E1" w:rsidRPr="00143A19" w:rsidRDefault="000148E1" w:rsidP="000148E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43A19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48E1" w:rsidRPr="006C146A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C146A">
              <w:rPr>
                <w:rFonts w:ascii="Angsana New" w:hAnsi="Angsana New"/>
                <w:b/>
                <w:bCs/>
                <w:sz w:val="24"/>
                <w:szCs w:val="24"/>
              </w:rPr>
              <w:t>23,311.96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148E1" w:rsidRPr="0069593C" w:rsidRDefault="000148E1" w:rsidP="0001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16,440.93</w:t>
            </w:r>
          </w:p>
        </w:tc>
      </w:tr>
    </w:tbl>
    <w:p w:rsidR="003B43DD" w:rsidRPr="00480D6F" w:rsidRDefault="003B43DD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sectPr w:rsidR="003B43DD" w:rsidRPr="00480D6F" w:rsidSect="00E523E0">
      <w:pgSz w:w="16834" w:h="11909" w:orient="landscape" w:code="9"/>
      <w:pgMar w:top="1152" w:right="691" w:bottom="1152" w:left="899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D49" w:rsidRDefault="00754D49" w:rsidP="004956B4">
      <w:r>
        <w:separator/>
      </w:r>
    </w:p>
  </w:endnote>
  <w:endnote w:type="continuationSeparator" w:id="0">
    <w:p w:rsidR="00754D49" w:rsidRDefault="00754D4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492977" w:rsidRDefault="003B38B0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492977">
      <w:rPr>
        <w:rFonts w:asciiTheme="majorBidi" w:hAnsiTheme="majorBidi" w:cstheme="majorBidi"/>
        <w:caps/>
        <w:sz w:val="30"/>
        <w:szCs w:val="30"/>
      </w:rPr>
      <w:fldChar w:fldCharType="begin"/>
    </w:r>
    <w:r w:rsidRPr="0049297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92977">
      <w:rPr>
        <w:rFonts w:asciiTheme="majorBidi" w:hAnsiTheme="majorBidi" w:cstheme="majorBidi"/>
        <w:caps/>
        <w:sz w:val="30"/>
        <w:szCs w:val="30"/>
      </w:rPr>
      <w:fldChar w:fldCharType="separate"/>
    </w:r>
    <w:r w:rsidR="004428DC">
      <w:rPr>
        <w:rFonts w:asciiTheme="majorBidi" w:hAnsiTheme="majorBidi" w:cstheme="majorBidi"/>
        <w:caps/>
        <w:noProof/>
        <w:sz w:val="30"/>
        <w:szCs w:val="30"/>
      </w:rPr>
      <w:t>58</w:t>
    </w:r>
    <w:r w:rsidRPr="00492977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EF60EC" w:rsidRDefault="003B38B0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4428DC"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B38B0" w:rsidRDefault="003B38B0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:rsidR="003B38B0" w:rsidRPr="00E85241" w:rsidRDefault="003B38B0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29236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B38B0" w:rsidRPr="00673B73" w:rsidRDefault="003B38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3B7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3B7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3B7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428DC"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673B7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3B38B0" w:rsidRPr="00E85241" w:rsidRDefault="003B38B0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EC7816" w:rsidRDefault="003B38B0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4428DC"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B38B0" w:rsidRPr="004F6C55" w:rsidRDefault="003B38B0" w:rsidP="007E6B8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952853" w:rsidRDefault="003B38B0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E21632">
      <w:rPr>
        <w:rFonts w:ascii="Angsana New" w:hAnsi="Angsana New"/>
        <w:noProof/>
        <w:sz w:val="28"/>
        <w:szCs w:val="28"/>
      </w:rPr>
      <w:t>goldt3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D49" w:rsidRDefault="00754D49" w:rsidP="004956B4">
      <w:r>
        <w:separator/>
      </w:r>
    </w:p>
  </w:footnote>
  <w:footnote w:type="continuationSeparator" w:id="0">
    <w:p w:rsidR="00754D49" w:rsidRDefault="00754D4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3B38B0" w:rsidRPr="009E7F0B" w:rsidRDefault="003B38B0" w:rsidP="002B11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ab/>
    </w:r>
  </w:p>
  <w:p w:rsidR="003B38B0" w:rsidRPr="009D3B01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4F6C55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3B38B0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B38B0" w:rsidRPr="009E7F0B" w:rsidRDefault="003B38B0" w:rsidP="001901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ab/>
    </w:r>
  </w:p>
  <w:p w:rsidR="003B38B0" w:rsidRPr="0019010F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3B38B0" w:rsidRPr="009E7F0B" w:rsidRDefault="003B38B0" w:rsidP="001901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ab/>
    </w:r>
  </w:p>
  <w:p w:rsidR="003B38B0" w:rsidRPr="0019010F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3B38B0" w:rsidRPr="003C763B" w:rsidRDefault="003B38B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3B38B0" w:rsidRPr="009E7F0B" w:rsidRDefault="003B38B0" w:rsidP="00AE47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ab/>
    </w:r>
  </w:p>
  <w:p w:rsidR="003B38B0" w:rsidRPr="00AE474B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B0" w:rsidRPr="004F6C55" w:rsidRDefault="003B38B0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3B38B0" w:rsidRPr="004F6C55" w:rsidRDefault="003B38B0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B38B0" w:rsidRPr="009E7F0B" w:rsidRDefault="003B38B0" w:rsidP="00AE47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ab/>
    </w:r>
  </w:p>
  <w:p w:rsidR="003B38B0" w:rsidRPr="00AE474B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92D8C"/>
    <w:multiLevelType w:val="hybridMultilevel"/>
    <w:tmpl w:val="0AF23526"/>
    <w:lvl w:ilvl="0" w:tplc="36826A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3"/>
  </w:num>
  <w:num w:numId="6">
    <w:abstractNumId w:val="9"/>
  </w:num>
  <w:num w:numId="7">
    <w:abstractNumId w:val="22"/>
  </w:num>
  <w:num w:numId="8">
    <w:abstractNumId w:val="33"/>
  </w:num>
  <w:num w:numId="9">
    <w:abstractNumId w:val="20"/>
  </w:num>
  <w:num w:numId="10">
    <w:abstractNumId w:val="5"/>
  </w:num>
  <w:num w:numId="11">
    <w:abstractNumId w:val="19"/>
  </w:num>
  <w:num w:numId="12">
    <w:abstractNumId w:val="32"/>
  </w:num>
  <w:num w:numId="13">
    <w:abstractNumId w:val="21"/>
  </w:num>
  <w:num w:numId="14">
    <w:abstractNumId w:val="31"/>
  </w:num>
  <w:num w:numId="15">
    <w:abstractNumId w:val="28"/>
  </w:num>
  <w:num w:numId="16">
    <w:abstractNumId w:val="35"/>
  </w:num>
  <w:num w:numId="17">
    <w:abstractNumId w:val="17"/>
  </w:num>
  <w:num w:numId="18">
    <w:abstractNumId w:val="16"/>
  </w:num>
  <w:num w:numId="19">
    <w:abstractNumId w:val="3"/>
  </w:num>
  <w:num w:numId="20">
    <w:abstractNumId w:val="34"/>
  </w:num>
  <w:num w:numId="21">
    <w:abstractNumId w:val="8"/>
  </w:num>
  <w:num w:numId="22">
    <w:abstractNumId w:val="18"/>
  </w:num>
  <w:num w:numId="23">
    <w:abstractNumId w:val="15"/>
  </w:num>
  <w:num w:numId="24">
    <w:abstractNumId w:val="13"/>
  </w:num>
  <w:num w:numId="25">
    <w:abstractNumId w:val="30"/>
  </w:num>
  <w:num w:numId="26">
    <w:abstractNumId w:val="10"/>
  </w:num>
  <w:num w:numId="27">
    <w:abstractNumId w:val="14"/>
  </w:num>
  <w:num w:numId="28">
    <w:abstractNumId w:val="6"/>
  </w:num>
  <w:num w:numId="29">
    <w:abstractNumId w:val="4"/>
  </w:num>
  <w:num w:numId="30">
    <w:abstractNumId w:val="36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6"/>
  </w:num>
  <w:num w:numId="40">
    <w:abstractNumId w:val="29"/>
  </w:num>
  <w:num w:numId="41">
    <w:abstractNumId w:val="12"/>
  </w:num>
  <w:num w:numId="4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U0MDQ3MjE0NjM2NzNU0lEKTi0uzszPAykwqwUAULlOTSwAAAA="/>
  </w:docVars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B1D"/>
    <w:rsid w:val="00005E24"/>
    <w:rsid w:val="00005E72"/>
    <w:rsid w:val="00006517"/>
    <w:rsid w:val="0000666A"/>
    <w:rsid w:val="00006784"/>
    <w:rsid w:val="00006BD1"/>
    <w:rsid w:val="00006CBC"/>
    <w:rsid w:val="00007767"/>
    <w:rsid w:val="00007BBB"/>
    <w:rsid w:val="00010170"/>
    <w:rsid w:val="00010388"/>
    <w:rsid w:val="00010882"/>
    <w:rsid w:val="00010AD2"/>
    <w:rsid w:val="00010D91"/>
    <w:rsid w:val="00010E44"/>
    <w:rsid w:val="0001128A"/>
    <w:rsid w:val="0001163E"/>
    <w:rsid w:val="00011B8A"/>
    <w:rsid w:val="00011D68"/>
    <w:rsid w:val="0001272A"/>
    <w:rsid w:val="000127D3"/>
    <w:rsid w:val="00012C1D"/>
    <w:rsid w:val="00012F78"/>
    <w:rsid w:val="00012F93"/>
    <w:rsid w:val="00012FEA"/>
    <w:rsid w:val="00012FEF"/>
    <w:rsid w:val="00013704"/>
    <w:rsid w:val="00013962"/>
    <w:rsid w:val="00013BC3"/>
    <w:rsid w:val="00014354"/>
    <w:rsid w:val="000144FD"/>
    <w:rsid w:val="00014524"/>
    <w:rsid w:val="00014635"/>
    <w:rsid w:val="0001485F"/>
    <w:rsid w:val="000148E1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398"/>
    <w:rsid w:val="000165C1"/>
    <w:rsid w:val="0001675B"/>
    <w:rsid w:val="00016AEA"/>
    <w:rsid w:val="00016BE4"/>
    <w:rsid w:val="00017616"/>
    <w:rsid w:val="00017E3C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23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2D0"/>
    <w:rsid w:val="00024863"/>
    <w:rsid w:val="00024944"/>
    <w:rsid w:val="00024949"/>
    <w:rsid w:val="00024B59"/>
    <w:rsid w:val="00024D32"/>
    <w:rsid w:val="00024D7D"/>
    <w:rsid w:val="00024F0C"/>
    <w:rsid w:val="00025269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92"/>
    <w:rsid w:val="0003093F"/>
    <w:rsid w:val="00030A08"/>
    <w:rsid w:val="00030B38"/>
    <w:rsid w:val="00030EAE"/>
    <w:rsid w:val="00031B10"/>
    <w:rsid w:val="00031DA0"/>
    <w:rsid w:val="0003225E"/>
    <w:rsid w:val="0003277A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755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A6B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679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573"/>
    <w:rsid w:val="000439DF"/>
    <w:rsid w:val="00043E0B"/>
    <w:rsid w:val="00044080"/>
    <w:rsid w:val="00044141"/>
    <w:rsid w:val="0004439F"/>
    <w:rsid w:val="00044643"/>
    <w:rsid w:val="00044792"/>
    <w:rsid w:val="000448AB"/>
    <w:rsid w:val="00044BD2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B38"/>
    <w:rsid w:val="00047C06"/>
    <w:rsid w:val="000501CC"/>
    <w:rsid w:val="00050224"/>
    <w:rsid w:val="000502A0"/>
    <w:rsid w:val="00050750"/>
    <w:rsid w:val="000508A1"/>
    <w:rsid w:val="000508A7"/>
    <w:rsid w:val="00050CD5"/>
    <w:rsid w:val="00050D84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BAF"/>
    <w:rsid w:val="00054EFD"/>
    <w:rsid w:val="00054F18"/>
    <w:rsid w:val="00055100"/>
    <w:rsid w:val="00055245"/>
    <w:rsid w:val="00055298"/>
    <w:rsid w:val="00055343"/>
    <w:rsid w:val="0005534D"/>
    <w:rsid w:val="000553F1"/>
    <w:rsid w:val="00055516"/>
    <w:rsid w:val="00055960"/>
    <w:rsid w:val="000559A7"/>
    <w:rsid w:val="00055D63"/>
    <w:rsid w:val="000563AD"/>
    <w:rsid w:val="00056530"/>
    <w:rsid w:val="0005673F"/>
    <w:rsid w:val="000568A4"/>
    <w:rsid w:val="000574A9"/>
    <w:rsid w:val="000574DA"/>
    <w:rsid w:val="000574F1"/>
    <w:rsid w:val="00057AAD"/>
    <w:rsid w:val="00057B20"/>
    <w:rsid w:val="00057D7D"/>
    <w:rsid w:val="000601AF"/>
    <w:rsid w:val="00060369"/>
    <w:rsid w:val="00060457"/>
    <w:rsid w:val="00060825"/>
    <w:rsid w:val="00060A32"/>
    <w:rsid w:val="00060B05"/>
    <w:rsid w:val="000612DB"/>
    <w:rsid w:val="00061722"/>
    <w:rsid w:val="00061822"/>
    <w:rsid w:val="000622B0"/>
    <w:rsid w:val="00062367"/>
    <w:rsid w:val="000626B2"/>
    <w:rsid w:val="000627A5"/>
    <w:rsid w:val="00062C21"/>
    <w:rsid w:val="000631C2"/>
    <w:rsid w:val="00063410"/>
    <w:rsid w:val="0006354B"/>
    <w:rsid w:val="00063603"/>
    <w:rsid w:val="0006399D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BB3"/>
    <w:rsid w:val="00065C3E"/>
    <w:rsid w:val="00065C80"/>
    <w:rsid w:val="00065D46"/>
    <w:rsid w:val="00066661"/>
    <w:rsid w:val="00066732"/>
    <w:rsid w:val="000667BC"/>
    <w:rsid w:val="00066C8E"/>
    <w:rsid w:val="00066DB9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2B3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E8D"/>
    <w:rsid w:val="00074F3A"/>
    <w:rsid w:val="0007509B"/>
    <w:rsid w:val="00075178"/>
    <w:rsid w:val="000751B4"/>
    <w:rsid w:val="000754D3"/>
    <w:rsid w:val="00075941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7CE"/>
    <w:rsid w:val="000838F4"/>
    <w:rsid w:val="00083C41"/>
    <w:rsid w:val="00083CAC"/>
    <w:rsid w:val="00083CF9"/>
    <w:rsid w:val="00083FD7"/>
    <w:rsid w:val="0008420A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4F3"/>
    <w:rsid w:val="0008550C"/>
    <w:rsid w:val="0008553F"/>
    <w:rsid w:val="000855DF"/>
    <w:rsid w:val="000857DE"/>
    <w:rsid w:val="000858DE"/>
    <w:rsid w:val="00085A25"/>
    <w:rsid w:val="00085C1C"/>
    <w:rsid w:val="000862D3"/>
    <w:rsid w:val="000862FA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197"/>
    <w:rsid w:val="0009341B"/>
    <w:rsid w:val="00093628"/>
    <w:rsid w:val="000936DC"/>
    <w:rsid w:val="0009385C"/>
    <w:rsid w:val="00093CCA"/>
    <w:rsid w:val="00093E98"/>
    <w:rsid w:val="00094DF1"/>
    <w:rsid w:val="000951EE"/>
    <w:rsid w:val="00095775"/>
    <w:rsid w:val="0009591A"/>
    <w:rsid w:val="00095A8C"/>
    <w:rsid w:val="0009601B"/>
    <w:rsid w:val="000960B1"/>
    <w:rsid w:val="00096215"/>
    <w:rsid w:val="0009624E"/>
    <w:rsid w:val="00096C3E"/>
    <w:rsid w:val="00096C7C"/>
    <w:rsid w:val="00096CC3"/>
    <w:rsid w:val="00096FCC"/>
    <w:rsid w:val="0009738A"/>
    <w:rsid w:val="0009744D"/>
    <w:rsid w:val="0009756E"/>
    <w:rsid w:val="0009797B"/>
    <w:rsid w:val="00097A52"/>
    <w:rsid w:val="00097DBC"/>
    <w:rsid w:val="00097E19"/>
    <w:rsid w:val="00097E34"/>
    <w:rsid w:val="000A00E6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B92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3FA2"/>
    <w:rsid w:val="000A4150"/>
    <w:rsid w:val="000A418B"/>
    <w:rsid w:val="000A426D"/>
    <w:rsid w:val="000A42E0"/>
    <w:rsid w:val="000A43B8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423"/>
    <w:rsid w:val="000A7612"/>
    <w:rsid w:val="000A7697"/>
    <w:rsid w:val="000A78FD"/>
    <w:rsid w:val="000A79BF"/>
    <w:rsid w:val="000B0214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B44"/>
    <w:rsid w:val="000B1B73"/>
    <w:rsid w:val="000B1B79"/>
    <w:rsid w:val="000B1EFB"/>
    <w:rsid w:val="000B1F47"/>
    <w:rsid w:val="000B25DD"/>
    <w:rsid w:val="000B27A1"/>
    <w:rsid w:val="000B287C"/>
    <w:rsid w:val="000B2952"/>
    <w:rsid w:val="000B2BA0"/>
    <w:rsid w:val="000B309B"/>
    <w:rsid w:val="000B346C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160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218"/>
    <w:rsid w:val="000C43C9"/>
    <w:rsid w:val="000C43E4"/>
    <w:rsid w:val="000C44EC"/>
    <w:rsid w:val="000C4614"/>
    <w:rsid w:val="000C475D"/>
    <w:rsid w:val="000C4787"/>
    <w:rsid w:val="000C4C5B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1095"/>
    <w:rsid w:val="000D11C4"/>
    <w:rsid w:val="000D1238"/>
    <w:rsid w:val="000D13BE"/>
    <w:rsid w:val="000D15EF"/>
    <w:rsid w:val="000D16F2"/>
    <w:rsid w:val="000D188B"/>
    <w:rsid w:val="000D19C1"/>
    <w:rsid w:val="000D1A54"/>
    <w:rsid w:val="000D1AB9"/>
    <w:rsid w:val="000D1B42"/>
    <w:rsid w:val="000D1E4D"/>
    <w:rsid w:val="000D1EFE"/>
    <w:rsid w:val="000D2210"/>
    <w:rsid w:val="000D25F8"/>
    <w:rsid w:val="000D2F0E"/>
    <w:rsid w:val="000D2F97"/>
    <w:rsid w:val="000D3081"/>
    <w:rsid w:val="000D3575"/>
    <w:rsid w:val="000D38C8"/>
    <w:rsid w:val="000D3C30"/>
    <w:rsid w:val="000D3EBC"/>
    <w:rsid w:val="000D4037"/>
    <w:rsid w:val="000D41FB"/>
    <w:rsid w:val="000D4435"/>
    <w:rsid w:val="000D45C0"/>
    <w:rsid w:val="000D465B"/>
    <w:rsid w:val="000D4901"/>
    <w:rsid w:val="000D4B13"/>
    <w:rsid w:val="000D4B1F"/>
    <w:rsid w:val="000D4C20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AD9"/>
    <w:rsid w:val="000D7498"/>
    <w:rsid w:val="000D74C1"/>
    <w:rsid w:val="000D758E"/>
    <w:rsid w:val="000D75E3"/>
    <w:rsid w:val="000D793C"/>
    <w:rsid w:val="000D79DC"/>
    <w:rsid w:val="000D7A9C"/>
    <w:rsid w:val="000D7AE7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2E74"/>
    <w:rsid w:val="000E31A7"/>
    <w:rsid w:val="000E3312"/>
    <w:rsid w:val="000E36A5"/>
    <w:rsid w:val="000E3C62"/>
    <w:rsid w:val="000E3D43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26"/>
    <w:rsid w:val="000E5EB1"/>
    <w:rsid w:val="000E6126"/>
    <w:rsid w:val="000E61A2"/>
    <w:rsid w:val="000E63EB"/>
    <w:rsid w:val="000E6674"/>
    <w:rsid w:val="000E67AD"/>
    <w:rsid w:val="000E6CEA"/>
    <w:rsid w:val="000E72B8"/>
    <w:rsid w:val="000E747F"/>
    <w:rsid w:val="000E74E0"/>
    <w:rsid w:val="000E78A0"/>
    <w:rsid w:val="000E792B"/>
    <w:rsid w:val="000E7957"/>
    <w:rsid w:val="000E7972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07"/>
    <w:rsid w:val="000F1F6B"/>
    <w:rsid w:val="000F2052"/>
    <w:rsid w:val="000F20B6"/>
    <w:rsid w:val="000F2115"/>
    <w:rsid w:val="000F23D8"/>
    <w:rsid w:val="000F26C8"/>
    <w:rsid w:val="000F28A2"/>
    <w:rsid w:val="000F2939"/>
    <w:rsid w:val="000F2D64"/>
    <w:rsid w:val="000F3276"/>
    <w:rsid w:val="000F3536"/>
    <w:rsid w:val="000F354A"/>
    <w:rsid w:val="000F3B50"/>
    <w:rsid w:val="000F3E52"/>
    <w:rsid w:val="000F3FEA"/>
    <w:rsid w:val="000F4088"/>
    <w:rsid w:val="000F419F"/>
    <w:rsid w:val="000F41FC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D67"/>
    <w:rsid w:val="000F6189"/>
    <w:rsid w:val="000F61A3"/>
    <w:rsid w:val="000F659F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401"/>
    <w:rsid w:val="00100598"/>
    <w:rsid w:val="001007A5"/>
    <w:rsid w:val="001008ED"/>
    <w:rsid w:val="00100D2D"/>
    <w:rsid w:val="00100FBC"/>
    <w:rsid w:val="001010C0"/>
    <w:rsid w:val="0010170E"/>
    <w:rsid w:val="001020EB"/>
    <w:rsid w:val="0010227B"/>
    <w:rsid w:val="001022DF"/>
    <w:rsid w:val="001023B6"/>
    <w:rsid w:val="0010266B"/>
    <w:rsid w:val="001027D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18"/>
    <w:rsid w:val="00103EC1"/>
    <w:rsid w:val="001045FD"/>
    <w:rsid w:val="00104741"/>
    <w:rsid w:val="00104A00"/>
    <w:rsid w:val="00104F86"/>
    <w:rsid w:val="00105078"/>
    <w:rsid w:val="001050CE"/>
    <w:rsid w:val="00105380"/>
    <w:rsid w:val="0010541B"/>
    <w:rsid w:val="00105859"/>
    <w:rsid w:val="00105BBD"/>
    <w:rsid w:val="00105CB6"/>
    <w:rsid w:val="00106113"/>
    <w:rsid w:val="00106224"/>
    <w:rsid w:val="00106477"/>
    <w:rsid w:val="0010651B"/>
    <w:rsid w:val="00106A63"/>
    <w:rsid w:val="00106AC9"/>
    <w:rsid w:val="0010729A"/>
    <w:rsid w:val="00107767"/>
    <w:rsid w:val="0010779F"/>
    <w:rsid w:val="001077C4"/>
    <w:rsid w:val="00107999"/>
    <w:rsid w:val="00107AC7"/>
    <w:rsid w:val="0011020B"/>
    <w:rsid w:val="0011025D"/>
    <w:rsid w:val="001104EC"/>
    <w:rsid w:val="00111376"/>
    <w:rsid w:val="00111EC4"/>
    <w:rsid w:val="00112125"/>
    <w:rsid w:val="0011238D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92"/>
    <w:rsid w:val="001149A6"/>
    <w:rsid w:val="00114FEA"/>
    <w:rsid w:val="0011518F"/>
    <w:rsid w:val="001153E5"/>
    <w:rsid w:val="0011595B"/>
    <w:rsid w:val="00115FB0"/>
    <w:rsid w:val="00116087"/>
    <w:rsid w:val="0011621C"/>
    <w:rsid w:val="0011653C"/>
    <w:rsid w:val="00116A5A"/>
    <w:rsid w:val="00116D5F"/>
    <w:rsid w:val="00116D61"/>
    <w:rsid w:val="00116F6B"/>
    <w:rsid w:val="0011714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061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162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AC2"/>
    <w:rsid w:val="00127FEC"/>
    <w:rsid w:val="00130182"/>
    <w:rsid w:val="00130394"/>
    <w:rsid w:val="001304B8"/>
    <w:rsid w:val="00130BAF"/>
    <w:rsid w:val="00131080"/>
    <w:rsid w:val="0013130C"/>
    <w:rsid w:val="001313CC"/>
    <w:rsid w:val="001319FC"/>
    <w:rsid w:val="00131A0C"/>
    <w:rsid w:val="00131A0F"/>
    <w:rsid w:val="00131F41"/>
    <w:rsid w:val="00132190"/>
    <w:rsid w:val="0013219C"/>
    <w:rsid w:val="001323AA"/>
    <w:rsid w:val="0013253A"/>
    <w:rsid w:val="001325AD"/>
    <w:rsid w:val="00132747"/>
    <w:rsid w:val="00132F76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9F4"/>
    <w:rsid w:val="00134A19"/>
    <w:rsid w:val="00134CA3"/>
    <w:rsid w:val="00134EB9"/>
    <w:rsid w:val="00134EFD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37BFC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85"/>
    <w:rsid w:val="00141C9A"/>
    <w:rsid w:val="00141D54"/>
    <w:rsid w:val="00142082"/>
    <w:rsid w:val="00142190"/>
    <w:rsid w:val="001425B6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A19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0D1"/>
    <w:rsid w:val="0014626B"/>
    <w:rsid w:val="001463D5"/>
    <w:rsid w:val="00146414"/>
    <w:rsid w:val="00146641"/>
    <w:rsid w:val="001467B0"/>
    <w:rsid w:val="0014686C"/>
    <w:rsid w:val="00146EAC"/>
    <w:rsid w:val="001472BD"/>
    <w:rsid w:val="00147410"/>
    <w:rsid w:val="00147B43"/>
    <w:rsid w:val="00147C58"/>
    <w:rsid w:val="00147C79"/>
    <w:rsid w:val="00147D50"/>
    <w:rsid w:val="00147EE1"/>
    <w:rsid w:val="00147EEE"/>
    <w:rsid w:val="00150125"/>
    <w:rsid w:val="001502CE"/>
    <w:rsid w:val="001504ED"/>
    <w:rsid w:val="00150504"/>
    <w:rsid w:val="00150549"/>
    <w:rsid w:val="001506F0"/>
    <w:rsid w:val="001508BD"/>
    <w:rsid w:val="00150A01"/>
    <w:rsid w:val="00150A2B"/>
    <w:rsid w:val="00150B7A"/>
    <w:rsid w:val="00150EEA"/>
    <w:rsid w:val="00150EEB"/>
    <w:rsid w:val="001510BB"/>
    <w:rsid w:val="0015124C"/>
    <w:rsid w:val="001512B9"/>
    <w:rsid w:val="001514E3"/>
    <w:rsid w:val="00151A04"/>
    <w:rsid w:val="00151A32"/>
    <w:rsid w:val="00151B6B"/>
    <w:rsid w:val="00151F6D"/>
    <w:rsid w:val="001522D1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FF"/>
    <w:rsid w:val="0015480E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287"/>
    <w:rsid w:val="0016132A"/>
    <w:rsid w:val="001615D6"/>
    <w:rsid w:val="00161671"/>
    <w:rsid w:val="0016173B"/>
    <w:rsid w:val="001619F7"/>
    <w:rsid w:val="00161DB6"/>
    <w:rsid w:val="00162000"/>
    <w:rsid w:val="001620C9"/>
    <w:rsid w:val="0016268D"/>
    <w:rsid w:val="0016281A"/>
    <w:rsid w:val="00162A3F"/>
    <w:rsid w:val="00162C0C"/>
    <w:rsid w:val="00163076"/>
    <w:rsid w:val="001631DA"/>
    <w:rsid w:val="001635AC"/>
    <w:rsid w:val="0016369C"/>
    <w:rsid w:val="001636DC"/>
    <w:rsid w:val="0016399B"/>
    <w:rsid w:val="00163BE6"/>
    <w:rsid w:val="00163C06"/>
    <w:rsid w:val="00163EA7"/>
    <w:rsid w:val="001640A8"/>
    <w:rsid w:val="001648E5"/>
    <w:rsid w:val="0016498E"/>
    <w:rsid w:val="00164A04"/>
    <w:rsid w:val="00164BBD"/>
    <w:rsid w:val="00165317"/>
    <w:rsid w:val="00165683"/>
    <w:rsid w:val="001656B4"/>
    <w:rsid w:val="0016570E"/>
    <w:rsid w:val="00165710"/>
    <w:rsid w:val="001658F5"/>
    <w:rsid w:val="0016617F"/>
    <w:rsid w:val="00166761"/>
    <w:rsid w:val="00166F2A"/>
    <w:rsid w:val="0016711F"/>
    <w:rsid w:val="00167475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9F9"/>
    <w:rsid w:val="00172BC3"/>
    <w:rsid w:val="00172BF1"/>
    <w:rsid w:val="00172C67"/>
    <w:rsid w:val="00172D2F"/>
    <w:rsid w:val="00172D6D"/>
    <w:rsid w:val="001731E8"/>
    <w:rsid w:val="00173AAE"/>
    <w:rsid w:val="00173D0D"/>
    <w:rsid w:val="00174272"/>
    <w:rsid w:val="00174458"/>
    <w:rsid w:val="001749F4"/>
    <w:rsid w:val="001749F8"/>
    <w:rsid w:val="00174B55"/>
    <w:rsid w:val="00174CCA"/>
    <w:rsid w:val="001753C0"/>
    <w:rsid w:val="00175451"/>
    <w:rsid w:val="001754AE"/>
    <w:rsid w:val="001756F0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696"/>
    <w:rsid w:val="00177A2A"/>
    <w:rsid w:val="00177B9A"/>
    <w:rsid w:val="00177E67"/>
    <w:rsid w:val="0018011B"/>
    <w:rsid w:val="00180133"/>
    <w:rsid w:val="00180692"/>
    <w:rsid w:val="0018073A"/>
    <w:rsid w:val="001808C6"/>
    <w:rsid w:val="00180A5F"/>
    <w:rsid w:val="00181014"/>
    <w:rsid w:val="00181026"/>
    <w:rsid w:val="0018141F"/>
    <w:rsid w:val="0018159A"/>
    <w:rsid w:val="001817CE"/>
    <w:rsid w:val="0018188C"/>
    <w:rsid w:val="001819F8"/>
    <w:rsid w:val="00181E6E"/>
    <w:rsid w:val="00181F7B"/>
    <w:rsid w:val="00181F80"/>
    <w:rsid w:val="00182355"/>
    <w:rsid w:val="00182425"/>
    <w:rsid w:val="00182559"/>
    <w:rsid w:val="0018257F"/>
    <w:rsid w:val="00182607"/>
    <w:rsid w:val="001829C5"/>
    <w:rsid w:val="00182BBC"/>
    <w:rsid w:val="00182FD7"/>
    <w:rsid w:val="0018309C"/>
    <w:rsid w:val="00183138"/>
    <w:rsid w:val="001833FE"/>
    <w:rsid w:val="0018344D"/>
    <w:rsid w:val="001834E9"/>
    <w:rsid w:val="00183503"/>
    <w:rsid w:val="00183660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13"/>
    <w:rsid w:val="0018554C"/>
    <w:rsid w:val="00185699"/>
    <w:rsid w:val="001859C3"/>
    <w:rsid w:val="00185A25"/>
    <w:rsid w:val="00185B1E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F8A"/>
    <w:rsid w:val="001900CD"/>
    <w:rsid w:val="0019010F"/>
    <w:rsid w:val="0019012A"/>
    <w:rsid w:val="001903BB"/>
    <w:rsid w:val="001903CC"/>
    <w:rsid w:val="0019071A"/>
    <w:rsid w:val="00190AC8"/>
    <w:rsid w:val="00190B1D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345"/>
    <w:rsid w:val="00193529"/>
    <w:rsid w:val="0019361F"/>
    <w:rsid w:val="00193A48"/>
    <w:rsid w:val="00193C53"/>
    <w:rsid w:val="00193D18"/>
    <w:rsid w:val="001945C2"/>
    <w:rsid w:val="001945DC"/>
    <w:rsid w:val="001946A6"/>
    <w:rsid w:val="0019499C"/>
    <w:rsid w:val="00194BD3"/>
    <w:rsid w:val="00194FE9"/>
    <w:rsid w:val="00194FEB"/>
    <w:rsid w:val="001950A1"/>
    <w:rsid w:val="001957E3"/>
    <w:rsid w:val="001958B7"/>
    <w:rsid w:val="001959B5"/>
    <w:rsid w:val="00195A8D"/>
    <w:rsid w:val="00195BB4"/>
    <w:rsid w:val="00195EE9"/>
    <w:rsid w:val="0019606E"/>
    <w:rsid w:val="0019658A"/>
    <w:rsid w:val="00196731"/>
    <w:rsid w:val="001967D1"/>
    <w:rsid w:val="001968C8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1BA"/>
    <w:rsid w:val="001A0F52"/>
    <w:rsid w:val="001A113D"/>
    <w:rsid w:val="001A13F4"/>
    <w:rsid w:val="001A1616"/>
    <w:rsid w:val="001A17B3"/>
    <w:rsid w:val="001A1BBB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A03"/>
    <w:rsid w:val="001A4E31"/>
    <w:rsid w:val="001A4F0C"/>
    <w:rsid w:val="001A53B4"/>
    <w:rsid w:val="001A584C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DA8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07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198"/>
    <w:rsid w:val="001B4765"/>
    <w:rsid w:val="001B4D2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5DF7"/>
    <w:rsid w:val="001B62C3"/>
    <w:rsid w:val="001B6335"/>
    <w:rsid w:val="001B67F3"/>
    <w:rsid w:val="001B69BE"/>
    <w:rsid w:val="001B69F3"/>
    <w:rsid w:val="001B6CDC"/>
    <w:rsid w:val="001B70EF"/>
    <w:rsid w:val="001B7628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E72"/>
    <w:rsid w:val="001C1FBA"/>
    <w:rsid w:val="001C264E"/>
    <w:rsid w:val="001C2739"/>
    <w:rsid w:val="001C274A"/>
    <w:rsid w:val="001C2E3A"/>
    <w:rsid w:val="001C3036"/>
    <w:rsid w:val="001C3455"/>
    <w:rsid w:val="001C3971"/>
    <w:rsid w:val="001C3A7C"/>
    <w:rsid w:val="001C3B69"/>
    <w:rsid w:val="001C4418"/>
    <w:rsid w:val="001C45D3"/>
    <w:rsid w:val="001C469A"/>
    <w:rsid w:val="001C476E"/>
    <w:rsid w:val="001C485D"/>
    <w:rsid w:val="001C4CD9"/>
    <w:rsid w:val="001C4F96"/>
    <w:rsid w:val="001C512C"/>
    <w:rsid w:val="001C5635"/>
    <w:rsid w:val="001C587C"/>
    <w:rsid w:val="001C5A27"/>
    <w:rsid w:val="001C5FD0"/>
    <w:rsid w:val="001C62C2"/>
    <w:rsid w:val="001C62F9"/>
    <w:rsid w:val="001C64F6"/>
    <w:rsid w:val="001C669B"/>
    <w:rsid w:val="001C6792"/>
    <w:rsid w:val="001C6BD4"/>
    <w:rsid w:val="001C6F9C"/>
    <w:rsid w:val="001C6FC7"/>
    <w:rsid w:val="001C6FDA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BA"/>
    <w:rsid w:val="001D13D0"/>
    <w:rsid w:val="001D16A6"/>
    <w:rsid w:val="001D17F4"/>
    <w:rsid w:val="001D188B"/>
    <w:rsid w:val="001D1BF3"/>
    <w:rsid w:val="001D1C4D"/>
    <w:rsid w:val="001D2261"/>
    <w:rsid w:val="001D23FE"/>
    <w:rsid w:val="001D24E3"/>
    <w:rsid w:val="001D2596"/>
    <w:rsid w:val="001D2A1C"/>
    <w:rsid w:val="001D2B07"/>
    <w:rsid w:val="001D2C62"/>
    <w:rsid w:val="001D2CC6"/>
    <w:rsid w:val="001D2D05"/>
    <w:rsid w:val="001D3537"/>
    <w:rsid w:val="001D3931"/>
    <w:rsid w:val="001D39A8"/>
    <w:rsid w:val="001D3A87"/>
    <w:rsid w:val="001D471A"/>
    <w:rsid w:val="001D4BFC"/>
    <w:rsid w:val="001D4C03"/>
    <w:rsid w:val="001D569A"/>
    <w:rsid w:val="001D5891"/>
    <w:rsid w:val="001D5D38"/>
    <w:rsid w:val="001D5EB4"/>
    <w:rsid w:val="001D616C"/>
    <w:rsid w:val="001D6A22"/>
    <w:rsid w:val="001D706C"/>
    <w:rsid w:val="001D7310"/>
    <w:rsid w:val="001D7346"/>
    <w:rsid w:val="001D7560"/>
    <w:rsid w:val="001D7728"/>
    <w:rsid w:val="001D77A2"/>
    <w:rsid w:val="001D7FE2"/>
    <w:rsid w:val="001E01EE"/>
    <w:rsid w:val="001E061F"/>
    <w:rsid w:val="001E0C03"/>
    <w:rsid w:val="001E0C28"/>
    <w:rsid w:val="001E0E06"/>
    <w:rsid w:val="001E0E0E"/>
    <w:rsid w:val="001E1113"/>
    <w:rsid w:val="001E1217"/>
    <w:rsid w:val="001E1804"/>
    <w:rsid w:val="001E1B34"/>
    <w:rsid w:val="001E1BD1"/>
    <w:rsid w:val="001E1C08"/>
    <w:rsid w:val="001E1C75"/>
    <w:rsid w:val="001E1E91"/>
    <w:rsid w:val="001E2120"/>
    <w:rsid w:val="001E24E0"/>
    <w:rsid w:val="001E263C"/>
    <w:rsid w:val="001E2858"/>
    <w:rsid w:val="001E2FC9"/>
    <w:rsid w:val="001E3171"/>
    <w:rsid w:val="001E3AB8"/>
    <w:rsid w:val="001E3B1D"/>
    <w:rsid w:val="001E3D8B"/>
    <w:rsid w:val="001E42ED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68F"/>
    <w:rsid w:val="001E5BF2"/>
    <w:rsid w:val="001E5D77"/>
    <w:rsid w:val="001E6013"/>
    <w:rsid w:val="001E61F5"/>
    <w:rsid w:val="001E6703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011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03"/>
    <w:rsid w:val="001F3BAE"/>
    <w:rsid w:val="001F3BDD"/>
    <w:rsid w:val="001F3CDC"/>
    <w:rsid w:val="001F3DC3"/>
    <w:rsid w:val="001F415C"/>
    <w:rsid w:val="001F4163"/>
    <w:rsid w:val="001F4195"/>
    <w:rsid w:val="001F42B0"/>
    <w:rsid w:val="001F4901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6A9"/>
    <w:rsid w:val="00200AA3"/>
    <w:rsid w:val="00200B50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48"/>
    <w:rsid w:val="002045B1"/>
    <w:rsid w:val="00204AC5"/>
    <w:rsid w:val="00204B6D"/>
    <w:rsid w:val="00204D9D"/>
    <w:rsid w:val="00204DBB"/>
    <w:rsid w:val="00204E6A"/>
    <w:rsid w:val="00205339"/>
    <w:rsid w:val="00205558"/>
    <w:rsid w:val="00205A96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07F57"/>
    <w:rsid w:val="00210174"/>
    <w:rsid w:val="00210524"/>
    <w:rsid w:val="0021056F"/>
    <w:rsid w:val="0021079F"/>
    <w:rsid w:val="00210BAF"/>
    <w:rsid w:val="00211118"/>
    <w:rsid w:val="002112DE"/>
    <w:rsid w:val="00211981"/>
    <w:rsid w:val="00211C3F"/>
    <w:rsid w:val="002120FA"/>
    <w:rsid w:val="00212891"/>
    <w:rsid w:val="00212E1F"/>
    <w:rsid w:val="0021349D"/>
    <w:rsid w:val="002134D3"/>
    <w:rsid w:val="00213E07"/>
    <w:rsid w:val="0021429E"/>
    <w:rsid w:val="00214517"/>
    <w:rsid w:val="002146F5"/>
    <w:rsid w:val="00215008"/>
    <w:rsid w:val="002150B3"/>
    <w:rsid w:val="002150C2"/>
    <w:rsid w:val="00216484"/>
    <w:rsid w:val="002166DB"/>
    <w:rsid w:val="00216DA7"/>
    <w:rsid w:val="00216EB1"/>
    <w:rsid w:val="00217259"/>
    <w:rsid w:val="002172F1"/>
    <w:rsid w:val="00217695"/>
    <w:rsid w:val="00217716"/>
    <w:rsid w:val="00217915"/>
    <w:rsid w:val="00217A3D"/>
    <w:rsid w:val="00217B42"/>
    <w:rsid w:val="00217B6B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132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3C0"/>
    <w:rsid w:val="002274D8"/>
    <w:rsid w:val="002274E3"/>
    <w:rsid w:val="00227AB8"/>
    <w:rsid w:val="00227C82"/>
    <w:rsid w:val="002300A6"/>
    <w:rsid w:val="002303B5"/>
    <w:rsid w:val="0023069C"/>
    <w:rsid w:val="00230825"/>
    <w:rsid w:val="00230928"/>
    <w:rsid w:val="00230983"/>
    <w:rsid w:val="00230D82"/>
    <w:rsid w:val="00230F67"/>
    <w:rsid w:val="00231152"/>
    <w:rsid w:val="00231191"/>
    <w:rsid w:val="002311CB"/>
    <w:rsid w:val="00231242"/>
    <w:rsid w:val="00231331"/>
    <w:rsid w:val="00231413"/>
    <w:rsid w:val="002315A2"/>
    <w:rsid w:val="002315DC"/>
    <w:rsid w:val="002315F9"/>
    <w:rsid w:val="0023161B"/>
    <w:rsid w:val="002317C2"/>
    <w:rsid w:val="00231BC6"/>
    <w:rsid w:val="002321D4"/>
    <w:rsid w:val="002321F3"/>
    <w:rsid w:val="002322F3"/>
    <w:rsid w:val="00232622"/>
    <w:rsid w:val="00232AB2"/>
    <w:rsid w:val="00232AFD"/>
    <w:rsid w:val="00232F5F"/>
    <w:rsid w:val="002331B7"/>
    <w:rsid w:val="0023338F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5D4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89"/>
    <w:rsid w:val="002418A8"/>
    <w:rsid w:val="0024198F"/>
    <w:rsid w:val="002419FD"/>
    <w:rsid w:val="00241A10"/>
    <w:rsid w:val="00241BA0"/>
    <w:rsid w:val="00241E61"/>
    <w:rsid w:val="0024212E"/>
    <w:rsid w:val="002421C3"/>
    <w:rsid w:val="002425AA"/>
    <w:rsid w:val="002426D5"/>
    <w:rsid w:val="0024298A"/>
    <w:rsid w:val="00242BFA"/>
    <w:rsid w:val="002430BB"/>
    <w:rsid w:val="002430FE"/>
    <w:rsid w:val="00243865"/>
    <w:rsid w:val="00243957"/>
    <w:rsid w:val="00243D8D"/>
    <w:rsid w:val="00243EBF"/>
    <w:rsid w:val="0024432E"/>
    <w:rsid w:val="002443CD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28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1F41"/>
    <w:rsid w:val="0025219F"/>
    <w:rsid w:val="00252208"/>
    <w:rsid w:val="00252237"/>
    <w:rsid w:val="0025248F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24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9A2"/>
    <w:rsid w:val="00257BD4"/>
    <w:rsid w:val="00257E2F"/>
    <w:rsid w:val="00257EAE"/>
    <w:rsid w:val="00260736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598"/>
    <w:rsid w:val="00264AA3"/>
    <w:rsid w:val="00264D55"/>
    <w:rsid w:val="00264DAB"/>
    <w:rsid w:val="00264E51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70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4304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44F"/>
    <w:rsid w:val="002828D7"/>
    <w:rsid w:val="00282A55"/>
    <w:rsid w:val="00282B03"/>
    <w:rsid w:val="00282F47"/>
    <w:rsid w:val="00282FC0"/>
    <w:rsid w:val="0028334C"/>
    <w:rsid w:val="002833F4"/>
    <w:rsid w:val="0028367B"/>
    <w:rsid w:val="00283A0B"/>
    <w:rsid w:val="00283BF3"/>
    <w:rsid w:val="00283FC5"/>
    <w:rsid w:val="00284111"/>
    <w:rsid w:val="00284811"/>
    <w:rsid w:val="00284B5F"/>
    <w:rsid w:val="00284E00"/>
    <w:rsid w:val="00284E38"/>
    <w:rsid w:val="00284EB6"/>
    <w:rsid w:val="00285584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945"/>
    <w:rsid w:val="00290AB1"/>
    <w:rsid w:val="00290C7B"/>
    <w:rsid w:val="00290EEE"/>
    <w:rsid w:val="00290F2D"/>
    <w:rsid w:val="00291586"/>
    <w:rsid w:val="00291FD7"/>
    <w:rsid w:val="00291FF6"/>
    <w:rsid w:val="002920B8"/>
    <w:rsid w:val="0029223E"/>
    <w:rsid w:val="002922E6"/>
    <w:rsid w:val="00292690"/>
    <w:rsid w:val="002928AE"/>
    <w:rsid w:val="00292B13"/>
    <w:rsid w:val="00292C39"/>
    <w:rsid w:val="00292E24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0F7"/>
    <w:rsid w:val="002A03DA"/>
    <w:rsid w:val="002A0429"/>
    <w:rsid w:val="002A0491"/>
    <w:rsid w:val="002A057C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7F2"/>
    <w:rsid w:val="002A38E4"/>
    <w:rsid w:val="002A3D75"/>
    <w:rsid w:val="002A3DF0"/>
    <w:rsid w:val="002A402D"/>
    <w:rsid w:val="002A4462"/>
    <w:rsid w:val="002A483F"/>
    <w:rsid w:val="002A488D"/>
    <w:rsid w:val="002A4CEC"/>
    <w:rsid w:val="002A4D48"/>
    <w:rsid w:val="002A4FB8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63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673"/>
    <w:rsid w:val="002B4902"/>
    <w:rsid w:val="002B4A1C"/>
    <w:rsid w:val="002B4CB0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8C2"/>
    <w:rsid w:val="002B6A01"/>
    <w:rsid w:val="002B6A68"/>
    <w:rsid w:val="002B6ACD"/>
    <w:rsid w:val="002B6C6D"/>
    <w:rsid w:val="002B6CF3"/>
    <w:rsid w:val="002B71B8"/>
    <w:rsid w:val="002B7276"/>
    <w:rsid w:val="002B7358"/>
    <w:rsid w:val="002B749B"/>
    <w:rsid w:val="002B7554"/>
    <w:rsid w:val="002B775D"/>
    <w:rsid w:val="002B78F2"/>
    <w:rsid w:val="002B7DC6"/>
    <w:rsid w:val="002B7EE6"/>
    <w:rsid w:val="002C06E2"/>
    <w:rsid w:val="002C06E8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45"/>
    <w:rsid w:val="002C40ED"/>
    <w:rsid w:val="002C452A"/>
    <w:rsid w:val="002C45A2"/>
    <w:rsid w:val="002C47D0"/>
    <w:rsid w:val="002C4AA5"/>
    <w:rsid w:val="002C4B90"/>
    <w:rsid w:val="002C4FA4"/>
    <w:rsid w:val="002C512E"/>
    <w:rsid w:val="002C5142"/>
    <w:rsid w:val="002C544C"/>
    <w:rsid w:val="002C5537"/>
    <w:rsid w:val="002C5984"/>
    <w:rsid w:val="002C5B78"/>
    <w:rsid w:val="002C5C17"/>
    <w:rsid w:val="002C5CA1"/>
    <w:rsid w:val="002C6341"/>
    <w:rsid w:val="002C6739"/>
    <w:rsid w:val="002C6963"/>
    <w:rsid w:val="002C6A44"/>
    <w:rsid w:val="002C6C4F"/>
    <w:rsid w:val="002C6EB1"/>
    <w:rsid w:val="002C700A"/>
    <w:rsid w:val="002C796E"/>
    <w:rsid w:val="002D002B"/>
    <w:rsid w:val="002D00E4"/>
    <w:rsid w:val="002D00E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455"/>
    <w:rsid w:val="002D3623"/>
    <w:rsid w:val="002D39BC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388"/>
    <w:rsid w:val="002D7623"/>
    <w:rsid w:val="002D7900"/>
    <w:rsid w:val="002D7AF3"/>
    <w:rsid w:val="002E01AE"/>
    <w:rsid w:val="002E01D9"/>
    <w:rsid w:val="002E0385"/>
    <w:rsid w:val="002E07CF"/>
    <w:rsid w:val="002E0890"/>
    <w:rsid w:val="002E0940"/>
    <w:rsid w:val="002E0B7D"/>
    <w:rsid w:val="002E0BFD"/>
    <w:rsid w:val="002E0C79"/>
    <w:rsid w:val="002E0D2C"/>
    <w:rsid w:val="002E0E2E"/>
    <w:rsid w:val="002E10D2"/>
    <w:rsid w:val="002E123A"/>
    <w:rsid w:val="002E12B0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4509"/>
    <w:rsid w:val="002E46EB"/>
    <w:rsid w:val="002E4846"/>
    <w:rsid w:val="002E4BB0"/>
    <w:rsid w:val="002E4BBC"/>
    <w:rsid w:val="002E4D7A"/>
    <w:rsid w:val="002E4DDA"/>
    <w:rsid w:val="002E50D6"/>
    <w:rsid w:val="002E50F4"/>
    <w:rsid w:val="002E545A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09"/>
    <w:rsid w:val="002F0B11"/>
    <w:rsid w:val="002F0B9A"/>
    <w:rsid w:val="002F0C53"/>
    <w:rsid w:val="002F0C55"/>
    <w:rsid w:val="002F0C69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690"/>
    <w:rsid w:val="002F372A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706E"/>
    <w:rsid w:val="002F71C7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8E0"/>
    <w:rsid w:val="00301BA6"/>
    <w:rsid w:val="00301C3D"/>
    <w:rsid w:val="00301D1C"/>
    <w:rsid w:val="00302038"/>
    <w:rsid w:val="0030208F"/>
    <w:rsid w:val="003024F3"/>
    <w:rsid w:val="00302818"/>
    <w:rsid w:val="0030297D"/>
    <w:rsid w:val="00302EE3"/>
    <w:rsid w:val="003031AE"/>
    <w:rsid w:val="0030348A"/>
    <w:rsid w:val="003036DA"/>
    <w:rsid w:val="00303700"/>
    <w:rsid w:val="00303883"/>
    <w:rsid w:val="00303886"/>
    <w:rsid w:val="00303E16"/>
    <w:rsid w:val="003040E7"/>
    <w:rsid w:val="00304260"/>
    <w:rsid w:val="00304305"/>
    <w:rsid w:val="0030453A"/>
    <w:rsid w:val="003048AE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72F"/>
    <w:rsid w:val="00307A7A"/>
    <w:rsid w:val="00307D50"/>
    <w:rsid w:val="00307DD9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8"/>
    <w:rsid w:val="0031258D"/>
    <w:rsid w:val="00312981"/>
    <w:rsid w:val="00312A3A"/>
    <w:rsid w:val="003136E0"/>
    <w:rsid w:val="003137AE"/>
    <w:rsid w:val="0031384B"/>
    <w:rsid w:val="00313B17"/>
    <w:rsid w:val="00313E25"/>
    <w:rsid w:val="00313FB5"/>
    <w:rsid w:val="00313FD3"/>
    <w:rsid w:val="00314273"/>
    <w:rsid w:val="003143C7"/>
    <w:rsid w:val="003145E7"/>
    <w:rsid w:val="003147D5"/>
    <w:rsid w:val="00314A7B"/>
    <w:rsid w:val="00314CA5"/>
    <w:rsid w:val="00315003"/>
    <w:rsid w:val="003155E1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51B"/>
    <w:rsid w:val="0032055D"/>
    <w:rsid w:val="00320F19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07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80C"/>
    <w:rsid w:val="00324CFE"/>
    <w:rsid w:val="00324D93"/>
    <w:rsid w:val="00324FAB"/>
    <w:rsid w:val="0032512C"/>
    <w:rsid w:val="0032529B"/>
    <w:rsid w:val="003252BE"/>
    <w:rsid w:val="00325654"/>
    <w:rsid w:val="00325765"/>
    <w:rsid w:val="0032596A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27B0A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D58"/>
    <w:rsid w:val="00331E14"/>
    <w:rsid w:val="00331E38"/>
    <w:rsid w:val="00331FAC"/>
    <w:rsid w:val="00331FCA"/>
    <w:rsid w:val="00332334"/>
    <w:rsid w:val="00332509"/>
    <w:rsid w:val="00332C58"/>
    <w:rsid w:val="00332EEB"/>
    <w:rsid w:val="00333211"/>
    <w:rsid w:val="00333362"/>
    <w:rsid w:val="00333797"/>
    <w:rsid w:val="003338B2"/>
    <w:rsid w:val="00333B89"/>
    <w:rsid w:val="00333C5E"/>
    <w:rsid w:val="00333C9C"/>
    <w:rsid w:val="00333D73"/>
    <w:rsid w:val="00334EAB"/>
    <w:rsid w:val="00334FB7"/>
    <w:rsid w:val="00335251"/>
    <w:rsid w:val="003354E2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2F8E"/>
    <w:rsid w:val="00343041"/>
    <w:rsid w:val="0034321B"/>
    <w:rsid w:val="0034362F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4B"/>
    <w:rsid w:val="00344677"/>
    <w:rsid w:val="00344735"/>
    <w:rsid w:val="00344843"/>
    <w:rsid w:val="00344D77"/>
    <w:rsid w:val="00345359"/>
    <w:rsid w:val="00345511"/>
    <w:rsid w:val="00346176"/>
    <w:rsid w:val="003463C1"/>
    <w:rsid w:val="00346416"/>
    <w:rsid w:val="00346478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C81"/>
    <w:rsid w:val="00350C95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9C1"/>
    <w:rsid w:val="00352ACB"/>
    <w:rsid w:val="00352AE3"/>
    <w:rsid w:val="00352D9F"/>
    <w:rsid w:val="003532FB"/>
    <w:rsid w:val="00353627"/>
    <w:rsid w:val="00353704"/>
    <w:rsid w:val="003539F8"/>
    <w:rsid w:val="00353AE1"/>
    <w:rsid w:val="00353C96"/>
    <w:rsid w:val="00353D00"/>
    <w:rsid w:val="00353D8C"/>
    <w:rsid w:val="00353FC4"/>
    <w:rsid w:val="003542BE"/>
    <w:rsid w:val="00354528"/>
    <w:rsid w:val="0035498B"/>
    <w:rsid w:val="00354B6C"/>
    <w:rsid w:val="00354C2E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0C"/>
    <w:rsid w:val="003643D0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5EC2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757"/>
    <w:rsid w:val="0037795B"/>
    <w:rsid w:val="00377CE7"/>
    <w:rsid w:val="00377EAF"/>
    <w:rsid w:val="00380107"/>
    <w:rsid w:val="0038030A"/>
    <w:rsid w:val="00380C20"/>
    <w:rsid w:val="003811C2"/>
    <w:rsid w:val="003815AA"/>
    <w:rsid w:val="003815E6"/>
    <w:rsid w:val="0038168C"/>
    <w:rsid w:val="00381763"/>
    <w:rsid w:val="00381ECA"/>
    <w:rsid w:val="003821BA"/>
    <w:rsid w:val="003821D3"/>
    <w:rsid w:val="003821D5"/>
    <w:rsid w:val="00382406"/>
    <w:rsid w:val="003825BA"/>
    <w:rsid w:val="0038274D"/>
    <w:rsid w:val="00382E32"/>
    <w:rsid w:val="0038301B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144"/>
    <w:rsid w:val="00385627"/>
    <w:rsid w:val="003858E0"/>
    <w:rsid w:val="00385BC3"/>
    <w:rsid w:val="00385F93"/>
    <w:rsid w:val="00386127"/>
    <w:rsid w:val="00386342"/>
    <w:rsid w:val="003863D5"/>
    <w:rsid w:val="0038647E"/>
    <w:rsid w:val="0038686A"/>
    <w:rsid w:val="00386ADE"/>
    <w:rsid w:val="00386D70"/>
    <w:rsid w:val="00387040"/>
    <w:rsid w:val="003872B2"/>
    <w:rsid w:val="003873E3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6FF2"/>
    <w:rsid w:val="00397207"/>
    <w:rsid w:val="00397245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768"/>
    <w:rsid w:val="003A0C90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0F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9A7"/>
    <w:rsid w:val="003A69BB"/>
    <w:rsid w:val="003A6D05"/>
    <w:rsid w:val="003A6EDE"/>
    <w:rsid w:val="003A6F2E"/>
    <w:rsid w:val="003A7034"/>
    <w:rsid w:val="003A712B"/>
    <w:rsid w:val="003A7168"/>
    <w:rsid w:val="003A737B"/>
    <w:rsid w:val="003A79C8"/>
    <w:rsid w:val="003A7ADD"/>
    <w:rsid w:val="003A7B7E"/>
    <w:rsid w:val="003A7D3E"/>
    <w:rsid w:val="003A7D8C"/>
    <w:rsid w:val="003A7D8F"/>
    <w:rsid w:val="003B04B0"/>
    <w:rsid w:val="003B0666"/>
    <w:rsid w:val="003B0823"/>
    <w:rsid w:val="003B08E3"/>
    <w:rsid w:val="003B0BAD"/>
    <w:rsid w:val="003B0D55"/>
    <w:rsid w:val="003B0EF4"/>
    <w:rsid w:val="003B0FAA"/>
    <w:rsid w:val="003B0FAB"/>
    <w:rsid w:val="003B107F"/>
    <w:rsid w:val="003B1352"/>
    <w:rsid w:val="003B17BB"/>
    <w:rsid w:val="003B1BAE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3050"/>
    <w:rsid w:val="003B375C"/>
    <w:rsid w:val="003B38B0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249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4C6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C28"/>
    <w:rsid w:val="003C5D3E"/>
    <w:rsid w:val="003C5DAF"/>
    <w:rsid w:val="003C5FD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2AE"/>
    <w:rsid w:val="003D0364"/>
    <w:rsid w:val="003D05AE"/>
    <w:rsid w:val="003D0B28"/>
    <w:rsid w:val="003D0BD5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1E80"/>
    <w:rsid w:val="003D2024"/>
    <w:rsid w:val="003D2064"/>
    <w:rsid w:val="003D267A"/>
    <w:rsid w:val="003D2969"/>
    <w:rsid w:val="003D2992"/>
    <w:rsid w:val="003D2996"/>
    <w:rsid w:val="003D2B35"/>
    <w:rsid w:val="003D2BE8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5B8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01"/>
    <w:rsid w:val="003D6176"/>
    <w:rsid w:val="003D63BE"/>
    <w:rsid w:val="003D640A"/>
    <w:rsid w:val="003D651E"/>
    <w:rsid w:val="003D704C"/>
    <w:rsid w:val="003D7466"/>
    <w:rsid w:val="003D7474"/>
    <w:rsid w:val="003D76A5"/>
    <w:rsid w:val="003D78E6"/>
    <w:rsid w:val="003D7AA9"/>
    <w:rsid w:val="003D7CD6"/>
    <w:rsid w:val="003D7D4A"/>
    <w:rsid w:val="003D7DC7"/>
    <w:rsid w:val="003E045E"/>
    <w:rsid w:val="003E061E"/>
    <w:rsid w:val="003E08AA"/>
    <w:rsid w:val="003E0B8C"/>
    <w:rsid w:val="003E10FB"/>
    <w:rsid w:val="003E1743"/>
    <w:rsid w:val="003E18F4"/>
    <w:rsid w:val="003E1B37"/>
    <w:rsid w:val="003E1E7F"/>
    <w:rsid w:val="003E1EA4"/>
    <w:rsid w:val="003E2274"/>
    <w:rsid w:val="003E2473"/>
    <w:rsid w:val="003E2701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4068"/>
    <w:rsid w:val="003E44CC"/>
    <w:rsid w:val="003E45F5"/>
    <w:rsid w:val="003E49A4"/>
    <w:rsid w:val="003E51C4"/>
    <w:rsid w:val="003E52EB"/>
    <w:rsid w:val="003E548F"/>
    <w:rsid w:val="003E594C"/>
    <w:rsid w:val="003E5C5B"/>
    <w:rsid w:val="003E5CA1"/>
    <w:rsid w:val="003E5E55"/>
    <w:rsid w:val="003E62E7"/>
    <w:rsid w:val="003E67EE"/>
    <w:rsid w:val="003E6806"/>
    <w:rsid w:val="003E6A1C"/>
    <w:rsid w:val="003E6B0F"/>
    <w:rsid w:val="003E6BC0"/>
    <w:rsid w:val="003E6CF4"/>
    <w:rsid w:val="003E7220"/>
    <w:rsid w:val="003E724E"/>
    <w:rsid w:val="003E7541"/>
    <w:rsid w:val="003E7622"/>
    <w:rsid w:val="003E7AD7"/>
    <w:rsid w:val="003F01B7"/>
    <w:rsid w:val="003F0321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2FCE"/>
    <w:rsid w:val="003F318A"/>
    <w:rsid w:val="003F365D"/>
    <w:rsid w:val="003F36D1"/>
    <w:rsid w:val="003F3740"/>
    <w:rsid w:val="003F37B9"/>
    <w:rsid w:val="003F38E3"/>
    <w:rsid w:val="003F4031"/>
    <w:rsid w:val="003F40D9"/>
    <w:rsid w:val="003F414A"/>
    <w:rsid w:val="003F42F6"/>
    <w:rsid w:val="003F44DA"/>
    <w:rsid w:val="003F4900"/>
    <w:rsid w:val="003F4A4E"/>
    <w:rsid w:val="003F4E15"/>
    <w:rsid w:val="003F53E1"/>
    <w:rsid w:val="003F5777"/>
    <w:rsid w:val="003F5922"/>
    <w:rsid w:val="003F59E5"/>
    <w:rsid w:val="003F5D1A"/>
    <w:rsid w:val="003F5F83"/>
    <w:rsid w:val="003F6047"/>
    <w:rsid w:val="003F6110"/>
    <w:rsid w:val="003F6189"/>
    <w:rsid w:val="003F6221"/>
    <w:rsid w:val="003F6914"/>
    <w:rsid w:val="003F705F"/>
    <w:rsid w:val="003F71EF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5D6"/>
    <w:rsid w:val="00401741"/>
    <w:rsid w:val="004017F6"/>
    <w:rsid w:val="00401B50"/>
    <w:rsid w:val="00401D1D"/>
    <w:rsid w:val="00401EE8"/>
    <w:rsid w:val="00401F84"/>
    <w:rsid w:val="00401FCB"/>
    <w:rsid w:val="00402085"/>
    <w:rsid w:val="0040212C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CE0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784"/>
    <w:rsid w:val="004079AE"/>
    <w:rsid w:val="00407B6A"/>
    <w:rsid w:val="00407C75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0F0B"/>
    <w:rsid w:val="00411181"/>
    <w:rsid w:val="00411728"/>
    <w:rsid w:val="004118CE"/>
    <w:rsid w:val="004118F1"/>
    <w:rsid w:val="00411C11"/>
    <w:rsid w:val="00411F82"/>
    <w:rsid w:val="00411FD3"/>
    <w:rsid w:val="00412671"/>
    <w:rsid w:val="004126DA"/>
    <w:rsid w:val="0041294D"/>
    <w:rsid w:val="00412A54"/>
    <w:rsid w:val="00412AE2"/>
    <w:rsid w:val="00412B0F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9D5"/>
    <w:rsid w:val="00415CC6"/>
    <w:rsid w:val="00415E35"/>
    <w:rsid w:val="00416056"/>
    <w:rsid w:val="004160D1"/>
    <w:rsid w:val="004166A0"/>
    <w:rsid w:val="00416F04"/>
    <w:rsid w:val="004171FD"/>
    <w:rsid w:val="00417456"/>
    <w:rsid w:val="004174B0"/>
    <w:rsid w:val="00417527"/>
    <w:rsid w:val="00417573"/>
    <w:rsid w:val="004176CD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494"/>
    <w:rsid w:val="00422545"/>
    <w:rsid w:val="004225AB"/>
    <w:rsid w:val="00422E3A"/>
    <w:rsid w:val="00422EC6"/>
    <w:rsid w:val="00423133"/>
    <w:rsid w:val="00423280"/>
    <w:rsid w:val="004233A2"/>
    <w:rsid w:val="0042343D"/>
    <w:rsid w:val="00423A5F"/>
    <w:rsid w:val="00423A85"/>
    <w:rsid w:val="00423AE7"/>
    <w:rsid w:val="00423C40"/>
    <w:rsid w:val="00423EF9"/>
    <w:rsid w:val="00423F9A"/>
    <w:rsid w:val="004245C6"/>
    <w:rsid w:val="004247B1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6052"/>
    <w:rsid w:val="00426B82"/>
    <w:rsid w:val="00426C7A"/>
    <w:rsid w:val="00426F43"/>
    <w:rsid w:val="00427095"/>
    <w:rsid w:val="00427139"/>
    <w:rsid w:val="00427C93"/>
    <w:rsid w:val="004302CC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0C2E"/>
    <w:rsid w:val="004310F3"/>
    <w:rsid w:val="0043117C"/>
    <w:rsid w:val="00431185"/>
    <w:rsid w:val="004319D3"/>
    <w:rsid w:val="00431AF6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D02"/>
    <w:rsid w:val="00434D4A"/>
    <w:rsid w:val="00435088"/>
    <w:rsid w:val="00435155"/>
    <w:rsid w:val="004354CF"/>
    <w:rsid w:val="00435582"/>
    <w:rsid w:val="00435638"/>
    <w:rsid w:val="00435975"/>
    <w:rsid w:val="00435FC6"/>
    <w:rsid w:val="0043610A"/>
    <w:rsid w:val="00436161"/>
    <w:rsid w:val="00436240"/>
    <w:rsid w:val="00436ADA"/>
    <w:rsid w:val="00436E2D"/>
    <w:rsid w:val="00436EFA"/>
    <w:rsid w:val="00436F16"/>
    <w:rsid w:val="00437113"/>
    <w:rsid w:val="004372B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484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D81"/>
    <w:rsid w:val="00441F19"/>
    <w:rsid w:val="004420E6"/>
    <w:rsid w:val="00442187"/>
    <w:rsid w:val="00442484"/>
    <w:rsid w:val="00442568"/>
    <w:rsid w:val="00442651"/>
    <w:rsid w:val="00442681"/>
    <w:rsid w:val="004428DC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89C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72"/>
    <w:rsid w:val="00444A9C"/>
    <w:rsid w:val="00444ECA"/>
    <w:rsid w:val="00444FB8"/>
    <w:rsid w:val="004452D7"/>
    <w:rsid w:val="00445605"/>
    <w:rsid w:val="00445E3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47F37"/>
    <w:rsid w:val="00450223"/>
    <w:rsid w:val="004504D6"/>
    <w:rsid w:val="00450597"/>
    <w:rsid w:val="004505BD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341"/>
    <w:rsid w:val="004535AF"/>
    <w:rsid w:val="00453626"/>
    <w:rsid w:val="00453E73"/>
    <w:rsid w:val="00453F9D"/>
    <w:rsid w:val="00453FB4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7E0"/>
    <w:rsid w:val="00456894"/>
    <w:rsid w:val="00456B8F"/>
    <w:rsid w:val="00456C64"/>
    <w:rsid w:val="00456C7E"/>
    <w:rsid w:val="00456FA6"/>
    <w:rsid w:val="00457403"/>
    <w:rsid w:val="004575C8"/>
    <w:rsid w:val="004575D7"/>
    <w:rsid w:val="004578DB"/>
    <w:rsid w:val="00457C4E"/>
    <w:rsid w:val="004608AD"/>
    <w:rsid w:val="00460907"/>
    <w:rsid w:val="00460959"/>
    <w:rsid w:val="00461119"/>
    <w:rsid w:val="004613D4"/>
    <w:rsid w:val="0046144C"/>
    <w:rsid w:val="0046146E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2D85"/>
    <w:rsid w:val="004634C3"/>
    <w:rsid w:val="0046375B"/>
    <w:rsid w:val="004638DD"/>
    <w:rsid w:val="004640ED"/>
    <w:rsid w:val="004642F9"/>
    <w:rsid w:val="00464519"/>
    <w:rsid w:val="0046495A"/>
    <w:rsid w:val="00464E8F"/>
    <w:rsid w:val="00465258"/>
    <w:rsid w:val="0046539B"/>
    <w:rsid w:val="004654B5"/>
    <w:rsid w:val="00465C4C"/>
    <w:rsid w:val="00465CAF"/>
    <w:rsid w:val="004661FB"/>
    <w:rsid w:val="0046627B"/>
    <w:rsid w:val="00466284"/>
    <w:rsid w:val="00466935"/>
    <w:rsid w:val="00466A18"/>
    <w:rsid w:val="00466A4A"/>
    <w:rsid w:val="00466A5B"/>
    <w:rsid w:val="00466B28"/>
    <w:rsid w:val="00466F1C"/>
    <w:rsid w:val="00467270"/>
    <w:rsid w:val="004677A9"/>
    <w:rsid w:val="00467AFD"/>
    <w:rsid w:val="00467BB8"/>
    <w:rsid w:val="004700DA"/>
    <w:rsid w:val="00470196"/>
    <w:rsid w:val="00470233"/>
    <w:rsid w:val="0047034F"/>
    <w:rsid w:val="0047051D"/>
    <w:rsid w:val="00470AE8"/>
    <w:rsid w:val="00470AF8"/>
    <w:rsid w:val="00470C13"/>
    <w:rsid w:val="0047110D"/>
    <w:rsid w:val="00471309"/>
    <w:rsid w:val="004718A7"/>
    <w:rsid w:val="00471A55"/>
    <w:rsid w:val="00471A92"/>
    <w:rsid w:val="00471CBD"/>
    <w:rsid w:val="00472333"/>
    <w:rsid w:val="0047276F"/>
    <w:rsid w:val="004727F1"/>
    <w:rsid w:val="00472932"/>
    <w:rsid w:val="00472CD5"/>
    <w:rsid w:val="00472E30"/>
    <w:rsid w:val="004736A8"/>
    <w:rsid w:val="004738DB"/>
    <w:rsid w:val="00473D1C"/>
    <w:rsid w:val="00473D29"/>
    <w:rsid w:val="00474401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66DC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E4E"/>
    <w:rsid w:val="00486E7D"/>
    <w:rsid w:val="004870F9"/>
    <w:rsid w:val="00487684"/>
    <w:rsid w:val="004878E2"/>
    <w:rsid w:val="004879F5"/>
    <w:rsid w:val="00490020"/>
    <w:rsid w:val="0049031D"/>
    <w:rsid w:val="00490367"/>
    <w:rsid w:val="00490581"/>
    <w:rsid w:val="004906F0"/>
    <w:rsid w:val="00490A27"/>
    <w:rsid w:val="00490BCB"/>
    <w:rsid w:val="00490DF3"/>
    <w:rsid w:val="00490F19"/>
    <w:rsid w:val="0049115E"/>
    <w:rsid w:val="004911F8"/>
    <w:rsid w:val="004912F2"/>
    <w:rsid w:val="004914DB"/>
    <w:rsid w:val="0049200C"/>
    <w:rsid w:val="0049222B"/>
    <w:rsid w:val="004926EA"/>
    <w:rsid w:val="00492977"/>
    <w:rsid w:val="00492BF1"/>
    <w:rsid w:val="00492E71"/>
    <w:rsid w:val="00492EEC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A5F"/>
    <w:rsid w:val="00495FA2"/>
    <w:rsid w:val="00496103"/>
    <w:rsid w:val="00496193"/>
    <w:rsid w:val="0049621E"/>
    <w:rsid w:val="00496830"/>
    <w:rsid w:val="00496C14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2E2D"/>
    <w:rsid w:val="004A303A"/>
    <w:rsid w:val="004A3066"/>
    <w:rsid w:val="004A32D1"/>
    <w:rsid w:val="004A372F"/>
    <w:rsid w:val="004A3A08"/>
    <w:rsid w:val="004A3B8B"/>
    <w:rsid w:val="004A3FA3"/>
    <w:rsid w:val="004A424E"/>
    <w:rsid w:val="004A45FC"/>
    <w:rsid w:val="004A4635"/>
    <w:rsid w:val="004A4701"/>
    <w:rsid w:val="004A4924"/>
    <w:rsid w:val="004A4D9D"/>
    <w:rsid w:val="004A4EEB"/>
    <w:rsid w:val="004A4EFD"/>
    <w:rsid w:val="004A5375"/>
    <w:rsid w:val="004A5714"/>
    <w:rsid w:val="004A5735"/>
    <w:rsid w:val="004A5D10"/>
    <w:rsid w:val="004A6100"/>
    <w:rsid w:val="004A6573"/>
    <w:rsid w:val="004A6816"/>
    <w:rsid w:val="004A68A6"/>
    <w:rsid w:val="004A6A7D"/>
    <w:rsid w:val="004A71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28B1"/>
    <w:rsid w:val="004B2919"/>
    <w:rsid w:val="004B292C"/>
    <w:rsid w:val="004B2A23"/>
    <w:rsid w:val="004B329B"/>
    <w:rsid w:val="004B3326"/>
    <w:rsid w:val="004B34CE"/>
    <w:rsid w:val="004B39CE"/>
    <w:rsid w:val="004B3AB3"/>
    <w:rsid w:val="004B3B6F"/>
    <w:rsid w:val="004B439F"/>
    <w:rsid w:val="004B43A4"/>
    <w:rsid w:val="004B4450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422"/>
    <w:rsid w:val="004B661E"/>
    <w:rsid w:val="004B6897"/>
    <w:rsid w:val="004B6B0C"/>
    <w:rsid w:val="004B6C28"/>
    <w:rsid w:val="004B6F7F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11D0"/>
    <w:rsid w:val="004C11EE"/>
    <w:rsid w:val="004C15C6"/>
    <w:rsid w:val="004C1A25"/>
    <w:rsid w:val="004C1BFA"/>
    <w:rsid w:val="004C1D02"/>
    <w:rsid w:val="004C1EDC"/>
    <w:rsid w:val="004C206B"/>
    <w:rsid w:val="004C2440"/>
    <w:rsid w:val="004C2457"/>
    <w:rsid w:val="004C279D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D03"/>
    <w:rsid w:val="004C4D77"/>
    <w:rsid w:val="004C5519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2FB"/>
    <w:rsid w:val="004D2346"/>
    <w:rsid w:val="004D2561"/>
    <w:rsid w:val="004D274C"/>
    <w:rsid w:val="004D2925"/>
    <w:rsid w:val="004D2934"/>
    <w:rsid w:val="004D2AAF"/>
    <w:rsid w:val="004D2B44"/>
    <w:rsid w:val="004D2BB5"/>
    <w:rsid w:val="004D2CA3"/>
    <w:rsid w:val="004D2CAC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381"/>
    <w:rsid w:val="004D444A"/>
    <w:rsid w:val="004D47AB"/>
    <w:rsid w:val="004D512A"/>
    <w:rsid w:val="004D5169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F95"/>
    <w:rsid w:val="004D71B7"/>
    <w:rsid w:val="004D7228"/>
    <w:rsid w:val="004D7654"/>
    <w:rsid w:val="004D7697"/>
    <w:rsid w:val="004D76D8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508"/>
    <w:rsid w:val="004E08FC"/>
    <w:rsid w:val="004E0B12"/>
    <w:rsid w:val="004E0F62"/>
    <w:rsid w:val="004E12B4"/>
    <w:rsid w:val="004E131B"/>
    <w:rsid w:val="004E16B7"/>
    <w:rsid w:val="004E1C1D"/>
    <w:rsid w:val="004E1E2E"/>
    <w:rsid w:val="004E1EBD"/>
    <w:rsid w:val="004E1EE7"/>
    <w:rsid w:val="004E27FA"/>
    <w:rsid w:val="004E285E"/>
    <w:rsid w:val="004E2B11"/>
    <w:rsid w:val="004E2BD2"/>
    <w:rsid w:val="004E2BF8"/>
    <w:rsid w:val="004E325D"/>
    <w:rsid w:val="004E355D"/>
    <w:rsid w:val="004E35F7"/>
    <w:rsid w:val="004E35FA"/>
    <w:rsid w:val="004E3931"/>
    <w:rsid w:val="004E3BA3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5F"/>
    <w:rsid w:val="004E5950"/>
    <w:rsid w:val="004E5A4A"/>
    <w:rsid w:val="004E5A83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42F"/>
    <w:rsid w:val="004F08E1"/>
    <w:rsid w:val="004F162B"/>
    <w:rsid w:val="004F178F"/>
    <w:rsid w:val="004F1A3B"/>
    <w:rsid w:val="004F1B1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BD6"/>
    <w:rsid w:val="004F4E86"/>
    <w:rsid w:val="004F5085"/>
    <w:rsid w:val="004F53B1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A57"/>
    <w:rsid w:val="004F7CF1"/>
    <w:rsid w:val="004F7F25"/>
    <w:rsid w:val="0050034A"/>
    <w:rsid w:val="00500454"/>
    <w:rsid w:val="005012DD"/>
    <w:rsid w:val="00501780"/>
    <w:rsid w:val="005018AE"/>
    <w:rsid w:val="00502181"/>
    <w:rsid w:val="00502685"/>
    <w:rsid w:val="005026BA"/>
    <w:rsid w:val="005027DD"/>
    <w:rsid w:val="00502942"/>
    <w:rsid w:val="00502D0B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E1F"/>
    <w:rsid w:val="00512884"/>
    <w:rsid w:val="00512A3B"/>
    <w:rsid w:val="00512E8C"/>
    <w:rsid w:val="00513193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772"/>
    <w:rsid w:val="00515B94"/>
    <w:rsid w:val="00515DB0"/>
    <w:rsid w:val="00516208"/>
    <w:rsid w:val="00516632"/>
    <w:rsid w:val="00516733"/>
    <w:rsid w:val="00516833"/>
    <w:rsid w:val="00516BF5"/>
    <w:rsid w:val="00516C14"/>
    <w:rsid w:val="00516DFE"/>
    <w:rsid w:val="005170CE"/>
    <w:rsid w:val="0051712B"/>
    <w:rsid w:val="005179A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2A5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EB1"/>
    <w:rsid w:val="00526105"/>
    <w:rsid w:val="005267C2"/>
    <w:rsid w:val="005270D0"/>
    <w:rsid w:val="0052737A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367"/>
    <w:rsid w:val="00532373"/>
    <w:rsid w:val="00532637"/>
    <w:rsid w:val="0053298F"/>
    <w:rsid w:val="005329C5"/>
    <w:rsid w:val="00532E46"/>
    <w:rsid w:val="00532F3E"/>
    <w:rsid w:val="005330FA"/>
    <w:rsid w:val="00533179"/>
    <w:rsid w:val="005336C4"/>
    <w:rsid w:val="00533991"/>
    <w:rsid w:val="00533A13"/>
    <w:rsid w:val="00533A9E"/>
    <w:rsid w:val="00533BCE"/>
    <w:rsid w:val="00533F13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68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B5"/>
    <w:rsid w:val="0054425E"/>
    <w:rsid w:val="0054452F"/>
    <w:rsid w:val="0054478C"/>
    <w:rsid w:val="00544B8E"/>
    <w:rsid w:val="00544DC9"/>
    <w:rsid w:val="00545255"/>
    <w:rsid w:val="00545315"/>
    <w:rsid w:val="0054564C"/>
    <w:rsid w:val="005457B8"/>
    <w:rsid w:val="005457CD"/>
    <w:rsid w:val="00545B2B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C91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84B"/>
    <w:rsid w:val="00551A69"/>
    <w:rsid w:val="00551CE8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B4E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5BB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0E95"/>
    <w:rsid w:val="00561187"/>
    <w:rsid w:val="005612D7"/>
    <w:rsid w:val="005613A5"/>
    <w:rsid w:val="005614D4"/>
    <w:rsid w:val="005614D8"/>
    <w:rsid w:val="005616F6"/>
    <w:rsid w:val="005618F0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DF3"/>
    <w:rsid w:val="00563EAE"/>
    <w:rsid w:val="005644D1"/>
    <w:rsid w:val="00565711"/>
    <w:rsid w:val="005657E2"/>
    <w:rsid w:val="00565816"/>
    <w:rsid w:val="005659F3"/>
    <w:rsid w:val="00566077"/>
    <w:rsid w:val="005661F9"/>
    <w:rsid w:val="0056623E"/>
    <w:rsid w:val="00566479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26"/>
    <w:rsid w:val="00570270"/>
    <w:rsid w:val="00570325"/>
    <w:rsid w:val="0057050E"/>
    <w:rsid w:val="005705BE"/>
    <w:rsid w:val="00570836"/>
    <w:rsid w:val="00570ABE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2EA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D5"/>
    <w:rsid w:val="00577734"/>
    <w:rsid w:val="005779AF"/>
    <w:rsid w:val="00577F93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1A9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27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CE1"/>
    <w:rsid w:val="005A0F0C"/>
    <w:rsid w:val="005A125A"/>
    <w:rsid w:val="005A13C4"/>
    <w:rsid w:val="005A145A"/>
    <w:rsid w:val="005A172D"/>
    <w:rsid w:val="005A191D"/>
    <w:rsid w:val="005A1B6E"/>
    <w:rsid w:val="005A1B84"/>
    <w:rsid w:val="005A1BE9"/>
    <w:rsid w:val="005A1C26"/>
    <w:rsid w:val="005A1F16"/>
    <w:rsid w:val="005A21E7"/>
    <w:rsid w:val="005A21F1"/>
    <w:rsid w:val="005A2486"/>
    <w:rsid w:val="005A28A9"/>
    <w:rsid w:val="005A2EB1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B0072"/>
    <w:rsid w:val="005B09B7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6A6F"/>
    <w:rsid w:val="005B70B2"/>
    <w:rsid w:val="005B7175"/>
    <w:rsid w:val="005B76BF"/>
    <w:rsid w:val="005B77F7"/>
    <w:rsid w:val="005B78BF"/>
    <w:rsid w:val="005B7A75"/>
    <w:rsid w:val="005B7DCE"/>
    <w:rsid w:val="005B7FD7"/>
    <w:rsid w:val="005C0038"/>
    <w:rsid w:val="005C03D9"/>
    <w:rsid w:val="005C07ED"/>
    <w:rsid w:val="005C08E3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741"/>
    <w:rsid w:val="005C3749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6A9"/>
    <w:rsid w:val="005C5893"/>
    <w:rsid w:val="005C5920"/>
    <w:rsid w:val="005C59C0"/>
    <w:rsid w:val="005C5BF2"/>
    <w:rsid w:val="005C5BFE"/>
    <w:rsid w:val="005C6AA1"/>
    <w:rsid w:val="005C6ADC"/>
    <w:rsid w:val="005C6CA9"/>
    <w:rsid w:val="005C6F14"/>
    <w:rsid w:val="005C7679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2F7"/>
    <w:rsid w:val="005D2349"/>
    <w:rsid w:val="005D27B9"/>
    <w:rsid w:val="005D315C"/>
    <w:rsid w:val="005D3689"/>
    <w:rsid w:val="005D36DB"/>
    <w:rsid w:val="005D3816"/>
    <w:rsid w:val="005D387E"/>
    <w:rsid w:val="005D39B7"/>
    <w:rsid w:val="005D3FD1"/>
    <w:rsid w:val="005D4082"/>
    <w:rsid w:val="005D4249"/>
    <w:rsid w:val="005D444C"/>
    <w:rsid w:val="005D4846"/>
    <w:rsid w:val="005D4DFF"/>
    <w:rsid w:val="005D528C"/>
    <w:rsid w:val="005D56F1"/>
    <w:rsid w:val="005D5874"/>
    <w:rsid w:val="005D5A4F"/>
    <w:rsid w:val="005D5AAD"/>
    <w:rsid w:val="005D5FAC"/>
    <w:rsid w:val="005D6127"/>
    <w:rsid w:val="005D6466"/>
    <w:rsid w:val="005D68EE"/>
    <w:rsid w:val="005D69D9"/>
    <w:rsid w:val="005D6AB6"/>
    <w:rsid w:val="005D6B2A"/>
    <w:rsid w:val="005D6CBC"/>
    <w:rsid w:val="005D6F76"/>
    <w:rsid w:val="005D70E7"/>
    <w:rsid w:val="005D71DE"/>
    <w:rsid w:val="005E01AB"/>
    <w:rsid w:val="005E0888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EC7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A8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B19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46"/>
    <w:rsid w:val="005F09CD"/>
    <w:rsid w:val="005F0EBD"/>
    <w:rsid w:val="005F1583"/>
    <w:rsid w:val="005F1601"/>
    <w:rsid w:val="005F1696"/>
    <w:rsid w:val="005F1BAB"/>
    <w:rsid w:val="005F1C83"/>
    <w:rsid w:val="005F1C86"/>
    <w:rsid w:val="005F1E2F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76F"/>
    <w:rsid w:val="005F3922"/>
    <w:rsid w:val="005F394E"/>
    <w:rsid w:val="005F3AFE"/>
    <w:rsid w:val="005F3BBC"/>
    <w:rsid w:val="005F3E92"/>
    <w:rsid w:val="005F4247"/>
    <w:rsid w:val="005F4389"/>
    <w:rsid w:val="005F43D4"/>
    <w:rsid w:val="005F4444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782"/>
    <w:rsid w:val="005F68CA"/>
    <w:rsid w:val="005F6AD9"/>
    <w:rsid w:val="005F6CDD"/>
    <w:rsid w:val="005F6F43"/>
    <w:rsid w:val="005F75B2"/>
    <w:rsid w:val="005F78E7"/>
    <w:rsid w:val="005F7B7B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B8B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486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30E7"/>
    <w:rsid w:val="006136A7"/>
    <w:rsid w:val="006139A5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1E6"/>
    <w:rsid w:val="00616226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904"/>
    <w:rsid w:val="00620A0D"/>
    <w:rsid w:val="00620D5B"/>
    <w:rsid w:val="0062110C"/>
    <w:rsid w:val="006212F5"/>
    <w:rsid w:val="00621827"/>
    <w:rsid w:val="006219F9"/>
    <w:rsid w:val="00621DEB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2B9"/>
    <w:rsid w:val="00624374"/>
    <w:rsid w:val="006244C1"/>
    <w:rsid w:val="0062450A"/>
    <w:rsid w:val="0062465B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70C9"/>
    <w:rsid w:val="0062736B"/>
    <w:rsid w:val="006273FA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29"/>
    <w:rsid w:val="00632A3F"/>
    <w:rsid w:val="00632CB5"/>
    <w:rsid w:val="00632CF1"/>
    <w:rsid w:val="00634B42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CF"/>
    <w:rsid w:val="00636947"/>
    <w:rsid w:val="006369F7"/>
    <w:rsid w:val="00636ACD"/>
    <w:rsid w:val="0063707F"/>
    <w:rsid w:val="00637245"/>
    <w:rsid w:val="00637521"/>
    <w:rsid w:val="0063762D"/>
    <w:rsid w:val="00637897"/>
    <w:rsid w:val="006378B9"/>
    <w:rsid w:val="00637DA6"/>
    <w:rsid w:val="00637FB0"/>
    <w:rsid w:val="006401BA"/>
    <w:rsid w:val="006403CB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582"/>
    <w:rsid w:val="006455D5"/>
    <w:rsid w:val="00645725"/>
    <w:rsid w:val="0064586F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14B"/>
    <w:rsid w:val="00655162"/>
    <w:rsid w:val="006553FA"/>
    <w:rsid w:val="00655615"/>
    <w:rsid w:val="006557B0"/>
    <w:rsid w:val="0065586F"/>
    <w:rsid w:val="0065590A"/>
    <w:rsid w:val="00655AEA"/>
    <w:rsid w:val="00655B13"/>
    <w:rsid w:val="00655B1B"/>
    <w:rsid w:val="006561FE"/>
    <w:rsid w:val="006564C8"/>
    <w:rsid w:val="00656592"/>
    <w:rsid w:val="006565FB"/>
    <w:rsid w:val="006569E7"/>
    <w:rsid w:val="00656A93"/>
    <w:rsid w:val="006570F9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C1"/>
    <w:rsid w:val="00660B8A"/>
    <w:rsid w:val="00660C08"/>
    <w:rsid w:val="00660C4B"/>
    <w:rsid w:val="00660D74"/>
    <w:rsid w:val="00660E6B"/>
    <w:rsid w:val="00660F4E"/>
    <w:rsid w:val="0066111C"/>
    <w:rsid w:val="006615E2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B49"/>
    <w:rsid w:val="00664C4D"/>
    <w:rsid w:val="00664E39"/>
    <w:rsid w:val="00664EFC"/>
    <w:rsid w:val="006654C1"/>
    <w:rsid w:val="00665507"/>
    <w:rsid w:val="006655FE"/>
    <w:rsid w:val="0066586E"/>
    <w:rsid w:val="006659F4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67F4D"/>
    <w:rsid w:val="00670304"/>
    <w:rsid w:val="006703BF"/>
    <w:rsid w:val="006704E3"/>
    <w:rsid w:val="00670557"/>
    <w:rsid w:val="0067078D"/>
    <w:rsid w:val="00670793"/>
    <w:rsid w:val="00670AB9"/>
    <w:rsid w:val="00670AED"/>
    <w:rsid w:val="00670B11"/>
    <w:rsid w:val="00670DDF"/>
    <w:rsid w:val="00671066"/>
    <w:rsid w:val="006716B8"/>
    <w:rsid w:val="00671F26"/>
    <w:rsid w:val="0067229B"/>
    <w:rsid w:val="00672486"/>
    <w:rsid w:val="00672722"/>
    <w:rsid w:val="00672C38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41"/>
    <w:rsid w:val="00675C72"/>
    <w:rsid w:val="0067667D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E8C"/>
    <w:rsid w:val="00681F9D"/>
    <w:rsid w:val="0068224E"/>
    <w:rsid w:val="00682619"/>
    <w:rsid w:val="0068266C"/>
    <w:rsid w:val="00682C02"/>
    <w:rsid w:val="00682C48"/>
    <w:rsid w:val="00682C94"/>
    <w:rsid w:val="00682DB8"/>
    <w:rsid w:val="00682E58"/>
    <w:rsid w:val="00682EA7"/>
    <w:rsid w:val="006831B8"/>
    <w:rsid w:val="00683325"/>
    <w:rsid w:val="00683710"/>
    <w:rsid w:val="00683AA4"/>
    <w:rsid w:val="00683CEC"/>
    <w:rsid w:val="00683D67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664"/>
    <w:rsid w:val="00690F37"/>
    <w:rsid w:val="00690FA4"/>
    <w:rsid w:val="006912CE"/>
    <w:rsid w:val="00691470"/>
    <w:rsid w:val="00691769"/>
    <w:rsid w:val="006917B5"/>
    <w:rsid w:val="0069195E"/>
    <w:rsid w:val="00692437"/>
    <w:rsid w:val="006925A1"/>
    <w:rsid w:val="006925C8"/>
    <w:rsid w:val="0069268F"/>
    <w:rsid w:val="006926DC"/>
    <w:rsid w:val="006929BC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6BE"/>
    <w:rsid w:val="00694ABA"/>
    <w:rsid w:val="00694ACA"/>
    <w:rsid w:val="00694B76"/>
    <w:rsid w:val="00694BD1"/>
    <w:rsid w:val="00695002"/>
    <w:rsid w:val="00695311"/>
    <w:rsid w:val="00695367"/>
    <w:rsid w:val="00695529"/>
    <w:rsid w:val="00695680"/>
    <w:rsid w:val="00695779"/>
    <w:rsid w:val="0069593C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20E1"/>
    <w:rsid w:val="006A21E4"/>
    <w:rsid w:val="006A22A6"/>
    <w:rsid w:val="006A22BF"/>
    <w:rsid w:val="006A25EA"/>
    <w:rsid w:val="006A2626"/>
    <w:rsid w:val="006A26E4"/>
    <w:rsid w:val="006A2969"/>
    <w:rsid w:val="006A2D6D"/>
    <w:rsid w:val="006A34C4"/>
    <w:rsid w:val="006A3531"/>
    <w:rsid w:val="006A3C7D"/>
    <w:rsid w:val="006A3C93"/>
    <w:rsid w:val="006A41FB"/>
    <w:rsid w:val="006A4753"/>
    <w:rsid w:val="006A487E"/>
    <w:rsid w:val="006A487F"/>
    <w:rsid w:val="006A494C"/>
    <w:rsid w:val="006A49CB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3E5"/>
    <w:rsid w:val="006A65DA"/>
    <w:rsid w:val="006A66B0"/>
    <w:rsid w:val="006A66B6"/>
    <w:rsid w:val="006A6999"/>
    <w:rsid w:val="006A6C57"/>
    <w:rsid w:val="006A6E1B"/>
    <w:rsid w:val="006A6F58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B58"/>
    <w:rsid w:val="006B2043"/>
    <w:rsid w:val="006B229A"/>
    <w:rsid w:val="006B2438"/>
    <w:rsid w:val="006B2510"/>
    <w:rsid w:val="006B2B83"/>
    <w:rsid w:val="006B2F00"/>
    <w:rsid w:val="006B31FF"/>
    <w:rsid w:val="006B3265"/>
    <w:rsid w:val="006B35BF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325"/>
    <w:rsid w:val="006B5351"/>
    <w:rsid w:val="006B5590"/>
    <w:rsid w:val="006B5AD8"/>
    <w:rsid w:val="006B5B15"/>
    <w:rsid w:val="006B5E9B"/>
    <w:rsid w:val="006B6F32"/>
    <w:rsid w:val="006B7249"/>
    <w:rsid w:val="006B728F"/>
    <w:rsid w:val="006B74FD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0FC0"/>
    <w:rsid w:val="006C10EF"/>
    <w:rsid w:val="006C113D"/>
    <w:rsid w:val="006C146A"/>
    <w:rsid w:val="006C1B2A"/>
    <w:rsid w:val="006C1B52"/>
    <w:rsid w:val="006C1CB1"/>
    <w:rsid w:val="006C1CC2"/>
    <w:rsid w:val="006C1E91"/>
    <w:rsid w:val="006C24D9"/>
    <w:rsid w:val="006C289B"/>
    <w:rsid w:val="006C289F"/>
    <w:rsid w:val="006C2947"/>
    <w:rsid w:val="006C2B5A"/>
    <w:rsid w:val="006C2B7B"/>
    <w:rsid w:val="006C30E3"/>
    <w:rsid w:val="006C3415"/>
    <w:rsid w:val="006C34A2"/>
    <w:rsid w:val="006C3589"/>
    <w:rsid w:val="006C3734"/>
    <w:rsid w:val="006C3833"/>
    <w:rsid w:val="006C3B5D"/>
    <w:rsid w:val="006C3C43"/>
    <w:rsid w:val="006C435D"/>
    <w:rsid w:val="006C43D2"/>
    <w:rsid w:val="006C4634"/>
    <w:rsid w:val="006C47FC"/>
    <w:rsid w:val="006C4AE2"/>
    <w:rsid w:val="006C4F35"/>
    <w:rsid w:val="006C5680"/>
    <w:rsid w:val="006C5A01"/>
    <w:rsid w:val="006C5A61"/>
    <w:rsid w:val="006C5F94"/>
    <w:rsid w:val="006C65F7"/>
    <w:rsid w:val="006C6966"/>
    <w:rsid w:val="006C69C6"/>
    <w:rsid w:val="006C6D3C"/>
    <w:rsid w:val="006C6DDD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314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E0011"/>
    <w:rsid w:val="006E08A1"/>
    <w:rsid w:val="006E0AEB"/>
    <w:rsid w:val="006E0F24"/>
    <w:rsid w:val="006E1107"/>
    <w:rsid w:val="006E1121"/>
    <w:rsid w:val="006E115E"/>
    <w:rsid w:val="006E174B"/>
    <w:rsid w:val="006E1E81"/>
    <w:rsid w:val="006E1ED0"/>
    <w:rsid w:val="006E252E"/>
    <w:rsid w:val="006E25F4"/>
    <w:rsid w:val="006E25FA"/>
    <w:rsid w:val="006E26C5"/>
    <w:rsid w:val="006E2AAE"/>
    <w:rsid w:val="006E319A"/>
    <w:rsid w:val="006E335C"/>
    <w:rsid w:val="006E366F"/>
    <w:rsid w:val="006E3A99"/>
    <w:rsid w:val="006E3C59"/>
    <w:rsid w:val="006E40AD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49F"/>
    <w:rsid w:val="006E5C80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B19"/>
    <w:rsid w:val="006F10A8"/>
    <w:rsid w:val="006F17DB"/>
    <w:rsid w:val="006F1AC1"/>
    <w:rsid w:val="006F1C72"/>
    <w:rsid w:val="006F1DEA"/>
    <w:rsid w:val="006F2654"/>
    <w:rsid w:val="006F320C"/>
    <w:rsid w:val="006F3552"/>
    <w:rsid w:val="006F3D87"/>
    <w:rsid w:val="006F3E8A"/>
    <w:rsid w:val="006F4375"/>
    <w:rsid w:val="006F438E"/>
    <w:rsid w:val="006F43BD"/>
    <w:rsid w:val="006F45AA"/>
    <w:rsid w:val="006F4A79"/>
    <w:rsid w:val="006F5116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AF9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818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72B"/>
    <w:rsid w:val="00710842"/>
    <w:rsid w:val="0071092C"/>
    <w:rsid w:val="00710EAC"/>
    <w:rsid w:val="00710F26"/>
    <w:rsid w:val="00710F5E"/>
    <w:rsid w:val="00711A18"/>
    <w:rsid w:val="00711C8D"/>
    <w:rsid w:val="00711C98"/>
    <w:rsid w:val="00711D04"/>
    <w:rsid w:val="00711E06"/>
    <w:rsid w:val="0071223E"/>
    <w:rsid w:val="00712341"/>
    <w:rsid w:val="00712692"/>
    <w:rsid w:val="00712B4C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D1C"/>
    <w:rsid w:val="00717E27"/>
    <w:rsid w:val="00717E2A"/>
    <w:rsid w:val="00717EEF"/>
    <w:rsid w:val="007201D6"/>
    <w:rsid w:val="007202A3"/>
    <w:rsid w:val="007204A5"/>
    <w:rsid w:val="0072070E"/>
    <w:rsid w:val="0072102F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29"/>
    <w:rsid w:val="00724969"/>
    <w:rsid w:val="007249A5"/>
    <w:rsid w:val="00724A38"/>
    <w:rsid w:val="00724C2E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22A"/>
    <w:rsid w:val="00732264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D9C"/>
    <w:rsid w:val="00737F64"/>
    <w:rsid w:val="00737FB7"/>
    <w:rsid w:val="007407A9"/>
    <w:rsid w:val="00740A6F"/>
    <w:rsid w:val="00740C76"/>
    <w:rsid w:val="00740D12"/>
    <w:rsid w:val="0074166C"/>
    <w:rsid w:val="007416C4"/>
    <w:rsid w:val="007418D2"/>
    <w:rsid w:val="00741D3E"/>
    <w:rsid w:val="00742AE4"/>
    <w:rsid w:val="00742EC6"/>
    <w:rsid w:val="0074305A"/>
    <w:rsid w:val="00743391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BED"/>
    <w:rsid w:val="00747CBA"/>
    <w:rsid w:val="007503A2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64A"/>
    <w:rsid w:val="00753A71"/>
    <w:rsid w:val="00753B1A"/>
    <w:rsid w:val="00753CB2"/>
    <w:rsid w:val="00753D46"/>
    <w:rsid w:val="007540A6"/>
    <w:rsid w:val="0075418C"/>
    <w:rsid w:val="007541CA"/>
    <w:rsid w:val="007543F7"/>
    <w:rsid w:val="00754449"/>
    <w:rsid w:val="00754758"/>
    <w:rsid w:val="00754A27"/>
    <w:rsid w:val="00754C8B"/>
    <w:rsid w:val="00754D49"/>
    <w:rsid w:val="007556E8"/>
    <w:rsid w:val="00755746"/>
    <w:rsid w:val="00755838"/>
    <w:rsid w:val="00755A7C"/>
    <w:rsid w:val="00755B17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0EC1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4E"/>
    <w:rsid w:val="007663FF"/>
    <w:rsid w:val="007665DB"/>
    <w:rsid w:val="00766954"/>
    <w:rsid w:val="007669C9"/>
    <w:rsid w:val="00766BE5"/>
    <w:rsid w:val="00766C15"/>
    <w:rsid w:val="00766C55"/>
    <w:rsid w:val="00767239"/>
    <w:rsid w:val="007676D6"/>
    <w:rsid w:val="007677A3"/>
    <w:rsid w:val="007678A9"/>
    <w:rsid w:val="00770265"/>
    <w:rsid w:val="00770422"/>
    <w:rsid w:val="007707EE"/>
    <w:rsid w:val="0077122A"/>
    <w:rsid w:val="00771329"/>
    <w:rsid w:val="0077145B"/>
    <w:rsid w:val="00771919"/>
    <w:rsid w:val="00771938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06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1E1"/>
    <w:rsid w:val="00774318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5F72"/>
    <w:rsid w:val="0077600E"/>
    <w:rsid w:val="007768EB"/>
    <w:rsid w:val="00776E0A"/>
    <w:rsid w:val="00777005"/>
    <w:rsid w:val="007777E9"/>
    <w:rsid w:val="007778FA"/>
    <w:rsid w:val="00777B7A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752"/>
    <w:rsid w:val="00781C5E"/>
    <w:rsid w:val="00781C70"/>
    <w:rsid w:val="00781D88"/>
    <w:rsid w:val="00781FC1"/>
    <w:rsid w:val="00782560"/>
    <w:rsid w:val="0078267E"/>
    <w:rsid w:val="007826A6"/>
    <w:rsid w:val="0078293D"/>
    <w:rsid w:val="007829E4"/>
    <w:rsid w:val="00782C2F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71F7"/>
    <w:rsid w:val="007872ED"/>
    <w:rsid w:val="00787648"/>
    <w:rsid w:val="00787C32"/>
    <w:rsid w:val="00787C76"/>
    <w:rsid w:val="00787D1F"/>
    <w:rsid w:val="00790559"/>
    <w:rsid w:val="00790A4A"/>
    <w:rsid w:val="00790AAF"/>
    <w:rsid w:val="00790DBF"/>
    <w:rsid w:val="00790E95"/>
    <w:rsid w:val="0079107F"/>
    <w:rsid w:val="00791221"/>
    <w:rsid w:val="00791372"/>
    <w:rsid w:val="007915C9"/>
    <w:rsid w:val="0079178B"/>
    <w:rsid w:val="00791B11"/>
    <w:rsid w:val="00791DB8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046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40B"/>
    <w:rsid w:val="0079755C"/>
    <w:rsid w:val="00797AD6"/>
    <w:rsid w:val="00797D0E"/>
    <w:rsid w:val="00797F5D"/>
    <w:rsid w:val="007A00E7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16F"/>
    <w:rsid w:val="007A244D"/>
    <w:rsid w:val="007A299D"/>
    <w:rsid w:val="007A2B74"/>
    <w:rsid w:val="007A2BB4"/>
    <w:rsid w:val="007A2E21"/>
    <w:rsid w:val="007A2EAD"/>
    <w:rsid w:val="007A3341"/>
    <w:rsid w:val="007A34B3"/>
    <w:rsid w:val="007A34F8"/>
    <w:rsid w:val="007A377A"/>
    <w:rsid w:val="007A3C27"/>
    <w:rsid w:val="007A3C3B"/>
    <w:rsid w:val="007A3CB3"/>
    <w:rsid w:val="007A3CB6"/>
    <w:rsid w:val="007A3DCD"/>
    <w:rsid w:val="007A40E3"/>
    <w:rsid w:val="007A481D"/>
    <w:rsid w:val="007A4B77"/>
    <w:rsid w:val="007A4D1C"/>
    <w:rsid w:val="007A4D32"/>
    <w:rsid w:val="007A4F3C"/>
    <w:rsid w:val="007A55ED"/>
    <w:rsid w:val="007A5675"/>
    <w:rsid w:val="007A5731"/>
    <w:rsid w:val="007A57C7"/>
    <w:rsid w:val="007A58B7"/>
    <w:rsid w:val="007A5C47"/>
    <w:rsid w:val="007A5CB4"/>
    <w:rsid w:val="007A5DB8"/>
    <w:rsid w:val="007A6004"/>
    <w:rsid w:val="007A6179"/>
    <w:rsid w:val="007A63B1"/>
    <w:rsid w:val="007A6807"/>
    <w:rsid w:val="007A6917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315"/>
    <w:rsid w:val="007B4356"/>
    <w:rsid w:val="007B4769"/>
    <w:rsid w:val="007B4F09"/>
    <w:rsid w:val="007B536C"/>
    <w:rsid w:val="007B5944"/>
    <w:rsid w:val="007B5A7B"/>
    <w:rsid w:val="007B61C0"/>
    <w:rsid w:val="007B61F0"/>
    <w:rsid w:val="007B6258"/>
    <w:rsid w:val="007B67B5"/>
    <w:rsid w:val="007B67BC"/>
    <w:rsid w:val="007B6F62"/>
    <w:rsid w:val="007B721E"/>
    <w:rsid w:val="007B76AB"/>
    <w:rsid w:val="007B76D4"/>
    <w:rsid w:val="007B7CC8"/>
    <w:rsid w:val="007B7CD0"/>
    <w:rsid w:val="007C0088"/>
    <w:rsid w:val="007C00BF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615"/>
    <w:rsid w:val="007C6C0F"/>
    <w:rsid w:val="007C7105"/>
    <w:rsid w:val="007C7144"/>
    <w:rsid w:val="007C7419"/>
    <w:rsid w:val="007C75B6"/>
    <w:rsid w:val="007C7D72"/>
    <w:rsid w:val="007C7DD1"/>
    <w:rsid w:val="007C7F15"/>
    <w:rsid w:val="007D00E7"/>
    <w:rsid w:val="007D0A3C"/>
    <w:rsid w:val="007D1098"/>
    <w:rsid w:val="007D11B0"/>
    <w:rsid w:val="007D1330"/>
    <w:rsid w:val="007D1371"/>
    <w:rsid w:val="007D16DF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44FE"/>
    <w:rsid w:val="007D44FF"/>
    <w:rsid w:val="007D476B"/>
    <w:rsid w:val="007D4962"/>
    <w:rsid w:val="007D4A5D"/>
    <w:rsid w:val="007D4DAB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974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A91"/>
    <w:rsid w:val="007E5D25"/>
    <w:rsid w:val="007E5D5E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2B4"/>
    <w:rsid w:val="007E76BE"/>
    <w:rsid w:val="007E7E87"/>
    <w:rsid w:val="007F0042"/>
    <w:rsid w:val="007F1786"/>
    <w:rsid w:val="007F1871"/>
    <w:rsid w:val="007F19A3"/>
    <w:rsid w:val="007F1DB6"/>
    <w:rsid w:val="007F1EC4"/>
    <w:rsid w:val="007F2452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977"/>
    <w:rsid w:val="0080026A"/>
    <w:rsid w:val="008008C5"/>
    <w:rsid w:val="00800BE1"/>
    <w:rsid w:val="00800D5F"/>
    <w:rsid w:val="0080154C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1F4"/>
    <w:rsid w:val="00804386"/>
    <w:rsid w:val="008043AF"/>
    <w:rsid w:val="008044CA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3DF"/>
    <w:rsid w:val="00811B0B"/>
    <w:rsid w:val="00811B2A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CE2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31C"/>
    <w:rsid w:val="008173B9"/>
    <w:rsid w:val="008177B5"/>
    <w:rsid w:val="008178AF"/>
    <w:rsid w:val="008178FE"/>
    <w:rsid w:val="00817DC7"/>
    <w:rsid w:val="00817E8D"/>
    <w:rsid w:val="008205BE"/>
    <w:rsid w:val="0082062F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A0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19"/>
    <w:rsid w:val="008340C9"/>
    <w:rsid w:val="00834205"/>
    <w:rsid w:val="0083461B"/>
    <w:rsid w:val="0083471F"/>
    <w:rsid w:val="008348EE"/>
    <w:rsid w:val="00834909"/>
    <w:rsid w:val="008349FC"/>
    <w:rsid w:val="00834AB8"/>
    <w:rsid w:val="00834B3F"/>
    <w:rsid w:val="00834E0B"/>
    <w:rsid w:val="00834E2A"/>
    <w:rsid w:val="008353B4"/>
    <w:rsid w:val="008355DF"/>
    <w:rsid w:val="008355F3"/>
    <w:rsid w:val="00835763"/>
    <w:rsid w:val="00835ACB"/>
    <w:rsid w:val="00836443"/>
    <w:rsid w:val="008367F4"/>
    <w:rsid w:val="008368B0"/>
    <w:rsid w:val="00836D8B"/>
    <w:rsid w:val="00836FB9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9FD"/>
    <w:rsid w:val="00841B43"/>
    <w:rsid w:val="00841C11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65A"/>
    <w:rsid w:val="00843724"/>
    <w:rsid w:val="00843754"/>
    <w:rsid w:val="00843C11"/>
    <w:rsid w:val="00843D90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687"/>
    <w:rsid w:val="00845B0F"/>
    <w:rsid w:val="00845CE7"/>
    <w:rsid w:val="00845EB6"/>
    <w:rsid w:val="00845F0D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84A"/>
    <w:rsid w:val="00850D01"/>
    <w:rsid w:val="00850DB6"/>
    <w:rsid w:val="00850EB8"/>
    <w:rsid w:val="00851850"/>
    <w:rsid w:val="00851885"/>
    <w:rsid w:val="00851B94"/>
    <w:rsid w:val="00851BA0"/>
    <w:rsid w:val="00851CD0"/>
    <w:rsid w:val="00851E5E"/>
    <w:rsid w:val="00851F1D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267"/>
    <w:rsid w:val="008555CF"/>
    <w:rsid w:val="00855C7E"/>
    <w:rsid w:val="00855ED6"/>
    <w:rsid w:val="00856327"/>
    <w:rsid w:val="0085664C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B9E"/>
    <w:rsid w:val="00857D4F"/>
    <w:rsid w:val="0086023C"/>
    <w:rsid w:val="00860445"/>
    <w:rsid w:val="00860579"/>
    <w:rsid w:val="00860774"/>
    <w:rsid w:val="0086090D"/>
    <w:rsid w:val="00860AE7"/>
    <w:rsid w:val="00860CFB"/>
    <w:rsid w:val="008611C6"/>
    <w:rsid w:val="008612C9"/>
    <w:rsid w:val="008613FE"/>
    <w:rsid w:val="00861553"/>
    <w:rsid w:val="00861609"/>
    <w:rsid w:val="0086166A"/>
    <w:rsid w:val="0086198B"/>
    <w:rsid w:val="00861DD4"/>
    <w:rsid w:val="00862227"/>
    <w:rsid w:val="008622F2"/>
    <w:rsid w:val="00862840"/>
    <w:rsid w:val="008628A6"/>
    <w:rsid w:val="0086297B"/>
    <w:rsid w:val="00862A62"/>
    <w:rsid w:val="00862BD2"/>
    <w:rsid w:val="00862D92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5B"/>
    <w:rsid w:val="008656A7"/>
    <w:rsid w:val="00865B30"/>
    <w:rsid w:val="00865C2B"/>
    <w:rsid w:val="00865CF5"/>
    <w:rsid w:val="00865DF8"/>
    <w:rsid w:val="008664EA"/>
    <w:rsid w:val="00866549"/>
    <w:rsid w:val="008665A8"/>
    <w:rsid w:val="00866747"/>
    <w:rsid w:val="00866ABF"/>
    <w:rsid w:val="00866F4D"/>
    <w:rsid w:val="0086730B"/>
    <w:rsid w:val="00867384"/>
    <w:rsid w:val="00867729"/>
    <w:rsid w:val="0086778E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792"/>
    <w:rsid w:val="00871EDE"/>
    <w:rsid w:val="00871F9D"/>
    <w:rsid w:val="008723F1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AF5"/>
    <w:rsid w:val="00873B25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4E7"/>
    <w:rsid w:val="00877591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2E7F"/>
    <w:rsid w:val="008833B1"/>
    <w:rsid w:val="0088355D"/>
    <w:rsid w:val="008838EB"/>
    <w:rsid w:val="00883945"/>
    <w:rsid w:val="00883BE4"/>
    <w:rsid w:val="0088437C"/>
    <w:rsid w:val="0088499E"/>
    <w:rsid w:val="00884A5B"/>
    <w:rsid w:val="00884F7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662"/>
    <w:rsid w:val="00891BCD"/>
    <w:rsid w:val="00892096"/>
    <w:rsid w:val="00892600"/>
    <w:rsid w:val="00892609"/>
    <w:rsid w:val="00892CD3"/>
    <w:rsid w:val="0089300A"/>
    <w:rsid w:val="00893031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5038"/>
    <w:rsid w:val="008954D3"/>
    <w:rsid w:val="0089568A"/>
    <w:rsid w:val="00895B2F"/>
    <w:rsid w:val="00895DBA"/>
    <w:rsid w:val="00896379"/>
    <w:rsid w:val="00896B84"/>
    <w:rsid w:val="00896CE1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B83"/>
    <w:rsid w:val="00897C4C"/>
    <w:rsid w:val="00897CC9"/>
    <w:rsid w:val="00897D92"/>
    <w:rsid w:val="00897F22"/>
    <w:rsid w:val="008A0183"/>
    <w:rsid w:val="008A03D6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162F"/>
    <w:rsid w:val="008A20AA"/>
    <w:rsid w:val="008A24AA"/>
    <w:rsid w:val="008A2832"/>
    <w:rsid w:val="008A2A8A"/>
    <w:rsid w:val="008A2D87"/>
    <w:rsid w:val="008A2F7A"/>
    <w:rsid w:val="008A3278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755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678"/>
    <w:rsid w:val="008A7752"/>
    <w:rsid w:val="008A7969"/>
    <w:rsid w:val="008A7A9D"/>
    <w:rsid w:val="008B02A5"/>
    <w:rsid w:val="008B0508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B06"/>
    <w:rsid w:val="008B5D75"/>
    <w:rsid w:val="008B5EBE"/>
    <w:rsid w:val="008B616E"/>
    <w:rsid w:val="008B65F2"/>
    <w:rsid w:val="008B6919"/>
    <w:rsid w:val="008B6AFB"/>
    <w:rsid w:val="008B6B6D"/>
    <w:rsid w:val="008B6BEC"/>
    <w:rsid w:val="008B6DC0"/>
    <w:rsid w:val="008B6E4E"/>
    <w:rsid w:val="008B6E8A"/>
    <w:rsid w:val="008B6E98"/>
    <w:rsid w:val="008B6F12"/>
    <w:rsid w:val="008B70AD"/>
    <w:rsid w:val="008B72F7"/>
    <w:rsid w:val="008B7356"/>
    <w:rsid w:val="008B75D8"/>
    <w:rsid w:val="008B7D7A"/>
    <w:rsid w:val="008B7E2C"/>
    <w:rsid w:val="008B7ED5"/>
    <w:rsid w:val="008B7FB9"/>
    <w:rsid w:val="008C0049"/>
    <w:rsid w:val="008C01D9"/>
    <w:rsid w:val="008C01F0"/>
    <w:rsid w:val="008C08F8"/>
    <w:rsid w:val="008C0B0B"/>
    <w:rsid w:val="008C0F92"/>
    <w:rsid w:val="008C1271"/>
    <w:rsid w:val="008C1887"/>
    <w:rsid w:val="008C19EF"/>
    <w:rsid w:val="008C1A83"/>
    <w:rsid w:val="008C1BBE"/>
    <w:rsid w:val="008C2104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87A"/>
    <w:rsid w:val="008C49BA"/>
    <w:rsid w:val="008C4E98"/>
    <w:rsid w:val="008C51BF"/>
    <w:rsid w:val="008C54CB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2D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D32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58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5B8"/>
    <w:rsid w:val="008E485B"/>
    <w:rsid w:val="008E4890"/>
    <w:rsid w:val="008E536A"/>
    <w:rsid w:val="008E553C"/>
    <w:rsid w:val="008E5C17"/>
    <w:rsid w:val="008E5D89"/>
    <w:rsid w:val="008E5ECA"/>
    <w:rsid w:val="008E5ECD"/>
    <w:rsid w:val="008E671B"/>
    <w:rsid w:val="008E68A2"/>
    <w:rsid w:val="008E7659"/>
    <w:rsid w:val="008E7666"/>
    <w:rsid w:val="008E788B"/>
    <w:rsid w:val="008E7B00"/>
    <w:rsid w:val="008E7BF7"/>
    <w:rsid w:val="008E7D42"/>
    <w:rsid w:val="008F01EB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F2"/>
    <w:rsid w:val="008F26FA"/>
    <w:rsid w:val="008F2BF1"/>
    <w:rsid w:val="008F2F40"/>
    <w:rsid w:val="008F3046"/>
    <w:rsid w:val="008F3192"/>
    <w:rsid w:val="008F328B"/>
    <w:rsid w:val="008F3335"/>
    <w:rsid w:val="008F3351"/>
    <w:rsid w:val="008F403A"/>
    <w:rsid w:val="008F4BF9"/>
    <w:rsid w:val="008F4E7D"/>
    <w:rsid w:val="008F5573"/>
    <w:rsid w:val="008F5B42"/>
    <w:rsid w:val="008F5B76"/>
    <w:rsid w:val="008F5CFE"/>
    <w:rsid w:val="008F616A"/>
    <w:rsid w:val="008F626F"/>
    <w:rsid w:val="008F6291"/>
    <w:rsid w:val="008F62F8"/>
    <w:rsid w:val="008F67F9"/>
    <w:rsid w:val="008F6AC1"/>
    <w:rsid w:val="008F6E0A"/>
    <w:rsid w:val="008F7059"/>
    <w:rsid w:val="008F7194"/>
    <w:rsid w:val="008F72B5"/>
    <w:rsid w:val="008F731A"/>
    <w:rsid w:val="008F7497"/>
    <w:rsid w:val="008F749E"/>
    <w:rsid w:val="008F74B5"/>
    <w:rsid w:val="008F7720"/>
    <w:rsid w:val="008F7E2F"/>
    <w:rsid w:val="009000C3"/>
    <w:rsid w:val="00900202"/>
    <w:rsid w:val="00900617"/>
    <w:rsid w:val="00900C81"/>
    <w:rsid w:val="00900E8C"/>
    <w:rsid w:val="00901A98"/>
    <w:rsid w:val="00901C4A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DE7"/>
    <w:rsid w:val="00903F1D"/>
    <w:rsid w:val="009040E2"/>
    <w:rsid w:val="00904134"/>
    <w:rsid w:val="009041DD"/>
    <w:rsid w:val="0090451E"/>
    <w:rsid w:val="00904546"/>
    <w:rsid w:val="009045D3"/>
    <w:rsid w:val="00904A0B"/>
    <w:rsid w:val="00904DCC"/>
    <w:rsid w:val="00905119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221"/>
    <w:rsid w:val="009152C8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68"/>
    <w:rsid w:val="009174B5"/>
    <w:rsid w:val="009176EF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485"/>
    <w:rsid w:val="009214AE"/>
    <w:rsid w:val="009215C3"/>
    <w:rsid w:val="009216B3"/>
    <w:rsid w:val="00921B60"/>
    <w:rsid w:val="0092227B"/>
    <w:rsid w:val="00922E06"/>
    <w:rsid w:val="0092302C"/>
    <w:rsid w:val="00923452"/>
    <w:rsid w:val="00923661"/>
    <w:rsid w:val="00923668"/>
    <w:rsid w:val="00924284"/>
    <w:rsid w:val="00924A4F"/>
    <w:rsid w:val="00924AFB"/>
    <w:rsid w:val="009250F0"/>
    <w:rsid w:val="00925512"/>
    <w:rsid w:val="00925774"/>
    <w:rsid w:val="00925A04"/>
    <w:rsid w:val="00925B2E"/>
    <w:rsid w:val="00925BC5"/>
    <w:rsid w:val="00925E56"/>
    <w:rsid w:val="00925F80"/>
    <w:rsid w:val="009261D4"/>
    <w:rsid w:val="009266D8"/>
    <w:rsid w:val="009266F1"/>
    <w:rsid w:val="00926873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882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A96"/>
    <w:rsid w:val="00932ED1"/>
    <w:rsid w:val="009332EC"/>
    <w:rsid w:val="009337EC"/>
    <w:rsid w:val="00933821"/>
    <w:rsid w:val="009338CB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A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CC2"/>
    <w:rsid w:val="00940F47"/>
    <w:rsid w:val="009414F0"/>
    <w:rsid w:val="009415EB"/>
    <w:rsid w:val="00941710"/>
    <w:rsid w:val="00941A88"/>
    <w:rsid w:val="00941ACE"/>
    <w:rsid w:val="009421E1"/>
    <w:rsid w:val="00942588"/>
    <w:rsid w:val="009426DB"/>
    <w:rsid w:val="009428D1"/>
    <w:rsid w:val="00942B1B"/>
    <w:rsid w:val="00942DC2"/>
    <w:rsid w:val="0094306B"/>
    <w:rsid w:val="009432FD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A29"/>
    <w:rsid w:val="00945DB9"/>
    <w:rsid w:val="0094643B"/>
    <w:rsid w:val="009467BF"/>
    <w:rsid w:val="00946C49"/>
    <w:rsid w:val="00946DF4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200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2BF"/>
    <w:rsid w:val="009616C8"/>
    <w:rsid w:val="00961719"/>
    <w:rsid w:val="00961D52"/>
    <w:rsid w:val="00961F51"/>
    <w:rsid w:val="00962072"/>
    <w:rsid w:val="00962163"/>
    <w:rsid w:val="00962208"/>
    <w:rsid w:val="00962969"/>
    <w:rsid w:val="009629B7"/>
    <w:rsid w:val="00962DC7"/>
    <w:rsid w:val="0096304D"/>
    <w:rsid w:val="009635C5"/>
    <w:rsid w:val="009636E7"/>
    <w:rsid w:val="00963709"/>
    <w:rsid w:val="0096393B"/>
    <w:rsid w:val="00963B67"/>
    <w:rsid w:val="00964939"/>
    <w:rsid w:val="00964E3B"/>
    <w:rsid w:val="00964E99"/>
    <w:rsid w:val="00965276"/>
    <w:rsid w:val="0096561C"/>
    <w:rsid w:val="009656A7"/>
    <w:rsid w:val="009656E7"/>
    <w:rsid w:val="0096589C"/>
    <w:rsid w:val="00965915"/>
    <w:rsid w:val="009659E1"/>
    <w:rsid w:val="00966318"/>
    <w:rsid w:val="00966AEC"/>
    <w:rsid w:val="00966B7D"/>
    <w:rsid w:val="00967148"/>
    <w:rsid w:val="009671BA"/>
    <w:rsid w:val="00967248"/>
    <w:rsid w:val="009672A5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17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A84"/>
    <w:rsid w:val="00973DA2"/>
    <w:rsid w:val="00973E03"/>
    <w:rsid w:val="00973FAE"/>
    <w:rsid w:val="00973FF7"/>
    <w:rsid w:val="00974687"/>
    <w:rsid w:val="00974D5B"/>
    <w:rsid w:val="00974E86"/>
    <w:rsid w:val="00974FC5"/>
    <w:rsid w:val="0097500B"/>
    <w:rsid w:val="009751C7"/>
    <w:rsid w:val="0097526A"/>
    <w:rsid w:val="00975270"/>
    <w:rsid w:val="009754E0"/>
    <w:rsid w:val="0097556B"/>
    <w:rsid w:val="009756BC"/>
    <w:rsid w:val="009758DB"/>
    <w:rsid w:val="00975945"/>
    <w:rsid w:val="00975F2B"/>
    <w:rsid w:val="00976570"/>
    <w:rsid w:val="009766DE"/>
    <w:rsid w:val="0097675E"/>
    <w:rsid w:val="0097698B"/>
    <w:rsid w:val="00976B3E"/>
    <w:rsid w:val="00976B8F"/>
    <w:rsid w:val="00976D5C"/>
    <w:rsid w:val="00977205"/>
    <w:rsid w:val="0097750B"/>
    <w:rsid w:val="00977917"/>
    <w:rsid w:val="00977C3B"/>
    <w:rsid w:val="00977DBF"/>
    <w:rsid w:val="00977F11"/>
    <w:rsid w:val="00980120"/>
    <w:rsid w:val="0098089F"/>
    <w:rsid w:val="00980A48"/>
    <w:rsid w:val="00980AE0"/>
    <w:rsid w:val="00980AF4"/>
    <w:rsid w:val="00980B39"/>
    <w:rsid w:val="00980B80"/>
    <w:rsid w:val="00980DC9"/>
    <w:rsid w:val="00980E8A"/>
    <w:rsid w:val="00981165"/>
    <w:rsid w:val="009812FC"/>
    <w:rsid w:val="009813F6"/>
    <w:rsid w:val="00981645"/>
    <w:rsid w:val="0098178C"/>
    <w:rsid w:val="00981A05"/>
    <w:rsid w:val="00981C53"/>
    <w:rsid w:val="00981DC6"/>
    <w:rsid w:val="00981E71"/>
    <w:rsid w:val="00981EF9"/>
    <w:rsid w:val="00981F6D"/>
    <w:rsid w:val="009824E7"/>
    <w:rsid w:val="0098256D"/>
    <w:rsid w:val="009825EB"/>
    <w:rsid w:val="0098260C"/>
    <w:rsid w:val="00982688"/>
    <w:rsid w:val="00982773"/>
    <w:rsid w:val="00982E18"/>
    <w:rsid w:val="00982F6F"/>
    <w:rsid w:val="009833CF"/>
    <w:rsid w:val="009837E1"/>
    <w:rsid w:val="00984071"/>
    <w:rsid w:val="009841C0"/>
    <w:rsid w:val="0098457D"/>
    <w:rsid w:val="00984746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5F9"/>
    <w:rsid w:val="0098681B"/>
    <w:rsid w:val="009868FA"/>
    <w:rsid w:val="00986BB7"/>
    <w:rsid w:val="00987289"/>
    <w:rsid w:val="0098728C"/>
    <w:rsid w:val="00987328"/>
    <w:rsid w:val="00987603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03A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5D7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85C"/>
    <w:rsid w:val="009969B2"/>
    <w:rsid w:val="00996B77"/>
    <w:rsid w:val="009971A1"/>
    <w:rsid w:val="009972E9"/>
    <w:rsid w:val="0099756F"/>
    <w:rsid w:val="00997830"/>
    <w:rsid w:val="00997AE6"/>
    <w:rsid w:val="00997E3A"/>
    <w:rsid w:val="009A0076"/>
    <w:rsid w:val="009A06A8"/>
    <w:rsid w:val="009A0A6A"/>
    <w:rsid w:val="009A0B33"/>
    <w:rsid w:val="009A0BCE"/>
    <w:rsid w:val="009A0DDD"/>
    <w:rsid w:val="009A0EA9"/>
    <w:rsid w:val="009A104A"/>
    <w:rsid w:val="009A1DEB"/>
    <w:rsid w:val="009A1E58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A56"/>
    <w:rsid w:val="009A2CDE"/>
    <w:rsid w:val="009A2D86"/>
    <w:rsid w:val="009A2E2A"/>
    <w:rsid w:val="009A3386"/>
    <w:rsid w:val="009A350D"/>
    <w:rsid w:val="009A35AF"/>
    <w:rsid w:val="009A3918"/>
    <w:rsid w:val="009A39BA"/>
    <w:rsid w:val="009A4094"/>
    <w:rsid w:val="009A4512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3B4"/>
    <w:rsid w:val="009A745E"/>
    <w:rsid w:val="009A75D1"/>
    <w:rsid w:val="009A76AF"/>
    <w:rsid w:val="009A779A"/>
    <w:rsid w:val="009A7845"/>
    <w:rsid w:val="009A7D94"/>
    <w:rsid w:val="009A7E47"/>
    <w:rsid w:val="009A7F70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58A"/>
    <w:rsid w:val="009B3621"/>
    <w:rsid w:val="009B366F"/>
    <w:rsid w:val="009B3AD2"/>
    <w:rsid w:val="009B3B97"/>
    <w:rsid w:val="009B3D68"/>
    <w:rsid w:val="009B3F5D"/>
    <w:rsid w:val="009B4077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541"/>
    <w:rsid w:val="009B56CB"/>
    <w:rsid w:val="009B59C8"/>
    <w:rsid w:val="009B5ADB"/>
    <w:rsid w:val="009B5CA0"/>
    <w:rsid w:val="009B5E96"/>
    <w:rsid w:val="009B5ED5"/>
    <w:rsid w:val="009B5EF9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4F5"/>
    <w:rsid w:val="009B76B7"/>
    <w:rsid w:val="009B77AF"/>
    <w:rsid w:val="009B7CBE"/>
    <w:rsid w:val="009B7FA3"/>
    <w:rsid w:val="009B7FAD"/>
    <w:rsid w:val="009C0044"/>
    <w:rsid w:val="009C0239"/>
    <w:rsid w:val="009C04EF"/>
    <w:rsid w:val="009C04F0"/>
    <w:rsid w:val="009C05B1"/>
    <w:rsid w:val="009C0715"/>
    <w:rsid w:val="009C0BAB"/>
    <w:rsid w:val="009C0C14"/>
    <w:rsid w:val="009C0CD3"/>
    <w:rsid w:val="009C0D1A"/>
    <w:rsid w:val="009C0F89"/>
    <w:rsid w:val="009C0FA6"/>
    <w:rsid w:val="009C1240"/>
    <w:rsid w:val="009C13EB"/>
    <w:rsid w:val="009C195C"/>
    <w:rsid w:val="009C1A8F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3A24"/>
    <w:rsid w:val="009C4115"/>
    <w:rsid w:val="009C5164"/>
    <w:rsid w:val="009C5433"/>
    <w:rsid w:val="009C5794"/>
    <w:rsid w:val="009C5799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88C"/>
    <w:rsid w:val="009D49C2"/>
    <w:rsid w:val="009D4CD7"/>
    <w:rsid w:val="009D4E38"/>
    <w:rsid w:val="009D51D0"/>
    <w:rsid w:val="009D529B"/>
    <w:rsid w:val="009D5A42"/>
    <w:rsid w:val="009D5D66"/>
    <w:rsid w:val="009D5E07"/>
    <w:rsid w:val="009D6FD1"/>
    <w:rsid w:val="009D73D6"/>
    <w:rsid w:val="009D7455"/>
    <w:rsid w:val="009D745F"/>
    <w:rsid w:val="009D7B7E"/>
    <w:rsid w:val="009D7BB9"/>
    <w:rsid w:val="009E0091"/>
    <w:rsid w:val="009E03C7"/>
    <w:rsid w:val="009E080E"/>
    <w:rsid w:val="009E08BA"/>
    <w:rsid w:val="009E0A04"/>
    <w:rsid w:val="009E0F62"/>
    <w:rsid w:val="009E1115"/>
    <w:rsid w:val="009E1300"/>
    <w:rsid w:val="009E223A"/>
    <w:rsid w:val="009E2253"/>
    <w:rsid w:val="009E2358"/>
    <w:rsid w:val="009E23C9"/>
    <w:rsid w:val="009E2B97"/>
    <w:rsid w:val="009E2FB9"/>
    <w:rsid w:val="009E325B"/>
    <w:rsid w:val="009E3881"/>
    <w:rsid w:val="009E38AF"/>
    <w:rsid w:val="009E3C17"/>
    <w:rsid w:val="009E3F8F"/>
    <w:rsid w:val="009E41E7"/>
    <w:rsid w:val="009E44E8"/>
    <w:rsid w:val="009E4535"/>
    <w:rsid w:val="009E45BC"/>
    <w:rsid w:val="009E49C6"/>
    <w:rsid w:val="009E4A4C"/>
    <w:rsid w:val="009E4CE5"/>
    <w:rsid w:val="009E505C"/>
    <w:rsid w:val="009E5168"/>
    <w:rsid w:val="009E51EC"/>
    <w:rsid w:val="009E5642"/>
    <w:rsid w:val="009E59E8"/>
    <w:rsid w:val="009E62D4"/>
    <w:rsid w:val="009E630E"/>
    <w:rsid w:val="009E650E"/>
    <w:rsid w:val="009E68DB"/>
    <w:rsid w:val="009E6A24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86B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F06"/>
    <w:rsid w:val="009F41D2"/>
    <w:rsid w:val="009F4386"/>
    <w:rsid w:val="009F446B"/>
    <w:rsid w:val="009F459F"/>
    <w:rsid w:val="009F4768"/>
    <w:rsid w:val="009F4A45"/>
    <w:rsid w:val="009F4E46"/>
    <w:rsid w:val="009F5060"/>
    <w:rsid w:val="009F50D0"/>
    <w:rsid w:val="009F511D"/>
    <w:rsid w:val="009F598F"/>
    <w:rsid w:val="009F5B93"/>
    <w:rsid w:val="009F5FBD"/>
    <w:rsid w:val="009F60EF"/>
    <w:rsid w:val="009F6454"/>
    <w:rsid w:val="009F6595"/>
    <w:rsid w:val="009F6973"/>
    <w:rsid w:val="009F6CBF"/>
    <w:rsid w:val="009F6E14"/>
    <w:rsid w:val="009F6FDF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BC5"/>
    <w:rsid w:val="00A02CDD"/>
    <w:rsid w:val="00A02F08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D11"/>
    <w:rsid w:val="00A10D8F"/>
    <w:rsid w:val="00A1118B"/>
    <w:rsid w:val="00A115F8"/>
    <w:rsid w:val="00A11859"/>
    <w:rsid w:val="00A119FC"/>
    <w:rsid w:val="00A11A45"/>
    <w:rsid w:val="00A11BE4"/>
    <w:rsid w:val="00A121E4"/>
    <w:rsid w:val="00A12234"/>
    <w:rsid w:val="00A12452"/>
    <w:rsid w:val="00A12AB4"/>
    <w:rsid w:val="00A12AEB"/>
    <w:rsid w:val="00A133B2"/>
    <w:rsid w:val="00A137FA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BEB"/>
    <w:rsid w:val="00A17C99"/>
    <w:rsid w:val="00A17D2D"/>
    <w:rsid w:val="00A17EA9"/>
    <w:rsid w:val="00A17F10"/>
    <w:rsid w:val="00A20944"/>
    <w:rsid w:val="00A20C9E"/>
    <w:rsid w:val="00A20F1B"/>
    <w:rsid w:val="00A20FAC"/>
    <w:rsid w:val="00A21142"/>
    <w:rsid w:val="00A211DB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BF8"/>
    <w:rsid w:val="00A25FC7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10E"/>
    <w:rsid w:val="00A275A1"/>
    <w:rsid w:val="00A275F9"/>
    <w:rsid w:val="00A27BC5"/>
    <w:rsid w:val="00A30006"/>
    <w:rsid w:val="00A302C8"/>
    <w:rsid w:val="00A3094F"/>
    <w:rsid w:val="00A309FE"/>
    <w:rsid w:val="00A30BB0"/>
    <w:rsid w:val="00A30BC5"/>
    <w:rsid w:val="00A30EBD"/>
    <w:rsid w:val="00A311F7"/>
    <w:rsid w:val="00A313DB"/>
    <w:rsid w:val="00A31D13"/>
    <w:rsid w:val="00A31F85"/>
    <w:rsid w:val="00A3203D"/>
    <w:rsid w:val="00A3239C"/>
    <w:rsid w:val="00A3246E"/>
    <w:rsid w:val="00A325D2"/>
    <w:rsid w:val="00A325DF"/>
    <w:rsid w:val="00A3278C"/>
    <w:rsid w:val="00A32EB8"/>
    <w:rsid w:val="00A33053"/>
    <w:rsid w:val="00A330BE"/>
    <w:rsid w:val="00A33209"/>
    <w:rsid w:val="00A336B9"/>
    <w:rsid w:val="00A33D4C"/>
    <w:rsid w:val="00A34075"/>
    <w:rsid w:val="00A344BD"/>
    <w:rsid w:val="00A345D6"/>
    <w:rsid w:val="00A348A3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37B66"/>
    <w:rsid w:val="00A40086"/>
    <w:rsid w:val="00A40707"/>
    <w:rsid w:val="00A4071E"/>
    <w:rsid w:val="00A40CDD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DC"/>
    <w:rsid w:val="00A45025"/>
    <w:rsid w:val="00A45518"/>
    <w:rsid w:val="00A45858"/>
    <w:rsid w:val="00A45A49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49E"/>
    <w:rsid w:val="00A50B33"/>
    <w:rsid w:val="00A50CD4"/>
    <w:rsid w:val="00A50D49"/>
    <w:rsid w:val="00A50DB6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1E"/>
    <w:rsid w:val="00A543D8"/>
    <w:rsid w:val="00A54899"/>
    <w:rsid w:val="00A54CE7"/>
    <w:rsid w:val="00A556D0"/>
    <w:rsid w:val="00A556E9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48"/>
    <w:rsid w:val="00A607FC"/>
    <w:rsid w:val="00A608BB"/>
    <w:rsid w:val="00A608E9"/>
    <w:rsid w:val="00A609C5"/>
    <w:rsid w:val="00A60A1A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186A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4271"/>
    <w:rsid w:val="00A74288"/>
    <w:rsid w:val="00A7439B"/>
    <w:rsid w:val="00A74421"/>
    <w:rsid w:val="00A74613"/>
    <w:rsid w:val="00A746EC"/>
    <w:rsid w:val="00A74940"/>
    <w:rsid w:val="00A75149"/>
    <w:rsid w:val="00A754E0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749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0E70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62F"/>
    <w:rsid w:val="00A84765"/>
    <w:rsid w:val="00A84AA8"/>
    <w:rsid w:val="00A84FE8"/>
    <w:rsid w:val="00A85287"/>
    <w:rsid w:val="00A85CA0"/>
    <w:rsid w:val="00A85DB0"/>
    <w:rsid w:val="00A85F8A"/>
    <w:rsid w:val="00A862E3"/>
    <w:rsid w:val="00A86337"/>
    <w:rsid w:val="00A8647E"/>
    <w:rsid w:val="00A86526"/>
    <w:rsid w:val="00A867D8"/>
    <w:rsid w:val="00A86876"/>
    <w:rsid w:val="00A86A08"/>
    <w:rsid w:val="00A86A14"/>
    <w:rsid w:val="00A86DA2"/>
    <w:rsid w:val="00A86F6F"/>
    <w:rsid w:val="00A87ECE"/>
    <w:rsid w:val="00A90134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BF8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6B"/>
    <w:rsid w:val="00A936AD"/>
    <w:rsid w:val="00A936D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A8F"/>
    <w:rsid w:val="00AA1B0A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4273"/>
    <w:rsid w:val="00AA461F"/>
    <w:rsid w:val="00AA54EC"/>
    <w:rsid w:val="00AA5C7E"/>
    <w:rsid w:val="00AA62AF"/>
    <w:rsid w:val="00AA6416"/>
    <w:rsid w:val="00AA64EA"/>
    <w:rsid w:val="00AA6AEB"/>
    <w:rsid w:val="00AA6B6D"/>
    <w:rsid w:val="00AA6C08"/>
    <w:rsid w:val="00AA6F16"/>
    <w:rsid w:val="00AA7011"/>
    <w:rsid w:val="00AA7385"/>
    <w:rsid w:val="00AA79ED"/>
    <w:rsid w:val="00AA7B7A"/>
    <w:rsid w:val="00AA7CDD"/>
    <w:rsid w:val="00AA7D73"/>
    <w:rsid w:val="00AB048D"/>
    <w:rsid w:val="00AB06A4"/>
    <w:rsid w:val="00AB07BE"/>
    <w:rsid w:val="00AB08F1"/>
    <w:rsid w:val="00AB0A33"/>
    <w:rsid w:val="00AB0FE2"/>
    <w:rsid w:val="00AB11C3"/>
    <w:rsid w:val="00AB1511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4EF5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2F9"/>
    <w:rsid w:val="00AC7D3A"/>
    <w:rsid w:val="00AD0064"/>
    <w:rsid w:val="00AD00C7"/>
    <w:rsid w:val="00AD0AE6"/>
    <w:rsid w:val="00AD0E42"/>
    <w:rsid w:val="00AD0E81"/>
    <w:rsid w:val="00AD123C"/>
    <w:rsid w:val="00AD15A6"/>
    <w:rsid w:val="00AD17AD"/>
    <w:rsid w:val="00AD1D41"/>
    <w:rsid w:val="00AD1E4E"/>
    <w:rsid w:val="00AD1E99"/>
    <w:rsid w:val="00AD222D"/>
    <w:rsid w:val="00AD26AF"/>
    <w:rsid w:val="00AD2A09"/>
    <w:rsid w:val="00AD2B34"/>
    <w:rsid w:val="00AD3216"/>
    <w:rsid w:val="00AD3668"/>
    <w:rsid w:val="00AD3683"/>
    <w:rsid w:val="00AD3830"/>
    <w:rsid w:val="00AD3FCA"/>
    <w:rsid w:val="00AD4129"/>
    <w:rsid w:val="00AD4150"/>
    <w:rsid w:val="00AD4516"/>
    <w:rsid w:val="00AD4676"/>
    <w:rsid w:val="00AD48A5"/>
    <w:rsid w:val="00AD4BC5"/>
    <w:rsid w:val="00AD4BF5"/>
    <w:rsid w:val="00AD529C"/>
    <w:rsid w:val="00AD542B"/>
    <w:rsid w:val="00AD5564"/>
    <w:rsid w:val="00AD5748"/>
    <w:rsid w:val="00AD59F4"/>
    <w:rsid w:val="00AD5DED"/>
    <w:rsid w:val="00AD5FB7"/>
    <w:rsid w:val="00AD5FD5"/>
    <w:rsid w:val="00AD61FC"/>
    <w:rsid w:val="00AD63F8"/>
    <w:rsid w:val="00AD675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C4"/>
    <w:rsid w:val="00AE15D0"/>
    <w:rsid w:val="00AE16F0"/>
    <w:rsid w:val="00AE199A"/>
    <w:rsid w:val="00AE1B91"/>
    <w:rsid w:val="00AE1BCA"/>
    <w:rsid w:val="00AE1C4A"/>
    <w:rsid w:val="00AE1F49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74B"/>
    <w:rsid w:val="00AE4C95"/>
    <w:rsid w:val="00AE589E"/>
    <w:rsid w:val="00AE60FD"/>
    <w:rsid w:val="00AE62B3"/>
    <w:rsid w:val="00AE64F2"/>
    <w:rsid w:val="00AE6DF6"/>
    <w:rsid w:val="00AE6F90"/>
    <w:rsid w:val="00AE6FB9"/>
    <w:rsid w:val="00AE7062"/>
    <w:rsid w:val="00AE753C"/>
    <w:rsid w:val="00AE758E"/>
    <w:rsid w:val="00AE777E"/>
    <w:rsid w:val="00AE7861"/>
    <w:rsid w:val="00AE7B2A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68F"/>
    <w:rsid w:val="00AF4816"/>
    <w:rsid w:val="00AF4BC5"/>
    <w:rsid w:val="00AF5293"/>
    <w:rsid w:val="00AF534B"/>
    <w:rsid w:val="00AF535E"/>
    <w:rsid w:val="00AF539E"/>
    <w:rsid w:val="00AF53DA"/>
    <w:rsid w:val="00AF5466"/>
    <w:rsid w:val="00AF5538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12AC"/>
    <w:rsid w:val="00B012DF"/>
    <w:rsid w:val="00B0149E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C5F"/>
    <w:rsid w:val="00B03C82"/>
    <w:rsid w:val="00B0410D"/>
    <w:rsid w:val="00B04250"/>
    <w:rsid w:val="00B0444F"/>
    <w:rsid w:val="00B04819"/>
    <w:rsid w:val="00B04876"/>
    <w:rsid w:val="00B049B1"/>
    <w:rsid w:val="00B04A22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61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EE0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1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785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EE"/>
    <w:rsid w:val="00B23B0B"/>
    <w:rsid w:val="00B23D9D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5A6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F08"/>
    <w:rsid w:val="00B30193"/>
    <w:rsid w:val="00B30547"/>
    <w:rsid w:val="00B30878"/>
    <w:rsid w:val="00B30A2D"/>
    <w:rsid w:val="00B30DAB"/>
    <w:rsid w:val="00B30E4C"/>
    <w:rsid w:val="00B3105A"/>
    <w:rsid w:val="00B31503"/>
    <w:rsid w:val="00B31515"/>
    <w:rsid w:val="00B31856"/>
    <w:rsid w:val="00B31F85"/>
    <w:rsid w:val="00B32178"/>
    <w:rsid w:val="00B323C0"/>
    <w:rsid w:val="00B327CC"/>
    <w:rsid w:val="00B3288A"/>
    <w:rsid w:val="00B32901"/>
    <w:rsid w:val="00B32A4B"/>
    <w:rsid w:val="00B32B06"/>
    <w:rsid w:val="00B32C78"/>
    <w:rsid w:val="00B32DB7"/>
    <w:rsid w:val="00B3311A"/>
    <w:rsid w:val="00B333D7"/>
    <w:rsid w:val="00B33550"/>
    <w:rsid w:val="00B335CB"/>
    <w:rsid w:val="00B33665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536"/>
    <w:rsid w:val="00B35676"/>
    <w:rsid w:val="00B358A7"/>
    <w:rsid w:val="00B358BE"/>
    <w:rsid w:val="00B359D1"/>
    <w:rsid w:val="00B35A4C"/>
    <w:rsid w:val="00B35A89"/>
    <w:rsid w:val="00B35B5A"/>
    <w:rsid w:val="00B35C3C"/>
    <w:rsid w:val="00B35E61"/>
    <w:rsid w:val="00B35E9E"/>
    <w:rsid w:val="00B3647B"/>
    <w:rsid w:val="00B364E4"/>
    <w:rsid w:val="00B36516"/>
    <w:rsid w:val="00B3661D"/>
    <w:rsid w:val="00B3681B"/>
    <w:rsid w:val="00B36893"/>
    <w:rsid w:val="00B36941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9D4"/>
    <w:rsid w:val="00B44DD1"/>
    <w:rsid w:val="00B4500D"/>
    <w:rsid w:val="00B45028"/>
    <w:rsid w:val="00B451AC"/>
    <w:rsid w:val="00B459F9"/>
    <w:rsid w:val="00B45C1E"/>
    <w:rsid w:val="00B460D7"/>
    <w:rsid w:val="00B46355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ADE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AE2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948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5F84"/>
    <w:rsid w:val="00B56142"/>
    <w:rsid w:val="00B56336"/>
    <w:rsid w:val="00B5635E"/>
    <w:rsid w:val="00B5664B"/>
    <w:rsid w:val="00B56A15"/>
    <w:rsid w:val="00B56DE0"/>
    <w:rsid w:val="00B56E84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2E9"/>
    <w:rsid w:val="00B63343"/>
    <w:rsid w:val="00B6364B"/>
    <w:rsid w:val="00B63A3C"/>
    <w:rsid w:val="00B63ACE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09"/>
    <w:rsid w:val="00B6699C"/>
    <w:rsid w:val="00B66A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5E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E71"/>
    <w:rsid w:val="00B75EBF"/>
    <w:rsid w:val="00B75F44"/>
    <w:rsid w:val="00B75F6F"/>
    <w:rsid w:val="00B76215"/>
    <w:rsid w:val="00B76240"/>
    <w:rsid w:val="00B76354"/>
    <w:rsid w:val="00B76625"/>
    <w:rsid w:val="00B76699"/>
    <w:rsid w:val="00B76AAE"/>
    <w:rsid w:val="00B76BEA"/>
    <w:rsid w:val="00B76CBF"/>
    <w:rsid w:val="00B76D0F"/>
    <w:rsid w:val="00B7715F"/>
    <w:rsid w:val="00B7762B"/>
    <w:rsid w:val="00B77802"/>
    <w:rsid w:val="00B779E2"/>
    <w:rsid w:val="00B77AC5"/>
    <w:rsid w:val="00B77CD0"/>
    <w:rsid w:val="00B77FD4"/>
    <w:rsid w:val="00B80584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338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3BF"/>
    <w:rsid w:val="00B853D3"/>
    <w:rsid w:val="00B854E4"/>
    <w:rsid w:val="00B85A5F"/>
    <w:rsid w:val="00B85BAD"/>
    <w:rsid w:val="00B866ED"/>
    <w:rsid w:val="00B86753"/>
    <w:rsid w:val="00B8686E"/>
    <w:rsid w:val="00B86CB9"/>
    <w:rsid w:val="00B86DA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277F"/>
    <w:rsid w:val="00B92C8A"/>
    <w:rsid w:val="00B92D56"/>
    <w:rsid w:val="00B93302"/>
    <w:rsid w:val="00B933C5"/>
    <w:rsid w:val="00B934A5"/>
    <w:rsid w:val="00B93813"/>
    <w:rsid w:val="00B9384B"/>
    <w:rsid w:val="00B93B88"/>
    <w:rsid w:val="00B93C52"/>
    <w:rsid w:val="00B93D32"/>
    <w:rsid w:val="00B942DE"/>
    <w:rsid w:val="00B94454"/>
    <w:rsid w:val="00B947A0"/>
    <w:rsid w:val="00B949ED"/>
    <w:rsid w:val="00B94AC4"/>
    <w:rsid w:val="00B94AF3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39"/>
    <w:rsid w:val="00BA248A"/>
    <w:rsid w:val="00BA25F5"/>
    <w:rsid w:val="00BA2A8A"/>
    <w:rsid w:val="00BA2BFF"/>
    <w:rsid w:val="00BA2CCA"/>
    <w:rsid w:val="00BA2E14"/>
    <w:rsid w:val="00BA2EDA"/>
    <w:rsid w:val="00BA3281"/>
    <w:rsid w:val="00BA3379"/>
    <w:rsid w:val="00BA34AA"/>
    <w:rsid w:val="00BA3631"/>
    <w:rsid w:val="00BA38B0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1B67"/>
    <w:rsid w:val="00BB2236"/>
    <w:rsid w:val="00BB23C8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BF0"/>
    <w:rsid w:val="00BB3C3A"/>
    <w:rsid w:val="00BB3E09"/>
    <w:rsid w:val="00BB4077"/>
    <w:rsid w:val="00BB4226"/>
    <w:rsid w:val="00BB4278"/>
    <w:rsid w:val="00BB42D5"/>
    <w:rsid w:val="00BB45F1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5F98"/>
    <w:rsid w:val="00BB638B"/>
    <w:rsid w:val="00BB6542"/>
    <w:rsid w:val="00BB6E31"/>
    <w:rsid w:val="00BB6F8F"/>
    <w:rsid w:val="00BB6FF8"/>
    <w:rsid w:val="00BB7211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496"/>
    <w:rsid w:val="00BC051B"/>
    <w:rsid w:val="00BC0667"/>
    <w:rsid w:val="00BC07E2"/>
    <w:rsid w:val="00BC08C6"/>
    <w:rsid w:val="00BC0A0A"/>
    <w:rsid w:val="00BC0CB0"/>
    <w:rsid w:val="00BC0D29"/>
    <w:rsid w:val="00BC0D4E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C0C"/>
    <w:rsid w:val="00BC2CE9"/>
    <w:rsid w:val="00BC3444"/>
    <w:rsid w:val="00BC3A1C"/>
    <w:rsid w:val="00BC3D29"/>
    <w:rsid w:val="00BC44C2"/>
    <w:rsid w:val="00BC471C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92A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255"/>
    <w:rsid w:val="00BD3434"/>
    <w:rsid w:val="00BD37C3"/>
    <w:rsid w:val="00BD38B2"/>
    <w:rsid w:val="00BD3A37"/>
    <w:rsid w:val="00BD3ACE"/>
    <w:rsid w:val="00BD3B79"/>
    <w:rsid w:val="00BD3D3F"/>
    <w:rsid w:val="00BD405C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6E9"/>
    <w:rsid w:val="00BD67EA"/>
    <w:rsid w:val="00BD6A1C"/>
    <w:rsid w:val="00BD71C7"/>
    <w:rsid w:val="00BD72CB"/>
    <w:rsid w:val="00BD74E3"/>
    <w:rsid w:val="00BD76ED"/>
    <w:rsid w:val="00BD78C9"/>
    <w:rsid w:val="00BD7B1A"/>
    <w:rsid w:val="00BD7EBE"/>
    <w:rsid w:val="00BE0344"/>
    <w:rsid w:val="00BE09DA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C31"/>
    <w:rsid w:val="00BE3CFC"/>
    <w:rsid w:val="00BE487E"/>
    <w:rsid w:val="00BE4D1F"/>
    <w:rsid w:val="00BE559D"/>
    <w:rsid w:val="00BE578A"/>
    <w:rsid w:val="00BE5881"/>
    <w:rsid w:val="00BE5AF1"/>
    <w:rsid w:val="00BE5BF2"/>
    <w:rsid w:val="00BE5E52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BC7"/>
    <w:rsid w:val="00BE7F11"/>
    <w:rsid w:val="00BF0527"/>
    <w:rsid w:val="00BF08FB"/>
    <w:rsid w:val="00BF0A2C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C14"/>
    <w:rsid w:val="00BF2E8A"/>
    <w:rsid w:val="00BF2E8D"/>
    <w:rsid w:val="00BF2FFD"/>
    <w:rsid w:val="00BF30A6"/>
    <w:rsid w:val="00BF3765"/>
    <w:rsid w:val="00BF38A8"/>
    <w:rsid w:val="00BF38CA"/>
    <w:rsid w:val="00BF397C"/>
    <w:rsid w:val="00BF3D15"/>
    <w:rsid w:val="00BF3D19"/>
    <w:rsid w:val="00BF3D52"/>
    <w:rsid w:val="00BF3E06"/>
    <w:rsid w:val="00BF44B4"/>
    <w:rsid w:val="00BF48DB"/>
    <w:rsid w:val="00BF4B64"/>
    <w:rsid w:val="00BF4C9F"/>
    <w:rsid w:val="00BF4DBB"/>
    <w:rsid w:val="00BF4E70"/>
    <w:rsid w:val="00BF516F"/>
    <w:rsid w:val="00BF51AB"/>
    <w:rsid w:val="00BF5491"/>
    <w:rsid w:val="00BF550C"/>
    <w:rsid w:val="00BF5582"/>
    <w:rsid w:val="00BF580A"/>
    <w:rsid w:val="00BF58F0"/>
    <w:rsid w:val="00BF5C60"/>
    <w:rsid w:val="00BF5ED0"/>
    <w:rsid w:val="00BF6218"/>
    <w:rsid w:val="00BF6952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815"/>
    <w:rsid w:val="00C0188B"/>
    <w:rsid w:val="00C018A3"/>
    <w:rsid w:val="00C01B1B"/>
    <w:rsid w:val="00C01C81"/>
    <w:rsid w:val="00C01F32"/>
    <w:rsid w:val="00C020B5"/>
    <w:rsid w:val="00C02516"/>
    <w:rsid w:val="00C025A2"/>
    <w:rsid w:val="00C02802"/>
    <w:rsid w:val="00C02A65"/>
    <w:rsid w:val="00C02ADD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4C0C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A56"/>
    <w:rsid w:val="00C101B7"/>
    <w:rsid w:val="00C103B3"/>
    <w:rsid w:val="00C1095D"/>
    <w:rsid w:val="00C10BE5"/>
    <w:rsid w:val="00C10C36"/>
    <w:rsid w:val="00C10CBF"/>
    <w:rsid w:val="00C11007"/>
    <w:rsid w:val="00C1105A"/>
    <w:rsid w:val="00C11220"/>
    <w:rsid w:val="00C117C0"/>
    <w:rsid w:val="00C11854"/>
    <w:rsid w:val="00C118A8"/>
    <w:rsid w:val="00C11D3C"/>
    <w:rsid w:val="00C11EDA"/>
    <w:rsid w:val="00C11F1E"/>
    <w:rsid w:val="00C1283B"/>
    <w:rsid w:val="00C1284B"/>
    <w:rsid w:val="00C12866"/>
    <w:rsid w:val="00C12D39"/>
    <w:rsid w:val="00C12E1B"/>
    <w:rsid w:val="00C12E4B"/>
    <w:rsid w:val="00C134E8"/>
    <w:rsid w:val="00C137B0"/>
    <w:rsid w:val="00C137CC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4C78"/>
    <w:rsid w:val="00C152CA"/>
    <w:rsid w:val="00C15A8F"/>
    <w:rsid w:val="00C15B88"/>
    <w:rsid w:val="00C15E02"/>
    <w:rsid w:val="00C15E0A"/>
    <w:rsid w:val="00C15E63"/>
    <w:rsid w:val="00C16491"/>
    <w:rsid w:val="00C16510"/>
    <w:rsid w:val="00C16909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B45"/>
    <w:rsid w:val="00C26B69"/>
    <w:rsid w:val="00C26DAB"/>
    <w:rsid w:val="00C26E65"/>
    <w:rsid w:val="00C27058"/>
    <w:rsid w:val="00C270AA"/>
    <w:rsid w:val="00C27210"/>
    <w:rsid w:val="00C30054"/>
    <w:rsid w:val="00C30220"/>
    <w:rsid w:val="00C30903"/>
    <w:rsid w:val="00C30A58"/>
    <w:rsid w:val="00C31213"/>
    <w:rsid w:val="00C317E8"/>
    <w:rsid w:val="00C31856"/>
    <w:rsid w:val="00C31F25"/>
    <w:rsid w:val="00C3202D"/>
    <w:rsid w:val="00C32393"/>
    <w:rsid w:val="00C324D8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3CBF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404"/>
    <w:rsid w:val="00C35579"/>
    <w:rsid w:val="00C357E9"/>
    <w:rsid w:val="00C35992"/>
    <w:rsid w:val="00C35C77"/>
    <w:rsid w:val="00C35EEA"/>
    <w:rsid w:val="00C35F29"/>
    <w:rsid w:val="00C3642F"/>
    <w:rsid w:val="00C36578"/>
    <w:rsid w:val="00C36DBC"/>
    <w:rsid w:val="00C36FAD"/>
    <w:rsid w:val="00C37305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40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635"/>
    <w:rsid w:val="00C467AB"/>
    <w:rsid w:val="00C46AA4"/>
    <w:rsid w:val="00C46D46"/>
    <w:rsid w:val="00C46FA8"/>
    <w:rsid w:val="00C47018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0F6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4E12"/>
    <w:rsid w:val="00C551C6"/>
    <w:rsid w:val="00C55863"/>
    <w:rsid w:val="00C55F16"/>
    <w:rsid w:val="00C560ED"/>
    <w:rsid w:val="00C56283"/>
    <w:rsid w:val="00C563BA"/>
    <w:rsid w:val="00C56593"/>
    <w:rsid w:val="00C56749"/>
    <w:rsid w:val="00C56968"/>
    <w:rsid w:val="00C56B1A"/>
    <w:rsid w:val="00C56C76"/>
    <w:rsid w:val="00C56CD5"/>
    <w:rsid w:val="00C56F4F"/>
    <w:rsid w:val="00C57157"/>
    <w:rsid w:val="00C576D0"/>
    <w:rsid w:val="00C57888"/>
    <w:rsid w:val="00C579DA"/>
    <w:rsid w:val="00C57C13"/>
    <w:rsid w:val="00C6012B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A2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8FF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AA9"/>
    <w:rsid w:val="00C70DF7"/>
    <w:rsid w:val="00C70E3C"/>
    <w:rsid w:val="00C70FE8"/>
    <w:rsid w:val="00C710E4"/>
    <w:rsid w:val="00C71254"/>
    <w:rsid w:val="00C7170F"/>
    <w:rsid w:val="00C717D0"/>
    <w:rsid w:val="00C71B54"/>
    <w:rsid w:val="00C71C39"/>
    <w:rsid w:val="00C7202A"/>
    <w:rsid w:val="00C7210F"/>
    <w:rsid w:val="00C7217A"/>
    <w:rsid w:val="00C721C5"/>
    <w:rsid w:val="00C7245A"/>
    <w:rsid w:val="00C729B5"/>
    <w:rsid w:val="00C72F1A"/>
    <w:rsid w:val="00C72F5A"/>
    <w:rsid w:val="00C73740"/>
    <w:rsid w:val="00C737BC"/>
    <w:rsid w:val="00C73A6D"/>
    <w:rsid w:val="00C73D9E"/>
    <w:rsid w:val="00C73DCC"/>
    <w:rsid w:val="00C740F9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BD5"/>
    <w:rsid w:val="00C75DBE"/>
    <w:rsid w:val="00C76010"/>
    <w:rsid w:val="00C76525"/>
    <w:rsid w:val="00C7667D"/>
    <w:rsid w:val="00C766B3"/>
    <w:rsid w:val="00C76B4F"/>
    <w:rsid w:val="00C76BFD"/>
    <w:rsid w:val="00C76C50"/>
    <w:rsid w:val="00C76C7B"/>
    <w:rsid w:val="00C7782A"/>
    <w:rsid w:val="00C778BD"/>
    <w:rsid w:val="00C77AD4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8D"/>
    <w:rsid w:val="00C8265F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C42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680"/>
    <w:rsid w:val="00C8572F"/>
    <w:rsid w:val="00C85765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87CC3"/>
    <w:rsid w:val="00C90086"/>
    <w:rsid w:val="00C90090"/>
    <w:rsid w:val="00C901A9"/>
    <w:rsid w:val="00C90275"/>
    <w:rsid w:val="00C9050D"/>
    <w:rsid w:val="00C9055D"/>
    <w:rsid w:val="00C90617"/>
    <w:rsid w:val="00C90623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078"/>
    <w:rsid w:val="00C941E0"/>
    <w:rsid w:val="00C9456F"/>
    <w:rsid w:val="00C94645"/>
    <w:rsid w:val="00C94D51"/>
    <w:rsid w:val="00C94DF6"/>
    <w:rsid w:val="00C955E4"/>
    <w:rsid w:val="00C9572E"/>
    <w:rsid w:val="00C957A8"/>
    <w:rsid w:val="00C95A54"/>
    <w:rsid w:val="00C95B1C"/>
    <w:rsid w:val="00C95BBD"/>
    <w:rsid w:val="00C95C70"/>
    <w:rsid w:val="00C95C71"/>
    <w:rsid w:val="00C95D4C"/>
    <w:rsid w:val="00C9690B"/>
    <w:rsid w:val="00C97233"/>
    <w:rsid w:val="00C972E7"/>
    <w:rsid w:val="00C973A1"/>
    <w:rsid w:val="00C97513"/>
    <w:rsid w:val="00C9774E"/>
    <w:rsid w:val="00C9793A"/>
    <w:rsid w:val="00C97E62"/>
    <w:rsid w:val="00CA020D"/>
    <w:rsid w:val="00CA07E8"/>
    <w:rsid w:val="00CA0898"/>
    <w:rsid w:val="00CA116D"/>
    <w:rsid w:val="00CA14A4"/>
    <w:rsid w:val="00CA1578"/>
    <w:rsid w:val="00CA1707"/>
    <w:rsid w:val="00CA17B3"/>
    <w:rsid w:val="00CA1A8B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18F"/>
    <w:rsid w:val="00CA4232"/>
    <w:rsid w:val="00CA4289"/>
    <w:rsid w:val="00CA45D3"/>
    <w:rsid w:val="00CA461C"/>
    <w:rsid w:val="00CA4803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B92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8F8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BF5"/>
    <w:rsid w:val="00CB3C29"/>
    <w:rsid w:val="00CB3CA9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C52"/>
    <w:rsid w:val="00CC0D2F"/>
    <w:rsid w:val="00CC0E93"/>
    <w:rsid w:val="00CC0FBC"/>
    <w:rsid w:val="00CC1021"/>
    <w:rsid w:val="00CC1062"/>
    <w:rsid w:val="00CC11AE"/>
    <w:rsid w:val="00CC11F9"/>
    <w:rsid w:val="00CC1813"/>
    <w:rsid w:val="00CC1BFD"/>
    <w:rsid w:val="00CC1EAC"/>
    <w:rsid w:val="00CC1EAD"/>
    <w:rsid w:val="00CC1F9C"/>
    <w:rsid w:val="00CC21A3"/>
    <w:rsid w:val="00CC21F6"/>
    <w:rsid w:val="00CC2351"/>
    <w:rsid w:val="00CC2367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15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B03"/>
    <w:rsid w:val="00CD1E7D"/>
    <w:rsid w:val="00CD1EE9"/>
    <w:rsid w:val="00CD2035"/>
    <w:rsid w:val="00CD21A8"/>
    <w:rsid w:val="00CD243E"/>
    <w:rsid w:val="00CD24EC"/>
    <w:rsid w:val="00CD2726"/>
    <w:rsid w:val="00CD2819"/>
    <w:rsid w:val="00CD2FC3"/>
    <w:rsid w:val="00CD30B1"/>
    <w:rsid w:val="00CD3166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DB4"/>
    <w:rsid w:val="00CD7461"/>
    <w:rsid w:val="00CD74A6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0BFD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46F9"/>
    <w:rsid w:val="00CE4870"/>
    <w:rsid w:val="00CE4ABD"/>
    <w:rsid w:val="00CE4C89"/>
    <w:rsid w:val="00CE4D49"/>
    <w:rsid w:val="00CE4E38"/>
    <w:rsid w:val="00CE4EFF"/>
    <w:rsid w:val="00CE56E6"/>
    <w:rsid w:val="00CE5D28"/>
    <w:rsid w:val="00CE6008"/>
    <w:rsid w:val="00CE65BF"/>
    <w:rsid w:val="00CE68E5"/>
    <w:rsid w:val="00CE6AE7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4E0"/>
    <w:rsid w:val="00CF46AE"/>
    <w:rsid w:val="00CF487C"/>
    <w:rsid w:val="00CF48A0"/>
    <w:rsid w:val="00CF4912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CF7CB1"/>
    <w:rsid w:val="00CF7EC2"/>
    <w:rsid w:val="00D0042C"/>
    <w:rsid w:val="00D008F8"/>
    <w:rsid w:val="00D0098B"/>
    <w:rsid w:val="00D00A25"/>
    <w:rsid w:val="00D00AE1"/>
    <w:rsid w:val="00D00B13"/>
    <w:rsid w:val="00D00F71"/>
    <w:rsid w:val="00D01186"/>
    <w:rsid w:val="00D01604"/>
    <w:rsid w:val="00D0167D"/>
    <w:rsid w:val="00D0171A"/>
    <w:rsid w:val="00D0174B"/>
    <w:rsid w:val="00D0175A"/>
    <w:rsid w:val="00D01F2A"/>
    <w:rsid w:val="00D01F37"/>
    <w:rsid w:val="00D02511"/>
    <w:rsid w:val="00D026E1"/>
    <w:rsid w:val="00D02749"/>
    <w:rsid w:val="00D02A6F"/>
    <w:rsid w:val="00D02BE1"/>
    <w:rsid w:val="00D02D09"/>
    <w:rsid w:val="00D02D15"/>
    <w:rsid w:val="00D02F9B"/>
    <w:rsid w:val="00D03054"/>
    <w:rsid w:val="00D030F6"/>
    <w:rsid w:val="00D03273"/>
    <w:rsid w:val="00D03477"/>
    <w:rsid w:val="00D03788"/>
    <w:rsid w:val="00D03B07"/>
    <w:rsid w:val="00D03F97"/>
    <w:rsid w:val="00D0420F"/>
    <w:rsid w:val="00D047A9"/>
    <w:rsid w:val="00D04821"/>
    <w:rsid w:val="00D04A7D"/>
    <w:rsid w:val="00D04BA3"/>
    <w:rsid w:val="00D04EEC"/>
    <w:rsid w:val="00D0521B"/>
    <w:rsid w:val="00D05308"/>
    <w:rsid w:val="00D05676"/>
    <w:rsid w:val="00D05989"/>
    <w:rsid w:val="00D05B10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07FAC"/>
    <w:rsid w:val="00D10142"/>
    <w:rsid w:val="00D106C2"/>
    <w:rsid w:val="00D10D0F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C88"/>
    <w:rsid w:val="00D12F46"/>
    <w:rsid w:val="00D12FE0"/>
    <w:rsid w:val="00D131DC"/>
    <w:rsid w:val="00D13491"/>
    <w:rsid w:val="00D13589"/>
    <w:rsid w:val="00D139C9"/>
    <w:rsid w:val="00D13C44"/>
    <w:rsid w:val="00D13E58"/>
    <w:rsid w:val="00D143F2"/>
    <w:rsid w:val="00D14454"/>
    <w:rsid w:val="00D146D1"/>
    <w:rsid w:val="00D14832"/>
    <w:rsid w:val="00D14E88"/>
    <w:rsid w:val="00D153E7"/>
    <w:rsid w:val="00D1548F"/>
    <w:rsid w:val="00D1572D"/>
    <w:rsid w:val="00D1577D"/>
    <w:rsid w:val="00D15C3A"/>
    <w:rsid w:val="00D15F92"/>
    <w:rsid w:val="00D15FFA"/>
    <w:rsid w:val="00D165B6"/>
    <w:rsid w:val="00D167E2"/>
    <w:rsid w:val="00D16AB1"/>
    <w:rsid w:val="00D16C1C"/>
    <w:rsid w:val="00D16C82"/>
    <w:rsid w:val="00D16C8B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AA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D4"/>
    <w:rsid w:val="00D27412"/>
    <w:rsid w:val="00D27457"/>
    <w:rsid w:val="00D27462"/>
    <w:rsid w:val="00D27732"/>
    <w:rsid w:val="00D2780B"/>
    <w:rsid w:val="00D27AF2"/>
    <w:rsid w:val="00D30325"/>
    <w:rsid w:val="00D3040F"/>
    <w:rsid w:val="00D306F0"/>
    <w:rsid w:val="00D30AE1"/>
    <w:rsid w:val="00D30BA8"/>
    <w:rsid w:val="00D30DA5"/>
    <w:rsid w:val="00D315B2"/>
    <w:rsid w:val="00D3176E"/>
    <w:rsid w:val="00D31909"/>
    <w:rsid w:val="00D31956"/>
    <w:rsid w:val="00D31D7E"/>
    <w:rsid w:val="00D31DF4"/>
    <w:rsid w:val="00D320E1"/>
    <w:rsid w:val="00D320F9"/>
    <w:rsid w:val="00D3211C"/>
    <w:rsid w:val="00D32213"/>
    <w:rsid w:val="00D32F60"/>
    <w:rsid w:val="00D33024"/>
    <w:rsid w:val="00D330F4"/>
    <w:rsid w:val="00D33153"/>
    <w:rsid w:val="00D33791"/>
    <w:rsid w:val="00D33978"/>
    <w:rsid w:val="00D339D2"/>
    <w:rsid w:val="00D33AF3"/>
    <w:rsid w:val="00D33C7E"/>
    <w:rsid w:val="00D33E45"/>
    <w:rsid w:val="00D33EF6"/>
    <w:rsid w:val="00D33FFD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9D5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1EF6"/>
    <w:rsid w:val="00D41FAA"/>
    <w:rsid w:val="00D420C7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01D"/>
    <w:rsid w:val="00D446B5"/>
    <w:rsid w:val="00D4488E"/>
    <w:rsid w:val="00D448C5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28C"/>
    <w:rsid w:val="00D5740F"/>
    <w:rsid w:val="00D57738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7C7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DD7"/>
    <w:rsid w:val="00D63EB0"/>
    <w:rsid w:val="00D64539"/>
    <w:rsid w:val="00D6459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5FF2"/>
    <w:rsid w:val="00D6625F"/>
    <w:rsid w:val="00D6636B"/>
    <w:rsid w:val="00D6673D"/>
    <w:rsid w:val="00D6683E"/>
    <w:rsid w:val="00D66CD3"/>
    <w:rsid w:val="00D66DEB"/>
    <w:rsid w:val="00D66F07"/>
    <w:rsid w:val="00D670B5"/>
    <w:rsid w:val="00D67599"/>
    <w:rsid w:val="00D6780F"/>
    <w:rsid w:val="00D67873"/>
    <w:rsid w:val="00D67A81"/>
    <w:rsid w:val="00D67ED2"/>
    <w:rsid w:val="00D702E5"/>
    <w:rsid w:val="00D70568"/>
    <w:rsid w:val="00D705F1"/>
    <w:rsid w:val="00D70938"/>
    <w:rsid w:val="00D70C59"/>
    <w:rsid w:val="00D70D07"/>
    <w:rsid w:val="00D70D65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B47"/>
    <w:rsid w:val="00D73C9D"/>
    <w:rsid w:val="00D73D7D"/>
    <w:rsid w:val="00D7478E"/>
    <w:rsid w:val="00D7495B"/>
    <w:rsid w:val="00D7496A"/>
    <w:rsid w:val="00D74A36"/>
    <w:rsid w:val="00D74A95"/>
    <w:rsid w:val="00D74E2F"/>
    <w:rsid w:val="00D74FD2"/>
    <w:rsid w:val="00D75144"/>
    <w:rsid w:val="00D7534C"/>
    <w:rsid w:val="00D7540B"/>
    <w:rsid w:val="00D755CD"/>
    <w:rsid w:val="00D757CF"/>
    <w:rsid w:val="00D75CD8"/>
    <w:rsid w:val="00D75D32"/>
    <w:rsid w:val="00D75EB0"/>
    <w:rsid w:val="00D76115"/>
    <w:rsid w:val="00D76159"/>
    <w:rsid w:val="00D7636C"/>
    <w:rsid w:val="00D76497"/>
    <w:rsid w:val="00D7655A"/>
    <w:rsid w:val="00D769AE"/>
    <w:rsid w:val="00D76C60"/>
    <w:rsid w:val="00D76E6E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2EE"/>
    <w:rsid w:val="00D813A1"/>
    <w:rsid w:val="00D813EC"/>
    <w:rsid w:val="00D815CF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81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CD"/>
    <w:rsid w:val="00D860BB"/>
    <w:rsid w:val="00D861F0"/>
    <w:rsid w:val="00D86544"/>
    <w:rsid w:val="00D865F5"/>
    <w:rsid w:val="00D86639"/>
    <w:rsid w:val="00D86952"/>
    <w:rsid w:val="00D86A84"/>
    <w:rsid w:val="00D86C8C"/>
    <w:rsid w:val="00D86E25"/>
    <w:rsid w:val="00D870CF"/>
    <w:rsid w:val="00D872C5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9B8"/>
    <w:rsid w:val="00D91C30"/>
    <w:rsid w:val="00D91D84"/>
    <w:rsid w:val="00D9202E"/>
    <w:rsid w:val="00D923C6"/>
    <w:rsid w:val="00D92430"/>
    <w:rsid w:val="00D925AD"/>
    <w:rsid w:val="00D925FF"/>
    <w:rsid w:val="00D92AC7"/>
    <w:rsid w:val="00D92B46"/>
    <w:rsid w:val="00D92BD7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EB1"/>
    <w:rsid w:val="00D9508C"/>
    <w:rsid w:val="00D95103"/>
    <w:rsid w:val="00D95648"/>
    <w:rsid w:val="00D95702"/>
    <w:rsid w:val="00D95763"/>
    <w:rsid w:val="00D95B09"/>
    <w:rsid w:val="00D95D75"/>
    <w:rsid w:val="00D95E48"/>
    <w:rsid w:val="00D95F4B"/>
    <w:rsid w:val="00D95FBE"/>
    <w:rsid w:val="00D9657F"/>
    <w:rsid w:val="00D96699"/>
    <w:rsid w:val="00D966B1"/>
    <w:rsid w:val="00D966C2"/>
    <w:rsid w:val="00D966D4"/>
    <w:rsid w:val="00D967E4"/>
    <w:rsid w:val="00D968E9"/>
    <w:rsid w:val="00D97349"/>
    <w:rsid w:val="00D97460"/>
    <w:rsid w:val="00D97879"/>
    <w:rsid w:val="00D9793E"/>
    <w:rsid w:val="00D97991"/>
    <w:rsid w:val="00D979D9"/>
    <w:rsid w:val="00D97E1C"/>
    <w:rsid w:val="00D97EF5"/>
    <w:rsid w:val="00DA0053"/>
    <w:rsid w:val="00DA01D9"/>
    <w:rsid w:val="00DA0273"/>
    <w:rsid w:val="00DA03BF"/>
    <w:rsid w:val="00DA0758"/>
    <w:rsid w:val="00DA08C5"/>
    <w:rsid w:val="00DA17B2"/>
    <w:rsid w:val="00DA1818"/>
    <w:rsid w:val="00DA193C"/>
    <w:rsid w:val="00DA199D"/>
    <w:rsid w:val="00DA1C7C"/>
    <w:rsid w:val="00DA1D42"/>
    <w:rsid w:val="00DA1E89"/>
    <w:rsid w:val="00DA2213"/>
    <w:rsid w:val="00DA2457"/>
    <w:rsid w:val="00DA26CB"/>
    <w:rsid w:val="00DA28C6"/>
    <w:rsid w:val="00DA296F"/>
    <w:rsid w:val="00DA2AAA"/>
    <w:rsid w:val="00DA2C78"/>
    <w:rsid w:val="00DA2E47"/>
    <w:rsid w:val="00DA3173"/>
    <w:rsid w:val="00DA3582"/>
    <w:rsid w:val="00DA362B"/>
    <w:rsid w:val="00DA3AA5"/>
    <w:rsid w:val="00DA40CE"/>
    <w:rsid w:val="00DA4841"/>
    <w:rsid w:val="00DA4A9D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88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D"/>
    <w:rsid w:val="00DB24FD"/>
    <w:rsid w:val="00DB2662"/>
    <w:rsid w:val="00DB2725"/>
    <w:rsid w:val="00DB291E"/>
    <w:rsid w:val="00DB2A06"/>
    <w:rsid w:val="00DB2D78"/>
    <w:rsid w:val="00DB2E06"/>
    <w:rsid w:val="00DB321B"/>
    <w:rsid w:val="00DB3281"/>
    <w:rsid w:val="00DB33B6"/>
    <w:rsid w:val="00DB376E"/>
    <w:rsid w:val="00DB3981"/>
    <w:rsid w:val="00DB3997"/>
    <w:rsid w:val="00DB3B62"/>
    <w:rsid w:val="00DB3CC8"/>
    <w:rsid w:val="00DB3DA0"/>
    <w:rsid w:val="00DB4421"/>
    <w:rsid w:val="00DB49DA"/>
    <w:rsid w:val="00DB4BD5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7257"/>
    <w:rsid w:val="00DB75BA"/>
    <w:rsid w:val="00DB77C8"/>
    <w:rsid w:val="00DB7A03"/>
    <w:rsid w:val="00DB7BD9"/>
    <w:rsid w:val="00DB7D5D"/>
    <w:rsid w:val="00DB7E9E"/>
    <w:rsid w:val="00DC01EA"/>
    <w:rsid w:val="00DC034D"/>
    <w:rsid w:val="00DC04AF"/>
    <w:rsid w:val="00DC0525"/>
    <w:rsid w:val="00DC05C5"/>
    <w:rsid w:val="00DC0793"/>
    <w:rsid w:val="00DC0AE8"/>
    <w:rsid w:val="00DC0B8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BD5"/>
    <w:rsid w:val="00DC405C"/>
    <w:rsid w:val="00DC4664"/>
    <w:rsid w:val="00DC5692"/>
    <w:rsid w:val="00DC5A0F"/>
    <w:rsid w:val="00DC602E"/>
    <w:rsid w:val="00DC6062"/>
    <w:rsid w:val="00DC660E"/>
    <w:rsid w:val="00DC6616"/>
    <w:rsid w:val="00DC6B26"/>
    <w:rsid w:val="00DC6C78"/>
    <w:rsid w:val="00DC6F0B"/>
    <w:rsid w:val="00DC7227"/>
    <w:rsid w:val="00DC79AF"/>
    <w:rsid w:val="00DC7F83"/>
    <w:rsid w:val="00DD023E"/>
    <w:rsid w:val="00DD0339"/>
    <w:rsid w:val="00DD04C4"/>
    <w:rsid w:val="00DD06D0"/>
    <w:rsid w:val="00DD0933"/>
    <w:rsid w:val="00DD0D78"/>
    <w:rsid w:val="00DD0E2C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F39"/>
    <w:rsid w:val="00DD4FC6"/>
    <w:rsid w:val="00DD510C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6E2"/>
    <w:rsid w:val="00DD68EC"/>
    <w:rsid w:val="00DD69C3"/>
    <w:rsid w:val="00DD6F14"/>
    <w:rsid w:val="00DD747E"/>
    <w:rsid w:val="00DD76A6"/>
    <w:rsid w:val="00DE0103"/>
    <w:rsid w:val="00DE0210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CEF"/>
    <w:rsid w:val="00DE1F03"/>
    <w:rsid w:val="00DE1FDE"/>
    <w:rsid w:val="00DE204F"/>
    <w:rsid w:val="00DE25F7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C0"/>
    <w:rsid w:val="00DE4CB8"/>
    <w:rsid w:val="00DE4CC0"/>
    <w:rsid w:val="00DE4CD1"/>
    <w:rsid w:val="00DE4FC9"/>
    <w:rsid w:val="00DE552C"/>
    <w:rsid w:val="00DE5601"/>
    <w:rsid w:val="00DE57FF"/>
    <w:rsid w:val="00DE5BA7"/>
    <w:rsid w:val="00DE615A"/>
    <w:rsid w:val="00DE61AE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08F6"/>
    <w:rsid w:val="00DF0A44"/>
    <w:rsid w:val="00DF11AE"/>
    <w:rsid w:val="00DF1326"/>
    <w:rsid w:val="00DF1AE5"/>
    <w:rsid w:val="00DF1EBE"/>
    <w:rsid w:val="00DF1FDF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A4E"/>
    <w:rsid w:val="00DF4DCE"/>
    <w:rsid w:val="00DF5024"/>
    <w:rsid w:val="00DF50CB"/>
    <w:rsid w:val="00DF50EE"/>
    <w:rsid w:val="00DF51BA"/>
    <w:rsid w:val="00DF60D8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105D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799"/>
    <w:rsid w:val="00E03BE5"/>
    <w:rsid w:val="00E03F2D"/>
    <w:rsid w:val="00E04142"/>
    <w:rsid w:val="00E042DA"/>
    <w:rsid w:val="00E0443B"/>
    <w:rsid w:val="00E04A41"/>
    <w:rsid w:val="00E05749"/>
    <w:rsid w:val="00E057B8"/>
    <w:rsid w:val="00E058BD"/>
    <w:rsid w:val="00E05945"/>
    <w:rsid w:val="00E05983"/>
    <w:rsid w:val="00E05992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A8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282"/>
    <w:rsid w:val="00E12850"/>
    <w:rsid w:val="00E12916"/>
    <w:rsid w:val="00E12FD2"/>
    <w:rsid w:val="00E1304C"/>
    <w:rsid w:val="00E135A2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65F"/>
    <w:rsid w:val="00E159AA"/>
    <w:rsid w:val="00E159AF"/>
    <w:rsid w:val="00E15A2C"/>
    <w:rsid w:val="00E15CAA"/>
    <w:rsid w:val="00E15F1A"/>
    <w:rsid w:val="00E162D5"/>
    <w:rsid w:val="00E1641E"/>
    <w:rsid w:val="00E1643D"/>
    <w:rsid w:val="00E166BE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632"/>
    <w:rsid w:val="00E21721"/>
    <w:rsid w:val="00E217F3"/>
    <w:rsid w:val="00E21AFE"/>
    <w:rsid w:val="00E21C5C"/>
    <w:rsid w:val="00E2255A"/>
    <w:rsid w:val="00E228E8"/>
    <w:rsid w:val="00E229E6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8FD"/>
    <w:rsid w:val="00E26971"/>
    <w:rsid w:val="00E26EB4"/>
    <w:rsid w:val="00E27051"/>
    <w:rsid w:val="00E273D6"/>
    <w:rsid w:val="00E27873"/>
    <w:rsid w:val="00E27D85"/>
    <w:rsid w:val="00E27E65"/>
    <w:rsid w:val="00E30109"/>
    <w:rsid w:val="00E30202"/>
    <w:rsid w:val="00E3021E"/>
    <w:rsid w:val="00E305AB"/>
    <w:rsid w:val="00E305E2"/>
    <w:rsid w:val="00E30935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210C"/>
    <w:rsid w:val="00E3251C"/>
    <w:rsid w:val="00E3265B"/>
    <w:rsid w:val="00E329B4"/>
    <w:rsid w:val="00E32A99"/>
    <w:rsid w:val="00E330CB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6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7A3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84"/>
    <w:rsid w:val="00E415F8"/>
    <w:rsid w:val="00E416A9"/>
    <w:rsid w:val="00E416CD"/>
    <w:rsid w:val="00E4176F"/>
    <w:rsid w:val="00E41FEF"/>
    <w:rsid w:val="00E42603"/>
    <w:rsid w:val="00E4286F"/>
    <w:rsid w:val="00E42993"/>
    <w:rsid w:val="00E429B9"/>
    <w:rsid w:val="00E43098"/>
    <w:rsid w:val="00E4317E"/>
    <w:rsid w:val="00E432DC"/>
    <w:rsid w:val="00E43599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9E"/>
    <w:rsid w:val="00E51312"/>
    <w:rsid w:val="00E517B9"/>
    <w:rsid w:val="00E51F61"/>
    <w:rsid w:val="00E51F63"/>
    <w:rsid w:val="00E5224E"/>
    <w:rsid w:val="00E523E0"/>
    <w:rsid w:val="00E524C6"/>
    <w:rsid w:val="00E52505"/>
    <w:rsid w:val="00E525F9"/>
    <w:rsid w:val="00E5266A"/>
    <w:rsid w:val="00E526B9"/>
    <w:rsid w:val="00E5282B"/>
    <w:rsid w:val="00E52AB0"/>
    <w:rsid w:val="00E52F38"/>
    <w:rsid w:val="00E53525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25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3EB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D75"/>
    <w:rsid w:val="00E6401A"/>
    <w:rsid w:val="00E64184"/>
    <w:rsid w:val="00E64384"/>
    <w:rsid w:val="00E6491D"/>
    <w:rsid w:val="00E65D59"/>
    <w:rsid w:val="00E65D73"/>
    <w:rsid w:val="00E66098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ED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1F6"/>
    <w:rsid w:val="00E71481"/>
    <w:rsid w:val="00E71714"/>
    <w:rsid w:val="00E71872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CC6"/>
    <w:rsid w:val="00E742A8"/>
    <w:rsid w:val="00E74493"/>
    <w:rsid w:val="00E7462F"/>
    <w:rsid w:val="00E74806"/>
    <w:rsid w:val="00E749B0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737"/>
    <w:rsid w:val="00E77815"/>
    <w:rsid w:val="00E77C16"/>
    <w:rsid w:val="00E77C4C"/>
    <w:rsid w:val="00E77D61"/>
    <w:rsid w:val="00E77F01"/>
    <w:rsid w:val="00E80286"/>
    <w:rsid w:val="00E80652"/>
    <w:rsid w:val="00E80AE3"/>
    <w:rsid w:val="00E80C48"/>
    <w:rsid w:val="00E81061"/>
    <w:rsid w:val="00E81550"/>
    <w:rsid w:val="00E81EB6"/>
    <w:rsid w:val="00E82154"/>
    <w:rsid w:val="00E82155"/>
    <w:rsid w:val="00E824DF"/>
    <w:rsid w:val="00E825B3"/>
    <w:rsid w:val="00E826D5"/>
    <w:rsid w:val="00E82B45"/>
    <w:rsid w:val="00E82DC4"/>
    <w:rsid w:val="00E82E7E"/>
    <w:rsid w:val="00E82F52"/>
    <w:rsid w:val="00E82FD0"/>
    <w:rsid w:val="00E833D2"/>
    <w:rsid w:val="00E833E2"/>
    <w:rsid w:val="00E83579"/>
    <w:rsid w:val="00E839BE"/>
    <w:rsid w:val="00E8413E"/>
    <w:rsid w:val="00E84345"/>
    <w:rsid w:val="00E843AB"/>
    <w:rsid w:val="00E8465A"/>
    <w:rsid w:val="00E84CB3"/>
    <w:rsid w:val="00E8518E"/>
    <w:rsid w:val="00E85241"/>
    <w:rsid w:val="00E85244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80"/>
    <w:rsid w:val="00E950E1"/>
    <w:rsid w:val="00E95160"/>
    <w:rsid w:val="00E951A7"/>
    <w:rsid w:val="00E953E3"/>
    <w:rsid w:val="00E95A64"/>
    <w:rsid w:val="00E95A82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882"/>
    <w:rsid w:val="00E978D0"/>
    <w:rsid w:val="00E97BB0"/>
    <w:rsid w:val="00E97F20"/>
    <w:rsid w:val="00EA0028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B7"/>
    <w:rsid w:val="00EA6E03"/>
    <w:rsid w:val="00EA70E1"/>
    <w:rsid w:val="00EA7207"/>
    <w:rsid w:val="00EA7F4D"/>
    <w:rsid w:val="00EB029F"/>
    <w:rsid w:val="00EB02C0"/>
    <w:rsid w:val="00EB05C7"/>
    <w:rsid w:val="00EB09C1"/>
    <w:rsid w:val="00EB09ED"/>
    <w:rsid w:val="00EB0A15"/>
    <w:rsid w:val="00EB0C17"/>
    <w:rsid w:val="00EB0C38"/>
    <w:rsid w:val="00EB0ED4"/>
    <w:rsid w:val="00EB1150"/>
    <w:rsid w:val="00EB1655"/>
    <w:rsid w:val="00EB16B7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C7B"/>
    <w:rsid w:val="00EB5D2C"/>
    <w:rsid w:val="00EB60DA"/>
    <w:rsid w:val="00EB69ED"/>
    <w:rsid w:val="00EB7047"/>
    <w:rsid w:val="00EB72BA"/>
    <w:rsid w:val="00EB7508"/>
    <w:rsid w:val="00EB7519"/>
    <w:rsid w:val="00EB76F9"/>
    <w:rsid w:val="00EB79AB"/>
    <w:rsid w:val="00EB7D42"/>
    <w:rsid w:val="00EB7D60"/>
    <w:rsid w:val="00EB7DBB"/>
    <w:rsid w:val="00EC009B"/>
    <w:rsid w:val="00EC05BF"/>
    <w:rsid w:val="00EC0981"/>
    <w:rsid w:val="00EC0D8D"/>
    <w:rsid w:val="00EC0EDC"/>
    <w:rsid w:val="00EC0F04"/>
    <w:rsid w:val="00EC1318"/>
    <w:rsid w:val="00EC1495"/>
    <w:rsid w:val="00EC1663"/>
    <w:rsid w:val="00EC1A5C"/>
    <w:rsid w:val="00EC1C3E"/>
    <w:rsid w:val="00EC1F97"/>
    <w:rsid w:val="00EC246F"/>
    <w:rsid w:val="00EC2AA9"/>
    <w:rsid w:val="00EC330D"/>
    <w:rsid w:val="00EC344A"/>
    <w:rsid w:val="00EC352A"/>
    <w:rsid w:val="00EC3C15"/>
    <w:rsid w:val="00EC3D2F"/>
    <w:rsid w:val="00EC3D8E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E80"/>
    <w:rsid w:val="00EC6F47"/>
    <w:rsid w:val="00EC6FB9"/>
    <w:rsid w:val="00EC706E"/>
    <w:rsid w:val="00EC70CC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561"/>
    <w:rsid w:val="00ED1793"/>
    <w:rsid w:val="00ED199C"/>
    <w:rsid w:val="00ED1C72"/>
    <w:rsid w:val="00ED2059"/>
    <w:rsid w:val="00ED232E"/>
    <w:rsid w:val="00ED2358"/>
    <w:rsid w:val="00ED2533"/>
    <w:rsid w:val="00ED2675"/>
    <w:rsid w:val="00ED2965"/>
    <w:rsid w:val="00ED2B69"/>
    <w:rsid w:val="00ED2BA0"/>
    <w:rsid w:val="00ED2D62"/>
    <w:rsid w:val="00ED313A"/>
    <w:rsid w:val="00ED31C3"/>
    <w:rsid w:val="00ED31F3"/>
    <w:rsid w:val="00ED325C"/>
    <w:rsid w:val="00ED34CC"/>
    <w:rsid w:val="00ED3702"/>
    <w:rsid w:val="00ED3CA6"/>
    <w:rsid w:val="00ED3EDD"/>
    <w:rsid w:val="00ED3F82"/>
    <w:rsid w:val="00ED3FE1"/>
    <w:rsid w:val="00ED4278"/>
    <w:rsid w:val="00ED47F6"/>
    <w:rsid w:val="00ED4A87"/>
    <w:rsid w:val="00ED4F86"/>
    <w:rsid w:val="00ED5025"/>
    <w:rsid w:val="00ED5173"/>
    <w:rsid w:val="00ED51E6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476"/>
    <w:rsid w:val="00EE3DD3"/>
    <w:rsid w:val="00EE3EAF"/>
    <w:rsid w:val="00EE3F63"/>
    <w:rsid w:val="00EE43BE"/>
    <w:rsid w:val="00EE4A41"/>
    <w:rsid w:val="00EE4C6A"/>
    <w:rsid w:val="00EE4D53"/>
    <w:rsid w:val="00EE500C"/>
    <w:rsid w:val="00EE551E"/>
    <w:rsid w:val="00EE5B6F"/>
    <w:rsid w:val="00EE613A"/>
    <w:rsid w:val="00EE6868"/>
    <w:rsid w:val="00EE6B81"/>
    <w:rsid w:val="00EE6C38"/>
    <w:rsid w:val="00EE7136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711"/>
    <w:rsid w:val="00EF09A7"/>
    <w:rsid w:val="00EF115A"/>
    <w:rsid w:val="00EF16AF"/>
    <w:rsid w:val="00EF17C1"/>
    <w:rsid w:val="00EF1B85"/>
    <w:rsid w:val="00EF2462"/>
    <w:rsid w:val="00EF2C82"/>
    <w:rsid w:val="00EF3030"/>
    <w:rsid w:val="00EF34DD"/>
    <w:rsid w:val="00EF3ADD"/>
    <w:rsid w:val="00EF3CAA"/>
    <w:rsid w:val="00EF3D54"/>
    <w:rsid w:val="00EF3DF5"/>
    <w:rsid w:val="00EF3EF9"/>
    <w:rsid w:val="00EF41F1"/>
    <w:rsid w:val="00EF49F4"/>
    <w:rsid w:val="00EF4E83"/>
    <w:rsid w:val="00EF4FA6"/>
    <w:rsid w:val="00EF5258"/>
    <w:rsid w:val="00EF561F"/>
    <w:rsid w:val="00EF585C"/>
    <w:rsid w:val="00EF5E08"/>
    <w:rsid w:val="00EF6015"/>
    <w:rsid w:val="00EF60EC"/>
    <w:rsid w:val="00EF646B"/>
    <w:rsid w:val="00EF6B81"/>
    <w:rsid w:val="00EF7135"/>
    <w:rsid w:val="00EF7250"/>
    <w:rsid w:val="00EF7326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364"/>
    <w:rsid w:val="00F0145F"/>
    <w:rsid w:val="00F01606"/>
    <w:rsid w:val="00F01766"/>
    <w:rsid w:val="00F019EE"/>
    <w:rsid w:val="00F01A28"/>
    <w:rsid w:val="00F01BBA"/>
    <w:rsid w:val="00F01C84"/>
    <w:rsid w:val="00F01E08"/>
    <w:rsid w:val="00F0240D"/>
    <w:rsid w:val="00F02601"/>
    <w:rsid w:val="00F028D3"/>
    <w:rsid w:val="00F033D2"/>
    <w:rsid w:val="00F03435"/>
    <w:rsid w:val="00F03CEC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7C1"/>
    <w:rsid w:val="00F12B0F"/>
    <w:rsid w:val="00F12B2E"/>
    <w:rsid w:val="00F12F64"/>
    <w:rsid w:val="00F1359D"/>
    <w:rsid w:val="00F1378B"/>
    <w:rsid w:val="00F13939"/>
    <w:rsid w:val="00F1396E"/>
    <w:rsid w:val="00F13A67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8B"/>
    <w:rsid w:val="00F15DC1"/>
    <w:rsid w:val="00F1606B"/>
    <w:rsid w:val="00F16510"/>
    <w:rsid w:val="00F165B5"/>
    <w:rsid w:val="00F1663B"/>
    <w:rsid w:val="00F16F13"/>
    <w:rsid w:val="00F17A85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735F"/>
    <w:rsid w:val="00F27B8E"/>
    <w:rsid w:val="00F27CCE"/>
    <w:rsid w:val="00F27E0F"/>
    <w:rsid w:val="00F27F7A"/>
    <w:rsid w:val="00F300D8"/>
    <w:rsid w:val="00F30959"/>
    <w:rsid w:val="00F30EC4"/>
    <w:rsid w:val="00F310C4"/>
    <w:rsid w:val="00F31369"/>
    <w:rsid w:val="00F31630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03"/>
    <w:rsid w:val="00F33F1F"/>
    <w:rsid w:val="00F340BA"/>
    <w:rsid w:val="00F3425A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E7A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955"/>
    <w:rsid w:val="00F44997"/>
    <w:rsid w:val="00F44CD4"/>
    <w:rsid w:val="00F44F85"/>
    <w:rsid w:val="00F44FBF"/>
    <w:rsid w:val="00F45591"/>
    <w:rsid w:val="00F457E6"/>
    <w:rsid w:val="00F45A67"/>
    <w:rsid w:val="00F45A75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0B2B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475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C82"/>
    <w:rsid w:val="00F56D59"/>
    <w:rsid w:val="00F572FB"/>
    <w:rsid w:val="00F57503"/>
    <w:rsid w:val="00F57666"/>
    <w:rsid w:val="00F57B31"/>
    <w:rsid w:val="00F57BD2"/>
    <w:rsid w:val="00F6031D"/>
    <w:rsid w:val="00F6088F"/>
    <w:rsid w:val="00F60E55"/>
    <w:rsid w:val="00F6117B"/>
    <w:rsid w:val="00F6129A"/>
    <w:rsid w:val="00F61862"/>
    <w:rsid w:val="00F6192B"/>
    <w:rsid w:val="00F61983"/>
    <w:rsid w:val="00F61B4C"/>
    <w:rsid w:val="00F62272"/>
    <w:rsid w:val="00F6242D"/>
    <w:rsid w:val="00F62511"/>
    <w:rsid w:val="00F626FD"/>
    <w:rsid w:val="00F627EA"/>
    <w:rsid w:val="00F62AC3"/>
    <w:rsid w:val="00F62AF0"/>
    <w:rsid w:val="00F62F1D"/>
    <w:rsid w:val="00F62F5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6C8"/>
    <w:rsid w:val="00F64E0C"/>
    <w:rsid w:val="00F651F1"/>
    <w:rsid w:val="00F65614"/>
    <w:rsid w:val="00F65757"/>
    <w:rsid w:val="00F6577A"/>
    <w:rsid w:val="00F65FAE"/>
    <w:rsid w:val="00F66139"/>
    <w:rsid w:val="00F6643D"/>
    <w:rsid w:val="00F66B61"/>
    <w:rsid w:val="00F66BC7"/>
    <w:rsid w:val="00F66C0A"/>
    <w:rsid w:val="00F66D7E"/>
    <w:rsid w:val="00F6730B"/>
    <w:rsid w:val="00F673AA"/>
    <w:rsid w:val="00F67773"/>
    <w:rsid w:val="00F6777A"/>
    <w:rsid w:val="00F67830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3ED"/>
    <w:rsid w:val="00F7340E"/>
    <w:rsid w:val="00F73723"/>
    <w:rsid w:val="00F7388F"/>
    <w:rsid w:val="00F73A97"/>
    <w:rsid w:val="00F7412D"/>
    <w:rsid w:val="00F74622"/>
    <w:rsid w:val="00F74882"/>
    <w:rsid w:val="00F74CE7"/>
    <w:rsid w:val="00F74FF9"/>
    <w:rsid w:val="00F750D4"/>
    <w:rsid w:val="00F753F5"/>
    <w:rsid w:val="00F754C0"/>
    <w:rsid w:val="00F755BA"/>
    <w:rsid w:val="00F756DD"/>
    <w:rsid w:val="00F75EC8"/>
    <w:rsid w:val="00F76219"/>
    <w:rsid w:val="00F76535"/>
    <w:rsid w:val="00F76718"/>
    <w:rsid w:val="00F76B6F"/>
    <w:rsid w:val="00F76C89"/>
    <w:rsid w:val="00F76CF4"/>
    <w:rsid w:val="00F771CC"/>
    <w:rsid w:val="00F77529"/>
    <w:rsid w:val="00F77624"/>
    <w:rsid w:val="00F7763E"/>
    <w:rsid w:val="00F77920"/>
    <w:rsid w:val="00F77C64"/>
    <w:rsid w:val="00F8004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1C1"/>
    <w:rsid w:val="00F822B7"/>
    <w:rsid w:val="00F82440"/>
    <w:rsid w:val="00F82507"/>
    <w:rsid w:val="00F826F0"/>
    <w:rsid w:val="00F82766"/>
    <w:rsid w:val="00F82805"/>
    <w:rsid w:val="00F82A09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856"/>
    <w:rsid w:val="00F84877"/>
    <w:rsid w:val="00F848D4"/>
    <w:rsid w:val="00F8490C"/>
    <w:rsid w:val="00F84E8A"/>
    <w:rsid w:val="00F852B4"/>
    <w:rsid w:val="00F8536C"/>
    <w:rsid w:val="00F85C0C"/>
    <w:rsid w:val="00F86472"/>
    <w:rsid w:val="00F86529"/>
    <w:rsid w:val="00F869C5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323"/>
    <w:rsid w:val="00F90514"/>
    <w:rsid w:val="00F90906"/>
    <w:rsid w:val="00F9100D"/>
    <w:rsid w:val="00F9108A"/>
    <w:rsid w:val="00F9186D"/>
    <w:rsid w:val="00F91BDF"/>
    <w:rsid w:val="00F91BF0"/>
    <w:rsid w:val="00F922B6"/>
    <w:rsid w:val="00F92417"/>
    <w:rsid w:val="00F927BE"/>
    <w:rsid w:val="00F929A6"/>
    <w:rsid w:val="00F92ACE"/>
    <w:rsid w:val="00F92B54"/>
    <w:rsid w:val="00F9300D"/>
    <w:rsid w:val="00F93528"/>
    <w:rsid w:val="00F93CB6"/>
    <w:rsid w:val="00F94285"/>
    <w:rsid w:val="00F9440F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7D4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890"/>
    <w:rsid w:val="00FA7CF6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1F1"/>
    <w:rsid w:val="00FB2302"/>
    <w:rsid w:val="00FB23EB"/>
    <w:rsid w:val="00FB2631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BB0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CCC"/>
    <w:rsid w:val="00FB7F01"/>
    <w:rsid w:val="00FC0212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74A"/>
    <w:rsid w:val="00FC2ADA"/>
    <w:rsid w:val="00FC2B13"/>
    <w:rsid w:val="00FC2B1F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FE"/>
    <w:rsid w:val="00FC45CD"/>
    <w:rsid w:val="00FC46CC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948"/>
    <w:rsid w:val="00FC6B4F"/>
    <w:rsid w:val="00FC71B5"/>
    <w:rsid w:val="00FC721A"/>
    <w:rsid w:val="00FC7831"/>
    <w:rsid w:val="00FC7B9F"/>
    <w:rsid w:val="00FC7C39"/>
    <w:rsid w:val="00FC7D94"/>
    <w:rsid w:val="00FC7F79"/>
    <w:rsid w:val="00FD00AE"/>
    <w:rsid w:val="00FD0118"/>
    <w:rsid w:val="00FD0226"/>
    <w:rsid w:val="00FD078E"/>
    <w:rsid w:val="00FD096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2D93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DA5"/>
    <w:rsid w:val="00FD501B"/>
    <w:rsid w:val="00FD5B21"/>
    <w:rsid w:val="00FD607E"/>
    <w:rsid w:val="00FD623F"/>
    <w:rsid w:val="00FD650C"/>
    <w:rsid w:val="00FD6ABF"/>
    <w:rsid w:val="00FD7036"/>
    <w:rsid w:val="00FD7303"/>
    <w:rsid w:val="00FD74CC"/>
    <w:rsid w:val="00FD79E2"/>
    <w:rsid w:val="00FD7C5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21F0"/>
    <w:rsid w:val="00FE28C1"/>
    <w:rsid w:val="00FE2909"/>
    <w:rsid w:val="00FE2AA6"/>
    <w:rsid w:val="00FE2DAD"/>
    <w:rsid w:val="00FE3111"/>
    <w:rsid w:val="00FE31DD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354"/>
    <w:rsid w:val="00FE741D"/>
    <w:rsid w:val="00FE7BD7"/>
    <w:rsid w:val="00FE7D5F"/>
    <w:rsid w:val="00FE7FE8"/>
    <w:rsid w:val="00FF013A"/>
    <w:rsid w:val="00FF077E"/>
    <w:rsid w:val="00FF0898"/>
    <w:rsid w:val="00FF0911"/>
    <w:rsid w:val="00FF0F38"/>
    <w:rsid w:val="00FF1382"/>
    <w:rsid w:val="00FF1713"/>
    <w:rsid w:val="00FF19A6"/>
    <w:rsid w:val="00FF1C0B"/>
    <w:rsid w:val="00FF1CFB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6E8B"/>
    <w:rsid w:val="00FF7176"/>
    <w:rsid w:val="00FF75A7"/>
    <w:rsid w:val="00FF76AF"/>
    <w:rsid w:val="00FF788D"/>
    <w:rsid w:val="00FF7AD9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EBFC7FB"/>
  <w15:docId w15:val="{0AFCB569-B6F2-4491-8F59-F4A242A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3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  <w:style w:type="paragraph" w:customStyle="1" w:styleId="FSBlank">
    <w:name w:val="FS_Blank"/>
    <w:basedOn w:val="Normal"/>
    <w:link w:val="FSBlankChar"/>
    <w:qFormat/>
    <w:rsid w:val="00CF7C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F7CB1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4C9D-001A-40DE-84CE-87B2BD09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116</Pages>
  <Words>22620</Words>
  <Characters>128936</Characters>
  <Application>Microsoft Office Word</Application>
  <DocSecurity>0</DocSecurity>
  <Lines>1074</Lines>
  <Paragraphs>302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151254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Rungrudee Kunawatsatit |รุ่งฤดี คุณะวัฒน์สถิตย์</cp:lastModifiedBy>
  <cp:revision>5</cp:revision>
  <cp:lastPrinted>2018-11-20T11:38:00Z</cp:lastPrinted>
  <dcterms:created xsi:type="dcterms:W3CDTF">2018-11-21T08:48:00Z</dcterms:created>
  <dcterms:modified xsi:type="dcterms:W3CDTF">2018-11-21T11:21:00Z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