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Pr="007B2CE1" w:rsidRDefault="00DD1E47" w:rsidP="006771E8">
      <w:pPr>
        <w:pStyle w:val="BodyText"/>
        <w:rPr>
          <w:lang w:val="en-US"/>
        </w:rPr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B4BBC53" w:rsidR="00D15EA5" w:rsidRPr="004174CC" w:rsidRDefault="00D15EA5" w:rsidP="00CB751A">
      <w:pPr>
        <w:pStyle w:val="BodyText"/>
        <w:spacing w:after="240"/>
        <w:rPr>
          <w:rFonts w:cstheme="minorBidi"/>
          <w:cs/>
          <w:lang w:val="en-US" w:bidi="th-TH"/>
        </w:rPr>
      </w:pPr>
    </w:p>
    <w:p w14:paraId="300B4D61" w14:textId="10103E94" w:rsidR="00634D49" w:rsidRPr="00D65332" w:rsidRDefault="00634D49" w:rsidP="00E6119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C033A"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ทาพาโก้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15A27174" w:rsidR="00AD3B26" w:rsidRDefault="00AD3B26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1A5015" w14:textId="77777777" w:rsidR="00FC5750" w:rsidRDefault="00FC5750" w:rsidP="00FC575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6119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3BF778CC" w14:textId="77777777" w:rsidR="00E61195" w:rsidRPr="00E61195" w:rsidRDefault="00E61195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831A875" w14:textId="2E0247AF" w:rsidR="00CD4D4E" w:rsidRDefault="00E61195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="00EF190C" w:rsidRPr="004C033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ทาพาโก้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4C033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งบแสดงการเปลี่ยนแปลงส่วนของผู้ถือหุ้นรวมและงบกระแสเงินสดรวมสำหรับปีสิ้นสุด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="00EE6F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</w:t>
      </w:r>
      <w:r w:rsidR="00E33DD2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4D6145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ทาพาโก้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4C033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0E7B603C" w14:textId="2E27A7C1" w:rsidR="00E61195" w:rsidRDefault="00E61195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5B554E" w14:textId="105EEE96" w:rsidR="00E61195" w:rsidRDefault="00E61195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C922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="00E33DD2"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ข้างต้นนี้แสดงฐานะการเงินรวมของกลุ่มบริษัท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และผลการดำเนินงานรวมและกระแสเงินสดรวมสำหรับปีสิ้นสุด</w:t>
      </w:r>
      <w:r w:rsidR="00445D0A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</w:t>
      </w:r>
      <w:r w:rsidR="00E33DD2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และผลการดำเนินงานและกระแสเงินสดสำหรับปีสิ้นสุดวันเดียวกัน</w:t>
      </w:r>
      <w:r w:rsidR="00E33D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</w:t>
      </w:r>
      <w:r w:rsidR="00445D0A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</w:t>
      </w:r>
    </w:p>
    <w:p w14:paraId="1948BDB4" w14:textId="5FC1A139" w:rsidR="00E61195" w:rsidRDefault="00E61195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252E765" w14:textId="6183BF71" w:rsidR="00687DB9" w:rsidRDefault="00687DB9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544345" w14:textId="39A57327" w:rsidR="00687DB9" w:rsidRDefault="00687DB9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3F64C7" w14:textId="11C6227F" w:rsidR="00687DB9" w:rsidRDefault="00687DB9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9260CEB" w14:textId="43CA88B5" w:rsidR="009940C2" w:rsidRDefault="009940C2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EB72FA" w14:textId="77777777" w:rsidR="009940C2" w:rsidRDefault="009940C2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3B5AF8" w14:textId="020413F4" w:rsidR="00687DB9" w:rsidRDefault="00687DB9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7E3082" w14:textId="01F969F5" w:rsidR="00502DFF" w:rsidRDefault="00502DFF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8628D15" w14:textId="57CB377F" w:rsidR="00502DFF" w:rsidRDefault="00502DFF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1CDDF4" w14:textId="77777777" w:rsidR="00502DFF" w:rsidRDefault="00502DFF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14B441" w14:textId="77777777" w:rsidR="009940C2" w:rsidRPr="00EE44DA" w:rsidRDefault="009940C2" w:rsidP="009940C2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</w:t>
      </w: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4ACE0DB7" w14:textId="77777777" w:rsidR="00D66A0A" w:rsidRPr="007A6F4D" w:rsidRDefault="00D66A0A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4A48F231" w:rsidR="00CD4D4E" w:rsidRPr="007B2CE1" w:rsidRDefault="00E61195" w:rsidP="00CD4D4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4B0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AC69A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724B0B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การตรวจสอบงบการเงินของบริษัทในรายงานของข้าพเจ้า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 w:rsidR="00445D0A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724B0B">
        <w:rPr>
          <w:rFonts w:ascii="Browallia New" w:hAnsi="Browallia New" w:cs="Browallia New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</w:t>
      </w:r>
      <w:r w:rsidR="005E2EB8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="001626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นั้น </w:t>
      </w:r>
      <w:r w:rsidRPr="00724B0B">
        <w:rPr>
          <w:rFonts w:ascii="Browallia New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0ACDA243" w14:textId="234423DF" w:rsidR="00300C72" w:rsidRDefault="00300C72" w:rsidP="00F76D8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820E334" w14:textId="6B80115F" w:rsidR="002C08CF" w:rsidRDefault="002C08CF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ข้อมูลและเหตุการณ์ที่</w:t>
      </w:r>
      <w:r w:rsidR="00233BA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ควรทราบ</w:t>
      </w:r>
    </w:p>
    <w:p w14:paraId="673A5CB7" w14:textId="77777777" w:rsidR="002C08CF" w:rsidRPr="002C08CF" w:rsidRDefault="002C08CF" w:rsidP="00F76D8D">
      <w:pPr>
        <w:spacing w:after="0"/>
        <w:jc w:val="thaiDistribute"/>
        <w:rPr>
          <w:rFonts w:ascii="Browallia New" w:hAnsi="Browallia New" w:cs="Browallia New"/>
          <w:sz w:val="20"/>
          <w:cs/>
          <w:lang w:bidi="th-TH"/>
        </w:rPr>
      </w:pPr>
    </w:p>
    <w:p w14:paraId="2D681CDD" w14:textId="462E92A7" w:rsidR="009940C2" w:rsidRPr="007A6F4D" w:rsidRDefault="00445D0A" w:rsidP="009940C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/>
          <w:sz w:val="28"/>
          <w:szCs w:val="28"/>
        </w:rPr>
        <w:t xml:space="preserve">37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การไฟฟ้าส่วนภูมิภาค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กฟภ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.)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ได้เรียกเก็บค่าไฟฟ้าย้อนหลังโดยอ้างว่าอุปกรณ์ประกอบมิเตอร์เสียเป็นเหตุให้การอ่านค่ากระแสไฟฟ้าคลาดเคลื่อนน้อยกว่าความเป็นจริงตั้งแต่เดือนมิถุนายน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/>
          <w:sz w:val="28"/>
          <w:szCs w:val="28"/>
        </w:rPr>
        <w:t xml:space="preserve">2551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ถึงเดือนมิถุนายน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/>
          <w:sz w:val="28"/>
          <w:szCs w:val="28"/>
        </w:rPr>
        <w:t xml:space="preserve">2555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ในระหว่างปี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ศาลชั้นต้นได้ตัดสินคดีความให้บริษัทจ่ายค่าปรับปรุงไฟฟ้าเพิ่มเติม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เป็นเงินทั้งสิ้น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/>
          <w:sz w:val="28"/>
          <w:szCs w:val="28"/>
        </w:rPr>
        <w:t xml:space="preserve">32.95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รวมดอกเบี้ยผิดนัดชำระ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/>
          <w:sz w:val="28"/>
          <w:szCs w:val="28"/>
        </w:rPr>
        <w:t xml:space="preserve">9.19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ผู้บริหารของบริษัทได้โต้แย้งข้อพิพาทดังกล่าว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โดยยื่นคำอุทธรณ์ไปยังศาลอุทธรณ์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ซึ่งที่ปรึกษาทางกฎหมายของบริษัทมีความเห็นว่ามีความเป็นไปได้สูงที่บริษัทมีทางที่จะชนะคดี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ผู้บริหารของบริษัทจึงยังไม่ได้บันทึกผลกระทบที่อาจเกิดขึ้นจากคดีฟ้องร้องดังกล่าว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เนื่องจากปัจจุบันยังไม่สามารถทราบผลสุดท้ายของการตัดสินคดี</w:t>
      </w:r>
      <w:r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ได้ว่าผลสุดท้ายของคดีความดังกล่าวจะเกิดความเสียหายต่อบริษัทหรือไม่เพียงใด</w:t>
      </w:r>
      <w:r w:rsidR="009940C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3B57ABD7" w14:textId="77777777" w:rsidR="009940C2" w:rsidRDefault="009940C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6D3C275" w14:textId="2221EEAA" w:rsidR="003F632E" w:rsidRPr="00165155" w:rsidRDefault="003F632E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64D7F598" w14:textId="77777777" w:rsidR="003F632E" w:rsidRDefault="003F632E" w:rsidP="003F632E">
      <w:pPr>
        <w:spacing w:after="0"/>
        <w:jc w:val="thaiDistribute"/>
        <w:rPr>
          <w:rFonts w:ascii="Browallia New" w:hAnsi="Browallia New" w:cs="Browallia New"/>
        </w:rPr>
      </w:pPr>
    </w:p>
    <w:p w14:paraId="4BF5A20F" w14:textId="7EFDA267" w:rsidR="003F632E" w:rsidRDefault="003F632E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641BA4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AA434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641BA4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7B5D1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34C3922" w14:textId="307B92D0" w:rsidR="00300C72" w:rsidRDefault="00300C72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BBFFBF" w14:textId="3A4EEF1F" w:rsidR="00502DFF" w:rsidRDefault="00502DFF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383C9A" w14:textId="77777777" w:rsidR="00502DFF" w:rsidRDefault="00502DFF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359DA3" w14:textId="1AED6124" w:rsidR="00300C72" w:rsidRDefault="00300C72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B45D46" w14:textId="3075F955" w:rsidR="00300C72" w:rsidRDefault="00300C72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EB08DF" w14:textId="77777777" w:rsidR="008D5445" w:rsidRDefault="008D5445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DC2A1A" w14:textId="57481C42" w:rsidR="00300C72" w:rsidRDefault="00300C72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3F632E" w:rsidRPr="00165155" w14:paraId="7EF21DE4" w14:textId="77777777" w:rsidTr="008347A0">
        <w:trPr>
          <w:trHeight w:hRule="exact" w:val="360"/>
        </w:trPr>
        <w:tc>
          <w:tcPr>
            <w:tcW w:w="4608" w:type="dxa"/>
          </w:tcPr>
          <w:p w14:paraId="2956EB1F" w14:textId="77777777" w:rsidR="003F632E" w:rsidRPr="00165155" w:rsidRDefault="003F632E" w:rsidP="00F6574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0686DDA8" w14:textId="77777777" w:rsidR="003F632E" w:rsidRPr="00165155" w:rsidRDefault="003F632E" w:rsidP="00F6574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3F632E" w:rsidRPr="00165155" w14:paraId="0F9FF56B" w14:textId="77777777" w:rsidTr="008347A0">
        <w:trPr>
          <w:trHeight w:val="360"/>
        </w:trPr>
        <w:tc>
          <w:tcPr>
            <w:tcW w:w="4608" w:type="dxa"/>
          </w:tcPr>
          <w:p w14:paraId="1819CBEB" w14:textId="77777777" w:rsidR="00445D0A" w:rsidRPr="00F76D8D" w:rsidRDefault="00445D0A" w:rsidP="00F6574C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  <w:p w14:paraId="5049EB95" w14:textId="663EF3BF" w:rsidR="003F632E" w:rsidRDefault="003F632E" w:rsidP="00F76D8D">
            <w:pPr>
              <w:spacing w:after="2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63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การรับรู้รายได้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ที่เกี่ยวข้องกับสัญญาก่อสร้าง</w:t>
            </w:r>
          </w:p>
          <w:p w14:paraId="3EDF8387" w14:textId="03BCF5AD" w:rsidR="003F632E" w:rsidRPr="006B61F7" w:rsidRDefault="003F632E" w:rsidP="00F657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4174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รายได้จากการ</w:t>
            </w:r>
            <w:r w:rsidR="008D544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ให้บริการรับจ</w:t>
            </w:r>
            <w:r w:rsidR="00135C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้าง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ก่อสร้างสำหรับปีสิ้นสุดวันที่</w:t>
            </w:r>
            <w:r w:rsidR="0060441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31 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="0060441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2561 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เป็น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62E5F" w:rsidRPr="00862E5F">
              <w:rPr>
                <w:rFonts w:ascii="Browallia New" w:hAnsi="Browallia New" w:cs="Browallia New"/>
                <w:sz w:val="26"/>
                <w:szCs w:val="26"/>
                <w:lang w:bidi="th-TH"/>
              </w:rPr>
              <w:t>1,055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4174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ซึ่งเป็นจำนวนเงินที่มีสาระสำคัญเมื่อเปรียบเทียบกับรายได้รวมของกลุ่มบริษัท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การรับรู้รายได</w:t>
            </w:r>
            <w:r w:rsidR="00862E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้นั้นขึ้นอยู่กับการประเมินองค์ประกอบที่ได้ระบุไว้ในแต่ละสัญญาก่อสร้างที่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ผู้บริหารของบริษัท</w:t>
            </w:r>
            <w:r w:rsidR="004174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ต้องใช้ดุลยพินิจ</w:t>
            </w:r>
            <w:r w:rsidR="00862E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ในการพิจารณา</w:t>
            </w:r>
            <w:r w:rsidR="006044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36FE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D123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  <w:r w:rsidR="00B36FE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รับรู้รายได้จากการก่อสร้างตาม</w:t>
            </w:r>
            <w:r w:rsidR="006B61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ขั้นความสำเร็จของงาน </w:t>
            </w:r>
            <w:r w:rsidR="00275F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ซึ่งทำให้</w:t>
            </w:r>
            <w:r w:rsidR="0050207B" w:rsidRPr="00322B5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1D1982" w:rsidRPr="00322B5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  <w:r w:rsidR="00275F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ต้องมีการทบทวน</w:t>
            </w:r>
            <w:r w:rsidR="00FC1C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ประมาณการรายได้และต้นทุนการก่อสร้างอย่างสม่ำเสมอตลอดระยะเวลาของโครงการ</w:t>
            </w:r>
            <w:r w:rsidR="00862E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2E5F" w:rsidRPr="00862E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และประเมินโอกาสที่จะเกิดผลขาดทุน รวมถึงการวัดมูลค่าของผลขาดทุนดังกล่าว ที่จะมีผลต่อจำนวนของรายได้ที่รับรู้จากการ</w:t>
            </w:r>
            <w:r w:rsidR="00135C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ให้บริการรับจ้าง</w:t>
            </w:r>
            <w:r w:rsidR="00862E5F" w:rsidRPr="00862E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</w:t>
            </w:r>
            <w:r w:rsidR="00FC1C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678542E5" w14:textId="77777777" w:rsidR="003F632E" w:rsidRPr="00D123C7" w:rsidRDefault="003F632E" w:rsidP="00F6574C">
            <w:pPr>
              <w:spacing w:after="0" w:line="240" w:lineRule="auto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7E642CD2" w14:textId="2DE69054" w:rsidR="003F632E" w:rsidRDefault="003F632E" w:rsidP="00F6574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เนื่องจากการตรวจสอบ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รายการดังกล่าวต้องใช้ดุลยพินิจในการพิจารณาเป็นอย่างมาก </w:t>
            </w:r>
          </w:p>
          <w:p w14:paraId="64186820" w14:textId="77777777" w:rsidR="003F632E" w:rsidRDefault="003F632E" w:rsidP="00F6574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75F8CF0" w14:textId="4CA40E5A" w:rsidR="003F632E" w:rsidRPr="0032620F" w:rsidRDefault="001D1982" w:rsidP="00F6574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22B5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3262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3F63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ได้เปิดเผยข้อมูลเกี่ยวกับ</w:t>
            </w:r>
            <w:r w:rsidR="003262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นโยบายการรับรู้รายได้จากการ</w:t>
            </w:r>
            <w:r w:rsidR="00135C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="003262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</w:t>
            </w:r>
            <w:r w:rsidR="003F63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ในหมายเหตุประกอบงบการเงินข้อ </w:t>
            </w:r>
            <w:r w:rsidR="0025680B" w:rsidRPr="0025680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32620F" w:rsidRPr="0025680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และข้อ </w:t>
            </w:r>
            <w:r w:rsidR="0032620F" w:rsidRPr="0025680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="0025680B" w:rsidRPr="0025680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</w:p>
          <w:p w14:paraId="47AE8996" w14:textId="77777777" w:rsidR="003F632E" w:rsidRPr="00861C68" w:rsidRDefault="003F632E" w:rsidP="00F657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DE11464" w14:textId="77777777" w:rsidR="003F632E" w:rsidRDefault="003F632E" w:rsidP="00F657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ED7EC17" w14:textId="77777777" w:rsidR="003F632E" w:rsidRPr="008263B9" w:rsidRDefault="003F632E" w:rsidP="00F657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4050" w:type="dxa"/>
          </w:tcPr>
          <w:p w14:paraId="10C9D186" w14:textId="6AEC382A" w:rsidR="0076321B" w:rsidRDefault="0076321B" w:rsidP="00F6574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333A15E" w14:textId="77777777" w:rsidR="00445D0A" w:rsidRPr="00F76D8D" w:rsidRDefault="00445D0A" w:rsidP="00F6574C">
            <w:pPr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3559AC9A" w14:textId="428827F9" w:rsidR="003974FE" w:rsidRDefault="003974FE" w:rsidP="00F76D8D">
            <w:pPr>
              <w:spacing w:after="24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การตอบสนองต่อความเสี่ยงเรื่องดังกล่าวจัดทำโดยผู้สอบบัญชีของกิจการภายในกลุ่ม ข้าพเจ้าได้ประเมิน</w:t>
            </w:r>
            <w:r w:rsidR="005F77D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</w:t>
            </w:r>
            <w:r w:rsidR="00BC69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และความเหมาะสมของ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ผลงานของผู้สอบบัญชีของกิจการภายในกลุ่ม เพื่อให้ได้รับหลักฐานการตรวจสอบ</w:t>
            </w:r>
            <w:r w:rsidR="00BC69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บัญชี</w:t>
            </w:r>
            <w:r w:rsidR="001F58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ที่เหมาะสมเพียงพอ</w:t>
            </w:r>
          </w:p>
          <w:p w14:paraId="65780B89" w14:textId="23431B6A" w:rsidR="00BC6988" w:rsidRDefault="00BC6988" w:rsidP="00F657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วิธีการตรวจสอบของผู้สอบบัญชีของกิจการภายในกลุ่ม ประกอบด้วย</w:t>
            </w:r>
          </w:p>
          <w:p w14:paraId="172311BE" w14:textId="7366F2B0" w:rsidR="00D2345A" w:rsidRDefault="00D2345A" w:rsidP="00D2345A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ความมีประสิทธิภาพของวิธี</w:t>
            </w: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ของบริษัทย่อย</w:t>
            </w: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ใช้ในการ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ประเมินองค์ประกอบที่ได้ระบุไว้ในแต่ละสัญญา </w:t>
            </w:r>
          </w:p>
          <w:p w14:paraId="4FF45158" w14:textId="3FC1AB81" w:rsidR="003F632E" w:rsidRDefault="003F632E" w:rsidP="003F632E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</w:t>
            </w:r>
            <w:r w:rsidR="001F58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ของบริษัทย่อย</w:t>
            </w:r>
            <w:r w:rsidRP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เพื่อให้เข้าใจถึง</w:t>
            </w:r>
            <w:r w:rsidR="00211A7C" w:rsidRP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วิธีการประเมิน</w:t>
            </w:r>
            <w:r w:rsidR="00654719" w:rsidRP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ขั้</w:t>
            </w:r>
            <w:r w:rsidR="00211A7C" w:rsidRP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นความสำเร็จของงาน</w:t>
            </w:r>
            <w:r w:rsidR="00E646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การประมาณการต้นทุนงานก่อสร้าง และ</w:t>
            </w:r>
            <w:r w:rsid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 w:rsidR="00E646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</w:t>
            </w:r>
            <w:r w:rsidR="006547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ทุนที่อาจจะเกิดขึ้นจากการก่อสร้าง</w:t>
            </w:r>
          </w:p>
          <w:p w14:paraId="7D4DD506" w14:textId="60FA0A38" w:rsidR="00D2345A" w:rsidRPr="00D2345A" w:rsidRDefault="00D2345A" w:rsidP="003F632E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ความมีประสิทธิภาพของวิธี</w:t>
            </w: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ของบริษัทย่อย</w:t>
            </w: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ใช้ในการ</w:t>
            </w:r>
            <w:r w:rsidRPr="00D234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ัดทำประมาณและการปรับเปลี่ยนต้นทุนโครงการก่อสร้างเมื่อมีปัจจัยใหม่ที่มีผลกระทบต่อต้นทุนโครงการ</w:t>
            </w:r>
          </w:p>
          <w:p w14:paraId="3C9EAE36" w14:textId="4F32D917" w:rsidR="00E20F46" w:rsidRDefault="00E20F46" w:rsidP="00E20F46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ตรวจสอบประมาณการต้นทุนโครงการก่อสร้างกับแผนงบประมาณสำหรับแต่ละโครงการ</w:t>
            </w:r>
          </w:p>
          <w:p w14:paraId="6CBF156E" w14:textId="05DC4993" w:rsidR="00417678" w:rsidRPr="00895E4A" w:rsidRDefault="00417678" w:rsidP="00895E4A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ตรวจสอบต้นทุน</w:t>
            </w:r>
            <w:r w:rsidR="00895E4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ที่เกิดขึ้นจริง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ในการก่อสร้างกับเอกสารประกอบรายการ</w:t>
            </w:r>
          </w:p>
          <w:p w14:paraId="5022EDA2" w14:textId="1FB59679" w:rsidR="00092DA1" w:rsidRDefault="003F632E" w:rsidP="00092DA1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</w:t>
            </w:r>
            <w:r w:rsidR="00E20F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รายได้ที่รับรู้</w:t>
            </w:r>
            <w:r w:rsidR="003974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ตามอัตราส่วนงานที่ทำเสร็จ</w:t>
            </w:r>
            <w:r w:rsidR="004D09A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(อัตราส่วนของต้นทุนที่เกิดขึ้นจริงเปรียบเทียบกับประมาณการต้นทุนงานก่อสร้างทั้งหมดที่</w:t>
            </w:r>
            <w:r w:rsidR="001F58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</w:t>
            </w:r>
            <w:r w:rsidR="004D09A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</w:t>
            </w:r>
            <w:r w:rsidR="001F58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งานให้</w:t>
            </w:r>
            <w:r w:rsidR="004D09A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เสร็จ</w:t>
            </w:r>
            <w:r w:rsidR="001F58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สมบู</w:t>
            </w:r>
            <w:r w:rsidR="00D234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1F58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ณ์</w:t>
            </w:r>
            <w:r w:rsidR="004D09A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) </w:t>
            </w:r>
          </w:p>
          <w:p w14:paraId="6FDAF7CC" w14:textId="6FC8475C" w:rsidR="0076321B" w:rsidRDefault="0076321B" w:rsidP="00092DA1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ตรวจสอบรายได้ใน</w:t>
            </w:r>
            <w:r w:rsidR="00360C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</w:t>
            </w:r>
            <w:r w:rsidR="002A3D0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กับราคา</w:t>
            </w:r>
            <w:r w:rsidR="000C388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ที่กำหนด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ตามสัญญาที่ทำกับลูกค้า</w:t>
            </w:r>
          </w:p>
          <w:p w14:paraId="7FAD0D8B" w14:textId="054FA7AC" w:rsidR="005A0479" w:rsidRDefault="005A0479" w:rsidP="00092DA1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ประเมินและสอบทาน</w:t>
            </w:r>
            <w:r w:rsidR="002A3D0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ขาดทุนและสำรองการขาดทุนที่เกิดขึ้นกับโครงการ</w:t>
            </w:r>
          </w:p>
          <w:p w14:paraId="6C4AE0D3" w14:textId="679247D5" w:rsidR="003F632E" w:rsidRPr="00BE796B" w:rsidRDefault="003F632E" w:rsidP="00092DA1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ประเมินความเพียงพอของการเปิดเผยข้อมูลเกี่ยวกับ</w:t>
            </w:r>
            <w:r w:rsidR="00390A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รายได้จากการ</w:t>
            </w:r>
            <w:r w:rsidR="00B021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ให้บริการงาน</w:t>
            </w:r>
            <w:r w:rsidR="00390A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ก่อสร้างและรายการ</w:t>
            </w:r>
            <w:r w:rsidR="00F716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บัญชี</w:t>
            </w:r>
            <w:r w:rsidR="00390A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อื่นที่เกี่ยวข้อง</w:t>
            </w:r>
          </w:p>
        </w:tc>
      </w:tr>
    </w:tbl>
    <w:p w14:paraId="021F7EAC" w14:textId="77777777" w:rsidR="00502DFF" w:rsidRDefault="00502DFF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BFE253E" w14:textId="77777777" w:rsidR="00502DFF" w:rsidRDefault="00502DFF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C54CBCC" w14:textId="77777777" w:rsidR="00502DFF" w:rsidRDefault="00502DFF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FA674D4" w14:textId="77777777" w:rsidR="00502DFF" w:rsidRDefault="00502DFF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507264" w14:textId="0C1B555C" w:rsidR="00884701" w:rsidRDefault="003C08B4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6119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 xml:space="preserve">เรื่องอื่น </w:t>
      </w:r>
    </w:p>
    <w:p w14:paraId="2BA3B01C" w14:textId="77777777" w:rsidR="00E61195" w:rsidRPr="00E61195" w:rsidRDefault="00E61195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DC7024" w14:textId="0C319030" w:rsidR="004C033A" w:rsidRDefault="004C033A" w:rsidP="004C033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="0075266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และงบแสดงฐานะการเงินเฉพาะ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ณ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รายงานลงวันที่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>
        <w:rPr>
          <w:rFonts w:ascii="Browallia New" w:hAnsi="Browallia New" w:cs="Browallia New"/>
          <w:sz w:val="28"/>
          <w:szCs w:val="28"/>
          <w:lang w:bidi="th-TH"/>
        </w:rPr>
        <w:t>60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 แต่มีวรรคเน้นให้ข้อสังเกตเรื่องความ</w:t>
      </w:r>
      <w:r w:rsidR="00445D0A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ไม่แน่นอนเกี่ยวกับผลของคดีที่บริษัทถูกฟ้องร้อง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5F5CE29" w14:textId="77777777" w:rsidR="00951E06" w:rsidRDefault="00951E06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73F32E" w14:textId="11E76AB8" w:rsidR="003F632E" w:rsidRDefault="003F632E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5F4509F8" w14:textId="77777777" w:rsidR="003F632E" w:rsidRDefault="003F632E" w:rsidP="003F632E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769C5C43" w14:textId="18F5DA0D" w:rsidR="003F632E" w:rsidRPr="00165155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6D305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ข้อมูลอื่น </w:t>
      </w:r>
      <w:r w:rsidR="002A3D00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ประกอบด้วย ข้อมูล</w:t>
      </w:r>
      <w:r w:rsidR="002A3D00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รวมอยู่ในรายงานประจำปี </w:t>
      </w:r>
      <w:r w:rsidR="002A3D00">
        <w:rPr>
          <w:rFonts w:ascii="Browallia New" w:hAnsi="Browallia New" w:cs="Browallia New" w:hint="cs"/>
          <w:sz w:val="28"/>
          <w:szCs w:val="28"/>
          <w:cs/>
          <w:lang w:bidi="th-TH"/>
        </w:rPr>
        <w:t>ต่างหากจาก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</w:t>
      </w:r>
      <w:r w:rsidR="00AA434E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และรายงานของผู้สอบบัญชี</w:t>
      </w:r>
      <w:r w:rsidR="002A3D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ที่อยู่ในรายงาน</w:t>
      </w:r>
      <w:r w:rsidR="00AA434E">
        <w:rPr>
          <w:rFonts w:ascii="Browallia New" w:hAnsi="Browallia New" w:cs="Browallia New" w:hint="cs"/>
          <w:sz w:val="28"/>
          <w:szCs w:val="28"/>
          <w:cs/>
          <w:lang w:bidi="th-TH"/>
        </w:rPr>
        <w:t>ประจำปี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นั้น </w:t>
      </w:r>
      <w:r w:rsidR="00C9504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ซึ่งผู้บริหารจะจัดทำและส่งมอบ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รายงานประจำปี</w:t>
      </w:r>
      <w:r w:rsidR="00C9504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ให้ข้าพเจ้าสอบทานได้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ภายหลังวันที่ในรายงานของผู้สอบบัญชี </w:t>
      </w:r>
    </w:p>
    <w:p w14:paraId="678C6921" w14:textId="77777777" w:rsidR="003F632E" w:rsidRPr="00F35970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A9FB52" w14:textId="3464C0C0" w:rsidR="003F632E" w:rsidRPr="00165155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AA434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641B3494" w14:textId="77777777" w:rsidR="003F632E" w:rsidRPr="00F35970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2BD1006" w14:textId="167A86F4" w:rsidR="003F632E" w:rsidRPr="00165155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="00AA434E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คือ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การอ่าน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เนื้อหา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</w:t>
      </w:r>
      <w:r w:rsidR="00AA434E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หรือกับความ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เข้าใจในข้อมูล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A1C6C21" w14:textId="77777777" w:rsidR="003F632E" w:rsidRPr="005143A9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F6CFF71" w14:textId="77777777" w:rsidR="003F632E" w:rsidRPr="00165155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ผู้มีหน้าที่ในการกำกับดูแลเพื่อดำเนินการแก้ไขข้อมูลที่แสดงขัดแย้งกับข้อเท็จจริง</w:t>
      </w:r>
    </w:p>
    <w:p w14:paraId="5E887817" w14:textId="77777777" w:rsidR="003F632E" w:rsidRDefault="003F632E" w:rsidP="00E6119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9FFA688" w14:textId="4CC781D0" w:rsidR="003C08B4" w:rsidRPr="007C6354" w:rsidRDefault="00E61195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894A1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งบการเงินของบริษัท</w:t>
      </w:r>
    </w:p>
    <w:p w14:paraId="5B95F694" w14:textId="7EEEC953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62666CE" w14:textId="225526FA" w:rsidR="00E61195" w:rsidRPr="000C3696" w:rsidRDefault="00E61195" w:rsidP="00E6119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</w:t>
      </w:r>
      <w:r w:rsidR="00894A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</w:t>
      </w:r>
      <w:r w:rsidR="00894A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2A42BB83" w14:textId="07EC477E" w:rsidR="00E61195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0E7F6160" w14:textId="47C766FB" w:rsidR="00F94CB2" w:rsidRDefault="00F94CB2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47C6937C" w14:textId="7FDCAAA6" w:rsidR="00F94CB2" w:rsidRDefault="00F94CB2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4F8BA701" w14:textId="3B929F37" w:rsidR="00502DFF" w:rsidRDefault="00502DFF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02F2D042" w14:textId="382C2E32" w:rsidR="00502DFF" w:rsidRDefault="00502DFF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11F5132E" w14:textId="01ED7C1E" w:rsidR="00502DFF" w:rsidRDefault="00502DFF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0EBF4B6A" w14:textId="77777777" w:rsidR="00502DFF" w:rsidRDefault="00502DFF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4178417C" w14:textId="3D74FBDA" w:rsidR="00F94CB2" w:rsidRDefault="00F94CB2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4BEEB0D0" w14:textId="77777777" w:rsidR="00F94CB2" w:rsidRPr="000C6E2B" w:rsidRDefault="00F94CB2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D205FCA" w14:textId="77777777" w:rsidR="00E61195" w:rsidRPr="000C3696" w:rsidRDefault="00E61195" w:rsidP="00E6119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ในการจัดทำงบการเงินรวมและงบการเงินเฉพาะของบริษัท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E07A1FF" w14:textId="77777777" w:rsidR="00E61195" w:rsidRPr="000C6E2B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29AE7E0C" w14:textId="226FCB0E" w:rsidR="00E61195" w:rsidRPr="006A4E3E" w:rsidRDefault="00E61195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45D0A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5A785F9F" w14:textId="77777777" w:rsidR="00775C50" w:rsidRDefault="00775C50" w:rsidP="00E6119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B89AC5" w14:textId="40E42A55" w:rsidR="00E61195" w:rsidRPr="000C3696" w:rsidRDefault="00E61195" w:rsidP="00E61195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bookmarkStart w:id="1" w:name="_GoBack"/>
      <w:bookmarkEnd w:id="1"/>
      <w:r w:rsidR="00894A1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6C164D48" w14:textId="77777777" w:rsidR="00E61195" w:rsidRPr="000C6E2B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7F3EC2F" w14:textId="355442A0" w:rsidR="00E61195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</w:t>
      </w:r>
      <w:r w:rsidR="00894A1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="00894A16">
        <w:rPr>
          <w:rFonts w:ascii="Browallia New" w:hAnsi="Browallia New" w:cs="Browallia New" w:hint="cs"/>
          <w:sz w:val="28"/>
          <w:szCs w:val="28"/>
          <w:cs/>
          <w:lang w:bidi="th-TH"/>
        </w:rPr>
        <w:t>ต่องบการเงิน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</w:t>
      </w:r>
      <w:r w:rsidR="00044B70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6A30D9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EEC0F13" w14:textId="610B181A" w:rsidR="00E61195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CBC2A9" w14:textId="529EEFAC" w:rsidR="00044B70" w:rsidRPr="000C3696" w:rsidRDefault="00044B70" w:rsidP="00044B70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ข้าพเจ้าได้ใช้ดุลยพินิจและการสังเกตและ</w:t>
      </w:r>
      <w:r w:rsidR="006A30D9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EF79A45" w14:textId="7C8CB7DC" w:rsidR="00044B70" w:rsidRPr="000C3696" w:rsidRDefault="00044B70" w:rsidP="00044B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6A30D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BE630D8" w14:textId="77777777" w:rsidR="00044B70" w:rsidRPr="000C3696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5F17F50C" w14:textId="5E2D7C1F" w:rsidR="00DF758F" w:rsidRDefault="00044B70" w:rsidP="00775C5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ทางบัญชีและการเปิดเผยข้อมูลที่เกี่ยวข้อง</w:t>
      </w:r>
      <w:r w:rsidR="006A30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290DC3A5" w14:textId="5BBCE40C" w:rsidR="00F94CB2" w:rsidRDefault="00F94CB2" w:rsidP="00775C5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857639" w14:textId="33156F0E" w:rsidR="00502DFF" w:rsidRDefault="00502DFF" w:rsidP="00775C5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239C9" w14:textId="657FBBB8" w:rsidR="00502DFF" w:rsidRDefault="00502DFF" w:rsidP="00775C5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516AAA" w14:textId="77777777" w:rsidR="00502DFF" w:rsidRDefault="00502DFF" w:rsidP="00775C5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8F0C90" w14:textId="03091183" w:rsidR="00044B70" w:rsidRPr="000C3696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lastRenderedPageBreak/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016667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 w:rsidR="00661850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75E1D9BC" w14:textId="77777777" w:rsidR="00044B70" w:rsidRPr="000C3696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โครงสร้างและเนื้อหาของงบการเงินรวมและงบการเงินเฉพาะของบริษัทโดยรวม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รวมถึงการเปิดเผยว่างบการเงินรวมและงบการเงินเฉพาะของบริษัทแสดงรายการและเหตุการณ์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746AF0F0" w14:textId="0DF189C9" w:rsidR="00044B70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661850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5AA19E7" w14:textId="77777777" w:rsidR="00044B70" w:rsidRPr="00044B70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1A8933D" w14:textId="234358A1" w:rsidR="00E61195" w:rsidRDefault="00044B70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66185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0FE5E4D8" w14:textId="77777777" w:rsidR="00044B70" w:rsidRDefault="00044B70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45A3878" w14:textId="77777777" w:rsidR="00044B70" w:rsidRPr="000C3696" w:rsidRDefault="00044B70" w:rsidP="00044B70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17EE593" w14:textId="087FEEFA" w:rsidR="00F94CB2" w:rsidRDefault="00F94CB2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FFA64B" w14:textId="209B4AF0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969BCE" w14:textId="2CE3CD4F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480E44" w14:textId="79581F61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4B8B823" w14:textId="7D7CDFC4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A1663A" w14:textId="5CDB9B02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D670B1" w14:textId="7E760061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F97690" w14:textId="70462663" w:rsidR="00502DFF" w:rsidRDefault="00502DFF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3B8705" w14:textId="5CB7A9C0" w:rsidR="00502DFF" w:rsidRDefault="00502DFF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F809EA" w14:textId="77777777" w:rsidR="00502DFF" w:rsidRDefault="00502DFF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5105E8" w14:textId="6D5C521F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C75BFC" w14:textId="40209B9A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FE409B" w14:textId="5E015618" w:rsidR="0075266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50C41C" w14:textId="77777777" w:rsidR="00752666" w:rsidRPr="000C3696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E06FB7" w14:textId="56DE6263" w:rsidR="00044B70" w:rsidRPr="000C3696" w:rsidRDefault="00044B70" w:rsidP="00CB751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การตรวจสอบงบการเงินรวมและงบการเงินเฉพาะของบริษัทสำหรับงวดปัจจุบัน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6848">
        <w:rPr>
          <w:rFonts w:ascii="Browallia New" w:hAnsi="Browallia New" w:cs="Browallia New" w:hint="cs"/>
          <w:sz w:val="28"/>
          <w:szCs w:val="28"/>
          <w:cs/>
          <w:lang w:bidi="th-TH"/>
        </w:rPr>
        <w:t>ถือ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66185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="001A1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46A85F3B" w14:textId="77777777" w:rsidR="00044B70" w:rsidRDefault="00044B70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8DA925" w14:textId="1F9EC4F6" w:rsidR="00E61195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8F6E703" w14:textId="77777777" w:rsidR="00E61195" w:rsidRPr="00142624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A57895" w14:textId="7337D34F" w:rsidR="00142624" w:rsidRPr="00142624" w:rsidRDefault="004C033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C021F9" w:rsidR="00142624" w:rsidRPr="004C033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33A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77777777" w:rsidR="00D15EA5" w:rsidRPr="00F76D8D" w:rsidRDefault="00716579" w:rsidP="004C033A">
      <w:pPr>
        <w:spacing w:after="0" w:line="240" w:lineRule="auto"/>
        <w:rPr>
          <w:lang w:val="en-US"/>
        </w:rPr>
      </w:pPr>
      <w:r w:rsidRPr="00716579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F76D8D"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="004C033A" w:rsidRPr="00716579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F76D8D">
        <w:rPr>
          <w:rFonts w:ascii="Browallia New" w:hAnsi="Browallia New" w:cs="Browallia New"/>
          <w:sz w:val="28"/>
          <w:szCs w:val="28"/>
          <w:lang w:val="en-US" w:bidi="th-TH"/>
        </w:rPr>
        <w:t>2</w:t>
      </w:r>
    </w:p>
    <w:sectPr w:rsidR="00D15EA5" w:rsidRPr="00F76D8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E4CC0" w14:textId="77777777" w:rsidR="00C71269" w:rsidRDefault="00C71269">
      <w:r>
        <w:separator/>
      </w:r>
    </w:p>
  </w:endnote>
  <w:endnote w:type="continuationSeparator" w:id="0">
    <w:p w14:paraId="2F297394" w14:textId="77777777" w:rsidR="00C71269" w:rsidRDefault="00C7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C6E74" w14:textId="77777777" w:rsidR="00C71269" w:rsidRDefault="00C71269">
      <w:bookmarkStart w:id="0" w:name="_Hlk482348182"/>
      <w:bookmarkEnd w:id="0"/>
      <w:r>
        <w:separator/>
      </w:r>
    </w:p>
  </w:footnote>
  <w:footnote w:type="continuationSeparator" w:id="0">
    <w:p w14:paraId="2305FDB9" w14:textId="77777777" w:rsidR="00C71269" w:rsidRDefault="00C71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E5B1D6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2306E770" w:rsidR="00D460E7" w:rsidRDefault="00D460E7" w:rsidP="00D15EA5">
    <w:pPr>
      <w:pStyle w:val="Header"/>
    </w:pPr>
    <w:bookmarkStart w:id="2" w:name="Footer3_tbl"/>
    <w:bookmarkEnd w:id="2"/>
  </w:p>
  <w:p w14:paraId="5AE98BA7" w14:textId="4C9F68F3" w:rsidR="00502DFF" w:rsidRDefault="00502DFF" w:rsidP="00D15EA5">
    <w:pPr>
      <w:pStyle w:val="Header"/>
    </w:pPr>
  </w:p>
  <w:p w14:paraId="1A89FF9B" w14:textId="77777777" w:rsidR="00502DFF" w:rsidRDefault="00502DFF" w:rsidP="00D15EA5">
    <w:pPr>
      <w:pStyle w:val="Header"/>
    </w:pPr>
  </w:p>
  <w:p w14:paraId="4E76693D" w14:textId="2C53FE9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90E4F5B4"/>
    <w:lvl w:ilvl="0" w:tplc="926A76D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57E44A2"/>
    <w:multiLevelType w:val="hybridMultilevel"/>
    <w:tmpl w:val="3D16D272"/>
    <w:lvl w:ilvl="0" w:tplc="364A41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6667"/>
    <w:rsid w:val="00023D4C"/>
    <w:rsid w:val="0003023B"/>
    <w:rsid w:val="00031D17"/>
    <w:rsid w:val="00044ACE"/>
    <w:rsid w:val="00044B70"/>
    <w:rsid w:val="0004550E"/>
    <w:rsid w:val="00052614"/>
    <w:rsid w:val="00067A2B"/>
    <w:rsid w:val="00070A07"/>
    <w:rsid w:val="000723F7"/>
    <w:rsid w:val="00074485"/>
    <w:rsid w:val="000828F1"/>
    <w:rsid w:val="00082F59"/>
    <w:rsid w:val="000875D8"/>
    <w:rsid w:val="00092DA1"/>
    <w:rsid w:val="00094333"/>
    <w:rsid w:val="00097FAB"/>
    <w:rsid w:val="000A3BBA"/>
    <w:rsid w:val="000B65E3"/>
    <w:rsid w:val="000B7090"/>
    <w:rsid w:val="000C3886"/>
    <w:rsid w:val="000E52CE"/>
    <w:rsid w:val="000E76C7"/>
    <w:rsid w:val="000F3AAB"/>
    <w:rsid w:val="000F6E25"/>
    <w:rsid w:val="0010106C"/>
    <w:rsid w:val="001011DF"/>
    <w:rsid w:val="00112B69"/>
    <w:rsid w:val="00114497"/>
    <w:rsid w:val="001316D3"/>
    <w:rsid w:val="00135C8C"/>
    <w:rsid w:val="00142624"/>
    <w:rsid w:val="00142760"/>
    <w:rsid w:val="00142E5B"/>
    <w:rsid w:val="0015526C"/>
    <w:rsid w:val="001554CD"/>
    <w:rsid w:val="00155A91"/>
    <w:rsid w:val="001613E2"/>
    <w:rsid w:val="00162605"/>
    <w:rsid w:val="0016459D"/>
    <w:rsid w:val="00167017"/>
    <w:rsid w:val="00182F9F"/>
    <w:rsid w:val="0019210D"/>
    <w:rsid w:val="001A1A47"/>
    <w:rsid w:val="001A3BFB"/>
    <w:rsid w:val="001A3C20"/>
    <w:rsid w:val="001B06F1"/>
    <w:rsid w:val="001B198C"/>
    <w:rsid w:val="001B7388"/>
    <w:rsid w:val="001D1982"/>
    <w:rsid w:val="001D2302"/>
    <w:rsid w:val="001D7BB3"/>
    <w:rsid w:val="001E12A6"/>
    <w:rsid w:val="001E498F"/>
    <w:rsid w:val="001E62DB"/>
    <w:rsid w:val="001F58DF"/>
    <w:rsid w:val="00205DB6"/>
    <w:rsid w:val="00211A7C"/>
    <w:rsid w:val="002141A9"/>
    <w:rsid w:val="0022518C"/>
    <w:rsid w:val="00233BAD"/>
    <w:rsid w:val="00237A7E"/>
    <w:rsid w:val="00241F16"/>
    <w:rsid w:val="00245D6D"/>
    <w:rsid w:val="00247969"/>
    <w:rsid w:val="002542FF"/>
    <w:rsid w:val="0025680B"/>
    <w:rsid w:val="0026182A"/>
    <w:rsid w:val="0027464C"/>
    <w:rsid w:val="00275FB1"/>
    <w:rsid w:val="00277EBE"/>
    <w:rsid w:val="002838FB"/>
    <w:rsid w:val="00283B4E"/>
    <w:rsid w:val="00285249"/>
    <w:rsid w:val="0029023E"/>
    <w:rsid w:val="002A252E"/>
    <w:rsid w:val="002A3D00"/>
    <w:rsid w:val="002B0BF8"/>
    <w:rsid w:val="002B5A4A"/>
    <w:rsid w:val="002C08CF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0C72"/>
    <w:rsid w:val="00305173"/>
    <w:rsid w:val="003140F5"/>
    <w:rsid w:val="00315D1F"/>
    <w:rsid w:val="00317E98"/>
    <w:rsid w:val="00321A76"/>
    <w:rsid w:val="00322B56"/>
    <w:rsid w:val="00325236"/>
    <w:rsid w:val="0032620F"/>
    <w:rsid w:val="003304A5"/>
    <w:rsid w:val="00335E5B"/>
    <w:rsid w:val="00336A4F"/>
    <w:rsid w:val="00354F5D"/>
    <w:rsid w:val="00360C6B"/>
    <w:rsid w:val="00363BA3"/>
    <w:rsid w:val="00365ECE"/>
    <w:rsid w:val="00367C48"/>
    <w:rsid w:val="003744DA"/>
    <w:rsid w:val="00382AC2"/>
    <w:rsid w:val="00384904"/>
    <w:rsid w:val="00390A03"/>
    <w:rsid w:val="003974FE"/>
    <w:rsid w:val="0039773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4BB4"/>
    <w:rsid w:val="003D64D6"/>
    <w:rsid w:val="003E034A"/>
    <w:rsid w:val="003E1C45"/>
    <w:rsid w:val="003E3E21"/>
    <w:rsid w:val="003F1162"/>
    <w:rsid w:val="003F632E"/>
    <w:rsid w:val="003F7987"/>
    <w:rsid w:val="004115E9"/>
    <w:rsid w:val="00416281"/>
    <w:rsid w:val="004174CC"/>
    <w:rsid w:val="00417678"/>
    <w:rsid w:val="00422353"/>
    <w:rsid w:val="00426915"/>
    <w:rsid w:val="00433F63"/>
    <w:rsid w:val="004348AF"/>
    <w:rsid w:val="00435788"/>
    <w:rsid w:val="004359E6"/>
    <w:rsid w:val="00440160"/>
    <w:rsid w:val="00443CE3"/>
    <w:rsid w:val="00445D0A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9435F"/>
    <w:rsid w:val="004A0DFE"/>
    <w:rsid w:val="004A2600"/>
    <w:rsid w:val="004A3C62"/>
    <w:rsid w:val="004B1BBD"/>
    <w:rsid w:val="004C033A"/>
    <w:rsid w:val="004C0971"/>
    <w:rsid w:val="004C0C25"/>
    <w:rsid w:val="004C2111"/>
    <w:rsid w:val="004C72E8"/>
    <w:rsid w:val="004C732E"/>
    <w:rsid w:val="004D09AC"/>
    <w:rsid w:val="004D20AE"/>
    <w:rsid w:val="004D20B1"/>
    <w:rsid w:val="004D3578"/>
    <w:rsid w:val="004D6145"/>
    <w:rsid w:val="004D6774"/>
    <w:rsid w:val="004E3B1A"/>
    <w:rsid w:val="004E5F9C"/>
    <w:rsid w:val="004F1A16"/>
    <w:rsid w:val="004F207F"/>
    <w:rsid w:val="004F4C2E"/>
    <w:rsid w:val="004F5D91"/>
    <w:rsid w:val="0050207B"/>
    <w:rsid w:val="00502DFF"/>
    <w:rsid w:val="00502EF9"/>
    <w:rsid w:val="005045E7"/>
    <w:rsid w:val="005070FA"/>
    <w:rsid w:val="005153EC"/>
    <w:rsid w:val="0052186A"/>
    <w:rsid w:val="00524A6F"/>
    <w:rsid w:val="00525A9F"/>
    <w:rsid w:val="005321DA"/>
    <w:rsid w:val="00533122"/>
    <w:rsid w:val="0054030C"/>
    <w:rsid w:val="00547541"/>
    <w:rsid w:val="00551365"/>
    <w:rsid w:val="005627FF"/>
    <w:rsid w:val="00564D22"/>
    <w:rsid w:val="005731A2"/>
    <w:rsid w:val="00577D61"/>
    <w:rsid w:val="005822AC"/>
    <w:rsid w:val="00591F0D"/>
    <w:rsid w:val="005A0479"/>
    <w:rsid w:val="005A29D0"/>
    <w:rsid w:val="005B405A"/>
    <w:rsid w:val="005C2CCB"/>
    <w:rsid w:val="005C6479"/>
    <w:rsid w:val="005C69FD"/>
    <w:rsid w:val="005D4995"/>
    <w:rsid w:val="005D7025"/>
    <w:rsid w:val="005E0807"/>
    <w:rsid w:val="005E2D67"/>
    <w:rsid w:val="005E2EB8"/>
    <w:rsid w:val="005E5578"/>
    <w:rsid w:val="005E6848"/>
    <w:rsid w:val="005F4D62"/>
    <w:rsid w:val="005F77D1"/>
    <w:rsid w:val="00604418"/>
    <w:rsid w:val="00610ED7"/>
    <w:rsid w:val="00617D53"/>
    <w:rsid w:val="00620386"/>
    <w:rsid w:val="00620CE3"/>
    <w:rsid w:val="00621086"/>
    <w:rsid w:val="00631C93"/>
    <w:rsid w:val="00634D49"/>
    <w:rsid w:val="006365A1"/>
    <w:rsid w:val="00636AA2"/>
    <w:rsid w:val="00641BA4"/>
    <w:rsid w:val="006466F8"/>
    <w:rsid w:val="00650184"/>
    <w:rsid w:val="00653B85"/>
    <w:rsid w:val="00654719"/>
    <w:rsid w:val="00657B6F"/>
    <w:rsid w:val="00661850"/>
    <w:rsid w:val="00666764"/>
    <w:rsid w:val="0066694B"/>
    <w:rsid w:val="00667DB6"/>
    <w:rsid w:val="006771E8"/>
    <w:rsid w:val="00677C01"/>
    <w:rsid w:val="00683829"/>
    <w:rsid w:val="00683934"/>
    <w:rsid w:val="00683CC7"/>
    <w:rsid w:val="00687DB9"/>
    <w:rsid w:val="00692CA5"/>
    <w:rsid w:val="006932D7"/>
    <w:rsid w:val="00696C42"/>
    <w:rsid w:val="006A30D9"/>
    <w:rsid w:val="006A3B2F"/>
    <w:rsid w:val="006A4E3E"/>
    <w:rsid w:val="006B06A2"/>
    <w:rsid w:val="006B1C0A"/>
    <w:rsid w:val="006B61F7"/>
    <w:rsid w:val="006C2308"/>
    <w:rsid w:val="006C3D37"/>
    <w:rsid w:val="006C6376"/>
    <w:rsid w:val="006C73FA"/>
    <w:rsid w:val="006D16E0"/>
    <w:rsid w:val="006D305D"/>
    <w:rsid w:val="006D6FF5"/>
    <w:rsid w:val="006E121C"/>
    <w:rsid w:val="006F1B19"/>
    <w:rsid w:val="006F29ED"/>
    <w:rsid w:val="006F4F77"/>
    <w:rsid w:val="006F53EE"/>
    <w:rsid w:val="0070147C"/>
    <w:rsid w:val="00701551"/>
    <w:rsid w:val="007064E7"/>
    <w:rsid w:val="00714FD6"/>
    <w:rsid w:val="00716579"/>
    <w:rsid w:val="0071775C"/>
    <w:rsid w:val="00724B0B"/>
    <w:rsid w:val="007265F7"/>
    <w:rsid w:val="00731894"/>
    <w:rsid w:val="00746796"/>
    <w:rsid w:val="00746D91"/>
    <w:rsid w:val="00751EA8"/>
    <w:rsid w:val="00752666"/>
    <w:rsid w:val="0075598A"/>
    <w:rsid w:val="00761813"/>
    <w:rsid w:val="0076321B"/>
    <w:rsid w:val="007708A3"/>
    <w:rsid w:val="00771B85"/>
    <w:rsid w:val="00771C87"/>
    <w:rsid w:val="0077415B"/>
    <w:rsid w:val="00775C50"/>
    <w:rsid w:val="00775DA6"/>
    <w:rsid w:val="0078170A"/>
    <w:rsid w:val="00790956"/>
    <w:rsid w:val="0079502D"/>
    <w:rsid w:val="007A0755"/>
    <w:rsid w:val="007A31D9"/>
    <w:rsid w:val="007A6F4D"/>
    <w:rsid w:val="007A74F9"/>
    <w:rsid w:val="007B2CE1"/>
    <w:rsid w:val="007B5D12"/>
    <w:rsid w:val="007C6354"/>
    <w:rsid w:val="007D077F"/>
    <w:rsid w:val="007D41A1"/>
    <w:rsid w:val="007F03AC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47A0"/>
    <w:rsid w:val="00837B54"/>
    <w:rsid w:val="00843100"/>
    <w:rsid w:val="00847054"/>
    <w:rsid w:val="00850F25"/>
    <w:rsid w:val="008534AA"/>
    <w:rsid w:val="008541C2"/>
    <w:rsid w:val="00854985"/>
    <w:rsid w:val="00861C68"/>
    <w:rsid w:val="00862E5F"/>
    <w:rsid w:val="008719C2"/>
    <w:rsid w:val="00884701"/>
    <w:rsid w:val="00884FF7"/>
    <w:rsid w:val="00894A16"/>
    <w:rsid w:val="00894ACE"/>
    <w:rsid w:val="00895E4A"/>
    <w:rsid w:val="008A256D"/>
    <w:rsid w:val="008A769F"/>
    <w:rsid w:val="008B19D9"/>
    <w:rsid w:val="008B1FD3"/>
    <w:rsid w:val="008B204B"/>
    <w:rsid w:val="008B4062"/>
    <w:rsid w:val="008C49AE"/>
    <w:rsid w:val="008C59F7"/>
    <w:rsid w:val="008D5445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1BF9"/>
    <w:rsid w:val="00942890"/>
    <w:rsid w:val="00942FE8"/>
    <w:rsid w:val="00951E06"/>
    <w:rsid w:val="00957E70"/>
    <w:rsid w:val="00970DAB"/>
    <w:rsid w:val="0097321D"/>
    <w:rsid w:val="00973827"/>
    <w:rsid w:val="009919C7"/>
    <w:rsid w:val="00992531"/>
    <w:rsid w:val="009940C2"/>
    <w:rsid w:val="00995CD5"/>
    <w:rsid w:val="009960DB"/>
    <w:rsid w:val="009A1787"/>
    <w:rsid w:val="009A4F5A"/>
    <w:rsid w:val="009A73BE"/>
    <w:rsid w:val="009B1F44"/>
    <w:rsid w:val="009B4573"/>
    <w:rsid w:val="009C002A"/>
    <w:rsid w:val="009E278C"/>
    <w:rsid w:val="009F22C2"/>
    <w:rsid w:val="009F6EDC"/>
    <w:rsid w:val="00A035CE"/>
    <w:rsid w:val="00A0537F"/>
    <w:rsid w:val="00A0602E"/>
    <w:rsid w:val="00A06C1F"/>
    <w:rsid w:val="00A07FFA"/>
    <w:rsid w:val="00A1156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589F"/>
    <w:rsid w:val="00A66F91"/>
    <w:rsid w:val="00A70229"/>
    <w:rsid w:val="00A918D1"/>
    <w:rsid w:val="00A9297F"/>
    <w:rsid w:val="00A93A9A"/>
    <w:rsid w:val="00A947FF"/>
    <w:rsid w:val="00A951C9"/>
    <w:rsid w:val="00AA219C"/>
    <w:rsid w:val="00AA434E"/>
    <w:rsid w:val="00AA5C16"/>
    <w:rsid w:val="00AA693A"/>
    <w:rsid w:val="00AB03D5"/>
    <w:rsid w:val="00AC31D4"/>
    <w:rsid w:val="00AC6098"/>
    <w:rsid w:val="00AC69A7"/>
    <w:rsid w:val="00AD3B26"/>
    <w:rsid w:val="00AE2BF6"/>
    <w:rsid w:val="00AE3370"/>
    <w:rsid w:val="00AE64CA"/>
    <w:rsid w:val="00AF7092"/>
    <w:rsid w:val="00B013D4"/>
    <w:rsid w:val="00B01D8B"/>
    <w:rsid w:val="00B021A1"/>
    <w:rsid w:val="00B1324D"/>
    <w:rsid w:val="00B157E2"/>
    <w:rsid w:val="00B24A45"/>
    <w:rsid w:val="00B25B92"/>
    <w:rsid w:val="00B26948"/>
    <w:rsid w:val="00B30828"/>
    <w:rsid w:val="00B34D51"/>
    <w:rsid w:val="00B36A0E"/>
    <w:rsid w:val="00B36BA1"/>
    <w:rsid w:val="00B36FE7"/>
    <w:rsid w:val="00B40D67"/>
    <w:rsid w:val="00B43C45"/>
    <w:rsid w:val="00B44988"/>
    <w:rsid w:val="00B55EE8"/>
    <w:rsid w:val="00B56E6C"/>
    <w:rsid w:val="00B63D0E"/>
    <w:rsid w:val="00B64B28"/>
    <w:rsid w:val="00B65F76"/>
    <w:rsid w:val="00B83039"/>
    <w:rsid w:val="00B93010"/>
    <w:rsid w:val="00BA405A"/>
    <w:rsid w:val="00BA5B00"/>
    <w:rsid w:val="00BB1A07"/>
    <w:rsid w:val="00BB6DAD"/>
    <w:rsid w:val="00BB7346"/>
    <w:rsid w:val="00BC1555"/>
    <w:rsid w:val="00BC32EA"/>
    <w:rsid w:val="00BC60A9"/>
    <w:rsid w:val="00BC6988"/>
    <w:rsid w:val="00BD1B7B"/>
    <w:rsid w:val="00BE0C8A"/>
    <w:rsid w:val="00BE334D"/>
    <w:rsid w:val="00BE4988"/>
    <w:rsid w:val="00BE796B"/>
    <w:rsid w:val="00BF0EDD"/>
    <w:rsid w:val="00BF1C24"/>
    <w:rsid w:val="00BF5E73"/>
    <w:rsid w:val="00C0496F"/>
    <w:rsid w:val="00C06939"/>
    <w:rsid w:val="00C173BF"/>
    <w:rsid w:val="00C21E3B"/>
    <w:rsid w:val="00C24BF2"/>
    <w:rsid w:val="00C30FCE"/>
    <w:rsid w:val="00C35B1A"/>
    <w:rsid w:val="00C41C7D"/>
    <w:rsid w:val="00C56B5E"/>
    <w:rsid w:val="00C62E59"/>
    <w:rsid w:val="00C63023"/>
    <w:rsid w:val="00C63743"/>
    <w:rsid w:val="00C63E25"/>
    <w:rsid w:val="00C71269"/>
    <w:rsid w:val="00C76C6C"/>
    <w:rsid w:val="00C80EC5"/>
    <w:rsid w:val="00C81107"/>
    <w:rsid w:val="00C84961"/>
    <w:rsid w:val="00C85669"/>
    <w:rsid w:val="00C86BB9"/>
    <w:rsid w:val="00C8772C"/>
    <w:rsid w:val="00C92223"/>
    <w:rsid w:val="00C95046"/>
    <w:rsid w:val="00CA43FD"/>
    <w:rsid w:val="00CA53F3"/>
    <w:rsid w:val="00CB18EB"/>
    <w:rsid w:val="00CB335B"/>
    <w:rsid w:val="00CB441E"/>
    <w:rsid w:val="00CB5EE4"/>
    <w:rsid w:val="00CB751A"/>
    <w:rsid w:val="00CC4F91"/>
    <w:rsid w:val="00CC72E9"/>
    <w:rsid w:val="00CD1F65"/>
    <w:rsid w:val="00CD25C2"/>
    <w:rsid w:val="00CD4D4E"/>
    <w:rsid w:val="00CD736D"/>
    <w:rsid w:val="00CE24E5"/>
    <w:rsid w:val="00CE41DB"/>
    <w:rsid w:val="00CE4D96"/>
    <w:rsid w:val="00CF160D"/>
    <w:rsid w:val="00CF1EA0"/>
    <w:rsid w:val="00CF3BA0"/>
    <w:rsid w:val="00D0242F"/>
    <w:rsid w:val="00D078C4"/>
    <w:rsid w:val="00D07C90"/>
    <w:rsid w:val="00D123C7"/>
    <w:rsid w:val="00D15EA5"/>
    <w:rsid w:val="00D2100B"/>
    <w:rsid w:val="00D2345A"/>
    <w:rsid w:val="00D24220"/>
    <w:rsid w:val="00D3089E"/>
    <w:rsid w:val="00D31D7A"/>
    <w:rsid w:val="00D33E60"/>
    <w:rsid w:val="00D37B2C"/>
    <w:rsid w:val="00D460E7"/>
    <w:rsid w:val="00D63ABC"/>
    <w:rsid w:val="00D643B7"/>
    <w:rsid w:val="00D65332"/>
    <w:rsid w:val="00D66A0A"/>
    <w:rsid w:val="00D675F1"/>
    <w:rsid w:val="00D677E7"/>
    <w:rsid w:val="00D73B96"/>
    <w:rsid w:val="00D80807"/>
    <w:rsid w:val="00D86917"/>
    <w:rsid w:val="00D87D72"/>
    <w:rsid w:val="00D92F9A"/>
    <w:rsid w:val="00D9427D"/>
    <w:rsid w:val="00D96128"/>
    <w:rsid w:val="00DA36EE"/>
    <w:rsid w:val="00DA452E"/>
    <w:rsid w:val="00DA5128"/>
    <w:rsid w:val="00DB05DB"/>
    <w:rsid w:val="00DB308D"/>
    <w:rsid w:val="00DB5F40"/>
    <w:rsid w:val="00DD1E47"/>
    <w:rsid w:val="00DD61A9"/>
    <w:rsid w:val="00DD6EF1"/>
    <w:rsid w:val="00DE4958"/>
    <w:rsid w:val="00DE5BCE"/>
    <w:rsid w:val="00DF33C8"/>
    <w:rsid w:val="00DF758F"/>
    <w:rsid w:val="00E04361"/>
    <w:rsid w:val="00E064FD"/>
    <w:rsid w:val="00E1053A"/>
    <w:rsid w:val="00E13654"/>
    <w:rsid w:val="00E16418"/>
    <w:rsid w:val="00E20F46"/>
    <w:rsid w:val="00E26AF3"/>
    <w:rsid w:val="00E276E0"/>
    <w:rsid w:val="00E314EA"/>
    <w:rsid w:val="00E33DD2"/>
    <w:rsid w:val="00E33FDA"/>
    <w:rsid w:val="00E406D5"/>
    <w:rsid w:val="00E56701"/>
    <w:rsid w:val="00E61195"/>
    <w:rsid w:val="00E62754"/>
    <w:rsid w:val="00E6301C"/>
    <w:rsid w:val="00E646AF"/>
    <w:rsid w:val="00E64D2D"/>
    <w:rsid w:val="00E702F4"/>
    <w:rsid w:val="00E74371"/>
    <w:rsid w:val="00E86B53"/>
    <w:rsid w:val="00E9057F"/>
    <w:rsid w:val="00E9110B"/>
    <w:rsid w:val="00EA2B6F"/>
    <w:rsid w:val="00EB3478"/>
    <w:rsid w:val="00EB3D9F"/>
    <w:rsid w:val="00EB4B39"/>
    <w:rsid w:val="00EB6FE3"/>
    <w:rsid w:val="00EC27C7"/>
    <w:rsid w:val="00ED73F4"/>
    <w:rsid w:val="00EE0F65"/>
    <w:rsid w:val="00EE44DA"/>
    <w:rsid w:val="00EE59BD"/>
    <w:rsid w:val="00EE6F48"/>
    <w:rsid w:val="00EE72D1"/>
    <w:rsid w:val="00EF190C"/>
    <w:rsid w:val="00EF2F41"/>
    <w:rsid w:val="00F01358"/>
    <w:rsid w:val="00F218D1"/>
    <w:rsid w:val="00F246A1"/>
    <w:rsid w:val="00F32396"/>
    <w:rsid w:val="00F33DB7"/>
    <w:rsid w:val="00F37917"/>
    <w:rsid w:val="00F5513E"/>
    <w:rsid w:val="00F61751"/>
    <w:rsid w:val="00F63F3F"/>
    <w:rsid w:val="00F66FA5"/>
    <w:rsid w:val="00F7166A"/>
    <w:rsid w:val="00F71678"/>
    <w:rsid w:val="00F730E3"/>
    <w:rsid w:val="00F755E9"/>
    <w:rsid w:val="00F76D8D"/>
    <w:rsid w:val="00F909CD"/>
    <w:rsid w:val="00F94CB2"/>
    <w:rsid w:val="00F974D1"/>
    <w:rsid w:val="00FA121E"/>
    <w:rsid w:val="00FA16E0"/>
    <w:rsid w:val="00FC1CC3"/>
    <w:rsid w:val="00FC4397"/>
    <w:rsid w:val="00FC499D"/>
    <w:rsid w:val="00FC5750"/>
    <w:rsid w:val="00FC6205"/>
    <w:rsid w:val="00FD05AD"/>
    <w:rsid w:val="00FD0666"/>
    <w:rsid w:val="00FD7295"/>
    <w:rsid w:val="00FE2187"/>
    <w:rsid w:val="00FE320C"/>
    <w:rsid w:val="00FE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7D8C25F59BC47894B2F53A4FB3F79" ma:contentTypeVersion="2" ma:contentTypeDescription="Create a new document." ma:contentTypeScope="" ma:versionID="a9cf1464bcaf8752423dab7e7b6a282c">
  <xsd:schema xmlns:xsd="http://www.w3.org/2001/XMLSchema" xmlns:xs="http://www.w3.org/2001/XMLSchema" xmlns:p="http://schemas.microsoft.com/office/2006/metadata/properties" xmlns:ns2="4e9663e9-feeb-42d9-88dd-fab9cd52b57e" targetNamespace="http://schemas.microsoft.com/office/2006/metadata/properties" ma:root="true" ma:fieldsID="b9df1b102ab855774297ead3a462c306" ns2:_="">
    <xsd:import namespace="4e9663e9-feeb-42d9-88dd-fab9cd52b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663e9-feeb-42d9-88dd-fab9cd52b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A0A4A-DD6F-42D9-8DE2-60246B872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663e9-feeb-42d9-88dd-fab9cd52b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EE89E1-A67E-494D-B797-4308DD01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7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soros tangnaitham</cp:lastModifiedBy>
  <cp:revision>3</cp:revision>
  <cp:lastPrinted>2019-01-03T00:29:00Z</cp:lastPrinted>
  <dcterms:created xsi:type="dcterms:W3CDTF">2019-01-02T21:55:00Z</dcterms:created>
  <dcterms:modified xsi:type="dcterms:W3CDTF">2019-01-03T00:29:00Z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0x0101008B07D8C25F59BC47894B2F53A4FB3F79</vt:lpwstr>
  </property>
</Properties>
</file>