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F16933" w:rsidRPr="007671A3" w14:paraId="74703D13" w14:textId="77777777" w:rsidTr="005B04D2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E47919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67293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66379D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16933" w:rsidRPr="007671A3" w14:paraId="1B1315C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0E40734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F50EC4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2442382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F16933" w:rsidRPr="007671A3" w14:paraId="65095DB2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6386909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25901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BD7A4B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7671A3" w14:paraId="348B1393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5C5653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86DC3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47DA35" w14:textId="77777777" w:rsidR="00F16933" w:rsidRPr="007671A3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3790F" w:rsidRPr="007671A3" w14:paraId="251DF9F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67AAC97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C13EB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4E9E7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</w:p>
        </w:tc>
      </w:tr>
      <w:tr w:rsidR="00F16933" w:rsidRPr="007671A3" w14:paraId="31357BD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A0C4C29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26DEE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CFFD4E" w14:textId="3A9598E3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3790F" w:rsidRPr="007671A3" w14:paraId="0352E81D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BDDC804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2F86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DEFB14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16933" w:rsidRPr="007671A3" w14:paraId="4D6C077A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E9F5CB4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439C3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18CC8D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3790F" w:rsidRPr="007671A3" w14:paraId="5A2B9602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467AD62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36F2D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D04BC" w14:textId="298BCD79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F2FB8"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16933" w:rsidRPr="007671A3" w14:paraId="7B900F89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526B247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28AE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2F81B7" w14:textId="77777777" w:rsidR="00F16933" w:rsidRPr="007671A3" w:rsidRDefault="00845BE7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D3790F" w:rsidRPr="007671A3" w14:paraId="4925DD29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0B0F49A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49F45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7F0669" w14:textId="77777777" w:rsidR="00D3790F" w:rsidRPr="007671A3" w:rsidRDefault="00845BE7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3790F" w:rsidRPr="007671A3" w14:paraId="5A9E5F6A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CA240C4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B7500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E433A6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="003A0903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ระยะยาว</w:t>
            </w: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16933" w:rsidRPr="007671A3" w14:paraId="6FFD922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8BF45F2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AFFA0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5D6521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3790F" w:rsidRPr="007671A3" w14:paraId="3F5991C7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DDDDDD4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F63D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5A757A" w14:textId="77777777" w:rsidR="00D3790F" w:rsidRPr="007671A3" w:rsidRDefault="00D3790F" w:rsidP="00F94D6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F16933" w:rsidRPr="007671A3" w14:paraId="3904D490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A3A4B91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1F66E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07C45D" w14:textId="0326DCDE" w:rsidR="00F16933" w:rsidRPr="007671A3" w:rsidRDefault="00DB0E7F" w:rsidP="00F94D6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</w:t>
            </w:r>
            <w:r w:rsidR="00F16933"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834B92" w:rsidRPr="007671A3" w14:paraId="0325B81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95B7BAC" w14:textId="77777777" w:rsidR="00834B92" w:rsidRPr="007671A3" w:rsidRDefault="00834B92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4236B" w14:textId="77777777" w:rsidR="00834B92" w:rsidRPr="007671A3" w:rsidRDefault="00834B9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EF809C" w14:textId="77777777" w:rsidR="00834B92" w:rsidRPr="007671A3" w:rsidRDefault="00834B92" w:rsidP="00834B92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rtl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F16933" w:rsidRPr="007671A3" w14:paraId="6963D522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150966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6783C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0F48AC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91395" w:rsidRPr="007671A3" w14:paraId="39B41BA2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5F473B6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7D857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038FE6" w14:textId="1817192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BD19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16933" w:rsidRPr="007671A3" w14:paraId="655B1F6B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D94EEB7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6CCA7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360B44" w14:textId="08974E59" w:rsidR="00F16933" w:rsidRPr="007671A3" w:rsidRDefault="00F855EC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2E69EF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</w:t>
            </w:r>
            <w:r w:rsidR="00F16933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F91395" w:rsidRPr="007671A3" w14:paraId="0ED68DCD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3D14567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07216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057E9A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91395" w:rsidRPr="007671A3" w14:paraId="35086CB7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0A9942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66420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5BEFB9" w14:textId="77777777" w:rsidR="00F91395" w:rsidRPr="007671A3" w:rsidRDefault="003A0903" w:rsidP="00F913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ส่วนเกินทุนและ</w:t>
            </w:r>
            <w:r w:rsidR="00F91395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F16933" w:rsidRPr="007671A3" w14:paraId="02A95257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F3F8086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25890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7C7BE2" w14:textId="77777777" w:rsidR="00F16933" w:rsidRPr="007671A3" w:rsidRDefault="00F8755E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F16933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ตามส่วนงาน</w:t>
            </w:r>
            <w:r w:rsidR="00AE5524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F91395" w:rsidRPr="007671A3" w14:paraId="48576E46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4C880CA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18D2C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91758C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91395" w:rsidRPr="007671A3" w14:paraId="29103BD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E5B47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0A98E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25829B" w14:textId="2717A4E8" w:rsidR="00F91395" w:rsidRPr="007671A3" w:rsidRDefault="005E136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F91395" w:rsidRPr="007671A3" w14:paraId="4C8AFF8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ED57908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10964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2200F1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F91395" w:rsidRPr="007671A3" w14:paraId="584D368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B7ADAE8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CB47A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1456A7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16933" w:rsidRPr="007671A3" w14:paraId="4402C087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5330064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2BA25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CBF1A9" w14:textId="04F3D930" w:rsidR="00F16933" w:rsidRPr="007671A3" w:rsidRDefault="00C4492B" w:rsidP="003A54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57C1A" w:rsidRPr="007671A3" w14:paraId="2B3ECFD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72267B1" w14:textId="77777777" w:rsidR="00157C1A" w:rsidRPr="007671A3" w:rsidRDefault="00157C1A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0C479" w14:textId="77777777" w:rsidR="00157C1A" w:rsidRPr="007671A3" w:rsidRDefault="00157C1A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AE2142" w14:textId="6EEC7A63" w:rsidR="00157C1A" w:rsidRPr="007671A3" w:rsidRDefault="00157C1A" w:rsidP="003A54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57C1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F16933" w:rsidRPr="007671A3" w14:paraId="3B94E1DC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D9D3A0F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94810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DE55F9" w14:textId="0E882CBB" w:rsidR="00F16933" w:rsidRPr="007671A3" w:rsidRDefault="00F16933" w:rsidP="00F56E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16933" w:rsidRPr="007671A3" w14:paraId="1A9CE0B1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A99BCC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ACA02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B493F5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91395" w:rsidRPr="007671A3" w14:paraId="290E9906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F64B31B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7CD41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CA0429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1000D" w:rsidRPr="007671A3" w14:paraId="37E5CA3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01145E2" w14:textId="77777777" w:rsidR="0011000D" w:rsidRPr="007671A3" w:rsidRDefault="0011000D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1B2CC9D" w14:textId="77777777" w:rsidR="00FC4085" w:rsidRPr="007671A3" w:rsidRDefault="00FC4085" w:rsidP="00FC4085">
            <w:pPr>
              <w:rPr>
                <w:cs/>
              </w:rPr>
            </w:pPr>
          </w:p>
        </w:tc>
        <w:tc>
          <w:tcPr>
            <w:tcW w:w="270" w:type="dxa"/>
          </w:tcPr>
          <w:p w14:paraId="636070E2" w14:textId="77777777" w:rsidR="0011000D" w:rsidRPr="007671A3" w:rsidRDefault="0011000D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D783BE" w14:textId="77777777" w:rsidR="0011000D" w:rsidRPr="007671A3" w:rsidRDefault="0011000D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91395" w:rsidRPr="007671A3" w14:paraId="391D218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58C8B89" w14:textId="77777777" w:rsidR="00F91395" w:rsidRPr="007671A3" w:rsidRDefault="00F91395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14:paraId="7BD1C688" w14:textId="77777777" w:rsidR="00F91395" w:rsidRPr="007671A3" w:rsidRDefault="00F91395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BA3F5A" w14:textId="77777777" w:rsidR="00F91395" w:rsidRPr="007671A3" w:rsidRDefault="00F91395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D81490" w:rsidRPr="007671A3" w14:paraId="07E93078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D9D37D4" w14:textId="77777777" w:rsidR="00D81490" w:rsidRPr="007671A3" w:rsidRDefault="00D81490" w:rsidP="00D8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373816F" w14:textId="77777777" w:rsidR="00D81490" w:rsidRPr="007671A3" w:rsidRDefault="00D8149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01392265" w14:textId="77777777" w:rsidR="00D81490" w:rsidRPr="007671A3" w:rsidRDefault="00D8149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C21990" w:rsidRPr="007671A3" w14:paraId="44B1CA7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7F532C8" w14:textId="77777777" w:rsidR="00C21990" w:rsidRPr="007671A3" w:rsidRDefault="00C21990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9D0B3" w14:textId="77777777" w:rsidR="00C21990" w:rsidRPr="007671A3" w:rsidRDefault="00C2199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B84166" w14:textId="77777777" w:rsidR="00C21990" w:rsidRPr="007671A3" w:rsidRDefault="00C21990" w:rsidP="00AE55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="00AE5524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C71A8D" w:rsidRPr="007671A3" w14:paraId="0FA65E6B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3B243AC" w14:textId="77777777" w:rsidR="00C71A8D" w:rsidRPr="007671A3" w:rsidRDefault="00C71A8D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B2003" w14:textId="77777777" w:rsidR="00C71A8D" w:rsidRPr="007671A3" w:rsidRDefault="00C71A8D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67D6C0" w14:textId="77777777" w:rsidR="00C71A8D" w:rsidRPr="007671A3" w:rsidRDefault="00C71A8D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840177" w:rsidRPr="007671A3" w14:paraId="03B184F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9548BB4" w14:textId="77777777" w:rsidR="00840177" w:rsidRPr="007671A3" w:rsidRDefault="00840177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06FC1" w14:textId="77777777" w:rsidR="00840177" w:rsidRPr="007671A3" w:rsidRDefault="00840177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4C003A" w14:textId="4C47C888" w:rsidR="00840177" w:rsidRPr="007671A3" w:rsidRDefault="00840177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21209" w:rsidRPr="007671A3" w14:paraId="4F03411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3E4B462" w14:textId="77777777" w:rsidR="00F21209" w:rsidRPr="007671A3" w:rsidRDefault="00F21209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903B3" w14:textId="77777777" w:rsidR="00F21209" w:rsidRPr="007671A3" w:rsidRDefault="00F2120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3F9351" w14:textId="06880A8D" w:rsidR="00F21209" w:rsidRPr="007671A3" w:rsidRDefault="00F56E2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90AA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492192E9" w14:textId="77777777" w:rsidR="00F16933" w:rsidRPr="007671A3" w:rsidRDefault="00F16933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br w:type="page"/>
      </w:r>
      <w:r w:rsidRPr="007671A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80DD8E6" w14:textId="77777777" w:rsidR="00C4492B" w:rsidRPr="007671A3" w:rsidRDefault="00C4492B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46CABE" w14:textId="3D8EC849" w:rsidR="00F16933" w:rsidRPr="007671A3" w:rsidRDefault="00F16933" w:rsidP="00105744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671A3">
        <w:rPr>
          <w:rFonts w:ascii="Angsana New" w:hAnsi="Angsana New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โดยจัดทำเป็นภาษาไทยและภาษาอังกฤษ และได้รับอนุมัติให้ออกงบการเงินจาก</w:t>
      </w:r>
      <w:r w:rsidR="00D37229" w:rsidRPr="007671A3">
        <w:rPr>
          <w:rFonts w:ascii="Angsana New" w:hAnsi="Angsana New"/>
          <w:sz w:val="30"/>
          <w:szCs w:val="30"/>
          <w:cs/>
        </w:rPr>
        <w:t>คณะกรรมการตรวจสอบตามการมอบหมายจากคณะ</w:t>
      </w:r>
      <w:r w:rsidR="00D56FDB" w:rsidRPr="007671A3">
        <w:rPr>
          <w:rFonts w:ascii="Angsana New" w:hAnsi="Angsana New"/>
          <w:sz w:val="30"/>
          <w:szCs w:val="30"/>
          <w:cs/>
        </w:rPr>
        <w:t>กรรมการ</w:t>
      </w:r>
      <w:r w:rsidR="00D37229" w:rsidRPr="007671A3">
        <w:rPr>
          <w:rFonts w:ascii="Angsana New" w:hAnsi="Angsana New"/>
          <w:sz w:val="30"/>
          <w:szCs w:val="30"/>
          <w:cs/>
        </w:rPr>
        <w:t>ของ</w:t>
      </w:r>
      <w:r w:rsidRPr="007671A3">
        <w:rPr>
          <w:rFonts w:ascii="Angsana New" w:hAnsi="Angsana New"/>
          <w:sz w:val="30"/>
          <w:szCs w:val="30"/>
          <w:cs/>
        </w:rPr>
        <w:t>บริษัทเมื่อวันที่</w:t>
      </w:r>
      <w:r w:rsidR="006F1493" w:rsidRPr="007671A3">
        <w:rPr>
          <w:rFonts w:ascii="Angsana New" w:hAnsi="Angsana New"/>
          <w:sz w:val="30"/>
          <w:szCs w:val="30"/>
        </w:rPr>
        <w:t xml:space="preserve"> </w:t>
      </w:r>
      <w:r w:rsidR="002C559B">
        <w:rPr>
          <w:rFonts w:ascii="Angsana New" w:hAnsi="Angsana New"/>
          <w:sz w:val="30"/>
          <w:szCs w:val="30"/>
        </w:rPr>
        <w:t xml:space="preserve">4 </w:t>
      </w:r>
      <w:r w:rsidR="002C559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97D1B">
        <w:rPr>
          <w:rFonts w:ascii="Angsana New" w:hAnsi="Angsana New"/>
          <w:sz w:val="30"/>
          <w:szCs w:val="30"/>
        </w:rPr>
        <w:t>2562</w:t>
      </w:r>
    </w:p>
    <w:p w14:paraId="54DCB709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66B035" w14:textId="77777777" w:rsidR="00F16933" w:rsidRPr="007671A3" w:rsidRDefault="00F16933" w:rsidP="00105744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882B639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99581CC" w14:textId="256E18B6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</w:rPr>
        <w:tab/>
      </w:r>
      <w:r w:rsidR="005B3DDF" w:rsidRPr="007671A3">
        <w:rPr>
          <w:rFonts w:ascii="Angsana New" w:hAnsi="Angsana New"/>
          <w:sz w:val="30"/>
          <w:szCs w:val="30"/>
          <w:cs/>
        </w:rPr>
        <w:t>บริษัทควอ</w:t>
      </w:r>
      <w:r w:rsidR="00DB730B" w:rsidRPr="007671A3">
        <w:rPr>
          <w:rFonts w:ascii="Angsana New" w:hAnsi="Angsana New"/>
          <w:sz w:val="30"/>
          <w:szCs w:val="30"/>
          <w:cs/>
        </w:rPr>
        <w:t>ลิตี้คอนสตรัคชั่น</w:t>
      </w:r>
      <w:r w:rsidRPr="007671A3">
        <w:rPr>
          <w:rFonts w:ascii="Angsana New" w:hAnsi="Angsana New"/>
          <w:sz w:val="30"/>
          <w:szCs w:val="30"/>
          <w:cs/>
        </w:rPr>
        <w:t xml:space="preserve">โปรดัคส์ จำกัด (มหาชน) </w:t>
      </w:r>
      <w:r w:rsidR="00596854" w:rsidRPr="007671A3">
        <w:rPr>
          <w:rFonts w:ascii="Angsana New" w:hAnsi="Angsana New"/>
          <w:sz w:val="30"/>
          <w:szCs w:val="30"/>
        </w:rPr>
        <w:t>(</w:t>
      </w:r>
      <w:r w:rsidRPr="007671A3">
        <w:rPr>
          <w:rFonts w:ascii="Angsana New" w:hAnsi="Angsana New"/>
          <w:sz w:val="30"/>
          <w:szCs w:val="30"/>
        </w:rPr>
        <w:t>“</w:t>
      </w:r>
      <w:r w:rsidRPr="007671A3">
        <w:rPr>
          <w:rFonts w:ascii="Angsana New" w:hAnsi="Angsana New"/>
          <w:sz w:val="30"/>
          <w:szCs w:val="30"/>
          <w:cs/>
        </w:rPr>
        <w:t>บริษัท</w:t>
      </w:r>
      <w:r w:rsidRPr="007671A3">
        <w:rPr>
          <w:rFonts w:ascii="Angsana New" w:hAnsi="Angsana New"/>
          <w:sz w:val="30"/>
          <w:szCs w:val="30"/>
        </w:rPr>
        <w:t>”</w:t>
      </w:r>
      <w:r w:rsidR="00596854" w:rsidRPr="007671A3">
        <w:rPr>
          <w:rFonts w:ascii="Angsana New" w:hAnsi="Angsana New"/>
          <w:sz w:val="30"/>
          <w:szCs w:val="30"/>
        </w:rPr>
        <w:t>)</w:t>
      </w:r>
      <w:r w:rsidRPr="007671A3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เป็นนิติบุคคลที่จัดตั้งขึ้นในประเทศไทยและ                     มีที่อยู่จดทะเบียนตั้งอยู่ เลขที่ </w:t>
      </w:r>
      <w:r w:rsidR="0046205D" w:rsidRPr="007671A3">
        <w:rPr>
          <w:rFonts w:ascii="Angsana New" w:hAnsi="Angsana New"/>
          <w:sz w:val="30"/>
          <w:szCs w:val="30"/>
        </w:rPr>
        <w:t>144</w:t>
      </w:r>
      <w:r w:rsidRPr="007671A3">
        <w:rPr>
          <w:rFonts w:ascii="Angsana New" w:hAnsi="Angsana New"/>
          <w:sz w:val="30"/>
          <w:szCs w:val="30"/>
          <w:cs/>
        </w:rPr>
        <w:t xml:space="preserve"> หมู่ </w:t>
      </w:r>
      <w:r w:rsidR="0046205D" w:rsidRPr="007671A3">
        <w:rPr>
          <w:rFonts w:ascii="Angsana New" w:hAnsi="Angsana New"/>
          <w:sz w:val="30"/>
          <w:szCs w:val="30"/>
        </w:rPr>
        <w:t>16</w:t>
      </w:r>
      <w:r w:rsidRPr="007671A3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</w:t>
      </w:r>
      <w:r w:rsidR="00CB5982" w:rsidRPr="007671A3">
        <w:rPr>
          <w:rFonts w:ascii="Angsana New" w:hAnsi="Angsana New"/>
          <w:sz w:val="30"/>
          <w:szCs w:val="30"/>
        </w:rPr>
        <w:t xml:space="preserve"> 13160</w:t>
      </w:r>
      <w:r w:rsidR="00B201C3" w:rsidRPr="007671A3">
        <w:rPr>
          <w:rFonts w:ascii="Angsana New" w:hAnsi="Angsana New" w:hint="cs"/>
          <w:sz w:val="30"/>
          <w:szCs w:val="30"/>
          <w:cs/>
        </w:rPr>
        <w:t xml:space="preserve"> </w:t>
      </w:r>
      <w:r w:rsidR="00B201C3" w:rsidRPr="007671A3">
        <w:rPr>
          <w:rFonts w:ascii="Angsana New" w:hAnsi="Angsana New"/>
          <w:sz w:val="30"/>
          <w:szCs w:val="30"/>
          <w:cs/>
        </w:rPr>
        <w:t>ประเทศไทย</w:t>
      </w:r>
    </w:p>
    <w:p w14:paraId="37A147D3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14D45E4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7671A3">
        <w:rPr>
          <w:rFonts w:ascii="Angsana New" w:hAnsi="Angsana New"/>
          <w:sz w:val="30"/>
          <w:szCs w:val="30"/>
        </w:rPr>
        <w:t>6</w:t>
      </w:r>
      <w:r w:rsidRPr="007671A3">
        <w:rPr>
          <w:rFonts w:ascii="Angsana New" w:hAnsi="Angsana New"/>
          <w:sz w:val="30"/>
          <w:szCs w:val="30"/>
          <w:cs/>
        </w:rPr>
        <w:t xml:space="preserve"> มกราคม </w:t>
      </w:r>
      <w:r w:rsidRPr="007671A3">
        <w:rPr>
          <w:rFonts w:ascii="Angsana New" w:hAnsi="Angsana New"/>
          <w:sz w:val="30"/>
          <w:szCs w:val="30"/>
        </w:rPr>
        <w:t>2547</w:t>
      </w:r>
    </w:p>
    <w:p w14:paraId="4C7F064E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21CD4E" w14:textId="6EE86CA4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10"/>
          <w:sz w:val="30"/>
          <w:szCs w:val="30"/>
          <w:cs/>
        </w:rPr>
        <w:t>บริษัทใหญ่และบริษัทใหญ่ในลำดับสูงสุดในระหว่าง</w:t>
      </w:r>
      <w:r w:rsidR="00294FF7" w:rsidRPr="007671A3">
        <w:rPr>
          <w:rFonts w:ascii="Angsana New" w:hAnsi="Angsana New"/>
          <w:spacing w:val="10"/>
          <w:sz w:val="30"/>
          <w:szCs w:val="30"/>
          <w:cs/>
        </w:rPr>
        <w:t>ปี</w:t>
      </w:r>
      <w:r w:rsidRPr="007671A3">
        <w:rPr>
          <w:rFonts w:ascii="Angsana New" w:hAnsi="Angsana New"/>
          <w:spacing w:val="10"/>
          <w:sz w:val="30"/>
          <w:szCs w:val="30"/>
          <w:cs/>
        </w:rPr>
        <w:t xml:space="preserve"> คือ บริษัทเอสซีจี</w:t>
      </w:r>
      <w:r w:rsidR="00FA42AA" w:rsidRPr="007671A3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10"/>
          <w:sz w:val="30"/>
          <w:szCs w:val="30"/>
          <w:cs/>
        </w:rPr>
        <w:t>ผลิตภัณฑ์ก่อสร้</w:t>
      </w:r>
      <w:r w:rsidR="00FA42AA" w:rsidRPr="007671A3">
        <w:rPr>
          <w:rFonts w:ascii="Angsana New" w:hAnsi="Angsana New"/>
          <w:spacing w:val="10"/>
          <w:sz w:val="30"/>
          <w:szCs w:val="30"/>
          <w:cs/>
        </w:rPr>
        <w:t xml:space="preserve">าง จำกัด </w:t>
      </w:r>
      <w:r w:rsidRPr="007671A3">
        <w:rPr>
          <w:rFonts w:ascii="Angsana New" w:hAnsi="Angsana New"/>
          <w:spacing w:val="10"/>
          <w:sz w:val="30"/>
          <w:szCs w:val="30"/>
          <w:cs/>
        </w:rPr>
        <w:t>และ</w:t>
      </w:r>
      <w:r w:rsidR="008C7F92"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pacing w:val="4"/>
          <w:sz w:val="30"/>
          <w:szCs w:val="30"/>
          <w:cs/>
        </w:rPr>
        <w:t>บริษัทปูนซิเมนต์ไทย จำกัด (มหาชน)</w:t>
      </w:r>
      <w:r w:rsidRPr="007671A3">
        <w:rPr>
          <w:rFonts w:ascii="Angsana New" w:hAnsi="Angsana New"/>
          <w:spacing w:val="4"/>
          <w:sz w:val="30"/>
          <w:szCs w:val="30"/>
        </w:rPr>
        <w:t xml:space="preserve"> </w:t>
      </w:r>
      <w:r w:rsidRPr="007671A3">
        <w:rPr>
          <w:rFonts w:ascii="Angsana New" w:hAnsi="Angsana New"/>
          <w:spacing w:val="4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6BCE038C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6B065F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7671A3">
        <w:rPr>
          <w:rFonts w:ascii="Angsana New" w:hAnsi="Angsana New"/>
          <w:sz w:val="30"/>
          <w:szCs w:val="30"/>
        </w:rPr>
        <w:t xml:space="preserve"> </w:t>
      </w:r>
    </w:p>
    <w:p w14:paraId="79E055BB" w14:textId="77777777" w:rsidR="00F16933" w:rsidRPr="007671A3" w:rsidRDefault="00F16933" w:rsidP="0010574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E45E45D" w14:textId="77777777" w:rsidR="00F16933" w:rsidRPr="007671A3" w:rsidRDefault="00F16933" w:rsidP="0010574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7671A3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 xml:space="preserve">รายละเอียดของบริษัทย่อย ณ วันที่ </w:t>
      </w:r>
      <w:r w:rsidR="0046205D" w:rsidRPr="007671A3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="00F91395" w:rsidRPr="007671A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</w:t>
      </w:r>
      <w:r w:rsidR="00540EE5" w:rsidRPr="007671A3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671A3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56A052" w14:textId="77777777" w:rsidR="00F16933" w:rsidRPr="007671A3" w:rsidRDefault="00F16933" w:rsidP="0010574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260"/>
        <w:gridCol w:w="990"/>
        <w:gridCol w:w="252"/>
        <w:gridCol w:w="900"/>
      </w:tblGrid>
      <w:tr w:rsidR="00F16933" w:rsidRPr="007671A3" w14:paraId="3284A422" w14:textId="77777777" w:rsidTr="005B04D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8515023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7C5390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E9719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17877B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AB534A7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B1C2A3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6933" w:rsidRPr="007671A3" w14:paraId="3B5C1514" w14:textId="77777777" w:rsidTr="004145B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9979AE" w14:textId="77777777" w:rsidR="00F16933" w:rsidRPr="007671A3" w:rsidRDefault="00F16933" w:rsidP="008B3FA3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DDCD13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1029B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DD0B2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F16933" w:rsidRPr="007671A3" w14:paraId="7AC5FF72" w14:textId="77777777" w:rsidTr="005B04D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A186FE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C4993D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78044" w14:textId="77777777" w:rsidR="00F16933" w:rsidRPr="007671A3" w:rsidRDefault="00F16933" w:rsidP="00F94D69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409901" w14:textId="2C48C6ED" w:rsidR="00F16933" w:rsidRPr="007671A3" w:rsidRDefault="00090B52" w:rsidP="00097D1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097D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F3A8F36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94C7E9" w14:textId="3C11C516" w:rsidR="00F16933" w:rsidRPr="007671A3" w:rsidRDefault="00090B52" w:rsidP="00097D1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 w:rsidR="00097D1B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97D1B" w:rsidRPr="007671A3" w14:paraId="65DC291B" w14:textId="77777777" w:rsidTr="005B04D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E5B566" w14:textId="77777777" w:rsidR="00097D1B" w:rsidRPr="007671A3" w:rsidRDefault="00097D1B" w:rsidP="00097D1B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6CBCA2" w14:textId="77777777" w:rsidR="00097D1B" w:rsidRPr="007671A3" w:rsidRDefault="00097D1B" w:rsidP="00097D1B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D5DA1" w14:textId="77777777" w:rsidR="00097D1B" w:rsidRPr="007671A3" w:rsidRDefault="00097D1B" w:rsidP="00097D1B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DCDF7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6E36CD2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2AA4E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D1B" w:rsidRPr="007671A3" w14:paraId="435C3016" w14:textId="77777777" w:rsidTr="005B04D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21E88B" w14:textId="75E86C93" w:rsidR="00097D1B" w:rsidRPr="007671A3" w:rsidRDefault="00097D1B" w:rsidP="00097D1B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E30061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162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924195" w14:textId="77777777" w:rsidR="00097D1B" w:rsidRPr="007671A3" w:rsidRDefault="00097D1B" w:rsidP="00097D1B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AE1C0" w14:textId="4A5AD60C" w:rsidR="00097D1B" w:rsidRPr="007671A3" w:rsidRDefault="0035493A" w:rsidP="00CF4CF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rPr>
                <w:cs/>
              </w:rPr>
            </w:pPr>
            <w:r w:rsidRPr="0035493A">
              <w:rPr>
                <w:lang w:val="en-US"/>
              </w:rPr>
              <w:t>99</w:t>
            </w:r>
            <w:r w:rsidR="002C559B" w:rsidRPr="002C559B">
              <w:rPr>
                <w:cs/>
              </w:rPr>
              <w:t>.</w:t>
            </w:r>
            <w:r w:rsidRPr="0035493A">
              <w:rPr>
                <w:lang w:val="en-US"/>
              </w:rPr>
              <w:t>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E33673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ACC05C" w14:textId="0154F335" w:rsidR="00097D1B" w:rsidRPr="007671A3" w:rsidRDefault="0035493A" w:rsidP="005B04D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rPr>
                <w:cs/>
              </w:rPr>
            </w:pPr>
            <w:r w:rsidRPr="0035493A">
              <w:rPr>
                <w:lang w:val="en-US"/>
              </w:rPr>
              <w:t>99</w:t>
            </w:r>
            <w:r w:rsidR="00097D1B" w:rsidRPr="007671A3">
              <w:rPr>
                <w:cs/>
              </w:rPr>
              <w:t>.</w:t>
            </w:r>
            <w:r w:rsidRPr="0035493A">
              <w:rPr>
                <w:lang w:val="en-US"/>
              </w:rPr>
              <w:t>99</w:t>
            </w:r>
          </w:p>
        </w:tc>
      </w:tr>
    </w:tbl>
    <w:p w14:paraId="42AD8B57" w14:textId="77777777" w:rsidR="00F16933" w:rsidRPr="007671A3" w:rsidRDefault="00F16933" w:rsidP="0032729D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671A3">
        <w:rPr>
          <w:rFonts w:ascii="Angsana New" w:hAnsi="Angsana New"/>
          <w:cs/>
        </w:rPr>
        <w:br w:type="page"/>
      </w:r>
      <w:r w:rsidRPr="007671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16C77029" w14:textId="77777777" w:rsidR="00F16933" w:rsidRPr="007671A3" w:rsidRDefault="00F16933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26896A" w14:textId="77777777" w:rsidR="00821B62" w:rsidRPr="007671A3" w:rsidRDefault="00F16933" w:rsidP="00681D37">
      <w:pPr>
        <w:pStyle w:val="ListParagraph1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D72B45F" w14:textId="77777777" w:rsidR="00821B62" w:rsidRPr="007671A3" w:rsidRDefault="00821B62" w:rsidP="00821B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7E8CEE" w14:textId="6351BFEA" w:rsidR="00B201C3" w:rsidRPr="00781AE7" w:rsidRDefault="00B201C3" w:rsidP="00896E90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6E29">
        <w:rPr>
          <w:rFonts w:ascii="Angsana New" w:hAnsi="Angsana New"/>
          <w:spacing w:val="10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Pr="00781AE7">
        <w:rPr>
          <w:rFonts w:ascii="Angsana New" w:hAnsi="Angsana New"/>
          <w:spacing w:val="6"/>
          <w:sz w:val="30"/>
          <w:szCs w:val="30"/>
          <w:cs/>
        </w:rPr>
        <w:t>โดย</w:t>
      </w:r>
      <w:r w:rsidRPr="00781AE7">
        <w:rPr>
          <w:rFonts w:ascii="Angsana New" w:hAnsi="Angsana New"/>
          <w:sz w:val="30"/>
          <w:szCs w:val="30"/>
          <w:cs/>
        </w:rPr>
        <w:t xml:space="preserve">สภาวิชาชีพบัญชีในพระบรมราชูปถัมภ์ </w:t>
      </w:r>
      <w:r w:rsidRPr="00781AE7">
        <w:rPr>
          <w:rFonts w:ascii="Angsana New" w:hAnsi="Angsana New"/>
          <w:sz w:val="30"/>
          <w:szCs w:val="30"/>
        </w:rPr>
        <w:t>(“</w:t>
      </w:r>
      <w:r w:rsidRPr="00781AE7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781AE7">
        <w:rPr>
          <w:rFonts w:ascii="Angsana New" w:hAnsi="Angsana New"/>
          <w:sz w:val="30"/>
          <w:szCs w:val="30"/>
        </w:rPr>
        <w:t>”)</w:t>
      </w:r>
      <w:r w:rsidRPr="00781AE7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65F1805E" w14:textId="77777777" w:rsidR="00B201C3" w:rsidRPr="00EE1DB2" w:rsidRDefault="00B201C3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CD6844A" w14:textId="6BC11852" w:rsidR="00B201C3" w:rsidRPr="00DE1CD0" w:rsidRDefault="00B201C3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F1710">
        <w:rPr>
          <w:rFonts w:ascii="Angsana New" w:hAnsi="Angsana New"/>
          <w:spacing w:val="8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6F1710">
        <w:rPr>
          <w:rFonts w:ascii="Angsana New" w:hAnsi="Angsana New"/>
          <w:spacing w:val="8"/>
          <w:sz w:val="30"/>
          <w:szCs w:val="30"/>
        </w:rPr>
        <w:t xml:space="preserve"> </w:t>
      </w:r>
      <w:r w:rsidRPr="006F1710">
        <w:rPr>
          <w:rFonts w:ascii="Angsana New" w:hAnsi="Angsana New"/>
          <w:spacing w:val="8"/>
          <w:sz w:val="30"/>
          <w:szCs w:val="30"/>
          <w:cs/>
        </w:rPr>
        <w:t>ซึ่งมีผลบังคับใช้ตั้งแต่</w:t>
      </w:r>
      <w:r w:rsidRPr="00DE1CD0">
        <w:rPr>
          <w:rFonts w:ascii="Angsana New" w:hAnsi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DE1CD0">
        <w:rPr>
          <w:rFonts w:ascii="Angsana New" w:hAnsi="Angsana New"/>
          <w:sz w:val="30"/>
          <w:szCs w:val="30"/>
        </w:rPr>
        <w:t>1</w:t>
      </w:r>
      <w:r w:rsidR="00A61F8D" w:rsidRPr="00DE1CD0">
        <w:rPr>
          <w:rFonts w:ascii="Angsana New" w:hAnsi="Angsana New"/>
          <w:color w:val="FFFFFF"/>
          <w:sz w:val="20"/>
          <w:szCs w:val="20"/>
          <w:cs/>
        </w:rPr>
        <w:t xml:space="preserve"> </w:t>
      </w:r>
      <w:r w:rsidRPr="00DE1CD0">
        <w:rPr>
          <w:rFonts w:ascii="Angsana New" w:hAnsi="Angsana New"/>
          <w:sz w:val="30"/>
          <w:szCs w:val="30"/>
          <w:cs/>
        </w:rPr>
        <w:t xml:space="preserve">มกราคม </w:t>
      </w:r>
      <w:r w:rsidR="005C359A" w:rsidRPr="00DE1CD0">
        <w:rPr>
          <w:rFonts w:ascii="Angsana New" w:hAnsi="Angsana New"/>
          <w:sz w:val="30"/>
          <w:szCs w:val="30"/>
        </w:rPr>
        <w:t>25</w:t>
      </w:r>
      <w:r w:rsidR="00A61F8D" w:rsidRPr="00DE1CD0">
        <w:rPr>
          <w:rFonts w:ascii="Angsana New" w:hAnsi="Angsana New"/>
          <w:sz w:val="30"/>
          <w:szCs w:val="30"/>
        </w:rPr>
        <w:t>6</w:t>
      </w:r>
      <w:r w:rsidR="00F56E29" w:rsidRPr="00DE1CD0">
        <w:rPr>
          <w:rFonts w:ascii="Angsana New" w:hAnsi="Angsana New"/>
          <w:sz w:val="30"/>
          <w:szCs w:val="30"/>
        </w:rPr>
        <w:t>1</w:t>
      </w:r>
      <w:r w:rsidR="00B22DBD" w:rsidRPr="00DE1CD0">
        <w:rPr>
          <w:rFonts w:ascii="Angsana New" w:hAnsi="Angsana New"/>
          <w:color w:val="FFFFFF"/>
        </w:rPr>
        <w:t>L</w:t>
      </w:r>
      <w:r w:rsidRPr="00DE1CD0">
        <w:rPr>
          <w:rFonts w:ascii="Angsana New" w:hAnsi="Angsana New"/>
          <w:sz w:val="30"/>
          <w:szCs w:val="30"/>
          <w:cs/>
        </w:rPr>
        <w:t>การปฏิบัติตามมาตรฐานการรายงานทางการเงินที่ออก</w:t>
      </w:r>
      <w:r w:rsidRPr="006F1710">
        <w:rPr>
          <w:rFonts w:ascii="Angsana New" w:hAnsi="Angsana New"/>
          <w:spacing w:val="-6"/>
          <w:sz w:val="30"/>
          <w:szCs w:val="30"/>
          <w:cs/>
        </w:rPr>
        <w:t>และปรับปรุงใหม่นั้น ไม่มีผลกระทบอย่างเป็นสาระสำคัญต่อนโยบายการบัญชี วิธีการคำนวณ และผลการดำเนินงาน</w:t>
      </w:r>
      <w:r w:rsidRPr="006F1710">
        <w:rPr>
          <w:rFonts w:ascii="Angsana New" w:hAnsi="Angsana New"/>
          <w:sz w:val="30"/>
          <w:szCs w:val="30"/>
          <w:cs/>
        </w:rPr>
        <w:t>หรือฐานะการเงิน</w:t>
      </w:r>
      <w:r w:rsidRPr="00DE1CD0">
        <w:rPr>
          <w:rFonts w:ascii="Angsana New" w:hAnsi="Angsana New"/>
          <w:sz w:val="30"/>
          <w:szCs w:val="30"/>
          <w:cs/>
        </w:rPr>
        <w:t>ของ</w:t>
      </w:r>
      <w:r w:rsidR="00CE64CA" w:rsidRPr="00DE1CD0">
        <w:rPr>
          <w:rFonts w:ascii="Angsana New" w:hAnsi="Angsana New"/>
          <w:sz w:val="30"/>
          <w:szCs w:val="30"/>
          <w:cs/>
        </w:rPr>
        <w:t>กลุ่มบริษัท</w:t>
      </w:r>
      <w:r w:rsidRPr="00DE1CD0">
        <w:rPr>
          <w:rFonts w:ascii="Angsana New" w:hAnsi="Angsana New"/>
          <w:sz w:val="30"/>
          <w:szCs w:val="30"/>
          <w:cs/>
        </w:rPr>
        <w:t xml:space="preserve"> </w:t>
      </w:r>
    </w:p>
    <w:p w14:paraId="4C9E0B89" w14:textId="77777777" w:rsidR="00B201C3" w:rsidRPr="00EE1DB2" w:rsidRDefault="00B201C3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752DDA5C" w14:textId="435E981C" w:rsidR="00B201C3" w:rsidRDefault="00592DA2" w:rsidP="00CF4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BDBDB" w:themeFill="accent3" w:themeFillTint="66"/>
        </w:rPr>
      </w:pPr>
      <w:r w:rsidRPr="00592DA2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</w:t>
      </w:r>
      <w:r w:rsidRPr="00592DA2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592DA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592DA2">
        <w:rPr>
          <w:rFonts w:ascii="Angsana New" w:hAnsi="Angsana New" w:hint="cs"/>
          <w:sz w:val="30"/>
          <w:szCs w:val="30"/>
          <w:cs/>
        </w:rPr>
        <w:t>หลายฉบับ</w:t>
      </w:r>
      <w:r w:rsidRPr="00592DA2">
        <w:rPr>
          <w:rFonts w:ascii="Angsana New" w:hAnsi="Angsana New"/>
          <w:sz w:val="30"/>
          <w:szCs w:val="30"/>
        </w:rPr>
        <w:t xml:space="preserve"> </w:t>
      </w:r>
      <w:r w:rsidRPr="00592DA2">
        <w:rPr>
          <w:rFonts w:ascii="Angsana New" w:hAnsi="Angsana New"/>
          <w:sz w:val="30"/>
          <w:szCs w:val="30"/>
          <w:cs/>
        </w:rPr>
        <w:t>ซึ่งมีผลบังคับ</w:t>
      </w:r>
      <w:r w:rsidRPr="00592DA2">
        <w:rPr>
          <w:rFonts w:ascii="Angsana New" w:hAnsi="Angsana New" w:hint="cs"/>
          <w:sz w:val="30"/>
          <w:szCs w:val="30"/>
          <w:cs/>
        </w:rPr>
        <w:t xml:space="preserve">ใช้สำหรับรอบระยะเวลาบัญชีที่เริ่มในหรือหลังวันที่ </w:t>
      </w:r>
      <w:r w:rsidRPr="00592DA2">
        <w:rPr>
          <w:rFonts w:ascii="Angsana New" w:hAnsi="Angsana New"/>
          <w:sz w:val="30"/>
          <w:szCs w:val="30"/>
        </w:rPr>
        <w:t xml:space="preserve">1 </w:t>
      </w:r>
      <w:r w:rsidRPr="00592DA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92DA2">
        <w:rPr>
          <w:rFonts w:ascii="Angsana New" w:hAnsi="Angsana New"/>
          <w:sz w:val="30"/>
          <w:szCs w:val="30"/>
        </w:rPr>
        <w:t xml:space="preserve">2562 </w:t>
      </w:r>
      <w:r w:rsidRPr="00592DA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92DA2">
        <w:rPr>
          <w:rFonts w:ascii="Angsana New" w:hAnsi="Angsana New"/>
          <w:sz w:val="30"/>
          <w:szCs w:val="30"/>
        </w:rPr>
        <w:t xml:space="preserve">2563 </w:t>
      </w:r>
      <w:r w:rsidRPr="00592DA2">
        <w:rPr>
          <w:rFonts w:ascii="Angsana New" w:hAnsi="Angsana New" w:hint="cs"/>
          <w:sz w:val="30"/>
          <w:szCs w:val="30"/>
          <w:cs/>
        </w:rPr>
        <w:t>โดย</w:t>
      </w:r>
      <w:r w:rsidRPr="00102ED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92DA2">
        <w:rPr>
          <w:rFonts w:ascii="Angsana New" w:hAnsi="Angsana New" w:hint="cs"/>
          <w:sz w:val="30"/>
          <w:szCs w:val="30"/>
          <w:cs/>
        </w:rPr>
        <w:t>ไม่ได้นำมาตรฐานการรายงานทางการเงินดังกล่าวมาใช้ใน</w:t>
      </w:r>
      <w:r w:rsidRPr="00592DA2">
        <w:rPr>
          <w:rFonts w:ascii="Angsana New" w:hAnsi="Angsana New"/>
          <w:sz w:val="30"/>
          <w:szCs w:val="30"/>
          <w:cs/>
        </w:rPr>
        <w:t>การจัดทำ</w:t>
      </w:r>
      <w:r w:rsidRPr="000A0EF7">
        <w:rPr>
          <w:rFonts w:ascii="Angsana New" w:hAnsi="Angsana New"/>
          <w:spacing w:val="4"/>
          <w:sz w:val="30"/>
          <w:szCs w:val="30"/>
          <w:cs/>
        </w:rPr>
        <w:t>งบการเงิน</w:t>
      </w:r>
      <w:r w:rsidRPr="000A0EF7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="000A0EF7" w:rsidRPr="000A0EF7">
        <w:rPr>
          <w:rFonts w:ascii="Angsana New" w:hAnsi="Angsana New" w:hint="cs"/>
          <w:spacing w:val="4"/>
          <w:sz w:val="30"/>
          <w:szCs w:val="30"/>
          <w:cs/>
        </w:rPr>
        <w:t>และงบการเงินเฉพาะกิจการ</w:t>
      </w:r>
      <w:r w:rsidRPr="000A0EF7">
        <w:rPr>
          <w:rFonts w:ascii="Angsana New" w:hAnsi="Angsana New" w:hint="cs"/>
          <w:spacing w:val="4"/>
          <w:sz w:val="30"/>
          <w:szCs w:val="30"/>
          <w:cs/>
        </w:rPr>
        <w:t>นี้ เนื่องจากยังไม่มีผลบังคับใช้ และได้เปิดเผย</w:t>
      </w:r>
      <w:r w:rsidRPr="000A0EF7">
        <w:rPr>
          <w:rFonts w:ascii="Angsana New" w:hAnsi="Angsana New"/>
          <w:spacing w:val="4"/>
          <w:sz w:val="30"/>
          <w:szCs w:val="30"/>
          <w:cs/>
        </w:rPr>
        <w:t>มาตรฐานการรายงาน</w:t>
      </w:r>
      <w:r w:rsidRPr="00592DA2">
        <w:rPr>
          <w:rFonts w:ascii="Angsana New" w:hAnsi="Angsana New"/>
          <w:sz w:val="30"/>
          <w:szCs w:val="30"/>
          <w:cs/>
        </w:rPr>
        <w:t>ทางการเงิน</w:t>
      </w:r>
      <w:r w:rsidRPr="00592DA2">
        <w:rPr>
          <w:rFonts w:ascii="Angsana New" w:hAnsi="Angsana New" w:hint="cs"/>
          <w:sz w:val="30"/>
          <w:szCs w:val="30"/>
          <w:cs/>
        </w:rPr>
        <w:t>ที่ออก</w:t>
      </w:r>
      <w:r w:rsidR="003D70AE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592DA2">
        <w:rPr>
          <w:rFonts w:ascii="Angsana New" w:hAnsi="Angsana New" w:hint="cs"/>
          <w:sz w:val="30"/>
          <w:szCs w:val="30"/>
          <w:cs/>
        </w:rPr>
        <w:t>ใหม่ในหมายเหตุประกอบงบการเงินข้อ</w:t>
      </w:r>
      <w:r w:rsidRPr="00592DA2">
        <w:rPr>
          <w:rFonts w:ascii="Angsana New" w:hAnsi="Angsana New"/>
          <w:sz w:val="30"/>
          <w:szCs w:val="30"/>
          <w:cs/>
        </w:rPr>
        <w:t xml:space="preserve"> </w:t>
      </w:r>
      <w:r w:rsidRPr="00592DA2">
        <w:rPr>
          <w:rFonts w:ascii="Angsana New" w:hAnsi="Angsana New"/>
          <w:sz w:val="30"/>
          <w:szCs w:val="30"/>
        </w:rPr>
        <w:t>3</w:t>
      </w:r>
      <w:r w:rsidR="00840177">
        <w:rPr>
          <w:rFonts w:ascii="Angsana New" w:hAnsi="Angsana New"/>
          <w:sz w:val="30"/>
          <w:szCs w:val="30"/>
        </w:rPr>
        <w:t>3</w:t>
      </w:r>
      <w:r w:rsidRPr="00A90A37">
        <w:rPr>
          <w:rFonts w:ascii="Angsana New" w:hAnsi="Angsana New" w:hint="cs"/>
          <w:sz w:val="30"/>
          <w:szCs w:val="30"/>
          <w:shd w:val="clear" w:color="auto" w:fill="DBDBDB" w:themeFill="accent3" w:themeFillTint="66"/>
          <w:cs/>
        </w:rPr>
        <w:t xml:space="preserve">  </w:t>
      </w:r>
    </w:p>
    <w:p w14:paraId="5BAAD92A" w14:textId="77777777" w:rsidR="00592DA2" w:rsidRPr="007671A3" w:rsidRDefault="00592DA2" w:rsidP="00B20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A29226" w14:textId="70AE64A0" w:rsidR="0041434F" w:rsidRDefault="00CF4CF3" w:rsidP="00681D37">
      <w:pPr>
        <w:pStyle w:val="ListParagraph1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3ED6D72E" w14:textId="77777777" w:rsidR="00CF4CF3" w:rsidRPr="00CF4CF3" w:rsidRDefault="00CF4CF3" w:rsidP="00CF4CF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3CDA920" w14:textId="26C247A2" w:rsidR="0041434F" w:rsidRDefault="0041434F" w:rsidP="00664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2DA2">
        <w:rPr>
          <w:rFonts w:ascii="Angsana New" w:hAnsi="Angsana New"/>
          <w:spacing w:val="18"/>
          <w:sz w:val="30"/>
          <w:szCs w:val="30"/>
          <w:cs/>
        </w:rPr>
        <w:t>งบการเงินนี้จัดทำขึ้นโดยถือหลักเกณฑ์การบันทึกตามราค</w:t>
      </w:r>
      <w:r w:rsidR="00C2541C" w:rsidRPr="00592DA2">
        <w:rPr>
          <w:rFonts w:ascii="Angsana New" w:hAnsi="Angsana New"/>
          <w:spacing w:val="18"/>
          <w:sz w:val="30"/>
          <w:szCs w:val="30"/>
          <w:cs/>
        </w:rPr>
        <w:t>าทุนเดิม ยกเว้นรายการที่สำคัญ</w:t>
      </w:r>
      <w:r w:rsidRPr="00592DA2">
        <w:rPr>
          <w:rFonts w:ascii="Angsana New" w:hAnsi="Angsana New"/>
          <w:spacing w:val="18"/>
          <w:sz w:val="30"/>
          <w:szCs w:val="30"/>
          <w:cs/>
        </w:rPr>
        <w:t>แสดงใน</w:t>
      </w:r>
      <w:r w:rsidRPr="00781AE7">
        <w:rPr>
          <w:rFonts w:ascii="Angsana New" w:hAnsi="Angsana New"/>
          <w:sz w:val="30"/>
          <w:szCs w:val="30"/>
          <w:cs/>
        </w:rPr>
        <w:t>งบแสดงฐานะการเงินดังต่อไปนี้</w:t>
      </w:r>
    </w:p>
    <w:p w14:paraId="605F9A8B" w14:textId="77777777" w:rsidR="00510F21" w:rsidRPr="00781AE7" w:rsidRDefault="00510F21" w:rsidP="00664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DBE9CD" w14:textId="77777777" w:rsidR="00664FFC" w:rsidRPr="00664FFC" w:rsidRDefault="00664FFC" w:rsidP="00664FFC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93"/>
        </w:tabs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664FFC">
        <w:rPr>
          <w:rFonts w:ascii="Angsana New" w:hAnsi="Angsana New" w:hint="cs"/>
          <w:sz w:val="30"/>
          <w:szCs w:val="30"/>
          <w:cs/>
        </w:rPr>
        <w:t>หนี้สินผลประโยชน์ที่กำหนดไว้วัดมูลค่าด้วย</w:t>
      </w:r>
      <w:r w:rsidRPr="00664FFC">
        <w:rPr>
          <w:rFonts w:ascii="Angsana New" w:hAnsi="Angsana New"/>
          <w:sz w:val="30"/>
          <w:szCs w:val="30"/>
          <w:cs/>
        </w:rPr>
        <w:t>มูลค่าปัจจุบันของ</w:t>
      </w:r>
      <w:r w:rsidRPr="00664FFC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664FFC">
        <w:rPr>
          <w:rFonts w:ascii="Angsana New" w:hAnsi="Angsana New"/>
          <w:sz w:val="30"/>
          <w:szCs w:val="30"/>
          <w:cs/>
        </w:rPr>
        <w:t>ตามโครงการผลประโยชน์ของพนักงานที่กำหนดไว้</w:t>
      </w:r>
    </w:p>
    <w:p w14:paraId="776D7F06" w14:textId="77777777" w:rsidR="00206E84" w:rsidRDefault="00206E84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2DA949" w14:textId="17A3868D" w:rsidR="0034460D" w:rsidRPr="007671A3" w:rsidRDefault="003A0903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5745B3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52C44995" w14:textId="77777777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47C0D4" w14:textId="37CA44D8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10F21">
        <w:rPr>
          <w:rFonts w:ascii="Angsana New" w:hAnsi="Angsana New"/>
          <w:spacing w:val="8"/>
          <w:sz w:val="30"/>
          <w:szCs w:val="30"/>
          <w:cs/>
        </w:rPr>
        <w:t xml:space="preserve">งบการเงินนี้จัดทำและแสดงหน่วยเงินตราเป็นเงินบาท </w:t>
      </w:r>
      <w:r w:rsidR="005745B3" w:rsidRPr="00510F21">
        <w:rPr>
          <w:rFonts w:ascii="Angsana New" w:hAnsi="Angsana New"/>
          <w:spacing w:val="8"/>
          <w:sz w:val="30"/>
          <w:szCs w:val="30"/>
          <w:cs/>
        </w:rPr>
        <w:t>ซึ่งเป็นสกุลเงินที่ใช้ในการดำเนินงานของกลุ่มบริษัท</w:t>
      </w:r>
      <w:r w:rsidR="005745B3" w:rsidRPr="007671A3">
        <w:rPr>
          <w:rFonts w:ascii="Angsana New" w:hAnsi="Angsana New"/>
          <w:sz w:val="30"/>
          <w:szCs w:val="30"/>
          <w:cs/>
        </w:rPr>
        <w:t xml:space="preserve"> </w:t>
      </w:r>
      <w:r w:rsidRPr="00592DA2">
        <w:rPr>
          <w:rFonts w:ascii="Angsana New" w:hAnsi="Angsana New"/>
          <w:spacing w:val="-4"/>
          <w:sz w:val="30"/>
          <w:szCs w:val="30"/>
          <w:cs/>
        </w:rPr>
        <w:t>ข้อมูล</w:t>
      </w:r>
      <w:r w:rsidRPr="006E68F2">
        <w:rPr>
          <w:rFonts w:ascii="Angsana New" w:hAnsi="Angsana New"/>
          <w:spacing w:val="4"/>
          <w:sz w:val="30"/>
          <w:szCs w:val="30"/>
          <w:cs/>
        </w:rPr>
        <w:t>ทางการเงินทั้งหมดมีการปัดเศษในหมายเหตุประกอบง</w:t>
      </w:r>
      <w:r w:rsidR="00A5100A" w:rsidRPr="006E68F2">
        <w:rPr>
          <w:rFonts w:ascii="Angsana New" w:hAnsi="Angsana New"/>
          <w:spacing w:val="4"/>
          <w:sz w:val="30"/>
          <w:szCs w:val="30"/>
          <w:cs/>
        </w:rPr>
        <w:t>บการเงินเพื่อให้แสดงเป็นหลักพัน</w:t>
      </w:r>
      <w:r w:rsidRPr="006E68F2">
        <w:rPr>
          <w:rFonts w:ascii="Angsana New" w:hAnsi="Angsana New"/>
          <w:spacing w:val="4"/>
          <w:sz w:val="30"/>
          <w:szCs w:val="30"/>
          <w:cs/>
        </w:rPr>
        <w:t>บาท ยกเว้นที่ระบุไว้</w:t>
      </w:r>
      <w:r w:rsidRPr="007671A3">
        <w:rPr>
          <w:rFonts w:ascii="Angsana New" w:hAnsi="Angsana New"/>
          <w:sz w:val="30"/>
          <w:szCs w:val="30"/>
          <w:cs/>
        </w:rPr>
        <w:t>เป็นอย่างอื่น</w:t>
      </w:r>
    </w:p>
    <w:p w14:paraId="142BAF5E" w14:textId="77777777" w:rsidR="0034460D" w:rsidRPr="007671A3" w:rsidRDefault="00320213" w:rsidP="00CF4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3A0903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ง</w:t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การประมาณการและใช้ดุลยพินิจ</w:t>
      </w:r>
    </w:p>
    <w:p w14:paraId="6AF36FF4" w14:textId="77777777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1AD66F" w14:textId="39F00EB9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E68F2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ผู้บริหารต้องใช้ดุลยพินิจ การประมาณการ</w:t>
      </w:r>
      <w:r w:rsidR="008B61FB">
        <w:rPr>
          <w:rFonts w:ascii="Angsana New" w:hAnsi="Angsana New"/>
          <w:spacing w:val="8"/>
          <w:sz w:val="30"/>
          <w:szCs w:val="30"/>
          <w:cs/>
        </w:rPr>
        <w:t>และข้อสมมติ</w:t>
      </w:r>
      <w:r w:rsidRPr="007671A3">
        <w:rPr>
          <w:rFonts w:ascii="Angsana New" w:hAnsi="Angsana New"/>
          <w:spacing w:val="8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Pr="007671A3">
        <w:rPr>
          <w:rFonts w:ascii="Angsana New" w:hAnsi="Angsana New"/>
          <w:spacing w:val="4"/>
          <w:sz w:val="30"/>
          <w:szCs w:val="30"/>
          <w:cs/>
        </w:rPr>
        <w:t>ที่</w:t>
      </w:r>
      <w:r w:rsidRPr="007671A3">
        <w:rPr>
          <w:rFonts w:ascii="Angsana New" w:hAnsi="Angsana New"/>
          <w:sz w:val="30"/>
          <w:szCs w:val="30"/>
          <w:cs/>
        </w:rPr>
        <w:t>เกี่ยวกับ 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58A11E4A" w14:textId="77777777" w:rsidR="003608B5" w:rsidRPr="007671A3" w:rsidRDefault="003608B5" w:rsidP="00000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13DF0A" w14:textId="77777777" w:rsidR="00CC42EB" w:rsidRPr="007671A3" w:rsidRDefault="00C51261" w:rsidP="0060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2DA2">
        <w:rPr>
          <w:rFonts w:ascii="Angsana New" w:hAnsi="Angsana New"/>
          <w:spacing w:val="-6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7671A3">
        <w:rPr>
          <w:rFonts w:ascii="Angsana New" w:hAnsi="Angsana New"/>
          <w:sz w:val="30"/>
          <w:szCs w:val="30"/>
          <w:cs/>
        </w:rPr>
        <w:t>จะบันทึกโดยวิธีเปลี่ยนทันทีเป็นต้นไป</w:t>
      </w:r>
    </w:p>
    <w:p w14:paraId="6D605A85" w14:textId="77777777" w:rsidR="00CC42EB" w:rsidRPr="007671A3" w:rsidRDefault="00CC42EB" w:rsidP="0060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7DA2FE" w14:textId="239EEC1D" w:rsidR="00CC42EB" w:rsidRPr="007671A3" w:rsidRDefault="00CC42EB" w:rsidP="00802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8B61FB">
        <w:rPr>
          <w:rFonts w:ascii="Angsana New" w:hAnsi="Angsana New"/>
          <w:spacing w:val="4"/>
          <w:sz w:val="30"/>
          <w:szCs w:val="30"/>
          <w:cs/>
        </w:rPr>
        <w:t xml:space="preserve">ข้อมูลเกี่ยวกับความไม่แน่นอนของประมาณการ </w:t>
      </w:r>
      <w:r w:rsidR="008B61FB" w:rsidRPr="008B61FB">
        <w:rPr>
          <w:rFonts w:ascii="Angsana New" w:hAnsi="Angsana New"/>
          <w:spacing w:val="4"/>
          <w:sz w:val="30"/>
          <w:szCs w:val="30"/>
          <w:cs/>
        </w:rPr>
        <w:t>และข้อสมมติ</w:t>
      </w:r>
      <w:r w:rsidRPr="008B61FB">
        <w:rPr>
          <w:rFonts w:ascii="Angsana New" w:hAnsi="Angsana New"/>
          <w:spacing w:val="4"/>
          <w:sz w:val="30"/>
          <w:szCs w:val="30"/>
          <w:cs/>
        </w:rPr>
        <w:t>ที่สำคัญในการกำหนดนโยบายการบัญชี</w:t>
      </w:r>
      <w:r w:rsidR="00A61724" w:rsidRPr="008B61F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8B61FB">
        <w:rPr>
          <w:rFonts w:ascii="Angsana New" w:hAnsi="Angsana New"/>
          <w:spacing w:val="4"/>
          <w:sz w:val="30"/>
          <w:szCs w:val="30"/>
          <w:cs/>
        </w:rPr>
        <w:t>ซึ่งมี</w:t>
      </w:r>
      <w:r w:rsidRPr="008B61FB">
        <w:rPr>
          <w:rFonts w:ascii="Angsana New" w:hAnsi="Angsana New"/>
          <w:spacing w:val="2"/>
          <w:sz w:val="30"/>
          <w:szCs w:val="30"/>
          <w:cs/>
        </w:rPr>
        <w:t>ผลกระทบ</w:t>
      </w:r>
      <w:r w:rsidR="000B5B0B">
        <w:rPr>
          <w:rFonts w:ascii="Angsana New" w:hAnsi="Angsana New" w:hint="cs"/>
          <w:spacing w:val="2"/>
          <w:sz w:val="30"/>
          <w:szCs w:val="30"/>
          <w:cs/>
        </w:rPr>
        <w:t>ที่มีนัย</w:t>
      </w:r>
      <w:r w:rsidRPr="008B61FB">
        <w:rPr>
          <w:rFonts w:ascii="Angsana New" w:hAnsi="Angsana New"/>
          <w:spacing w:val="2"/>
          <w:sz w:val="30"/>
          <w:szCs w:val="30"/>
          <w:cs/>
        </w:rPr>
        <w:t>สำคัญต่อการรับรู้จำนวนเงินในงบการเงินได้รวมอยู่ในหมายเหตุประกอบงบการเงินต่อไปนี้</w:t>
      </w:r>
    </w:p>
    <w:p w14:paraId="02E2BBB9" w14:textId="77777777" w:rsidR="00C51261" w:rsidRPr="007671A3" w:rsidRDefault="00C51261" w:rsidP="0060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3" w:type="dxa"/>
        <w:tblInd w:w="387" w:type="dxa"/>
        <w:tblLook w:val="04A0" w:firstRow="1" w:lastRow="0" w:firstColumn="1" w:lastColumn="0" w:noHBand="0" w:noVBand="1"/>
      </w:tblPr>
      <w:tblGrid>
        <w:gridCol w:w="2223"/>
        <w:gridCol w:w="7200"/>
      </w:tblGrid>
      <w:tr w:rsidR="00695A28" w:rsidRPr="007671A3" w14:paraId="1F925458" w14:textId="77777777" w:rsidTr="00083BAE">
        <w:trPr>
          <w:trHeight w:val="810"/>
        </w:trPr>
        <w:tc>
          <w:tcPr>
            <w:tcW w:w="2223" w:type="dxa"/>
          </w:tcPr>
          <w:p w14:paraId="4F486CB1" w14:textId="751C04C7" w:rsidR="00695A28" w:rsidRPr="007671A3" w:rsidRDefault="00695A28" w:rsidP="008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7200" w:type="dxa"/>
          </w:tcPr>
          <w:p w14:paraId="1C55B876" w14:textId="05F3EEDD" w:rsidR="00695A28" w:rsidRPr="007671A3" w:rsidRDefault="00695A28" w:rsidP="0069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ข้อสมมติที่สำคัญที่ใช้ในการประมาณมูลค่าที่คาดว่าจะได้รับคืน</w:t>
            </w:r>
          </w:p>
        </w:tc>
      </w:tr>
      <w:tr w:rsidR="00695A28" w:rsidRPr="007671A3" w14:paraId="6F334595" w14:textId="77777777" w:rsidTr="00083BAE">
        <w:tc>
          <w:tcPr>
            <w:tcW w:w="2223" w:type="dxa"/>
          </w:tcPr>
          <w:p w14:paraId="4BBA86C4" w14:textId="77777777" w:rsidR="00695A28" w:rsidRPr="007671A3" w:rsidRDefault="00695A28" w:rsidP="008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7671A3">
              <w:rPr>
                <w:rFonts w:ascii="Angsana New" w:hAnsi="Angsana New"/>
                <w:sz w:val="30"/>
                <w:szCs w:val="30"/>
              </w:rPr>
              <w:t>13, 25</w:t>
            </w:r>
          </w:p>
        </w:tc>
        <w:tc>
          <w:tcPr>
            <w:tcW w:w="7200" w:type="dxa"/>
          </w:tcPr>
          <w:p w14:paraId="6095D5AD" w14:textId="22D6FAD5" w:rsidR="00695A28" w:rsidRPr="007671A3" w:rsidRDefault="00695A28" w:rsidP="0069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การรับรู้สินทรัพย์ภาษีเงินได้ </w:t>
            </w:r>
            <w:r w:rsidR="00F3792E" w:rsidRPr="007671A3">
              <w:rPr>
                <w:rFonts w:ascii="Angsana New" w:hAnsi="Angsana New" w:hint="cs"/>
                <w:sz w:val="30"/>
                <w:szCs w:val="30"/>
                <w:cs/>
              </w:rPr>
              <w:t>การคาดการณ์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กำไรทางภาษีในอนาคตที่จะนำผล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าดทุนทางภาษีไปใช้ประโยชน์</w:t>
            </w:r>
          </w:p>
        </w:tc>
      </w:tr>
      <w:tr w:rsidR="00695A28" w:rsidRPr="007671A3" w14:paraId="0F059B82" w14:textId="77777777" w:rsidTr="00083BAE">
        <w:trPr>
          <w:trHeight w:val="810"/>
        </w:trPr>
        <w:tc>
          <w:tcPr>
            <w:tcW w:w="2223" w:type="dxa"/>
          </w:tcPr>
          <w:p w14:paraId="1D014903" w14:textId="77777777" w:rsidR="00695A28" w:rsidRPr="007671A3" w:rsidRDefault="00695A28" w:rsidP="008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7671A3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200" w:type="dxa"/>
          </w:tcPr>
          <w:p w14:paraId="133262D1" w14:textId="6E5A45DC" w:rsidR="00695A28" w:rsidRPr="007671A3" w:rsidRDefault="003F3691" w:rsidP="00AE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BA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การวัดมูลค่าของประมาณการหนี้สินไม่หมุนเวียนของโครงการผลประโยชน์</w:t>
            </w:r>
            <w:r w:rsidR="00AE3328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</w:t>
            </w:r>
            <w:r w:rsidRPr="00083BA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เกี่ยวกับ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14:paraId="2C1A02D0" w14:textId="77777777" w:rsidR="00BA0F71" w:rsidRPr="007671A3" w:rsidRDefault="00BA0F71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793D6E" w14:textId="77777777" w:rsidR="00970B38" w:rsidRPr="007671A3" w:rsidRDefault="00970B38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7671A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10368612" w14:textId="77777777" w:rsidR="00970B38" w:rsidRPr="007671A3" w:rsidRDefault="00970B38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FD10EDD" w14:textId="5AE43DD7" w:rsidR="00711E2C" w:rsidRDefault="00970B38" w:rsidP="00A7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E68F2">
        <w:rPr>
          <w:rFonts w:ascii="Angsana New" w:hAnsi="Angsana New"/>
          <w:spacing w:val="4"/>
          <w:sz w:val="30"/>
          <w:szCs w:val="30"/>
          <w:cs/>
        </w:rPr>
        <w:t>นโยบายการบัญชีและการเปิดเผยข้อมูลของ</w:t>
      </w:r>
      <w:r w:rsidR="00CE64CA" w:rsidRPr="006E68F2"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Pr="006E68F2">
        <w:rPr>
          <w:rFonts w:ascii="Angsana New" w:hAnsi="Angsana New" w:hint="cs"/>
          <w:spacing w:val="4"/>
          <w:sz w:val="30"/>
          <w:szCs w:val="30"/>
          <w:cs/>
        </w:rPr>
        <w:t>หลายข้อ</w:t>
      </w:r>
      <w:r w:rsidRPr="006E68F2">
        <w:rPr>
          <w:rFonts w:ascii="Angsana New" w:hAnsi="Angsana New"/>
          <w:spacing w:val="4"/>
          <w:sz w:val="30"/>
          <w:szCs w:val="30"/>
          <w:cs/>
        </w:rPr>
        <w:t>กำหนดให้มีการวัดมูลค่ายุติธรรมทั้งสินทรัพย์</w:t>
      </w:r>
      <w:r w:rsidRPr="007671A3">
        <w:rPr>
          <w:rFonts w:ascii="Angsana New" w:hAnsi="Angsana New"/>
          <w:sz w:val="30"/>
          <w:szCs w:val="30"/>
          <w:cs/>
        </w:rPr>
        <w:t>และหนี้สินทางการเงินและไม่ใช่ทางการเงิน</w:t>
      </w:r>
    </w:p>
    <w:p w14:paraId="100E9E17" w14:textId="77777777" w:rsidR="00B96BBF" w:rsidRDefault="00B96BBF" w:rsidP="00A7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033EB8" w14:textId="0125363A" w:rsidR="00970B38" w:rsidRPr="007671A3" w:rsidRDefault="00970B38" w:rsidP="00970B38">
      <w:pPr>
        <w:pStyle w:val="BodyText"/>
        <w:shd w:val="clear" w:color="auto" w:fill="FFFFFF"/>
        <w:tabs>
          <w:tab w:val="clear" w:pos="454"/>
          <w:tab w:val="left" w:pos="540"/>
          <w:tab w:val="left" w:pos="99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CE64CA" w:rsidRPr="007671A3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>ได้ใช้</w:t>
      </w:r>
      <w:r w:rsidRPr="007671A3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7671A3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7671A3">
        <w:rPr>
          <w:rFonts w:ascii="Angsana New" w:hAnsi="Angsana New" w:hint="cs"/>
          <w:sz w:val="30"/>
          <w:szCs w:val="30"/>
          <w:cs/>
        </w:rPr>
        <w:t>ในแต่ละ</w:t>
      </w:r>
      <w:r w:rsidRPr="007671A3">
        <w:rPr>
          <w:rFonts w:ascii="Angsana New" w:hAnsi="Angsana New"/>
          <w:sz w:val="30"/>
          <w:szCs w:val="30"/>
          <w:cs/>
        </w:rPr>
        <w:t>ลำดับชั้น</w:t>
      </w:r>
      <w:r w:rsidRPr="007671A3">
        <w:rPr>
          <w:rFonts w:ascii="Angsana New" w:hAnsi="Angsana New" w:hint="cs"/>
          <w:sz w:val="30"/>
          <w:szCs w:val="30"/>
          <w:cs/>
        </w:rPr>
        <w:t>ของ</w:t>
      </w:r>
      <w:r w:rsidRPr="007671A3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7671A3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1FAB109C" w14:textId="77777777" w:rsidR="00711E2C" w:rsidRPr="00CE6DA1" w:rsidRDefault="00711E2C" w:rsidP="00970B38">
      <w:pPr>
        <w:pStyle w:val="BodyText"/>
        <w:shd w:val="clear" w:color="auto" w:fill="FFFFFF"/>
        <w:tabs>
          <w:tab w:val="clear" w:pos="454"/>
          <w:tab w:val="left" w:pos="540"/>
          <w:tab w:val="left" w:pos="990"/>
        </w:tabs>
        <w:spacing w:after="0"/>
        <w:ind w:left="540"/>
        <w:jc w:val="thaiDistribute"/>
        <w:rPr>
          <w:sz w:val="30"/>
          <w:szCs w:val="30"/>
        </w:rPr>
      </w:pPr>
    </w:p>
    <w:p w14:paraId="6789C93F" w14:textId="77777777" w:rsidR="00970B38" w:rsidRPr="007671A3" w:rsidRDefault="00970B38" w:rsidP="0054123A">
      <w:pPr>
        <w:pStyle w:val="block"/>
        <w:numPr>
          <w:ilvl w:val="0"/>
          <w:numId w:val="2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7671A3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7671A3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7671A3">
        <w:rPr>
          <w:rFonts w:ascii="Angsana New" w:hAnsi="Angsana New"/>
          <w:sz w:val="30"/>
          <w:szCs w:val="30"/>
          <w:lang w:bidi="th-TH"/>
        </w:rPr>
        <w:t>(</w:t>
      </w:r>
      <w:r w:rsidRPr="007671A3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7671A3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) </w:t>
      </w:r>
      <w:r w:rsidRPr="007671A3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และกิจการสามารถเข้าถึงตลาดนั้น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วันที่วัดมูลค่า</w:t>
      </w:r>
    </w:p>
    <w:p w14:paraId="2BFA5CC4" w14:textId="1274FBE2" w:rsidR="00970B38" w:rsidRPr="007671A3" w:rsidRDefault="00970B38" w:rsidP="0054123A">
      <w:pPr>
        <w:pStyle w:val="block"/>
        <w:numPr>
          <w:ilvl w:val="0"/>
          <w:numId w:val="2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7671A3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/>
          <w:sz w:val="30"/>
          <w:szCs w:val="30"/>
          <w:lang w:val="en-US" w:bidi="th-TH"/>
        </w:rPr>
        <w:t>2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 </w:t>
      </w:r>
      <w:r w:rsidRPr="007671A3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7671A3">
        <w:rPr>
          <w:rFonts w:ascii="Angsana New" w:hAnsi="Angsana New"/>
          <w:sz w:val="30"/>
          <w:szCs w:val="30"/>
          <w:lang w:bidi="th-TH"/>
        </w:rPr>
        <w:t>(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7671A3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 xml:space="preserve"> (เช่น ราคาที่สังเกตได้) </w:t>
      </w:r>
      <w:r w:rsidR="006E68F2">
        <w:rPr>
          <w:rFonts w:ascii="Angsana New" w:hAnsi="Angsana New"/>
          <w:sz w:val="30"/>
          <w:szCs w:val="30"/>
          <w:cs/>
          <w:lang w:bidi="th-TH"/>
        </w:rPr>
        <w:t>สำหรับสินทรัพย์</w:t>
      </w:r>
      <w:r w:rsidRPr="007671A3">
        <w:rPr>
          <w:rFonts w:ascii="Angsana New" w:hAnsi="Angsana New"/>
          <w:sz w:val="30"/>
          <w:szCs w:val="30"/>
          <w:cs/>
          <w:lang w:bidi="th-TH"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Pr="007671A3">
        <w:rPr>
          <w:rFonts w:ascii="Angsana New" w:hAnsi="Angsana New"/>
          <w:sz w:val="30"/>
          <w:szCs w:val="30"/>
          <w:lang w:val="en-US" w:bidi="th-TH"/>
        </w:rPr>
        <w:t>1</w:t>
      </w:r>
    </w:p>
    <w:p w14:paraId="3EC58DBD" w14:textId="55976BC4" w:rsidR="00970B38" w:rsidRPr="007671A3" w:rsidRDefault="00970B38" w:rsidP="0054123A">
      <w:pPr>
        <w:pStyle w:val="block"/>
        <w:numPr>
          <w:ilvl w:val="0"/>
          <w:numId w:val="2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7671A3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7671A3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/>
          <w:sz w:val="30"/>
          <w:szCs w:val="30"/>
          <w:lang w:val="en-US" w:bidi="th-TH"/>
        </w:rPr>
        <w:t>3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เป็นข้อมูลที่ไม่สา</w:t>
      </w:r>
      <w:r w:rsidR="006E68F2">
        <w:rPr>
          <w:rFonts w:ascii="Angsana New" w:hAnsi="Angsana New" w:hint="cs"/>
          <w:sz w:val="30"/>
          <w:szCs w:val="30"/>
          <w:cs/>
          <w:lang w:bidi="th-TH"/>
        </w:rPr>
        <w:t>มารถสังเกตได้สำหรับสินทรัพย์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หรือหนี้สินนั้น</w:t>
      </w:r>
    </w:p>
    <w:p w14:paraId="618CE5E3" w14:textId="0B9E0FBD" w:rsidR="008A18C9" w:rsidRPr="00083BAE" w:rsidRDefault="008A18C9" w:rsidP="003567B7">
      <w:pPr>
        <w:pStyle w:val="block"/>
        <w:tabs>
          <w:tab w:val="left" w:pos="540"/>
          <w:tab w:val="left" w:pos="99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567B7">
        <w:rPr>
          <w:rFonts w:ascii="Angsana New" w:hAnsi="Angsana New"/>
          <w:spacing w:val="2"/>
          <w:sz w:val="30"/>
          <w:szCs w:val="30"/>
          <w:cs/>
          <w:lang w:val="en-US" w:bidi="th-TH"/>
        </w:rPr>
        <w:lastRenderedPageBreak/>
        <w:t>กลุ่มบริษัท</w:t>
      </w:r>
      <w:r w:rsidRPr="003567B7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กำหนด</w:t>
      </w:r>
      <w:r w:rsidRPr="003567B7">
        <w:rPr>
          <w:rFonts w:ascii="Angsana New" w:hAnsi="Angsana New"/>
          <w:spacing w:val="2"/>
          <w:sz w:val="30"/>
          <w:szCs w:val="30"/>
          <w:cs/>
          <w:lang w:val="en-US" w:bidi="th-TH"/>
        </w:rPr>
        <w:t>กรอบแนวคิดเกี่ยวกับการวัดมูลค่ายุติธรรม</w:t>
      </w:r>
      <w:r w:rsidRPr="003567B7">
        <w:rPr>
          <w:rFonts w:ascii="Angsana New" w:hAnsi="Angsana New"/>
          <w:spacing w:val="2"/>
          <w:sz w:val="30"/>
          <w:szCs w:val="30"/>
          <w:lang w:val="en-US" w:bidi="th-TH"/>
        </w:rPr>
        <w:t xml:space="preserve"> </w:t>
      </w:r>
      <w:r w:rsidRPr="003567B7">
        <w:rPr>
          <w:rFonts w:ascii="Angsana New" w:hAnsi="Angsana New"/>
          <w:spacing w:val="2"/>
          <w:sz w:val="30"/>
          <w:szCs w:val="30"/>
          <w:cs/>
          <w:lang w:val="en-US" w:bidi="th-TH"/>
        </w:rPr>
        <w:t>กรอบแนวคิดนี้รวม</w:t>
      </w:r>
      <w:r w:rsidRPr="003567B7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ถึง</w:t>
      </w:r>
      <w:r w:rsidRPr="003567B7">
        <w:rPr>
          <w:rFonts w:ascii="Angsana New" w:hAnsi="Angsana New"/>
          <w:spacing w:val="2"/>
          <w:sz w:val="30"/>
          <w:szCs w:val="30"/>
          <w:cs/>
          <w:lang w:val="en-US" w:bidi="th-TH"/>
        </w:rPr>
        <w:t>กลุ่มผู้ประเมินมูลค่าซึ่งมี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ความรับผิดชอบโดยรวมต่อการวัดมูลค่ายุติธรรมที่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มีนัย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สำคัญ รวมถึง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การวัด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 xml:space="preserve">มูลค่ายุติธรรมระดับ </w:t>
      </w:r>
      <w:r w:rsidRPr="00083BAE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755C1E36" w14:textId="77777777" w:rsidR="008A18C9" w:rsidRPr="00083BAE" w:rsidRDefault="008A18C9" w:rsidP="008A1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FFFB45" w14:textId="77777777" w:rsidR="008A18C9" w:rsidRPr="00083BAE" w:rsidRDefault="008A18C9" w:rsidP="008A18C9">
      <w:pPr>
        <w:pStyle w:val="block"/>
        <w:tabs>
          <w:tab w:val="left" w:pos="540"/>
          <w:tab w:val="left" w:pos="720"/>
          <w:tab w:val="left" w:pos="99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83BAE">
        <w:rPr>
          <w:rFonts w:ascii="Angsana New" w:hAnsi="Angsana New"/>
          <w:sz w:val="30"/>
          <w:szCs w:val="30"/>
          <w:cs/>
          <w:lang w:val="en-US" w:bidi="th-TH"/>
        </w:rPr>
        <w:t>กลุ่มผู้ประเมินมูลค่า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มีการ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ทบทวนข้อมูลที่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ไม่สามารถ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สังเกตได้ และปรับปรุงการวัดมูลค่าที่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มีนัย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สำคัญอย่าง</w:t>
      </w:r>
      <w:r w:rsidRPr="003567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สม่ำเสมอ </w:t>
      </w:r>
      <w:r w:rsidRPr="003567B7">
        <w:rPr>
          <w:rFonts w:ascii="Angsana New" w:hAnsi="Angsana New" w:hint="cs"/>
          <w:spacing w:val="8"/>
          <w:sz w:val="30"/>
          <w:szCs w:val="30"/>
          <w:cs/>
          <w:lang w:val="en-US" w:bidi="th-TH"/>
        </w:rPr>
        <w:t>หากมีการ</w:t>
      </w:r>
      <w:r w:rsidRPr="003567B7">
        <w:rPr>
          <w:rFonts w:ascii="Angsana New" w:hAnsi="Angsana New"/>
          <w:spacing w:val="8"/>
          <w:sz w:val="30"/>
          <w:szCs w:val="30"/>
          <w:cs/>
          <w:lang w:val="en-US"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083BA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567B7">
        <w:rPr>
          <w:rFonts w:ascii="Angsana New" w:hAnsi="Angsana New"/>
          <w:spacing w:val="-8"/>
          <w:sz w:val="30"/>
          <w:szCs w:val="30"/>
          <w:cs/>
          <w:lang w:val="en-US" w:bidi="th-TH"/>
        </w:rPr>
        <w:t>กลุ่มผู้ประเมิน</w:t>
      </w:r>
      <w:r w:rsidRPr="003567B7">
        <w:rPr>
          <w:rFonts w:ascii="Angsana New" w:hAnsi="Angsana New" w:hint="cs"/>
          <w:spacing w:val="-8"/>
          <w:sz w:val="30"/>
          <w:szCs w:val="30"/>
          <w:cs/>
          <w:lang w:val="en-US" w:bidi="th-TH"/>
        </w:rPr>
        <w:t>ได้</w:t>
      </w:r>
      <w:r w:rsidRPr="003567B7">
        <w:rPr>
          <w:rFonts w:ascii="Angsana New" w:hAnsi="Angsana New"/>
          <w:spacing w:val="-8"/>
          <w:sz w:val="30"/>
          <w:szCs w:val="30"/>
          <w:cs/>
          <w:lang w:val="en-US" w:bidi="th-TH"/>
        </w:rPr>
        <w:t>ประเมินหลักฐานที่ได้มาจากบุคคลที่สาม</w:t>
      </w:r>
      <w:r w:rsidRPr="003567B7">
        <w:rPr>
          <w:rFonts w:ascii="Angsana New" w:hAnsi="Angsana New" w:hint="cs"/>
          <w:spacing w:val="-8"/>
          <w:sz w:val="30"/>
          <w:szCs w:val="30"/>
          <w:cs/>
          <w:lang w:val="en-US" w:bidi="th-TH"/>
        </w:rPr>
        <w:t>ที่</w:t>
      </w:r>
      <w:r w:rsidRPr="003567B7">
        <w:rPr>
          <w:rFonts w:ascii="Angsana New" w:hAnsi="Angsana New"/>
          <w:spacing w:val="-8"/>
          <w:sz w:val="30"/>
          <w:szCs w:val="30"/>
          <w:cs/>
          <w:lang w:val="en-US" w:bidi="th-TH"/>
        </w:rPr>
        <w:t>สนับสนุนข้อสรุป</w:t>
      </w:r>
      <w:r w:rsidRPr="003567B7">
        <w:rPr>
          <w:rFonts w:ascii="Angsana New" w:hAnsi="Angsana New" w:hint="cs"/>
          <w:spacing w:val="-8"/>
          <w:sz w:val="30"/>
          <w:szCs w:val="30"/>
          <w:cs/>
          <w:lang w:val="en-US" w:bidi="th-TH"/>
        </w:rPr>
        <w:t>เกี่ยวกับ</w:t>
      </w:r>
      <w:r w:rsidRPr="003567B7">
        <w:rPr>
          <w:rFonts w:ascii="Angsana New" w:hAnsi="Angsana New"/>
          <w:spacing w:val="-8"/>
          <w:sz w:val="30"/>
          <w:szCs w:val="30"/>
          <w:cs/>
          <w:lang w:val="en-US" w:bidi="th-TH"/>
        </w:rPr>
        <w:t>การวัดมูลค่ารวมถึง</w:t>
      </w:r>
      <w:r w:rsidRPr="003567B7">
        <w:rPr>
          <w:rFonts w:ascii="Angsana New" w:hAnsi="Angsana New" w:hint="cs"/>
          <w:spacing w:val="-8"/>
          <w:sz w:val="30"/>
          <w:szCs w:val="30"/>
          <w:cs/>
          <w:lang w:val="en-US" w:bidi="th-TH"/>
        </w:rPr>
        <w:t>การจัดลำดับ</w:t>
      </w:r>
      <w:r w:rsidRPr="003567B7">
        <w:rPr>
          <w:rFonts w:ascii="Angsana New" w:hAnsi="Angsana New"/>
          <w:spacing w:val="-8"/>
          <w:sz w:val="30"/>
          <w:szCs w:val="30"/>
          <w:cs/>
          <w:lang w:val="en-US" w:bidi="th-TH"/>
        </w:rPr>
        <w:t>ชั้น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มูลค่ายุติธรรม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ว่า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เป็นไปตามที่กำหนดไว้ในมาตรฐานการรายงานทางการเงิน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 xml:space="preserve">อย่างเหมาะสม </w:t>
      </w:r>
    </w:p>
    <w:p w14:paraId="1C57776F" w14:textId="77777777" w:rsidR="008A18C9" w:rsidRPr="00083BAE" w:rsidRDefault="008A18C9" w:rsidP="008A1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8DB058" w14:textId="49CE6FC5" w:rsidR="008A18C9" w:rsidRPr="00B96BBF" w:rsidRDefault="008A18C9" w:rsidP="008A18C9">
      <w:pPr>
        <w:pStyle w:val="BodyText"/>
        <w:shd w:val="clear" w:color="auto" w:fill="FFFFFF"/>
        <w:tabs>
          <w:tab w:val="left" w:pos="540"/>
          <w:tab w:val="left" w:pos="990"/>
          <w:tab w:val="left" w:pos="1080"/>
        </w:tabs>
        <w:spacing w:after="0"/>
        <w:ind w:left="1080" w:hanging="540"/>
        <w:jc w:val="both"/>
        <w:rPr>
          <w:rFonts w:ascii="Angsana New" w:hAnsi="Angsana New"/>
          <w:sz w:val="30"/>
          <w:szCs w:val="30"/>
        </w:rPr>
      </w:pPr>
      <w:r w:rsidRPr="00083BAE">
        <w:rPr>
          <w:rFonts w:ascii="Angsana New" w:hAnsi="Angsana New" w:hint="cs"/>
          <w:sz w:val="30"/>
          <w:szCs w:val="30"/>
          <w:cs/>
        </w:rPr>
        <w:t>ประเด็น</w:t>
      </w:r>
      <w:r w:rsidRPr="00083BAE">
        <w:rPr>
          <w:rFonts w:ascii="Angsana New" w:hAnsi="Angsana New"/>
          <w:sz w:val="30"/>
          <w:szCs w:val="30"/>
          <w:cs/>
        </w:rPr>
        <w:t>ปัญหา</w:t>
      </w:r>
      <w:r w:rsidRPr="00083BAE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083BAE">
        <w:rPr>
          <w:rFonts w:ascii="Angsana New" w:hAnsi="Angsana New"/>
          <w:sz w:val="30"/>
          <w:szCs w:val="30"/>
          <w:cs/>
        </w:rPr>
        <w:t>สำคัญ</w:t>
      </w:r>
      <w:r w:rsidRPr="00083BAE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083BAE">
        <w:rPr>
          <w:rFonts w:ascii="Angsana New" w:hAnsi="Angsana New"/>
          <w:sz w:val="30"/>
          <w:szCs w:val="30"/>
          <w:cs/>
        </w:rPr>
        <w:t>ต่อคณะกรรมการตรวจสอบของกลุ่มบริษัท</w:t>
      </w:r>
    </w:p>
    <w:p w14:paraId="70B303B2" w14:textId="77777777" w:rsidR="008A18C9" w:rsidRPr="007671A3" w:rsidRDefault="008A18C9" w:rsidP="008A1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C869D83" w14:textId="77777777" w:rsidR="00970B38" w:rsidRPr="007671A3" w:rsidRDefault="00970B38" w:rsidP="00AE3328">
      <w:pPr>
        <w:pStyle w:val="BodyText"/>
        <w:shd w:val="clear" w:color="auto" w:fill="FFFFFF"/>
        <w:tabs>
          <w:tab w:val="clear" w:pos="454"/>
          <w:tab w:val="clear" w:pos="907"/>
          <w:tab w:val="left" w:pos="540"/>
          <w:tab w:val="left" w:pos="900"/>
          <w:tab w:val="left" w:pos="99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หา</w:t>
      </w:r>
      <w:r w:rsidRPr="007671A3">
        <w:rPr>
          <w:rFonts w:ascii="Angsana New" w:hAnsi="Angsana New" w:hint="cs"/>
          <w:sz w:val="30"/>
          <w:szCs w:val="30"/>
          <w:cs/>
        </w:rPr>
        <w:t>ก</w:t>
      </w:r>
      <w:r w:rsidRPr="007671A3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7671A3">
        <w:rPr>
          <w:rFonts w:ascii="Angsana New" w:hAnsi="Angsana New" w:hint="cs"/>
          <w:sz w:val="30"/>
          <w:szCs w:val="30"/>
          <w:cs/>
        </w:rPr>
        <w:t>ั้นที่แตกต่างกัน</w:t>
      </w:r>
      <w:r w:rsidRPr="007671A3">
        <w:rPr>
          <w:rFonts w:ascii="Angsana New" w:hAnsi="Angsana New"/>
          <w:sz w:val="30"/>
          <w:szCs w:val="30"/>
          <w:cs/>
        </w:rPr>
        <w:t>ของมูลค่ายุติธรรม</w:t>
      </w:r>
      <w:r w:rsidRPr="007671A3">
        <w:rPr>
          <w:rFonts w:ascii="Angsana New" w:hAnsi="Angsana New" w:hint="cs"/>
          <w:sz w:val="30"/>
          <w:szCs w:val="30"/>
          <w:cs/>
        </w:rPr>
        <w:t>ในภาพรวม</w:t>
      </w:r>
      <w:r w:rsidRPr="007671A3">
        <w:rPr>
          <w:rFonts w:ascii="Angsana New" w:hAnsi="Angsana New"/>
          <w:sz w:val="30"/>
          <w:szCs w:val="30"/>
          <w:cs/>
        </w:rPr>
        <w:t xml:space="preserve"> การวัดมูลค่ายุติธรรม</w:t>
      </w:r>
      <w:r w:rsidRPr="007671A3">
        <w:rPr>
          <w:rFonts w:ascii="Angsana New" w:hAnsi="Angsana New" w:hint="cs"/>
          <w:sz w:val="30"/>
          <w:szCs w:val="30"/>
          <w:cs/>
        </w:rPr>
        <w:t>ในภาพรวม</w:t>
      </w:r>
      <w:r w:rsidRPr="007671A3">
        <w:rPr>
          <w:rFonts w:ascii="Angsana New" w:hAnsi="Angsana New"/>
          <w:sz w:val="30"/>
          <w:szCs w:val="30"/>
          <w:cs/>
        </w:rPr>
        <w:t>จะถูกจัดประเภทในระดับเดียวกัน</w:t>
      </w:r>
      <w:r w:rsidRPr="007671A3">
        <w:rPr>
          <w:rFonts w:ascii="Angsana New" w:hAnsi="Angsana New" w:hint="cs"/>
          <w:sz w:val="30"/>
          <w:szCs w:val="30"/>
          <w:cs/>
        </w:rPr>
        <w:t>กับ</w:t>
      </w:r>
      <w:r w:rsidRPr="007671A3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7671A3">
        <w:rPr>
          <w:rFonts w:ascii="Angsana New" w:hAnsi="Angsana New" w:hint="cs"/>
          <w:sz w:val="30"/>
          <w:szCs w:val="30"/>
          <w:cs/>
        </w:rPr>
        <w:t>ของ</w:t>
      </w:r>
      <w:r w:rsidRPr="007671A3">
        <w:rPr>
          <w:rFonts w:ascii="Angsana New" w:hAnsi="Angsana New"/>
          <w:sz w:val="30"/>
          <w:szCs w:val="30"/>
          <w:cs/>
        </w:rPr>
        <w:t>ข้อมูล</w:t>
      </w:r>
      <w:r w:rsidRPr="007671A3">
        <w:rPr>
          <w:rFonts w:ascii="Angsana New" w:hAnsi="Angsana New" w:hint="cs"/>
          <w:sz w:val="30"/>
          <w:szCs w:val="30"/>
          <w:cs/>
        </w:rPr>
        <w:t>ที่อยู่</w:t>
      </w:r>
      <w:r w:rsidRPr="007671A3">
        <w:rPr>
          <w:rFonts w:ascii="Angsana New" w:hAnsi="Angsana New"/>
          <w:sz w:val="30"/>
          <w:szCs w:val="30"/>
          <w:cs/>
        </w:rPr>
        <w:t>ในระดับต่ำสุด</w:t>
      </w:r>
      <w:r w:rsidRPr="007671A3">
        <w:rPr>
          <w:rFonts w:ascii="Angsana New" w:hAnsi="Angsana New" w:hint="cs"/>
          <w:sz w:val="30"/>
          <w:szCs w:val="30"/>
          <w:cs/>
        </w:rPr>
        <w:t>ที่</w:t>
      </w:r>
      <w:r w:rsidRPr="007671A3">
        <w:rPr>
          <w:rFonts w:ascii="Angsana New" w:hAnsi="Angsana New"/>
          <w:sz w:val="30"/>
          <w:szCs w:val="30"/>
          <w:cs/>
        </w:rPr>
        <w:t>มีนัยสำคัญ</w:t>
      </w:r>
      <w:r w:rsidRPr="007671A3">
        <w:rPr>
          <w:rFonts w:ascii="Angsana New" w:hAnsi="Angsana New" w:hint="cs"/>
          <w:sz w:val="30"/>
          <w:szCs w:val="30"/>
          <w:cs/>
        </w:rPr>
        <w:t>สำหรับ</w:t>
      </w:r>
      <w:r w:rsidRPr="007671A3">
        <w:rPr>
          <w:rFonts w:ascii="Angsana New" w:hAnsi="Angsana New"/>
          <w:sz w:val="30"/>
          <w:szCs w:val="30"/>
          <w:cs/>
        </w:rPr>
        <w:t>การวัดมูลค่า</w:t>
      </w:r>
      <w:r w:rsidRPr="007671A3">
        <w:rPr>
          <w:rFonts w:ascii="Angsana New" w:hAnsi="Angsana New" w:hint="cs"/>
          <w:sz w:val="30"/>
          <w:szCs w:val="30"/>
          <w:cs/>
        </w:rPr>
        <w:t>ยุติธรรมในภาพรวม</w:t>
      </w:r>
    </w:p>
    <w:p w14:paraId="03559DC2" w14:textId="77777777" w:rsidR="00970B38" w:rsidRPr="007671A3" w:rsidRDefault="00970B38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</w:p>
    <w:p w14:paraId="0691D600" w14:textId="0FA2C10F" w:rsidR="00970B38" w:rsidRPr="007671A3" w:rsidRDefault="00CE64CA" w:rsidP="00970B38">
      <w:pPr>
        <w:pStyle w:val="BodyText"/>
        <w:shd w:val="clear" w:color="auto" w:fill="FFFFFF"/>
        <w:tabs>
          <w:tab w:val="clear" w:pos="454"/>
          <w:tab w:val="left" w:pos="540"/>
          <w:tab w:val="left" w:pos="990"/>
          <w:tab w:val="left" w:pos="1080"/>
        </w:tabs>
        <w:spacing w:after="0"/>
        <w:ind w:left="1080" w:hanging="540"/>
        <w:jc w:val="both"/>
        <w:rPr>
          <w:rFonts w:ascii="Angsana New" w:hAnsi="Angsana New"/>
          <w:b/>
          <w:bCs/>
          <w:spacing w:val="-2"/>
          <w:sz w:val="30"/>
          <w:szCs w:val="30"/>
          <w:lang w:val="en-GB" w:bidi="ar-SA"/>
        </w:rPr>
      </w:pPr>
      <w:r w:rsidRPr="007671A3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970B38" w:rsidRPr="007671A3">
        <w:rPr>
          <w:rFonts w:ascii="Angsana New" w:hAnsi="Angsana New"/>
          <w:spacing w:val="-2"/>
          <w:sz w:val="30"/>
          <w:szCs w:val="30"/>
          <w:cs/>
        </w:rPr>
        <w:t>รับรู้การโอนระหว่างลำดับชั้น</w:t>
      </w:r>
      <w:r w:rsidR="00970B38" w:rsidRPr="007671A3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970B38" w:rsidRPr="007671A3">
        <w:rPr>
          <w:rFonts w:ascii="Angsana New" w:hAnsi="Angsana New"/>
          <w:spacing w:val="-2"/>
          <w:sz w:val="30"/>
          <w:szCs w:val="30"/>
          <w:cs/>
        </w:rPr>
        <w:t>มูลค่ายุติธรรม ณ วันสิ้น</w:t>
      </w:r>
      <w:r w:rsidR="00970B38" w:rsidRPr="007671A3">
        <w:rPr>
          <w:rFonts w:ascii="Angsana New" w:hAnsi="Angsana New" w:hint="cs"/>
          <w:spacing w:val="-2"/>
          <w:sz w:val="30"/>
          <w:szCs w:val="30"/>
          <w:cs/>
        </w:rPr>
        <w:t>รอบระยะเวลารายงาน</w:t>
      </w:r>
      <w:r w:rsidR="00970B38" w:rsidRPr="007671A3">
        <w:rPr>
          <w:rFonts w:ascii="Angsana New" w:hAnsi="Angsana New"/>
          <w:spacing w:val="-2"/>
          <w:sz w:val="30"/>
          <w:szCs w:val="30"/>
          <w:cs/>
        </w:rPr>
        <w:t>ที่การโอน</w:t>
      </w:r>
      <w:r w:rsidR="00970B38" w:rsidRPr="007671A3">
        <w:rPr>
          <w:rFonts w:ascii="Angsana New" w:hAnsi="Angsana New" w:hint="cs"/>
          <w:spacing w:val="-2"/>
          <w:sz w:val="30"/>
          <w:szCs w:val="30"/>
          <w:cs/>
        </w:rPr>
        <w:t>เกิด</w:t>
      </w:r>
      <w:r w:rsidR="00970B38" w:rsidRPr="007671A3">
        <w:rPr>
          <w:rFonts w:ascii="Angsana New" w:hAnsi="Angsana New"/>
          <w:spacing w:val="-2"/>
          <w:sz w:val="30"/>
          <w:szCs w:val="30"/>
          <w:cs/>
        </w:rPr>
        <w:t>ขึ้น</w:t>
      </w:r>
    </w:p>
    <w:p w14:paraId="7CEAACBE" w14:textId="77777777" w:rsidR="00BA0F71" w:rsidRPr="007671A3" w:rsidRDefault="00BA0F71" w:rsidP="00EF0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E01102C" w14:textId="77777777" w:rsidR="0034460D" w:rsidRPr="007671A3" w:rsidRDefault="0034460D" w:rsidP="003567B7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19D6596E" w14:textId="77777777" w:rsidR="0034460D" w:rsidRPr="007671A3" w:rsidRDefault="0034460D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A188D7C" w14:textId="2CEFD5C9" w:rsidR="00CE6DA1" w:rsidRPr="007671A3" w:rsidRDefault="0034460D" w:rsidP="00381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 </w:t>
      </w:r>
      <w:r w:rsidR="00E36564" w:rsidRPr="007671A3">
        <w:rPr>
          <w:rFonts w:ascii="Angsana New" w:hAnsi="Angsana New"/>
          <w:sz w:val="30"/>
          <w:szCs w:val="30"/>
        </w:rPr>
        <w:br/>
      </w:r>
    </w:p>
    <w:p w14:paraId="39B84E1A" w14:textId="77777777" w:rsidR="005258B5" w:rsidRPr="007671A3" w:rsidRDefault="005258B5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E990C97" w14:textId="77777777" w:rsidR="009A7CDF" w:rsidRPr="007671A3" w:rsidRDefault="009A7CDF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84F233" w14:textId="77777777" w:rsidR="00D06CE4" w:rsidRPr="007671A3" w:rsidRDefault="009A7CDF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671A3">
        <w:rPr>
          <w:rFonts w:ascii="Angsana New" w:hAnsi="Angsana New"/>
          <w:spacing w:val="2"/>
          <w:sz w:val="30"/>
          <w:szCs w:val="30"/>
          <w:cs/>
        </w:rPr>
        <w:t>งบการเงินรวมของบริษัท ประกอบด้วย งบการเงินของบริษัท</w:t>
      </w:r>
      <w:r w:rsidRPr="007671A3">
        <w:rPr>
          <w:rFonts w:ascii="Angsana New" w:hAnsi="Angsana New"/>
          <w:spacing w:val="2"/>
          <w:sz w:val="30"/>
          <w:szCs w:val="30"/>
        </w:rPr>
        <w:t xml:space="preserve"> </w:t>
      </w:r>
      <w:r w:rsidR="00D06CE4" w:rsidRPr="007671A3">
        <w:rPr>
          <w:rFonts w:ascii="Angsana New" w:hAnsi="Angsana New"/>
          <w:spacing w:val="2"/>
          <w:sz w:val="30"/>
          <w:szCs w:val="30"/>
          <w:cs/>
        </w:rPr>
        <w:t xml:space="preserve">และบริษัทย่อย (รวมกันเรียกว่า </w:t>
      </w:r>
      <w:r w:rsidR="00D06CE4" w:rsidRPr="007671A3">
        <w:rPr>
          <w:rFonts w:ascii="Angsana New" w:hAnsi="Angsana New"/>
          <w:spacing w:val="2"/>
          <w:sz w:val="30"/>
          <w:szCs w:val="30"/>
        </w:rPr>
        <w:t>“</w:t>
      </w:r>
      <w:r w:rsidR="00D06CE4" w:rsidRPr="007671A3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="00D06CE4" w:rsidRPr="007671A3">
        <w:rPr>
          <w:rFonts w:ascii="Angsana New" w:hAnsi="Angsana New"/>
          <w:spacing w:val="2"/>
          <w:sz w:val="30"/>
          <w:szCs w:val="30"/>
        </w:rPr>
        <w:t>”</w:t>
      </w:r>
      <w:r w:rsidR="00D06CE4" w:rsidRPr="007671A3">
        <w:rPr>
          <w:rFonts w:ascii="Angsana New" w:hAnsi="Angsana New"/>
          <w:spacing w:val="2"/>
          <w:sz w:val="30"/>
          <w:szCs w:val="30"/>
          <w:cs/>
        </w:rPr>
        <w:t xml:space="preserve">) </w:t>
      </w:r>
    </w:p>
    <w:p w14:paraId="51F1E44B" w14:textId="77777777" w:rsidR="00BA0F71" w:rsidRDefault="00BA0F71" w:rsidP="008D7F7B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10681640" w14:textId="77777777" w:rsidR="008D7F7B" w:rsidRPr="007671A3" w:rsidRDefault="008D7F7B" w:rsidP="008D7F7B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  <w:r w:rsidRPr="007671A3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042A56C7" w14:textId="77777777" w:rsidR="008D7F7B" w:rsidRPr="00CE6DA1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118769" w14:textId="0C088065" w:rsidR="008D7F7B" w:rsidRPr="007671A3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671A3">
        <w:rPr>
          <w:rFonts w:ascii="Angsana New" w:hAnsi="Angsana New"/>
          <w:spacing w:val="-4"/>
          <w:sz w:val="30"/>
          <w:szCs w:val="30"/>
          <w:cs/>
        </w:rPr>
        <w:t>ยอดคงเหลือและรายการบัญชีระหว่างกิจการใน</w:t>
      </w:r>
      <w:r w:rsidR="001E17A0" w:rsidRPr="007671A3">
        <w:rPr>
          <w:rFonts w:ascii="Angsana New" w:hAnsi="Angsana New"/>
          <w:spacing w:val="-4"/>
          <w:sz w:val="30"/>
          <w:szCs w:val="30"/>
          <w:cs/>
        </w:rPr>
        <w:t>กลุ่ม รวมถึงรายได้</w:t>
      </w:r>
      <w:r w:rsidRPr="007671A3">
        <w:rPr>
          <w:rFonts w:ascii="Angsana New" w:hAnsi="Angsana New"/>
          <w:spacing w:val="-4"/>
          <w:sz w:val="30"/>
          <w:szCs w:val="30"/>
          <w:cs/>
        </w:rPr>
        <w:t>หรือค่าใช้จ่ายที่ยังไม่เกิดขึ้นจริงซึ่งเป็นผลมาจาก</w:t>
      </w:r>
      <w:r w:rsidR="001E17A0" w:rsidRPr="003567B7">
        <w:rPr>
          <w:rFonts w:ascii="Angsana New" w:hAnsi="Angsana New"/>
          <w:spacing w:val="4"/>
          <w:sz w:val="30"/>
          <w:szCs w:val="30"/>
          <w:cs/>
        </w:rPr>
        <w:t>รายการระหว่างกิจการในกลุ่ม</w:t>
      </w:r>
      <w:r w:rsidRPr="003567B7">
        <w:rPr>
          <w:rFonts w:ascii="Angsana New" w:hAnsi="Angsana New"/>
          <w:spacing w:val="4"/>
          <w:sz w:val="30"/>
          <w:szCs w:val="30"/>
          <w:cs/>
        </w:rPr>
        <w:t>ถูกตัดรา</w:t>
      </w:r>
      <w:r w:rsidR="00802CD2" w:rsidRPr="003567B7">
        <w:rPr>
          <w:rFonts w:ascii="Angsana New" w:hAnsi="Angsana New"/>
          <w:spacing w:val="4"/>
          <w:sz w:val="30"/>
          <w:szCs w:val="30"/>
          <w:cs/>
        </w:rPr>
        <w:t xml:space="preserve">ยการในการจัดทำงบการเงินรวม </w:t>
      </w:r>
      <w:r w:rsidRPr="003567B7">
        <w:rPr>
          <w:rFonts w:ascii="Angsana New" w:hAnsi="Angsana New"/>
          <w:spacing w:val="4"/>
          <w:sz w:val="30"/>
          <w:szCs w:val="30"/>
          <w:cs/>
        </w:rPr>
        <w:t>ขาดทุนที่ยังไม่เกิดขึ้นจริงถูกตัดรายการ</w:t>
      </w:r>
      <w:r w:rsidRPr="007671A3">
        <w:rPr>
          <w:rFonts w:ascii="Angsana New" w:hAnsi="Angsana New"/>
          <w:sz w:val="30"/>
          <w:szCs w:val="30"/>
          <w:cs/>
        </w:rPr>
        <w:t>ในลักษณะเดียวกับกำไรที่ยังไม่เกิดขึ้นจริง แต่เท่าที่</w:t>
      </w:r>
      <w:r w:rsidRPr="007671A3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  <w:r w:rsidRPr="007671A3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111CFC37" w14:textId="77777777" w:rsidR="00C75695" w:rsidRDefault="00C75695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5B610DD9" w14:textId="77777777" w:rsidR="00206E84" w:rsidRPr="007671A3" w:rsidRDefault="00206E84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4784B54A" w14:textId="757CD8D0" w:rsidR="008D7F7B" w:rsidRPr="007671A3" w:rsidRDefault="008D7F7B" w:rsidP="001E17A0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  <w:r w:rsidRPr="007671A3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บริษัทย่อย</w:t>
      </w:r>
      <w:r w:rsidRPr="007671A3">
        <w:rPr>
          <w:rFonts w:ascii="Angsana New" w:eastAsia="EucrosiaUPCBold" w:hAnsi="Angsana New"/>
          <w:i/>
          <w:iCs/>
          <w:sz w:val="30"/>
          <w:szCs w:val="30"/>
        </w:rPr>
        <w:t xml:space="preserve">   </w:t>
      </w:r>
    </w:p>
    <w:p w14:paraId="492BB252" w14:textId="77777777" w:rsidR="008D7F7B" w:rsidRPr="006B123D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24"/>
          <w:szCs w:val="24"/>
        </w:rPr>
      </w:pPr>
    </w:p>
    <w:p w14:paraId="2C64D6D9" w14:textId="1A96EDA5" w:rsidR="008D7F7B" w:rsidRPr="007671A3" w:rsidRDefault="008D7F7B" w:rsidP="008D7F7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DC5E23">
        <w:rPr>
          <w:rFonts w:ascii="Angsana New" w:hAnsi="Angsana New"/>
          <w:spacing w:val="2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Pr="007671A3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510F21">
        <w:rPr>
          <w:rFonts w:ascii="Angsana New" w:hAnsi="Angsana New"/>
          <w:spacing w:val="4"/>
          <w:sz w:val="30"/>
          <w:szCs w:val="30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7671A3">
        <w:rPr>
          <w:rFonts w:ascii="Angsana New" w:hAnsi="Angsana New"/>
          <w:sz w:val="30"/>
          <w:szCs w:val="30"/>
          <w:cs/>
        </w:rPr>
        <w:t xml:space="preserve"> นับแต่วันที่มีการควบคุมจนถึงวันที่การควบคุมสิ้นสุดลง </w:t>
      </w:r>
    </w:p>
    <w:p w14:paraId="3392FB41" w14:textId="77777777" w:rsidR="008D7F7B" w:rsidRPr="006B123D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57006940" w14:textId="77777777" w:rsidR="006B123D" w:rsidRPr="00300257" w:rsidRDefault="006B123D" w:rsidP="006B123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45D2AEAA" w14:textId="77777777" w:rsidR="006B123D" w:rsidRPr="00870029" w:rsidRDefault="006B123D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sz w:val="22"/>
          <w:szCs w:val="22"/>
        </w:rPr>
      </w:pPr>
    </w:p>
    <w:p w14:paraId="3E83979C" w14:textId="77777777" w:rsidR="006B123D" w:rsidRPr="00300257" w:rsidRDefault="006B123D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123D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ณ วันที่ซื้อธุรกิจ </w:t>
      </w:r>
      <w:r w:rsidRPr="006B123D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300257">
        <w:rPr>
          <w:rFonts w:ascii="Angsana New" w:eastAsia="Calibri" w:hAnsi="Angsana New"/>
          <w:sz w:val="30"/>
          <w:szCs w:val="30"/>
          <w:cs/>
        </w:rPr>
        <w:t>ผู้ถูกซื้อ</w:t>
      </w:r>
    </w:p>
    <w:p w14:paraId="595C0C12" w14:textId="77777777" w:rsidR="006B123D" w:rsidRPr="00870029" w:rsidRDefault="006B123D" w:rsidP="006B123D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sz w:val="22"/>
          <w:szCs w:val="22"/>
        </w:rPr>
      </w:pPr>
    </w:p>
    <w:p w14:paraId="51B07487" w14:textId="3B47E48F" w:rsidR="006B123D" w:rsidRPr="006B123D" w:rsidRDefault="006B123D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123D">
        <w:rPr>
          <w:rFonts w:ascii="Angsana New" w:eastAsia="Calibri" w:hAnsi="Angsana New"/>
          <w:spacing w:val="4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</w:t>
      </w:r>
      <w:r w:rsidRPr="006B123D">
        <w:rPr>
          <w:rFonts w:ascii="Angsana New" w:eastAsia="Calibri" w:hAnsi="Angsana New"/>
          <w:sz w:val="30"/>
          <w:szCs w:val="30"/>
          <w:cs/>
        </w:rPr>
        <w:t>โดยถือเป็นรายการในส่วนของ</w:t>
      </w:r>
      <w:r w:rsidRPr="006B123D">
        <w:rPr>
          <w:rFonts w:ascii="Angsana New" w:eastAsia="Calibri" w:hAnsi="Angsana New" w:hint="cs"/>
          <w:sz w:val="30"/>
          <w:szCs w:val="30"/>
          <w:cs/>
        </w:rPr>
        <w:t>ผู้ถือหุ้น</w:t>
      </w:r>
    </w:p>
    <w:p w14:paraId="79734A90" w14:textId="77777777" w:rsidR="006B123D" w:rsidRPr="006B123D" w:rsidRDefault="006B123D" w:rsidP="008D7F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28BDBDD6" w14:textId="77777777" w:rsidR="008D7F7B" w:rsidRPr="007671A3" w:rsidRDefault="008D7F7B" w:rsidP="008D7F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122890B0" w14:textId="77777777" w:rsidR="008D7F7B" w:rsidRPr="006B123D" w:rsidRDefault="008D7F7B" w:rsidP="008D7F7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39437087" w14:textId="728CD505" w:rsidR="008D7F7B" w:rsidRPr="007671A3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</w:t>
      </w:r>
      <w:r w:rsidRPr="007671A3">
        <w:rPr>
          <w:rFonts w:ascii="Angsana New" w:hAnsi="Angsana New"/>
          <w:spacing w:val="4"/>
          <w:sz w:val="30"/>
          <w:szCs w:val="30"/>
          <w:cs/>
        </w:rPr>
        <w:t>รวมถึงส่วนไ</w:t>
      </w:r>
      <w:r w:rsidR="00B11C4A">
        <w:rPr>
          <w:rFonts w:ascii="Angsana New" w:hAnsi="Angsana New"/>
          <w:spacing w:val="4"/>
          <w:sz w:val="30"/>
          <w:szCs w:val="30"/>
          <w:cs/>
        </w:rPr>
        <w:t>ด้เสียที่ไม่มีอำนาจควบคุมและองค์ประกอบอื่นของ</w:t>
      </w:r>
      <w:r w:rsidR="00997A68">
        <w:rPr>
          <w:rFonts w:ascii="Angsana New" w:hAnsi="Angsana New" w:hint="cs"/>
          <w:spacing w:val="4"/>
          <w:sz w:val="30"/>
          <w:szCs w:val="30"/>
          <w:cs/>
        </w:rPr>
        <w:t>ส่วนของ</w:t>
      </w:r>
      <w:r w:rsidR="00B11C4A">
        <w:rPr>
          <w:rFonts w:ascii="Angsana New" w:hAnsi="Angsana New"/>
          <w:spacing w:val="4"/>
          <w:sz w:val="30"/>
          <w:szCs w:val="30"/>
          <w:cs/>
        </w:rPr>
        <w:t>ผู้ถือหุ้น</w:t>
      </w:r>
      <w:r w:rsidR="004E19CA">
        <w:rPr>
          <w:rFonts w:ascii="Angsana New" w:hAnsi="Angsana New"/>
          <w:spacing w:val="4"/>
          <w:sz w:val="30"/>
          <w:szCs w:val="30"/>
          <w:cs/>
        </w:rPr>
        <w:t>ที่เกี่ยวข้องกับบริษัทย่อยนั้น</w:t>
      </w:r>
      <w:r w:rsidRPr="007671A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กำไรหรือ</w:t>
      </w:r>
      <w:r w:rsidRPr="00B11C4A">
        <w:rPr>
          <w:rFonts w:ascii="Angsana New" w:hAnsi="Angsana New"/>
          <w:spacing w:val="4"/>
          <w:sz w:val="30"/>
          <w:szCs w:val="30"/>
          <w:cs/>
        </w:rPr>
        <w:t>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</w:t>
      </w:r>
      <w:r w:rsidRPr="007671A3">
        <w:rPr>
          <w:rFonts w:ascii="Angsana New" w:hAnsi="Angsana New"/>
          <w:sz w:val="30"/>
          <w:szCs w:val="30"/>
          <w:cs/>
        </w:rPr>
        <w:t>ที่ยังคงเหลืออยู่ให้วัดมูลค่าด้วยมูลค่ายุติธรรม ณ วันที่สูญเสียการควบคุม</w:t>
      </w:r>
    </w:p>
    <w:p w14:paraId="3E1607DC" w14:textId="77777777" w:rsidR="00BA0F71" w:rsidRPr="006B123D" w:rsidRDefault="00BA0F71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C5B3FF8" w14:textId="77777777" w:rsidR="00634335" w:rsidRPr="007671A3" w:rsidRDefault="00634335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6E385A36" w14:textId="77777777" w:rsidR="00BA0F71" w:rsidRPr="006B123D" w:rsidRDefault="00BA0F71" w:rsidP="00547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78B57D0" w14:textId="77777777" w:rsidR="005477DA" w:rsidRPr="007671A3" w:rsidRDefault="005477DA" w:rsidP="00547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7B492C3" w14:textId="77777777" w:rsidR="00634335" w:rsidRPr="006B123D" w:rsidRDefault="00634335" w:rsidP="00B934F8">
      <w:pPr>
        <w:spacing w:line="240" w:lineRule="auto"/>
        <w:ind w:left="518"/>
        <w:rPr>
          <w:rFonts w:ascii="Angsana New" w:hAnsi="Angsana New"/>
          <w:sz w:val="24"/>
          <w:szCs w:val="24"/>
        </w:rPr>
      </w:pPr>
    </w:p>
    <w:p w14:paraId="456F38A1" w14:textId="63133724" w:rsidR="00634335" w:rsidRPr="007671A3" w:rsidRDefault="00634335" w:rsidP="006B123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5477DA" w:rsidRPr="007671A3">
        <w:rPr>
          <w:rFonts w:ascii="Angsana New" w:hAnsi="Angsana New"/>
          <w:sz w:val="30"/>
          <w:szCs w:val="30"/>
          <w:cs/>
        </w:rPr>
        <w:t>สกุลเงินที่ใช้ในการดำเนินงานข</w:t>
      </w:r>
      <w:r w:rsidR="00E0391C" w:rsidRPr="007671A3">
        <w:rPr>
          <w:rFonts w:ascii="Angsana New" w:hAnsi="Angsana New"/>
          <w:sz w:val="30"/>
          <w:szCs w:val="30"/>
          <w:cs/>
        </w:rPr>
        <w:t>อง</w:t>
      </w:r>
      <w:r w:rsidR="0038137C" w:rsidRPr="007671A3">
        <w:rPr>
          <w:rFonts w:ascii="Angsana New" w:hAnsi="Angsana New"/>
          <w:sz w:val="30"/>
          <w:szCs w:val="30"/>
          <w:cs/>
        </w:rPr>
        <w:t>แต่ละ</w:t>
      </w:r>
      <w:r w:rsidR="005477DA" w:rsidRPr="007671A3">
        <w:rPr>
          <w:rFonts w:ascii="Angsana New" w:hAnsi="Angsana New"/>
          <w:sz w:val="30"/>
          <w:szCs w:val="30"/>
          <w:cs/>
        </w:rPr>
        <w:t>บริษัท</w:t>
      </w:r>
      <w:r w:rsidR="0038137C" w:rsidRPr="007671A3">
        <w:rPr>
          <w:rFonts w:ascii="Angsana New" w:hAnsi="Angsana New"/>
          <w:sz w:val="30"/>
          <w:szCs w:val="30"/>
          <w:cs/>
        </w:rPr>
        <w:t>ใน</w:t>
      </w:r>
      <w:r w:rsidR="00CE64CA" w:rsidRPr="007671A3">
        <w:rPr>
          <w:rFonts w:ascii="Angsana New" w:hAnsi="Angsana New"/>
          <w:sz w:val="30"/>
          <w:szCs w:val="30"/>
          <w:cs/>
        </w:rPr>
        <w:t>กลุ่มบริษัท</w:t>
      </w:r>
      <w:r w:rsidR="0083044D" w:rsidRPr="007671A3">
        <w:rPr>
          <w:rFonts w:ascii="Angsana New" w:hAnsi="Angsana New"/>
          <w:sz w:val="30"/>
          <w:szCs w:val="30"/>
          <w:cs/>
        </w:rPr>
        <w:t>โดย</w:t>
      </w:r>
      <w:r w:rsidRPr="007671A3">
        <w:rPr>
          <w:rFonts w:ascii="Angsana New" w:hAnsi="Angsana New"/>
          <w:sz w:val="30"/>
          <w:szCs w:val="30"/>
          <w:cs/>
        </w:rPr>
        <w:t>ใช้อัตราแลกเปลี่ยน ณ วันที่เกิดรายการ</w:t>
      </w:r>
    </w:p>
    <w:p w14:paraId="56DC40A5" w14:textId="77777777" w:rsidR="00634335" w:rsidRPr="006B123D" w:rsidRDefault="00634335" w:rsidP="00B934F8">
      <w:pPr>
        <w:pStyle w:val="BodyText2"/>
        <w:ind w:left="540" w:firstLine="0"/>
        <w:rPr>
          <w:rFonts w:ascii="Angsana New" w:hAnsi="Angsana New"/>
          <w:b/>
          <w:bCs/>
          <w:strike/>
          <w:sz w:val="24"/>
          <w:szCs w:val="24"/>
        </w:rPr>
      </w:pPr>
    </w:p>
    <w:p w14:paraId="5AA8D0B5" w14:textId="5EF437D4" w:rsidR="00634335" w:rsidRPr="007671A3" w:rsidRDefault="00634335" w:rsidP="00B934F8">
      <w:pPr>
        <w:pStyle w:val="BodyText2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</w:t>
      </w:r>
      <w:r w:rsidR="0038137C" w:rsidRPr="007671A3">
        <w:rPr>
          <w:rFonts w:ascii="Angsana New" w:hAnsi="Angsana New"/>
          <w:sz w:val="30"/>
          <w:szCs w:val="30"/>
          <w:cs/>
        </w:rPr>
        <w:t>ละเป็นเงินตราต่างประเทศ ณ วัน</w:t>
      </w:r>
      <w:r w:rsidR="0083044D" w:rsidRPr="007671A3">
        <w:rPr>
          <w:rFonts w:ascii="Angsana New" w:hAnsi="Angsana New"/>
          <w:sz w:val="30"/>
          <w:szCs w:val="30"/>
          <w:cs/>
        </w:rPr>
        <w:t>ที่</w:t>
      </w:r>
      <w:r w:rsidRPr="007671A3">
        <w:rPr>
          <w:rFonts w:ascii="Angsana New" w:hAnsi="Angsana New"/>
          <w:sz w:val="30"/>
          <w:szCs w:val="30"/>
          <w:cs/>
        </w:rPr>
        <w:t>รายงาน แปลงค่าเป็</w:t>
      </w:r>
      <w:r w:rsidR="00DC5E23">
        <w:rPr>
          <w:rFonts w:ascii="Angsana New" w:hAnsi="Angsana New"/>
          <w:sz w:val="30"/>
          <w:szCs w:val="30"/>
          <w:cs/>
        </w:rPr>
        <w:t>นสกุลเงินที่ใช้ในการดำเนินงาน</w:t>
      </w:r>
      <w:r w:rsidRPr="007671A3">
        <w:rPr>
          <w:rFonts w:ascii="Angsana New" w:hAnsi="Angsana New"/>
          <w:sz w:val="30"/>
          <w:szCs w:val="30"/>
          <w:cs/>
        </w:rPr>
        <w:t>โดยใช้อัตราแลกเปลี่ยน ณ วัน</w:t>
      </w:r>
      <w:r w:rsidR="0083044D" w:rsidRPr="007671A3">
        <w:rPr>
          <w:rFonts w:ascii="Angsana New" w:hAnsi="Angsana New"/>
          <w:sz w:val="30"/>
          <w:szCs w:val="30"/>
          <w:cs/>
        </w:rPr>
        <w:t>ที่</w:t>
      </w:r>
      <w:r w:rsidR="0038137C" w:rsidRPr="007671A3">
        <w:rPr>
          <w:rFonts w:ascii="Angsana New" w:hAnsi="Angsana New"/>
          <w:sz w:val="30"/>
          <w:szCs w:val="30"/>
          <w:cs/>
        </w:rPr>
        <w:t>รายงาน</w:t>
      </w:r>
      <w:r w:rsidRPr="007671A3">
        <w:rPr>
          <w:rFonts w:ascii="Angsana New" w:hAnsi="Angsana New"/>
          <w:sz w:val="30"/>
          <w:szCs w:val="30"/>
        </w:rPr>
        <w:t> </w:t>
      </w:r>
      <w:r w:rsidR="005477DA" w:rsidRPr="007671A3">
        <w:rPr>
          <w:rFonts w:ascii="Angsana New" w:hAnsi="Angsana New"/>
          <w:sz w:val="30"/>
          <w:szCs w:val="30"/>
          <w:cs/>
        </w:rPr>
        <w:t>ผล</w:t>
      </w:r>
      <w:r w:rsidRPr="007671A3">
        <w:rPr>
          <w:rFonts w:ascii="Angsana New" w:hAnsi="Angsana New"/>
          <w:sz w:val="30"/>
          <w:szCs w:val="30"/>
          <w:cs/>
        </w:rPr>
        <w:t>กำไรหรือขาดทุนจากการแปลงค่าบันทึกในกำไรหรือขาดทุน</w:t>
      </w:r>
    </w:p>
    <w:p w14:paraId="1EA79F79" w14:textId="77777777" w:rsidR="00DC5E23" w:rsidRPr="006B123D" w:rsidRDefault="00DC5E23" w:rsidP="00B934F8">
      <w:pPr>
        <w:pStyle w:val="BodyText2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6CD74449" w14:textId="52EE6766" w:rsidR="00DC5E23" w:rsidRPr="00300257" w:rsidRDefault="00DC5E23" w:rsidP="00DC5E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DC5E23">
        <w:rPr>
          <w:rFonts w:ascii="Angsana New" w:hAnsi="Angsana New"/>
          <w:spacing w:val="6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</w:t>
      </w:r>
      <w:r w:rsidRPr="00DC5E23">
        <w:rPr>
          <w:rFonts w:ascii="Angsana New" w:hAnsi="Angsana New"/>
          <w:sz w:val="30"/>
          <w:szCs w:val="30"/>
          <w:cs/>
        </w:rPr>
        <w:t xml:space="preserve">ราคาทุนเดิมแปลงค่าเป็นสกุลเงินที่ใช้ในการดำเนินงานโดยใช้อัตราแลกเปลี่ยน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3964460" w14:textId="77777777" w:rsidR="00AE62CF" w:rsidRDefault="00AE62CF" w:rsidP="00B934F8">
      <w:pPr>
        <w:pStyle w:val="BodyText2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9B0BDD7" w14:textId="77777777" w:rsidR="0034460D" w:rsidRPr="007671A3" w:rsidRDefault="00262DD8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</w:t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76C9EF36" w14:textId="77777777" w:rsidR="00AE62CF" w:rsidRPr="00BA0F71" w:rsidRDefault="00AE62CF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F08140" w14:textId="6B60A69F" w:rsidR="00970B38" w:rsidRPr="007671A3" w:rsidRDefault="00970B38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C5E23">
        <w:rPr>
          <w:rFonts w:ascii="Angsana New" w:hAnsi="Angsana New"/>
          <w:spacing w:val="-4"/>
          <w:sz w:val="30"/>
          <w:szCs w:val="30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เงินฝากธนาคารประเภทออมทรัพย์</w:t>
      </w:r>
      <w:r w:rsidRPr="007671A3">
        <w:rPr>
          <w:rFonts w:ascii="Angsana New" w:hAnsi="Angsana New"/>
          <w:sz w:val="30"/>
          <w:szCs w:val="30"/>
          <w:cs/>
        </w:rPr>
        <w:t>และกระแสรายวัน รวมทั้งเงินลงทุนระยะสั้นที่มีสภาพคล่องสูง</w:t>
      </w:r>
      <w:r w:rsidR="00FF1260" w:rsidRPr="007671A3">
        <w:rPr>
          <w:rFonts w:ascii="Angsana New" w:hAnsi="Angsana New"/>
          <w:sz w:val="30"/>
          <w:szCs w:val="30"/>
          <w:cs/>
        </w:rPr>
        <w:t xml:space="preserve">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14:paraId="288CE844" w14:textId="77777777" w:rsidR="00DC2551" w:rsidRDefault="00DC2551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D7A4C43" w14:textId="0F2559C3" w:rsidR="0034460D" w:rsidRPr="007671A3" w:rsidRDefault="00970B38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6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Pr="007671A3">
        <w:rPr>
          <w:rFonts w:ascii="Angsana New" w:hAnsi="Angsana New"/>
          <w:sz w:val="30"/>
          <w:szCs w:val="30"/>
          <w:cs/>
        </w:rPr>
        <w:t>งบกระแสเงินสด</w:t>
      </w:r>
    </w:p>
    <w:p w14:paraId="267A4BB6" w14:textId="77777777" w:rsidR="00711E2C" w:rsidRPr="00BA0F71" w:rsidRDefault="00711E2C" w:rsidP="00B934F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C248D76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6153B172" w14:textId="77777777" w:rsidR="0034460D" w:rsidRPr="00BA0F71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color w:val="000000"/>
          <w:sz w:val="30"/>
          <w:szCs w:val="30"/>
        </w:rPr>
      </w:pPr>
    </w:p>
    <w:p w14:paraId="62CB4A7D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</w:rPr>
        <w:tab/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ลูกหนี้การค้าและลูกหนี้อื่น </w:t>
      </w:r>
      <w:r w:rsidR="00970B38" w:rsidRPr="007671A3">
        <w:rPr>
          <w:rFonts w:ascii="Angsana New" w:hAnsi="Angsana New"/>
          <w:color w:val="000000"/>
          <w:sz w:val="30"/>
          <w:szCs w:val="30"/>
          <w:cs/>
        </w:rPr>
        <w:t>แสดงด้วย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ในราคาตามใบแจ้งหนี้หักด้วยค่าเผื่อหนี้สงสัยจะสูญ</w:t>
      </w:r>
    </w:p>
    <w:p w14:paraId="2BF582B7" w14:textId="77777777" w:rsidR="0034460D" w:rsidRPr="00BA0F71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color w:val="000000"/>
          <w:sz w:val="30"/>
          <w:szCs w:val="30"/>
        </w:rPr>
      </w:pPr>
    </w:p>
    <w:p w14:paraId="04A47024" w14:textId="09241638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</w:rPr>
        <w:tab/>
      </w:r>
      <w:r w:rsidRPr="007671A3">
        <w:rPr>
          <w:rFonts w:ascii="Angsana New" w:hAnsi="Angsana New"/>
          <w:color w:val="000000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</w:t>
      </w:r>
      <w:r w:rsidR="006C6061" w:rsidRPr="007671A3">
        <w:rPr>
          <w:rFonts w:ascii="Angsana New" w:hAnsi="Angsana New"/>
          <w:color w:val="000000"/>
          <w:sz w:val="30"/>
          <w:szCs w:val="30"/>
          <w:cs/>
        </w:rPr>
        <w:t>รคาดการณ์เกี่ยวกับการชำระหนี้</w:t>
      </w:r>
      <w:r w:rsidR="006C6061" w:rsidRPr="007671A3">
        <w:rPr>
          <w:rFonts w:ascii="Angsana New" w:hAnsi="Angsana New"/>
          <w:color w:val="000000"/>
          <w:sz w:val="30"/>
          <w:szCs w:val="30"/>
        </w:rPr>
        <w:t xml:space="preserve">                      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ในอนาคตของลูกค้า </w:t>
      </w:r>
      <w:r w:rsidR="00970B38" w:rsidRPr="007671A3">
        <w:rPr>
          <w:rFonts w:ascii="Angsana New" w:hAnsi="Angsana New"/>
          <w:color w:val="000000"/>
          <w:sz w:val="30"/>
          <w:szCs w:val="30"/>
          <w:cs/>
        </w:rPr>
        <w:t>ทั้งนี้ลู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กหนี้จะถูกตัดจำหน่ายบัญชีเมื่อทราบว่าเป็นหนี้สูญ</w:t>
      </w:r>
    </w:p>
    <w:p w14:paraId="336EB765" w14:textId="77777777" w:rsidR="00970B38" w:rsidRPr="00BA0F71" w:rsidRDefault="00970B38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97E7EE0" w14:textId="77777777" w:rsidR="00970B38" w:rsidRPr="007671A3" w:rsidRDefault="00970B38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หนี้สูญได้รับคืนรับรู้เป็นรายได้อื่นในกำไรหรือขาดทุน</w:t>
      </w:r>
    </w:p>
    <w:p w14:paraId="00FB852A" w14:textId="77777777" w:rsidR="00CE6DA1" w:rsidRPr="00CE6DA1" w:rsidRDefault="00CE6DA1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5CC57F0" w14:textId="3CB74FAC" w:rsidR="00E94AFA" w:rsidRPr="007671A3" w:rsidRDefault="00E94AFA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6B568520" w14:textId="77777777" w:rsidR="00E94AFA" w:rsidRPr="00BA0F71" w:rsidRDefault="00E94AFA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713E0EE3" w14:textId="1599A900" w:rsidR="00970B38" w:rsidRDefault="00970B38" w:rsidP="00970B38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</w:rPr>
        <w:tab/>
      </w:r>
      <w:r w:rsidRPr="007671A3">
        <w:rPr>
          <w:rFonts w:ascii="Angsana New" w:hAnsi="Angsana New"/>
          <w:sz w:val="30"/>
          <w:szCs w:val="30"/>
          <w:cs/>
        </w:rPr>
        <w:t>สินค้าคงเหลือ</w:t>
      </w:r>
      <w:r w:rsidR="00E46E6B" w:rsidRPr="007671A3">
        <w:rPr>
          <w:rFonts w:ascii="Angsana New" w:hAnsi="Angsana New" w:hint="cs"/>
          <w:sz w:val="30"/>
          <w:szCs w:val="30"/>
          <w:cs/>
        </w:rPr>
        <w:t>วัดมูลค่า</w:t>
      </w:r>
      <w:r w:rsidRPr="007671A3">
        <w:rPr>
          <w:rFonts w:ascii="Angsana New" w:hAnsi="Angsana New"/>
          <w:sz w:val="30"/>
          <w:szCs w:val="30"/>
          <w:cs/>
        </w:rPr>
        <w:t xml:space="preserve">ด้วยราคาทุนหรือมูลค่าสุทธิที่จะได้รับแล้วแต่มูลค่าใดจะต่ำกว่า </w:t>
      </w:r>
    </w:p>
    <w:p w14:paraId="7507B3ED" w14:textId="77777777" w:rsidR="00DC5E23" w:rsidRPr="007671A3" w:rsidRDefault="00DC5E23" w:rsidP="00970B38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21E7A39D" w14:textId="77777777" w:rsidR="00E94AFA" w:rsidRPr="007671A3" w:rsidRDefault="00970B38" w:rsidP="009D5CA2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</w:rPr>
        <w:tab/>
      </w:r>
      <w:r w:rsidRPr="007671A3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ต้นทุนของสินค้าคำนวณโดยใช้วิธีดังต่อไปนี้</w:t>
      </w:r>
    </w:p>
    <w:p w14:paraId="4E7C6FDD" w14:textId="77777777" w:rsidR="00970B38" w:rsidRPr="00BA0F71" w:rsidRDefault="00970B38" w:rsidP="00970B38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92"/>
        <w:gridCol w:w="6215"/>
      </w:tblGrid>
      <w:tr w:rsidR="00E94AFA" w:rsidRPr="007671A3" w14:paraId="01B3E6B4" w14:textId="77777777" w:rsidTr="009D5CA2">
        <w:tc>
          <w:tcPr>
            <w:tcW w:w="2992" w:type="dxa"/>
          </w:tcPr>
          <w:p w14:paraId="16DC431C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215" w:type="dxa"/>
          </w:tcPr>
          <w:p w14:paraId="1B074A23" w14:textId="77777777" w:rsidR="00E94AFA" w:rsidRPr="007671A3" w:rsidRDefault="00E94AFA" w:rsidP="006D5F4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ตีราคาตามต้นทุนมาตรฐาน (ซึ่งใกล</w:t>
            </w:r>
            <w:r w:rsidR="0038137C" w:rsidRPr="007671A3">
              <w:rPr>
                <w:rFonts w:ascii="Angsana New" w:hAnsi="Angsana New"/>
                <w:sz w:val="30"/>
                <w:szCs w:val="30"/>
                <w:cs/>
              </w:rPr>
              <w:t>้เคียงกับต้นทุนการผลิตจริง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94AFA" w:rsidRPr="007671A3" w14:paraId="3B7B21B8" w14:textId="77777777" w:rsidTr="009D5CA2">
        <w:tc>
          <w:tcPr>
            <w:tcW w:w="2992" w:type="dxa"/>
          </w:tcPr>
          <w:p w14:paraId="6DA62D87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สินค้าซื้อมาเพื่อขาย</w:t>
            </w:r>
          </w:p>
        </w:tc>
        <w:tc>
          <w:tcPr>
            <w:tcW w:w="6215" w:type="dxa"/>
          </w:tcPr>
          <w:p w14:paraId="1B2D7F58" w14:textId="77777777" w:rsidR="00E94AFA" w:rsidRPr="007671A3" w:rsidRDefault="00E94AFA" w:rsidP="006D5F41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</w:rPr>
              <w:tab/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ตีราคาตามต้นทุนถัวเฉลี่ย</w:t>
            </w:r>
          </w:p>
        </w:tc>
      </w:tr>
      <w:tr w:rsidR="00E94AFA" w:rsidRPr="007671A3" w14:paraId="535189F4" w14:textId="77777777" w:rsidTr="009D5CA2">
        <w:tc>
          <w:tcPr>
            <w:tcW w:w="2992" w:type="dxa"/>
          </w:tcPr>
          <w:p w14:paraId="7DC96602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215" w:type="dxa"/>
          </w:tcPr>
          <w:p w14:paraId="751575B5" w14:textId="2DE5DCF9" w:rsidR="00E94AFA" w:rsidRPr="007671A3" w:rsidRDefault="00E94AFA" w:rsidP="00C95DF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ind w:left="248" w:hanging="2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ตีราคาตามต้นทุนมาตรฐา</w:t>
            </w:r>
            <w:r w:rsidR="001E17A0" w:rsidRPr="007671A3">
              <w:rPr>
                <w:rFonts w:ascii="Angsana New" w:hAnsi="Angsana New"/>
                <w:sz w:val="30"/>
                <w:szCs w:val="30"/>
                <w:cs/>
              </w:rPr>
              <w:t xml:space="preserve">น </w:t>
            </w:r>
          </w:p>
        </w:tc>
      </w:tr>
      <w:tr w:rsidR="00E94AFA" w:rsidRPr="007671A3" w14:paraId="6DEF9A49" w14:textId="77777777" w:rsidTr="009D5CA2">
        <w:tc>
          <w:tcPr>
            <w:tcW w:w="2992" w:type="dxa"/>
          </w:tcPr>
          <w:p w14:paraId="7A263060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อะไหล่ วัสดุ </w:t>
            </w:r>
          </w:p>
        </w:tc>
        <w:tc>
          <w:tcPr>
            <w:tcW w:w="6215" w:type="dxa"/>
          </w:tcPr>
          <w:p w14:paraId="261AD1CE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4AFA" w:rsidRPr="007671A3" w14:paraId="6997C0E6" w14:textId="77777777" w:rsidTr="009D5CA2">
        <w:tc>
          <w:tcPr>
            <w:tcW w:w="2992" w:type="dxa"/>
          </w:tcPr>
          <w:p w14:paraId="1BFEC32E" w14:textId="77777777" w:rsidR="00E94AFA" w:rsidRPr="007671A3" w:rsidRDefault="0038137C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E94AFA" w:rsidRPr="007671A3">
              <w:rPr>
                <w:rFonts w:ascii="Angsana New" w:hAnsi="Angsana New"/>
                <w:sz w:val="30"/>
                <w:szCs w:val="30"/>
                <w:cs/>
              </w:rPr>
              <w:t>ของใช้สิ้นเปลืองและอื่นๆ</w:t>
            </w:r>
          </w:p>
        </w:tc>
        <w:tc>
          <w:tcPr>
            <w:tcW w:w="6215" w:type="dxa"/>
          </w:tcPr>
          <w:p w14:paraId="17927B7A" w14:textId="77777777" w:rsidR="00E94AFA" w:rsidRPr="007671A3" w:rsidRDefault="00E94AFA" w:rsidP="00B934F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ตีราคาตามต้นทุนถัวเฉลี่ย</w:t>
            </w:r>
          </w:p>
        </w:tc>
      </w:tr>
    </w:tbl>
    <w:p w14:paraId="2E55BC85" w14:textId="77777777" w:rsidR="00BA0F71" w:rsidRDefault="00BA0F71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345A48CB" w14:textId="77777777" w:rsidR="00E94AFA" w:rsidRPr="007671A3" w:rsidRDefault="00E94AFA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ต้นทุนของสินค้า ประกอบด้วย ต้นทุนที่ซื้อ ต้นทุน</w:t>
      </w:r>
      <w:r w:rsidR="00EC3D44" w:rsidRPr="007671A3">
        <w:rPr>
          <w:rFonts w:ascii="Angsana New" w:hAnsi="Angsana New"/>
          <w:sz w:val="30"/>
          <w:szCs w:val="30"/>
          <w:cs/>
        </w:rPr>
        <w:t>แปลงสภาพ</w:t>
      </w:r>
      <w:r w:rsidRPr="007671A3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ต้นทุนสินค้ารวมการปันส่วนของค่าใช้จ่ายในการผลิตอย่างเหมาะสม โดยคำนึงถึงระดับกำลังการผลิตตามปกติ</w:t>
      </w:r>
    </w:p>
    <w:p w14:paraId="5DB70119" w14:textId="77777777" w:rsidR="00E94AFA" w:rsidRPr="007671A3" w:rsidRDefault="00E94AFA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นั้นให้เ</w:t>
      </w:r>
      <w:r w:rsidR="00EC3D44" w:rsidRPr="007671A3">
        <w:rPr>
          <w:rFonts w:ascii="Angsana New" w:hAnsi="Angsana New"/>
          <w:sz w:val="30"/>
          <w:szCs w:val="30"/>
          <w:cs/>
        </w:rPr>
        <w:t>สร็จและต้นทุนที่จำเป็นต้องจ่ายเพื่อให้ขายสินค้า</w:t>
      </w:r>
      <w:r w:rsidRPr="007671A3">
        <w:rPr>
          <w:rFonts w:ascii="Angsana New" w:hAnsi="Angsana New"/>
          <w:sz w:val="30"/>
          <w:szCs w:val="30"/>
          <w:cs/>
        </w:rPr>
        <w:t>ได้</w:t>
      </w:r>
    </w:p>
    <w:p w14:paraId="5A6CE945" w14:textId="77777777" w:rsidR="00C70FEB" w:rsidRPr="00EE1DB2" w:rsidRDefault="00C70FEB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574DE3BB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62266874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6821D14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ab/>
        <w:t>เงิ</w:t>
      </w:r>
      <w:r w:rsidR="004A4B35"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นลงทุนในบริษัทย่อย</w:t>
      </w:r>
    </w:p>
    <w:p w14:paraId="78A27A87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C438D66" w14:textId="77777777" w:rsidR="00AC2613" w:rsidRPr="007671A3" w:rsidRDefault="00AC2613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เงินลงทุนในบริษัทย่อย ในงบการเงินเฉพาะกิจการของบริษัท บันทึกบัญชีโดยใช้วิธีราคาทุน</w:t>
      </w:r>
      <w:r w:rsidRPr="007671A3">
        <w:rPr>
          <w:rFonts w:ascii="Angsana New" w:hAnsi="Angsana New"/>
          <w:color w:val="000000"/>
          <w:sz w:val="30"/>
          <w:szCs w:val="30"/>
        </w:rPr>
        <w:t> 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16943B61" w14:textId="77777777" w:rsidR="00BA1D34" w:rsidRDefault="00BA1D34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B6A9FD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DA44021" w14:textId="77777777" w:rsidR="00C710B3" w:rsidRPr="007671A3" w:rsidRDefault="00C710B3" w:rsidP="00EC3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13CF713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สินทรัพย์ที่เป็นกรรมสิทธิ์ของกิจการ</w:t>
      </w:r>
    </w:p>
    <w:p w14:paraId="6ADF5982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F0D0D53" w14:textId="57EBA06F" w:rsidR="00711E2C" w:rsidRPr="007671A3" w:rsidRDefault="0034460D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ที่ดิน อาคารและอุปกรณ์</w:t>
      </w:r>
      <w:r w:rsidR="00CB2733" w:rsidRPr="007671A3">
        <w:rPr>
          <w:rFonts w:ascii="Angsana New" w:hAnsi="Angsana New" w:hint="cs"/>
          <w:sz w:val="30"/>
          <w:szCs w:val="30"/>
          <w:cs/>
        </w:rPr>
        <w:t>วัดมูลค่า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ด้วยราคาทุนหักด้วยค่าเสื่อมราคาสะสมและผลขาดทุนจากการด้อยค่าสะสม</w:t>
      </w:r>
    </w:p>
    <w:p w14:paraId="569E4F28" w14:textId="77777777" w:rsidR="00711E2C" w:rsidRPr="007671A3" w:rsidRDefault="00711E2C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C54E92" w14:textId="4B76C131" w:rsidR="00EC7236" w:rsidRDefault="00EC7236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และต้นทุนทางตรงอื่นๆ ที่เกี่ยวข้องกับการจัดหาสินทรัพย์</w:t>
      </w:r>
      <w:r w:rsidRPr="007671A3">
        <w:rPr>
          <w:rFonts w:ascii="Angsana New" w:hAnsi="Angsana New"/>
          <w:spacing w:val="-4"/>
          <w:sz w:val="30"/>
          <w:szCs w:val="30"/>
          <w:cs/>
        </w:rPr>
        <w:t>เพื่อให้สินทรัพย์นั้นอยู่ใน</w:t>
      </w:r>
      <w:r w:rsidRPr="007671A3">
        <w:rPr>
          <w:rFonts w:ascii="Angsana New" w:hAnsi="Angsana New" w:hint="cs"/>
          <w:spacing w:val="-4"/>
          <w:sz w:val="30"/>
          <w:szCs w:val="30"/>
          <w:cs/>
        </w:rPr>
        <w:t>สถานที่และ</w:t>
      </w:r>
      <w:r w:rsidRPr="007671A3">
        <w:rPr>
          <w:rFonts w:ascii="Angsana New" w:hAnsi="Angsana New"/>
          <w:spacing w:val="-4"/>
          <w:sz w:val="30"/>
          <w:szCs w:val="30"/>
          <w:cs/>
        </w:rPr>
        <w:t>สภาพที่พร้อมจะใช้งานได้ตามความประสงค์ ต้นทุนในการรื้อถอน การขนย้าย</w:t>
      </w:r>
      <w:r w:rsidRPr="007671A3">
        <w:rPr>
          <w:rFonts w:ascii="Angsana New" w:hAnsi="Angsana New"/>
          <w:sz w:val="30"/>
          <w:szCs w:val="30"/>
          <w:cs/>
        </w:rPr>
        <w:t xml:space="preserve"> การบูรณะ</w:t>
      </w:r>
      <w:r w:rsidRPr="007671A3">
        <w:rPr>
          <w:rFonts w:ascii="Angsana New" w:hAnsi="Angsana New"/>
          <w:spacing w:val="-4"/>
          <w:sz w:val="30"/>
          <w:szCs w:val="30"/>
          <w:cs/>
        </w:rPr>
        <w:t>สถานที่ตั้งของสินทรัพย์ และต้นทุนการกู้ยืม</w:t>
      </w:r>
      <w:r w:rsidR="00C95DF8">
        <w:rPr>
          <w:rFonts w:ascii="Angsana New" w:hAnsi="Angsana New" w:hint="cs"/>
          <w:spacing w:val="-4"/>
          <w:sz w:val="30"/>
          <w:szCs w:val="30"/>
          <w:cs/>
        </w:rPr>
        <w:t>ของสินทรัพย์ที่เข้าเงื่อนไข</w:t>
      </w:r>
      <w:r w:rsidRPr="007671A3">
        <w:rPr>
          <w:rFonts w:ascii="Angsana New" w:hAnsi="Angsana New"/>
          <w:spacing w:val="-4"/>
          <w:sz w:val="30"/>
          <w:szCs w:val="30"/>
          <w:cs/>
        </w:rPr>
        <w:t xml:space="preserve"> สำหรับเครื่องมือที่ควบคุม</w:t>
      </w:r>
      <w:r w:rsidR="00C95DF8">
        <w:rPr>
          <w:rFonts w:ascii="Angsana New" w:hAnsi="Angsana New" w:hint="cs"/>
          <w:spacing w:val="-4"/>
          <w:sz w:val="30"/>
          <w:szCs w:val="30"/>
          <w:cs/>
        </w:rPr>
        <w:t xml:space="preserve">             </w:t>
      </w:r>
      <w:r w:rsidRPr="007671A3">
        <w:rPr>
          <w:rFonts w:ascii="Angsana New" w:hAnsi="Angsana New"/>
          <w:spacing w:val="-4"/>
          <w:sz w:val="30"/>
          <w:szCs w:val="30"/>
          <w:cs/>
        </w:rPr>
        <w:t>โดยลิขสิทธิ์ซอฟต์แวร์ซึ่งไม่สามารถทำงานได้</w:t>
      </w:r>
      <w:r w:rsidRPr="007671A3">
        <w:rPr>
          <w:rFonts w:ascii="Angsana New" w:hAnsi="Angsana New"/>
          <w:sz w:val="30"/>
          <w:szCs w:val="30"/>
          <w:cs/>
        </w:rPr>
        <w:t xml:space="preserve">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438E7951" w14:textId="77777777" w:rsidR="00DC5E23" w:rsidRPr="007671A3" w:rsidRDefault="00DC5E23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013356" w14:textId="3F5718E8" w:rsidR="0034460D" w:rsidRPr="007671A3" w:rsidRDefault="00EC7236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7671A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t>ส่วนประกอบของรายการที่ดิน อาคารและอุปกรณ์แต</w:t>
      </w:r>
      <w:r w:rsidR="00DC5E2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t>่ละรายการที่มีรูปแบบและอายุการใ</w:t>
      </w:r>
      <w:r w:rsidR="00DC5E23">
        <w:rPr>
          <w:rFonts w:ascii="Angsana New" w:hAnsi="Angsana New" w:hint="cs"/>
          <w:color w:val="000000"/>
          <w:spacing w:val="4"/>
          <w:sz w:val="30"/>
          <w:szCs w:val="30"/>
          <w:cs/>
          <w:lang w:eastAsia="en-GB"/>
        </w:rPr>
        <w:t>ช้</w:t>
      </w:r>
      <w:r w:rsidRPr="007671A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t>ประโยชน์</w:t>
      </w:r>
      <w:r w:rsidRPr="007671A3">
        <w:rPr>
          <w:rFonts w:ascii="Angsana New" w:hAnsi="Angsana New" w:hint="cs"/>
          <w:color w:val="000000"/>
          <w:spacing w:val="4"/>
          <w:sz w:val="30"/>
          <w:szCs w:val="30"/>
          <w:cs/>
          <w:lang w:eastAsia="en-GB"/>
        </w:rPr>
        <w:t>ที่ต่าง</w:t>
      </w:r>
      <w:r w:rsidRPr="007671A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t>กัน</w:t>
      </w:r>
      <w:r w:rsidRPr="007671A3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 ต้องบันทึกแต่ละส่วนประกอบที่มีนัยสำคัญแยกต่างหากจากกัน</w:t>
      </w:r>
    </w:p>
    <w:p w14:paraId="5C1B44E7" w14:textId="77777777" w:rsidR="0034460D" w:rsidRPr="007671A3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1D2F49E1" w14:textId="25DE535D" w:rsidR="00294FF7" w:rsidRPr="007671A3" w:rsidRDefault="00EC3D44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8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sz w:val="30"/>
          <w:szCs w:val="30"/>
          <w:cs/>
        </w:rPr>
        <w:t>ผล</w:t>
      </w:r>
      <w:r w:rsidR="0034460D" w:rsidRPr="007671A3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</w:t>
      </w:r>
      <w:r w:rsidR="009C51E2" w:rsidRPr="007671A3">
        <w:rPr>
          <w:rFonts w:ascii="Angsana New" w:hAnsi="Angsana New"/>
          <w:sz w:val="30"/>
          <w:szCs w:val="30"/>
          <w:cs/>
        </w:rPr>
        <w:t xml:space="preserve"> </w:t>
      </w:r>
      <w:r w:rsidR="0034460D" w:rsidRPr="007671A3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086BC0C7" w14:textId="77777777" w:rsidR="006D5F41" w:rsidRDefault="006D5F41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p w14:paraId="63E337B7" w14:textId="77777777" w:rsidR="00965152" w:rsidRDefault="00965152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p w14:paraId="1EDD5747" w14:textId="77777777" w:rsidR="00965152" w:rsidRDefault="00965152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p w14:paraId="2C69F292" w14:textId="77777777" w:rsidR="00965152" w:rsidRDefault="00965152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p w14:paraId="778B9238" w14:textId="77777777" w:rsidR="00965152" w:rsidRDefault="00965152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p w14:paraId="40755D9D" w14:textId="77777777" w:rsidR="00965152" w:rsidRPr="007671A3" w:rsidRDefault="00965152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p w14:paraId="2D7C6A3E" w14:textId="77777777" w:rsidR="0034460D" w:rsidRPr="007671A3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สินทรัพย์ที่เช่า</w:t>
      </w:r>
    </w:p>
    <w:p w14:paraId="190497E7" w14:textId="77777777" w:rsidR="0034460D" w:rsidRPr="00965152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E5A634" w14:textId="77777777" w:rsidR="00DC5E23" w:rsidRPr="00300257" w:rsidRDefault="00DC5E23" w:rsidP="00DC5E23">
      <w:pPr>
        <w:pStyle w:val="a0"/>
        <w:tabs>
          <w:tab w:val="clear" w:pos="1080"/>
        </w:tabs>
        <w:spacing w:line="240" w:lineRule="atLeast"/>
        <w:ind w:left="567"/>
        <w:jc w:val="thaiDistribute"/>
        <w:rPr>
          <w:rFonts w:ascii="Angsana New" w:hAnsi="Angsana New" w:cs="Angsana New"/>
          <w:cs/>
        </w:rPr>
      </w:pPr>
      <w:r w:rsidRPr="00300257">
        <w:rPr>
          <w:rFonts w:ascii="Angsana New" w:hAnsi="Angsana New" w:cs="Angsana New"/>
          <w:spacing w:val="-2"/>
          <w:cs/>
          <w:lang w:val="en-US"/>
        </w:rPr>
        <w:t>การเช่าซึ่งกลุ่มบริษัทได้รับความเสี่ยงและผลตอบแทนส่วนใหญ่จากการครอบครองสินทรัพย์ที่เช่านั้นๆ</w:t>
      </w:r>
      <w:r w:rsidRPr="00300257">
        <w:rPr>
          <w:rFonts w:ascii="Angsana New" w:hAnsi="Angsana New" w:cs="Angsana New"/>
          <w:spacing w:val="-2"/>
          <w:cs/>
        </w:rPr>
        <w:t xml:space="preserve"> จัดประเภท</w:t>
      </w:r>
      <w:r w:rsidRPr="00300257">
        <w:rPr>
          <w:rFonts w:ascii="Angsana New" w:hAnsi="Angsana New" w:cs="Angsana New"/>
          <w:cs/>
        </w:rPr>
        <w:t>เป็นสัญญาเช่าทางการเงิน ที่ดิน อาคารและอุปกรณ์ที่ได้มาโดยทำสัญญาเช่าทางการเงินบันทึกเป็นสินทรัพย์ด้วย</w:t>
      </w:r>
      <w:r w:rsidRPr="00300257">
        <w:rPr>
          <w:rFonts w:ascii="Angsana New" w:hAnsi="Angsana New" w:cs="Angsana New"/>
          <w:spacing w:val="2"/>
          <w:cs/>
        </w:rPr>
        <w:t>มูลค่ายุติธรรมหรือมูลค่าปัจจุบันของจำนวนเงินขั้นต่ำที่ต้องจ่ายตามสัญญาเช่า แล้วแต่จำนวนใดจะต่ำกว่าหักด้วย</w:t>
      </w:r>
      <w:r w:rsidRPr="00300257">
        <w:rPr>
          <w:rFonts w:ascii="Angsana New" w:hAnsi="Angsana New" w:cs="Angsana New"/>
          <w:cs/>
        </w:rPr>
        <w:t>ค่าเสื่อมราคาสะสมและผลขาดทุนจากการด้อยค่าสะสม ค่าเช่าที่ชำระจะแยกเป็นส่วนที่เป็นค่าใช้จ่ายทางการเงิน</w:t>
      </w:r>
      <w:r w:rsidRPr="00300257">
        <w:rPr>
          <w:rFonts w:ascii="Angsana New" w:hAnsi="Angsana New" w:cs="Angsana New"/>
          <w:spacing w:val="2"/>
          <w:cs/>
        </w:rPr>
        <w:t>และส่วนที่จะหักจากหนี้</w:t>
      </w:r>
      <w:r w:rsidRPr="00300257">
        <w:rPr>
          <w:rFonts w:ascii="Angsana New" w:hAnsi="Angsana New" w:cs="Angsana New"/>
          <w:spacing w:val="2"/>
          <w:cs/>
          <w:lang w:val="en-US"/>
        </w:rPr>
        <w:t>สิน</w:t>
      </w:r>
      <w:r w:rsidRPr="00300257">
        <w:rPr>
          <w:rFonts w:ascii="Angsana New" w:hAnsi="Angsana New" w:cs="Angsana New"/>
          <w:spacing w:val="2"/>
          <w:cs/>
        </w:rPr>
        <w:t>ตามสัญญาเช่า เพื่อทำให้อัตราดอกเบี้ยเมื่อเทียบกับยอดหนี้ที่คงเหลืออยู่ในแต่ละงวด</w:t>
      </w:r>
      <w:r w:rsidRPr="00300257">
        <w:rPr>
          <w:rFonts w:ascii="Angsana New" w:hAnsi="Angsana New" w:cs="Angsana New"/>
          <w:cs/>
        </w:rPr>
        <w:t>มีอัตราคงที่ ค่าใช้จ่ายทางการเงินจะบันทึกโดยตรงในกำไรหรือขาดทุน</w:t>
      </w:r>
    </w:p>
    <w:p w14:paraId="10EA0C20" w14:textId="77777777" w:rsidR="00DC2551" w:rsidRPr="00965152" w:rsidRDefault="00DC2551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35BAC48" w14:textId="77777777" w:rsidR="0034460D" w:rsidRPr="007671A3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EED2D69" w14:textId="77777777" w:rsidR="0034460D" w:rsidRPr="00965152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618B7543" w14:textId="699275CD" w:rsidR="006D5F41" w:rsidRPr="007671A3" w:rsidRDefault="00DC5E23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DC5E23">
        <w:rPr>
          <w:rFonts w:ascii="Angsana New" w:hAnsi="Angsana New"/>
          <w:spacing w:val="4"/>
          <w:sz w:val="30"/>
          <w:szCs w:val="30"/>
          <w:cs/>
        </w:rPr>
        <w:t>ต้นทุนในการเปลี่ยนแทนส่วนประกอบ</w:t>
      </w:r>
      <w:r w:rsidRPr="00DC5E23">
        <w:rPr>
          <w:rFonts w:ascii="Angsana New" w:hAnsi="Angsana New"/>
          <w:spacing w:val="4"/>
          <w:sz w:val="30"/>
          <w:szCs w:val="30"/>
        </w:rPr>
        <w:t xml:space="preserve"> </w:t>
      </w:r>
      <w:r w:rsidRPr="00DC5E23">
        <w:rPr>
          <w:rFonts w:ascii="Angsana New" w:hAnsi="Angsana New" w:hint="cs"/>
          <w:spacing w:val="4"/>
          <w:sz w:val="30"/>
          <w:szCs w:val="30"/>
          <w:cs/>
        </w:rPr>
        <w:t>รวมถึงการตรวจสอบครั้งใหญ่</w:t>
      </w:r>
      <w:r w:rsidR="0034460D" w:rsidRPr="00DC5E23">
        <w:rPr>
          <w:rFonts w:ascii="Angsana New" w:hAnsi="Angsana New"/>
          <w:color w:val="000000"/>
          <w:spacing w:val="4"/>
          <w:sz w:val="30"/>
          <w:szCs w:val="30"/>
          <w:cs/>
        </w:rPr>
        <w:t>จะรับรู้เป็นส่วนหนึ่งของมูลค่าตามบัญชี</w:t>
      </w:r>
      <w:r w:rsidR="0034460D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>ของรายการที่ดิน</w:t>
      </w:r>
      <w:r w:rsidR="005A1C96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34460D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>อาคารและอุปกรณ์ ถ้ามีความเป็นไปได้ค่อนข้างแน่ที่</w:t>
      </w:r>
      <w:r w:rsidR="0026361B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>กลุ่ม</w:t>
      </w:r>
      <w:r w:rsidR="0034460D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บริษัทจะได้รับประโยชน์เชิงเศรษฐกิจ</w:t>
      </w:r>
      <w:r w:rsidR="0034460D" w:rsidRPr="00004CFA">
        <w:rPr>
          <w:rFonts w:ascii="Angsana New" w:hAnsi="Angsana New"/>
          <w:color w:val="000000"/>
          <w:spacing w:val="4"/>
          <w:sz w:val="30"/>
          <w:szCs w:val="30"/>
          <w:cs/>
        </w:rPr>
        <w:t>ในอนาคตจากรายการนั้น</w:t>
      </w:r>
      <w:r w:rsidR="00004CFA" w:rsidRPr="00004CFA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="0034460D" w:rsidRPr="00004CFA">
        <w:rPr>
          <w:rFonts w:ascii="Angsana New" w:hAnsi="Angsana New"/>
          <w:color w:val="000000"/>
          <w:spacing w:val="4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</w:t>
      </w:r>
      <w:r w:rsidR="0034460D" w:rsidRPr="00004CFA">
        <w:rPr>
          <w:rFonts w:ascii="Angsana New" w:hAnsi="Angsana New"/>
          <w:color w:val="000000"/>
          <w:spacing w:val="6"/>
          <w:sz w:val="30"/>
          <w:szCs w:val="30"/>
          <w:cs/>
        </w:rPr>
        <w:t>จะถูกตัดออกจากบัญชีด้วยมูลค่าตามบัญชี ต้นทุนที่เกิดขึ้นในการซ่อมบำรุงที่ดิน</w:t>
      </w:r>
      <w:r w:rsidR="0034460D" w:rsidRPr="00004CFA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34460D" w:rsidRPr="00004CFA">
        <w:rPr>
          <w:rFonts w:ascii="Angsana New" w:hAnsi="Angsana New"/>
          <w:color w:val="000000"/>
          <w:spacing w:val="6"/>
          <w:sz w:val="30"/>
          <w:szCs w:val="30"/>
          <w:cs/>
        </w:rPr>
        <w:t>อาคารและอุปกรณ์ที่เกิดขึ้น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เป็นประจำจะรับรู้ในกำไรหรือขาดทุนเมื่อเกิดขึ้น</w:t>
      </w:r>
    </w:p>
    <w:p w14:paraId="334F7704" w14:textId="77777777" w:rsidR="006D5F41" w:rsidRPr="00965152" w:rsidRDefault="006D5F41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FE3FBA9" w14:textId="3E1E8134" w:rsidR="0034460D" w:rsidRPr="007671A3" w:rsidRDefault="0034460D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583A3E56" w14:textId="77777777" w:rsidR="0034460D" w:rsidRPr="00965152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764F12" w14:textId="77777777" w:rsidR="0034460D" w:rsidRPr="007671A3" w:rsidRDefault="00EC7236" w:rsidP="00BD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</w:t>
      </w:r>
      <w:r w:rsidR="0034460D" w:rsidRPr="007671A3">
        <w:rPr>
          <w:rFonts w:ascii="Angsana New" w:hAnsi="Angsana New"/>
          <w:sz w:val="30"/>
          <w:szCs w:val="30"/>
          <w:cs/>
        </w:rPr>
        <w:t xml:space="preserve">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 </w:t>
      </w:r>
    </w:p>
    <w:p w14:paraId="13BFD805" w14:textId="77777777" w:rsidR="00510F21" w:rsidRDefault="00510F21" w:rsidP="009D5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8E2E7DE" w14:textId="05732F85" w:rsidR="0034460D" w:rsidRDefault="0034460D" w:rsidP="009D5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ค่าเสื่อมราคาบันทึกเป็นค่าใช้จ่ายใน</w:t>
      </w:r>
      <w:r w:rsidRPr="007671A3">
        <w:rPr>
          <w:rFonts w:ascii="Angsana New" w:hAnsi="Angsana New"/>
          <w:sz w:val="30"/>
          <w:szCs w:val="30"/>
          <w:cs/>
        </w:rPr>
        <w:t>กำไรหรือขาดทุน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 คำนวณโดยวิธีเส้นตรงตาม</w:t>
      </w:r>
      <w:r w:rsidR="00004CFA">
        <w:rPr>
          <w:rFonts w:ascii="Angsana New" w:hAnsi="Angsana New"/>
          <w:sz w:val="30"/>
          <w:szCs w:val="30"/>
          <w:cs/>
        </w:rPr>
        <w:t>เกณฑ์อายุการใช้</w:t>
      </w:r>
      <w:r w:rsidRPr="007671A3">
        <w:rPr>
          <w:rFonts w:ascii="Angsana New" w:hAnsi="Angsana New"/>
          <w:sz w:val="30"/>
          <w:szCs w:val="30"/>
          <w:cs/>
        </w:rPr>
        <w:t xml:space="preserve">ประโยชน์โดยประมาณของส่วนประกอบของสินทรัพย์แต่ละรายการ </w:t>
      </w:r>
      <w:r w:rsidR="00004CFA">
        <w:rPr>
          <w:rFonts w:ascii="Angsana New" w:hAnsi="Angsana New"/>
          <w:sz w:val="30"/>
          <w:szCs w:val="30"/>
          <w:cs/>
        </w:rPr>
        <w:t>ประมาณการอายุการใช้</w:t>
      </w:r>
      <w:r w:rsidR="00E558E0" w:rsidRPr="007671A3">
        <w:rPr>
          <w:rFonts w:ascii="Angsana New" w:hAnsi="Angsana New"/>
          <w:sz w:val="30"/>
          <w:szCs w:val="30"/>
          <w:cs/>
        </w:rPr>
        <w:t>ประโยชน์ของสินทรัพย์</w:t>
      </w:r>
      <w:r w:rsidR="00C95DF8">
        <w:rPr>
          <w:rFonts w:ascii="Angsana New" w:hAnsi="Angsana New" w:hint="cs"/>
          <w:sz w:val="30"/>
          <w:szCs w:val="30"/>
          <w:cs/>
        </w:rPr>
        <w:t xml:space="preserve">       </w:t>
      </w:r>
      <w:r w:rsidR="00E558E0" w:rsidRPr="007671A3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36DB6DC8" w14:textId="77777777" w:rsidR="00BA0F71" w:rsidRPr="00965152" w:rsidRDefault="00BA0F71" w:rsidP="009D5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1270"/>
        <w:gridCol w:w="544"/>
        <w:gridCol w:w="1270"/>
        <w:gridCol w:w="544"/>
      </w:tblGrid>
      <w:tr w:rsidR="00004CFA" w:rsidRPr="006D3CDC" w14:paraId="7FDC403A" w14:textId="77777777" w:rsidTr="00400CAA">
        <w:tc>
          <w:tcPr>
            <w:tcW w:w="5148" w:type="dxa"/>
          </w:tcPr>
          <w:p w14:paraId="43BF8537" w14:textId="0DE57751" w:rsidR="00004CFA" w:rsidRPr="00ED5EB2" w:rsidRDefault="00004CFA" w:rsidP="00004C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70" w:type="dxa"/>
          </w:tcPr>
          <w:p w14:paraId="25667436" w14:textId="77FE9A87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dxa"/>
          </w:tcPr>
          <w:p w14:paraId="6684FE4D" w14:textId="3E0C46A2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171CC324" w14:textId="05FB9722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4CFA">
              <w:rPr>
                <w:rFonts w:ascii="Angsana New" w:hAnsi="Angsana New"/>
                <w:color w:val="000000"/>
                <w:sz w:val="30"/>
                <w:szCs w:val="30"/>
              </w:rPr>
              <w:t>5, 20</w:t>
            </w:r>
          </w:p>
        </w:tc>
        <w:tc>
          <w:tcPr>
            <w:tcW w:w="544" w:type="dxa"/>
          </w:tcPr>
          <w:p w14:paraId="4576F686" w14:textId="77777777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04CFA" w:rsidRPr="006D3CDC" w14:paraId="179226A5" w14:textId="77777777" w:rsidTr="00400CAA">
        <w:tc>
          <w:tcPr>
            <w:tcW w:w="5148" w:type="dxa"/>
          </w:tcPr>
          <w:p w14:paraId="3F98F133" w14:textId="405481B1" w:rsidR="00004CFA" w:rsidRPr="008C661F" w:rsidRDefault="00004CFA" w:rsidP="00004C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70" w:type="dxa"/>
            <w:vAlign w:val="bottom"/>
          </w:tcPr>
          <w:p w14:paraId="6969FC61" w14:textId="768F9D91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220400B0" w14:textId="7D7B1989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E9B258D" w14:textId="301755B0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color w:val="000000"/>
                <w:sz w:val="30"/>
                <w:szCs w:val="30"/>
              </w:rPr>
              <w:t>5, 10, 15</w:t>
            </w:r>
          </w:p>
        </w:tc>
        <w:tc>
          <w:tcPr>
            <w:tcW w:w="544" w:type="dxa"/>
          </w:tcPr>
          <w:p w14:paraId="70FC3BE1" w14:textId="77777777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04CFA" w:rsidRPr="006D3CDC" w14:paraId="5C04E811" w14:textId="77777777" w:rsidTr="00400CAA">
        <w:tc>
          <w:tcPr>
            <w:tcW w:w="5148" w:type="dxa"/>
          </w:tcPr>
          <w:p w14:paraId="5CE13DD0" w14:textId="732B3749" w:rsidR="00004CFA" w:rsidRPr="008C661F" w:rsidRDefault="00004CFA" w:rsidP="00004C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70" w:type="dxa"/>
          </w:tcPr>
          <w:p w14:paraId="480D4568" w14:textId="6077D072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402C6F63" w14:textId="7E9CCD2A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3BA032F" w14:textId="2F3B7543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544" w:type="dxa"/>
          </w:tcPr>
          <w:p w14:paraId="1218C9DD" w14:textId="77777777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04CFA" w:rsidRPr="006D3CDC" w14:paraId="1DD2D4F8" w14:textId="77777777" w:rsidTr="00400CAA">
        <w:tc>
          <w:tcPr>
            <w:tcW w:w="5148" w:type="dxa"/>
          </w:tcPr>
          <w:p w14:paraId="4347CAA3" w14:textId="5B5D8879" w:rsidR="00004CFA" w:rsidRPr="008C661F" w:rsidRDefault="00004CFA" w:rsidP="00004C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70" w:type="dxa"/>
          </w:tcPr>
          <w:p w14:paraId="3435AFB9" w14:textId="4DF7F9E6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dxa"/>
          </w:tcPr>
          <w:p w14:paraId="0AA32440" w14:textId="6F849FEB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FB26F23" w14:textId="1E35686B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4CFA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Pr="00004C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004CFA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544" w:type="dxa"/>
          </w:tcPr>
          <w:p w14:paraId="6B5E5AEB" w14:textId="77777777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0C5F4DA" w14:textId="77777777" w:rsidR="00004CFA" w:rsidRPr="00004CFA" w:rsidRDefault="00004CFA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37CA48" w14:textId="1F109ED0" w:rsidR="0034460D" w:rsidRPr="00004CFA" w:rsidRDefault="00397D5B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jc w:val="thaiDistribute"/>
        <w:rPr>
          <w:rFonts w:ascii="Angsana New" w:hAnsi="Angsana New"/>
          <w:color w:val="000000"/>
          <w:sz w:val="30"/>
          <w:szCs w:val="30"/>
        </w:rPr>
      </w:pPr>
      <w:r w:rsidRPr="00004CFA">
        <w:rPr>
          <w:rFonts w:ascii="Angsana New" w:hAnsi="Angsana New"/>
          <w:color w:val="000000"/>
          <w:sz w:val="30"/>
          <w:szCs w:val="30"/>
          <w:cs/>
        </w:rPr>
        <w:t>กลุ่ม</w:t>
      </w:r>
      <w:r w:rsidR="0034460D" w:rsidRPr="00004CFA">
        <w:rPr>
          <w:rFonts w:ascii="Angsana New" w:hAnsi="Angsana New"/>
          <w:color w:val="000000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01F3A4DF" w14:textId="77777777" w:rsidR="00004CFA" w:rsidRPr="00965152" w:rsidRDefault="00004CFA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B5022D2" w14:textId="3B445127" w:rsidR="0034460D" w:rsidRDefault="00EC7236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4"/>
          <w:sz w:val="30"/>
          <w:szCs w:val="30"/>
          <w:cs/>
        </w:rPr>
        <w:t>วิ</w:t>
      </w:r>
      <w:r w:rsidR="00004CFA">
        <w:rPr>
          <w:rFonts w:ascii="Angsana New" w:hAnsi="Angsana New"/>
          <w:spacing w:val="-4"/>
          <w:sz w:val="30"/>
          <w:szCs w:val="30"/>
          <w:cs/>
        </w:rPr>
        <w:t>ธีการคิดค่าเสื่อมราคา อายุการใ</w:t>
      </w:r>
      <w:r w:rsidR="00004CFA">
        <w:rPr>
          <w:rFonts w:ascii="Angsana New" w:hAnsi="Angsana New" w:hint="cs"/>
          <w:spacing w:val="-4"/>
          <w:sz w:val="30"/>
          <w:szCs w:val="30"/>
          <w:cs/>
        </w:rPr>
        <w:t>ช้</w:t>
      </w:r>
      <w:r w:rsidRPr="007671A3">
        <w:rPr>
          <w:rFonts w:ascii="Angsana New" w:hAnsi="Angsana New"/>
          <w:spacing w:val="-4"/>
          <w:sz w:val="30"/>
          <w:szCs w:val="30"/>
          <w:cs/>
        </w:rPr>
        <w:t>ประโยชน์ของสินทรัพย์ และมูลค่าคงเหลือ ได้รับการทบทวนทุกสิ้นรอบปีบัญชี</w:t>
      </w:r>
      <w:r w:rsidRPr="007671A3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6A11007E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6CC0DC91" w14:textId="77777777" w:rsidR="0034460D" w:rsidRPr="00510F21" w:rsidRDefault="0034460D" w:rsidP="00DE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DDA8802" w14:textId="1E2D477B" w:rsidR="0034460D" w:rsidRDefault="00DE60B8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สินทรัพย์ไม่มีตัวตน</w:t>
      </w:r>
      <w:r w:rsidR="0034460D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ที่</w:t>
      </w:r>
      <w:r w:rsidR="0026361B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กลุ่ม</w:t>
      </w:r>
      <w:r w:rsidR="0034460D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บริษัทซื้อมา</w:t>
      </w:r>
      <w:r w:rsidR="00004CFA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และมีอายุการใช้</w:t>
      </w:r>
      <w:r w:rsidR="002F45F8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ประโยชน์</w:t>
      </w:r>
      <w:r w:rsidR="004E504C" w:rsidRPr="00510F21">
        <w:rPr>
          <w:rFonts w:ascii="Angsana New" w:hAnsi="Angsana New"/>
          <w:spacing w:val="4"/>
          <w:sz w:val="30"/>
          <w:szCs w:val="30"/>
          <w:cs/>
        </w:rPr>
        <w:t>ทราบได้แน่นอน</w:t>
      </w:r>
      <w:r w:rsidR="004E504C" w:rsidRPr="00510F21">
        <w:rPr>
          <w:rFonts w:ascii="Angsana New" w:hAnsi="Angsana New" w:hint="cs"/>
          <w:spacing w:val="4"/>
          <w:sz w:val="30"/>
          <w:szCs w:val="30"/>
          <w:cs/>
        </w:rPr>
        <w:t>วัดมูลค่าด้วย</w:t>
      </w:r>
      <w:r w:rsidR="004E504C" w:rsidRPr="00510F21">
        <w:rPr>
          <w:rFonts w:ascii="Angsana New" w:hAnsi="Angsana New"/>
          <w:spacing w:val="4"/>
          <w:sz w:val="30"/>
          <w:szCs w:val="30"/>
          <w:cs/>
        </w:rPr>
        <w:t>ราคาทุนหักด้วย</w:t>
      </w:r>
      <w:r w:rsidR="004E504C" w:rsidRPr="007671A3">
        <w:rPr>
          <w:rFonts w:ascii="Angsana New" w:hAnsi="Angsana New"/>
          <w:spacing w:val="-2"/>
          <w:sz w:val="30"/>
          <w:szCs w:val="30"/>
          <w:cs/>
        </w:rPr>
        <w:t>ค่าตัดจำหน่าย</w:t>
      </w:r>
      <w:r w:rsidR="004E504C" w:rsidRPr="007671A3">
        <w:rPr>
          <w:rFonts w:ascii="Angsana New" w:hAnsi="Angsana New"/>
          <w:sz w:val="30"/>
          <w:szCs w:val="30"/>
          <w:cs/>
        </w:rPr>
        <w:t>สะสมและผลขาดทุนจากการด้อยค่าสะสม</w:t>
      </w:r>
    </w:p>
    <w:p w14:paraId="1A302190" w14:textId="77777777" w:rsidR="000468F4" w:rsidRPr="00510F21" w:rsidRDefault="000468F4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36D0C9F" w14:textId="77777777" w:rsidR="0034460D" w:rsidRPr="007671A3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98A075A" w14:textId="77777777" w:rsidR="0034460D" w:rsidRPr="00510F21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F48EE7F" w14:textId="3E990711" w:rsidR="0034460D" w:rsidRPr="007671A3" w:rsidRDefault="0034460D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671A3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</w:t>
      </w:r>
      <w:r w:rsidRPr="007671A3">
        <w:rPr>
          <w:rFonts w:ascii="Angsana New" w:eastAsia="Calibri" w:hAnsi="Angsana New"/>
          <w:spacing w:val="2"/>
          <w:sz w:val="30"/>
          <w:szCs w:val="30"/>
          <w:cs/>
        </w:rPr>
        <w:t>สินทรัพย์ที่สามารถระบุได้</w:t>
      </w:r>
      <w:r w:rsidR="002F45F8" w:rsidRPr="007671A3">
        <w:rPr>
          <w:rFonts w:ascii="Angsana New" w:eastAsia="Calibri" w:hAnsi="Angsana New"/>
          <w:spacing w:val="2"/>
          <w:sz w:val="30"/>
          <w:szCs w:val="30"/>
          <w:cs/>
        </w:rPr>
        <w:t>ที่เกี่ยวข้องนั้น รายจ่ายอื่น</w:t>
      </w:r>
      <w:r w:rsidRPr="007671A3">
        <w:rPr>
          <w:rFonts w:ascii="Angsana New" w:eastAsia="Calibri" w:hAnsi="Angsana New"/>
          <w:spacing w:val="2"/>
          <w:sz w:val="30"/>
          <w:szCs w:val="30"/>
          <w:cs/>
        </w:rPr>
        <w:t>รวมถึงค่าความนิยมและตราผลิตภัณฑ์ที่เกิดขึ้นภายในรับรู้</w:t>
      </w:r>
      <w:r w:rsidR="00C2541C" w:rsidRPr="007671A3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7671A3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14:paraId="69F437C7" w14:textId="77777777" w:rsidR="003221AE" w:rsidRPr="00510F21" w:rsidRDefault="003221AE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BF26012" w14:textId="4EBAA90D" w:rsidR="0034460D" w:rsidRPr="007671A3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  <w:r w:rsidRPr="007671A3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C5C5586" w14:textId="77777777" w:rsidR="0034460D" w:rsidRPr="00510F21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D49DE5A" w14:textId="77777777" w:rsidR="0034460D" w:rsidRPr="007671A3" w:rsidRDefault="0026361B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="0034460D" w:rsidRPr="007671A3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75E41961" w14:textId="77777777" w:rsidR="0034460D" w:rsidRPr="00510F21" w:rsidRDefault="0034460D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4AAE93A7" w14:textId="77777777" w:rsidR="0034460D" w:rsidRPr="007671A3" w:rsidRDefault="0034460D" w:rsidP="009C51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004CFA">
        <w:rPr>
          <w:rFonts w:ascii="Angsana New" w:hAnsi="Angsana New"/>
          <w:spacing w:val="-2"/>
          <w:sz w:val="30"/>
          <w:szCs w:val="30"/>
          <w:cs/>
        </w:rPr>
        <w:t>ประโยชน์</w:t>
      </w:r>
      <w:r w:rsidR="009C51E2" w:rsidRPr="00004CFA">
        <w:rPr>
          <w:rFonts w:ascii="Angsana New" w:hAnsi="Angsana New"/>
          <w:spacing w:val="-2"/>
          <w:sz w:val="30"/>
          <w:szCs w:val="30"/>
          <w:cs/>
        </w:rPr>
        <w:t>เชิงเศรษฐกิจ</w:t>
      </w:r>
      <w:r w:rsidRPr="00004CFA">
        <w:rPr>
          <w:rFonts w:ascii="Angsana New" w:hAnsi="Angsana New"/>
          <w:spacing w:val="-2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7671A3">
        <w:rPr>
          <w:rFonts w:ascii="Angsana New" w:hAnsi="Angsana New"/>
          <w:sz w:val="30"/>
          <w:szCs w:val="30"/>
          <w:cs/>
        </w:rPr>
        <w:t>ซึ่งไม่รวมค่าความนิยม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41CEFA6E" w14:textId="77777777" w:rsidR="00510F21" w:rsidRPr="00510F21" w:rsidRDefault="00510F21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479EB036" w14:textId="77777777" w:rsidR="0034460D" w:rsidRPr="007671A3" w:rsidRDefault="0034460D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2"/>
          <w:sz w:val="30"/>
          <w:szCs w:val="30"/>
          <w:cs/>
        </w:rPr>
        <w:t>ระยะเวลาที่คาดว่า</w:t>
      </w:r>
      <w:r w:rsidRPr="007671A3">
        <w:rPr>
          <w:rFonts w:ascii="Angsana New" w:hAnsi="Angsana New"/>
          <w:sz w:val="30"/>
          <w:szCs w:val="30"/>
          <w:cs/>
        </w:rPr>
        <w:t>จะได้รับประโยชน์แสดงได้ดังนี้</w:t>
      </w:r>
    </w:p>
    <w:p w14:paraId="2DDAE880" w14:textId="77777777" w:rsidR="0034460D" w:rsidRPr="00510F21" w:rsidRDefault="0034460D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0" w:type="auto"/>
        <w:tblInd w:w="423" w:type="dxa"/>
        <w:tblLayout w:type="fixed"/>
        <w:tblLook w:val="0000" w:firstRow="0" w:lastRow="0" w:firstColumn="0" w:lastColumn="0" w:noHBand="0" w:noVBand="0"/>
      </w:tblPr>
      <w:tblGrid>
        <w:gridCol w:w="7340"/>
        <w:gridCol w:w="1705"/>
      </w:tblGrid>
      <w:tr w:rsidR="0034460D" w:rsidRPr="007671A3" w14:paraId="410B7DF2" w14:textId="77777777" w:rsidTr="009D5CA2">
        <w:tc>
          <w:tcPr>
            <w:tcW w:w="7340" w:type="dxa"/>
            <w:shd w:val="clear" w:color="auto" w:fill="auto"/>
          </w:tcPr>
          <w:p w14:paraId="42164B05" w14:textId="77777777" w:rsidR="0034460D" w:rsidRPr="007671A3" w:rsidRDefault="0034460D" w:rsidP="00711E2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ค่าธรรมเนียมการใช้สิทธิ</w:t>
            </w:r>
          </w:p>
        </w:tc>
        <w:tc>
          <w:tcPr>
            <w:tcW w:w="1705" w:type="dxa"/>
            <w:shd w:val="clear" w:color="auto" w:fill="auto"/>
          </w:tcPr>
          <w:p w14:paraId="6C48D475" w14:textId="77777777" w:rsidR="0034460D" w:rsidRPr="007671A3" w:rsidRDefault="0034460D" w:rsidP="007A2FA8">
            <w:pPr>
              <w:spacing w:line="240" w:lineRule="auto"/>
              <w:ind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ตามอายุสัญญา</w:t>
            </w:r>
          </w:p>
        </w:tc>
      </w:tr>
      <w:tr w:rsidR="0034460D" w:rsidRPr="007671A3" w14:paraId="69567F1F" w14:textId="77777777" w:rsidTr="009D5CA2">
        <w:tc>
          <w:tcPr>
            <w:tcW w:w="7340" w:type="dxa"/>
          </w:tcPr>
          <w:p w14:paraId="70EB870D" w14:textId="77777777" w:rsidR="0034460D" w:rsidRPr="007671A3" w:rsidRDefault="0034460D" w:rsidP="007A2FA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05" w:type="dxa"/>
          </w:tcPr>
          <w:p w14:paraId="16A8EB45" w14:textId="77777777" w:rsidR="0034460D" w:rsidRPr="007671A3" w:rsidRDefault="0034460D" w:rsidP="007A2FA8">
            <w:pPr>
              <w:spacing w:line="240" w:lineRule="auto"/>
              <w:ind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3 - 1</w:t>
            </w:r>
            <w:r w:rsidR="0046205D" w:rsidRPr="007671A3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4A1BEE95" w14:textId="77777777" w:rsidR="00004CFA" w:rsidRPr="00510F21" w:rsidRDefault="00004CFA" w:rsidP="00E05FB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6331A47" w14:textId="0CC6A8E3" w:rsidR="007929BC" w:rsidRDefault="007929BC" w:rsidP="00E05F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 w:hint="cs"/>
          <w:sz w:val="30"/>
          <w:szCs w:val="30"/>
          <w:cs/>
        </w:rPr>
        <w:t>กลุ่ม</w:t>
      </w:r>
      <w:r w:rsidRPr="00300257">
        <w:rPr>
          <w:rFonts w:ascii="Angsana New" w:hAnsi="Angsana New"/>
          <w:sz w:val="30"/>
          <w:szCs w:val="30"/>
          <w:cs/>
        </w:rPr>
        <w:t>บริษัทไม่</w:t>
      </w:r>
      <w:r w:rsidRPr="00300257">
        <w:rPr>
          <w:rFonts w:ascii="Angsana New" w:hAnsi="Angsana New" w:hint="cs"/>
          <w:sz w:val="30"/>
          <w:szCs w:val="30"/>
          <w:cs/>
        </w:rPr>
        <w:t>ได้</w:t>
      </w:r>
      <w:r w:rsidRPr="00300257">
        <w:rPr>
          <w:rFonts w:ascii="Angsana New" w:hAnsi="Angsana New"/>
          <w:sz w:val="30"/>
          <w:szCs w:val="30"/>
          <w:cs/>
        </w:rPr>
        <w:t>คิดค่า</w:t>
      </w:r>
      <w:r w:rsidRPr="00300257">
        <w:rPr>
          <w:rFonts w:ascii="Angsana New" w:hAnsi="Angsana New" w:hint="cs"/>
          <w:sz w:val="30"/>
          <w:szCs w:val="30"/>
          <w:cs/>
        </w:rPr>
        <w:t>ตัดจำหน่าย</w:t>
      </w:r>
      <w:r w:rsidRPr="00300257">
        <w:rPr>
          <w:rFonts w:ascii="Angsana New" w:hAnsi="Angsana New"/>
          <w:sz w:val="30"/>
          <w:szCs w:val="30"/>
          <w:cs/>
        </w:rPr>
        <w:t>สำหรับสินทรัพย์ที่อยู่ระหว่างการ</w:t>
      </w:r>
      <w:r w:rsidRPr="00300257">
        <w:rPr>
          <w:rFonts w:ascii="Angsana New" w:hAnsi="Angsana New" w:hint="cs"/>
          <w:sz w:val="30"/>
          <w:szCs w:val="30"/>
          <w:cs/>
        </w:rPr>
        <w:t>พัฒนา</w:t>
      </w:r>
    </w:p>
    <w:p w14:paraId="7B8997E4" w14:textId="77777777" w:rsidR="007929BC" w:rsidRPr="00510F21" w:rsidRDefault="007929BC" w:rsidP="00E05FB2">
      <w:pPr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5A18B43E" w14:textId="73942772" w:rsidR="003221AE" w:rsidRPr="007671A3" w:rsidRDefault="0034460D" w:rsidP="00E05F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4"/>
          <w:sz w:val="30"/>
          <w:szCs w:val="30"/>
          <w:cs/>
        </w:rPr>
        <w:t>วิธีการตัดจำหน่าย ระยะเวลาที่คาดว่าจะ</w:t>
      </w:r>
      <w:r w:rsidR="00B21B90" w:rsidRPr="007671A3">
        <w:rPr>
          <w:rFonts w:ascii="Angsana New" w:hAnsi="Angsana New"/>
          <w:spacing w:val="4"/>
          <w:sz w:val="30"/>
          <w:szCs w:val="30"/>
          <w:cs/>
        </w:rPr>
        <w:t>ได้รับประโยชน์ และมูลค่าคงเหลือ</w:t>
      </w:r>
      <w:r w:rsidRPr="007671A3">
        <w:rPr>
          <w:rFonts w:ascii="Angsana New" w:hAnsi="Angsana New"/>
          <w:spacing w:val="4"/>
          <w:sz w:val="30"/>
          <w:szCs w:val="30"/>
          <w:cs/>
        </w:rPr>
        <w:t>ได้รับการทบทวนทุกสิ้นรอบปีบัญชี</w:t>
      </w:r>
      <w:r w:rsidRPr="007671A3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  <w:r w:rsidRPr="007671A3" w:rsidDel="00E44C55">
        <w:rPr>
          <w:rFonts w:ascii="Angsana New" w:hAnsi="Angsana New"/>
          <w:sz w:val="30"/>
          <w:szCs w:val="30"/>
        </w:rPr>
        <w:t xml:space="preserve"> </w:t>
      </w:r>
    </w:p>
    <w:p w14:paraId="0FBD5F30" w14:textId="77777777" w:rsidR="001B4966" w:rsidRPr="00510F21" w:rsidRDefault="001B4966" w:rsidP="006D6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14:paraId="5829B073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526303BE" w14:textId="77777777" w:rsidR="0034460D" w:rsidRPr="00510F21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B93734E" w14:textId="4F679891" w:rsidR="0034460D" w:rsidRPr="007671A3" w:rsidRDefault="0034460D" w:rsidP="003446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0F21">
        <w:rPr>
          <w:rFonts w:ascii="Angsana New" w:hAnsi="Angsana New"/>
          <w:color w:val="000000"/>
          <w:spacing w:val="8"/>
          <w:sz w:val="30"/>
          <w:szCs w:val="30"/>
          <w:cs/>
        </w:rPr>
        <w:t>มูลค่าตามบัญชีของสินทรัพย์ของ</w:t>
      </w:r>
      <w:r w:rsidR="00181B18" w:rsidRPr="00510F21">
        <w:rPr>
          <w:rFonts w:ascii="Angsana New" w:hAnsi="Angsana New"/>
          <w:color w:val="000000"/>
          <w:spacing w:val="8"/>
          <w:sz w:val="30"/>
          <w:szCs w:val="30"/>
          <w:cs/>
        </w:rPr>
        <w:t>กลุ่ม</w:t>
      </w:r>
      <w:r w:rsidRPr="00510F21">
        <w:rPr>
          <w:rFonts w:ascii="Angsana New" w:hAnsi="Angsana New"/>
          <w:color w:val="000000"/>
          <w:spacing w:val="8"/>
          <w:sz w:val="30"/>
          <w:szCs w:val="30"/>
          <w:cs/>
        </w:rPr>
        <w:t>บริษัทได้รับการทบทวน</w:t>
      </w:r>
      <w:r w:rsidR="002F45F8" w:rsidRPr="00510F21">
        <w:rPr>
          <w:rFonts w:ascii="Angsana New" w:hAnsi="Angsana New"/>
          <w:color w:val="000000"/>
          <w:spacing w:val="8"/>
          <w:sz w:val="30"/>
          <w:szCs w:val="30"/>
          <w:cs/>
        </w:rPr>
        <w:t>ทุกสิ้นรอบระยะเวลารายงาน</w:t>
      </w:r>
      <w:r w:rsidRPr="00510F21">
        <w:rPr>
          <w:rFonts w:ascii="Angsana New" w:hAnsi="Angsana New"/>
          <w:color w:val="000000"/>
          <w:spacing w:val="8"/>
          <w:sz w:val="30"/>
          <w:szCs w:val="30"/>
          <w:cs/>
        </w:rPr>
        <w:t>ว่ามีข้อบ่งชี้เรื่อง</w:t>
      </w:r>
      <w:r w:rsidRPr="00510F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510F21">
        <w:rPr>
          <w:rFonts w:ascii="Angsana New" w:hAnsi="Angsana New"/>
          <w:spacing w:val="-4"/>
          <w:sz w:val="30"/>
          <w:szCs w:val="30"/>
          <w:cs/>
        </w:rPr>
        <w:t>สำหรับมูลค่าที่คาดว่าจะ</w:t>
      </w:r>
      <w:r w:rsidRPr="00510F21">
        <w:rPr>
          <w:rFonts w:ascii="Angsana New" w:hAnsi="Angsana New"/>
          <w:spacing w:val="8"/>
          <w:sz w:val="30"/>
          <w:szCs w:val="30"/>
          <w:cs/>
        </w:rPr>
        <w:t>ได้รับคืนของค่าความนิยมและสิ</w:t>
      </w:r>
      <w:r w:rsidR="001B4966" w:rsidRPr="00510F21">
        <w:rPr>
          <w:rFonts w:ascii="Angsana New" w:hAnsi="Angsana New"/>
          <w:spacing w:val="8"/>
          <w:sz w:val="30"/>
          <w:szCs w:val="30"/>
          <w:cs/>
        </w:rPr>
        <w:t>นทรัพย์ไม่มีตัวตนที่มีอายุการใช้</w:t>
      </w:r>
      <w:r w:rsidRPr="00510F21">
        <w:rPr>
          <w:rFonts w:ascii="Angsana New" w:hAnsi="Angsana New"/>
          <w:spacing w:val="8"/>
          <w:sz w:val="30"/>
          <w:szCs w:val="30"/>
          <w:cs/>
        </w:rPr>
        <w:t>ประโยชน์ไม่ทราบแน่นอนหรือยังไม่พร้อม</w:t>
      </w:r>
      <w:r w:rsidR="002F45F8" w:rsidRPr="007671A3">
        <w:rPr>
          <w:rFonts w:ascii="Angsana New" w:hAnsi="Angsana New"/>
          <w:spacing w:val="4"/>
          <w:sz w:val="30"/>
          <w:szCs w:val="30"/>
          <w:cs/>
        </w:rPr>
        <w:t>ให้ประโยชน์</w:t>
      </w:r>
      <w:r w:rsidRPr="007671A3">
        <w:rPr>
          <w:rFonts w:ascii="Angsana New" w:hAnsi="Angsana New"/>
          <w:spacing w:val="4"/>
          <w:sz w:val="30"/>
          <w:szCs w:val="30"/>
          <w:cs/>
        </w:rPr>
        <w:t>จะ</w:t>
      </w:r>
      <w:r w:rsidRPr="007671A3">
        <w:rPr>
          <w:rFonts w:ascii="Angsana New" w:hAnsi="Angsana New"/>
          <w:sz w:val="30"/>
          <w:szCs w:val="30"/>
          <w:cs/>
        </w:rPr>
        <w:t>ถูกประมาณทุกปีในช่วงเวลาเดียวกัน</w:t>
      </w:r>
    </w:p>
    <w:p w14:paraId="0545F29F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671A3">
        <w:rPr>
          <w:rFonts w:ascii="Angsana New" w:hAnsi="Angsana New"/>
          <w:color w:val="000000"/>
          <w:spacing w:val="6"/>
          <w:sz w:val="30"/>
          <w:szCs w:val="30"/>
          <w:cs/>
        </w:rPr>
        <w:lastRenderedPageBreak/>
        <w:t>ผลขาดทุนจากการด้อยค่ารับรู้</w:t>
      </w:r>
      <w:r w:rsidR="002F45F8" w:rsidRPr="007671A3">
        <w:rPr>
          <w:rFonts w:ascii="Angsana New" w:hAnsi="Angsana New"/>
          <w:color w:val="000000"/>
          <w:spacing w:val="6"/>
          <w:sz w:val="30"/>
          <w:szCs w:val="30"/>
          <w:cs/>
        </w:rPr>
        <w:t>เมื่อมูลค่าตามบัญชีของสินทรัพย์</w:t>
      </w:r>
      <w:r w:rsidRPr="007671A3">
        <w:rPr>
          <w:rFonts w:ascii="Angsana New" w:hAnsi="Angsana New"/>
          <w:color w:val="000000"/>
          <w:spacing w:val="6"/>
          <w:sz w:val="30"/>
          <w:szCs w:val="30"/>
          <w:cs/>
        </w:rPr>
        <w:t>หรือหน่วยสินทรัพย์ที่ก่อให้เกิดเงินสดสูงกว่า</w:t>
      </w:r>
      <w:r w:rsidR="00BF4AB2" w:rsidRPr="007671A3">
        <w:rPr>
          <w:rFonts w:ascii="Angsana New" w:hAnsi="Angsana New"/>
          <w:color w:val="000000"/>
          <w:spacing w:val="2"/>
          <w:sz w:val="30"/>
          <w:szCs w:val="30"/>
        </w:rPr>
        <w:t xml:space="preserve">    </w:t>
      </w:r>
      <w:r w:rsidRPr="007671A3">
        <w:rPr>
          <w:rFonts w:ascii="Angsana New" w:hAnsi="Angsana New"/>
          <w:color w:val="000000"/>
          <w:spacing w:val="-4"/>
          <w:sz w:val="30"/>
          <w:szCs w:val="30"/>
          <w:cs/>
        </w:rPr>
        <w:t>มูลค่าที่จะได้รับคืน ผลขาดทุนจากการด้อยค่าบันทึกใน</w:t>
      </w:r>
      <w:r w:rsidRPr="007671A3">
        <w:rPr>
          <w:rFonts w:ascii="Angsana New" w:hAnsi="Angsana New"/>
          <w:spacing w:val="-4"/>
          <w:sz w:val="30"/>
          <w:szCs w:val="30"/>
          <w:cs/>
        </w:rPr>
        <w:t xml:space="preserve">กำไรหรือขาดทุน </w:t>
      </w:r>
      <w:r w:rsidRPr="007671A3">
        <w:rPr>
          <w:rFonts w:ascii="Angsana New" w:hAnsi="Angsana New"/>
          <w:color w:val="000000"/>
          <w:spacing w:val="-4"/>
          <w:sz w:val="30"/>
          <w:szCs w:val="30"/>
          <w:cs/>
        </w:rPr>
        <w:t>เว้นแต่เมื่อมีการกลับรายการการประเมิน</w:t>
      </w:r>
      <w:r w:rsidRPr="007671A3">
        <w:rPr>
          <w:rFonts w:ascii="Angsana New" w:hAnsi="Angsana New"/>
          <w:color w:val="000000"/>
          <w:spacing w:val="2"/>
          <w:sz w:val="30"/>
          <w:szCs w:val="30"/>
          <w:cs/>
        </w:rPr>
        <w:t>มูลค่าของสินทรัพย์เพิ่มขึ้นของสินทรัพย์ชิ้นเดียวกันกับที่เคยรับรู้ในส่วนของผู้ถือหุ้นและมีการด้อย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ค่าในเวลาต่อมา ในกรณีนี้รับรู้ในส่วนของผู้ถือหุ้น</w:t>
      </w:r>
    </w:p>
    <w:p w14:paraId="4D6F6CFC" w14:textId="77777777" w:rsidR="00DC2551" w:rsidRPr="00510F21" w:rsidRDefault="00DC2551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88FA79E" w14:textId="77777777" w:rsidR="0034460D" w:rsidRPr="007671A3" w:rsidRDefault="00E134BB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เมื่อมีการลดลงในมูลค่ายุติธรรมของสินทรัพย์ทางการเงินเผื่อขายซึ่งได้บันทึกในส่วนของผู้ถือหุ้น และมีความชัดเจนว่าสินทรัพย์ดังกล่าวมีการด้อยค่า ผลขาดทุนซึ่งเคยบันทึกในส่วนของผู้ถือหุ้นจะถูกรับรู้ในกำไรหรือขาดทุน ถึงแม้ว่าจะยังไม่มีการตัดรายการสินทรัพย์ทางการเงินดังกล่าว ผลขาดทุนที่บันทึกในกำไรหรือขาดทุนเป็นผลต่าง</w:t>
      </w:r>
      <w:r w:rsidRPr="007671A3">
        <w:rPr>
          <w:rFonts w:ascii="Angsana New" w:hAnsi="Angsana New"/>
          <w:spacing w:val="2"/>
          <w:sz w:val="30"/>
          <w:szCs w:val="30"/>
          <w:cs/>
        </w:rPr>
        <w:t>ระหว่างมูลค่ายุติธรรมในปัจจุบันของสินทรัพย์</w:t>
      </w:r>
      <w:r w:rsidRPr="007671A3">
        <w:rPr>
          <w:rFonts w:ascii="Angsana New" w:hAnsi="Angsana New" w:hint="cs"/>
          <w:spacing w:val="2"/>
          <w:sz w:val="30"/>
          <w:szCs w:val="30"/>
          <w:cs/>
        </w:rPr>
        <w:t>กับ</w:t>
      </w:r>
      <w:r w:rsidRPr="007671A3">
        <w:rPr>
          <w:rFonts w:ascii="Angsana New" w:hAnsi="Angsana New"/>
          <w:spacing w:val="2"/>
          <w:sz w:val="30"/>
          <w:szCs w:val="30"/>
          <w:cs/>
        </w:rPr>
        <w:t>ราคาทุนที่ซื้อหักด้วยผลขาดทุนจากการด้อยค่าของสินทรัพย์</w:t>
      </w:r>
      <w:r w:rsidRPr="007671A3">
        <w:rPr>
          <w:rFonts w:ascii="Angsana New" w:hAnsi="Angsana New"/>
          <w:sz w:val="30"/>
          <w:szCs w:val="30"/>
          <w:cs/>
        </w:rPr>
        <w:t>ทางการเงินนั้นๆ ซึ่งเคยรับรู้แล้วในกำไรหรือขาดทุน</w:t>
      </w:r>
    </w:p>
    <w:p w14:paraId="1458CA57" w14:textId="77777777" w:rsidR="003221AE" w:rsidRPr="00510F21" w:rsidRDefault="003221AE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3438249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t>การคำนวณมูลค่าที่คาดว่าจะได้รับคืน</w:t>
      </w:r>
    </w:p>
    <w:p w14:paraId="7FEA2BEB" w14:textId="77777777" w:rsidR="0034460D" w:rsidRPr="00510F21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5A3CAE2" w14:textId="4D10B1BE" w:rsidR="0034460D" w:rsidRDefault="00283AEC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ของกลุ่มหลักทรัพย์ที่ถือไว้จนกว่าจะครบกำหนดที่บันทึกโดยวิธีราคาทุนตัดจำหน่าย </w:t>
      </w:r>
      <w:r w:rsidRPr="007671A3">
        <w:rPr>
          <w:rFonts w:ascii="Angsana New" w:hAnsi="Angsana New"/>
          <w:spacing w:val="4"/>
          <w:sz w:val="30"/>
          <w:szCs w:val="30"/>
          <w:cs/>
        </w:rPr>
        <w:t>คำนวณโดยการหามูลค่าปัจจุบันของประมาณการกระแสเงินสดที่จะได้รับในอนาคต คิดลดด้วยอัตรา</w:t>
      </w:r>
      <w:r w:rsidRPr="007671A3">
        <w:rPr>
          <w:rFonts w:ascii="Angsana New" w:hAnsi="Angsana New"/>
          <w:spacing w:val="2"/>
          <w:sz w:val="30"/>
          <w:szCs w:val="30"/>
          <w:cs/>
        </w:rPr>
        <w:t>ผลตอบแทน</w:t>
      </w:r>
      <w:r w:rsidRPr="007671A3">
        <w:rPr>
          <w:rFonts w:ascii="Angsana New" w:hAnsi="Angsana New"/>
          <w:sz w:val="30"/>
          <w:szCs w:val="30"/>
          <w:cs/>
        </w:rPr>
        <w:t>ที่แท้จริง</w:t>
      </w:r>
    </w:p>
    <w:p w14:paraId="3C6A13CB" w14:textId="77777777" w:rsidR="00510F21" w:rsidRPr="00510F21" w:rsidRDefault="00510F21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2F17A0B" w14:textId="4C8637AD" w:rsidR="003221AE" w:rsidRPr="00102ED7" w:rsidRDefault="0034460D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การประเมินมูลค่าจากการใช้ของ</w:t>
      </w:r>
      <w:r w:rsidRPr="00BA0F71">
        <w:rPr>
          <w:rFonts w:ascii="Angsana New" w:hAnsi="Angsana New"/>
          <w:color w:val="000000"/>
          <w:sz w:val="30"/>
          <w:szCs w:val="30"/>
          <w:cs/>
        </w:rPr>
        <w:t>สินทรัพย์ประมาณ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14:paraId="5DB3F18A" w14:textId="77777777" w:rsidR="001B4966" w:rsidRPr="00510F21" w:rsidRDefault="001B4966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color w:val="000000"/>
          <w:sz w:val="28"/>
          <w:szCs w:val="28"/>
        </w:rPr>
      </w:pPr>
    </w:p>
    <w:p w14:paraId="5394B459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t>การกลับรายการด้อยค่า</w:t>
      </w:r>
    </w:p>
    <w:p w14:paraId="0AD7A110" w14:textId="77777777" w:rsidR="0034460D" w:rsidRPr="00510F21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D4A976A" w14:textId="77777777" w:rsidR="003E6093" w:rsidRPr="007671A3" w:rsidRDefault="003E6093" w:rsidP="003E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ผล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</w:t>
      </w:r>
      <w:r w:rsidRPr="007671A3">
        <w:rPr>
          <w:rFonts w:ascii="Angsana New" w:hAnsi="Angsana New"/>
          <w:sz w:val="30"/>
          <w:szCs w:val="30"/>
          <w:cs/>
        </w:rPr>
        <w:br/>
        <w:t xml:space="preserve">ในภายหลัง และการเพิ่มขึ้นนั้นสัมพันธ์โดยตรงกับผลขาดทุนจากการด้อยค่าที่เคยรับรู้ในกำไรหรือขาดทุน  </w:t>
      </w:r>
    </w:p>
    <w:p w14:paraId="019F849E" w14:textId="77777777" w:rsidR="003E6093" w:rsidRPr="00510F21" w:rsidRDefault="003E6093" w:rsidP="003E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3ACF1F9" w14:textId="6DAC1BDD" w:rsidR="00E05FB2" w:rsidRDefault="003E6093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ผลขาดทุนจากการด้อยค่าของค่าความนิ</w:t>
      </w:r>
      <w:r w:rsidR="003221AE" w:rsidRPr="007671A3">
        <w:rPr>
          <w:rFonts w:ascii="Angsana New" w:hAnsi="Angsana New"/>
          <w:sz w:val="30"/>
          <w:szCs w:val="30"/>
          <w:cs/>
        </w:rPr>
        <w:t xml:space="preserve">ยมจะไม่มีการปรับปรุงกลับรายการ </w:t>
      </w:r>
      <w:r w:rsidRPr="007671A3">
        <w:rPr>
          <w:rFonts w:ascii="Angsana New" w:hAnsi="Angsana New"/>
          <w:sz w:val="30"/>
          <w:szCs w:val="30"/>
          <w:cs/>
        </w:rPr>
        <w:t>ผลขาดทุนจากการด้อยค่าของสินทรัพย์ที่ไม่ใช่สินทรัพย์ทางการเงินอื่นๆ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ที่เคยรับรู้ในงวดก่อนจะถูกประเมินทุกรอบระยะเวลารายงานว่ามี</w:t>
      </w:r>
      <w:r w:rsidRPr="007671A3">
        <w:rPr>
          <w:rFonts w:ascii="Angsana New" w:hAnsi="Angsana New"/>
          <w:sz w:val="30"/>
          <w:szCs w:val="30"/>
          <w:cs/>
        </w:rPr>
        <w:br/>
        <w:t>ข้อบ่งชี้</w:t>
      </w:r>
      <w:r w:rsidRPr="007671A3">
        <w:rPr>
          <w:rFonts w:ascii="Angsana New" w:hAnsi="Angsana New"/>
          <w:spacing w:val="2"/>
          <w:sz w:val="30"/>
          <w:szCs w:val="30"/>
          <w:cs/>
        </w:rPr>
        <w:t>เรื่องการด้อยค่าหรือไม่ ซึ่งหากมีการเปลี่ยนแปลงประมาณการที่ใช้ในการคำนวณมูลค่าที่คาดว่าจะได้</w:t>
      </w:r>
      <w:r w:rsidRPr="007671A3">
        <w:rPr>
          <w:rFonts w:ascii="Angsana New" w:hAnsi="Angsana New"/>
          <w:spacing w:val="2"/>
          <w:sz w:val="30"/>
          <w:szCs w:val="30"/>
          <w:cs/>
        </w:rPr>
        <w:br/>
        <w:t>รับคืน</w:t>
      </w:r>
      <w:r w:rsidRPr="007671A3">
        <w:rPr>
          <w:rFonts w:ascii="Angsana New" w:hAnsi="Angsana New"/>
          <w:sz w:val="30"/>
          <w:szCs w:val="30"/>
          <w:cs/>
        </w:rPr>
        <w:t xml:space="preserve"> ผล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</w:t>
      </w:r>
      <w:r w:rsidRPr="007671A3">
        <w:rPr>
          <w:rFonts w:ascii="Angsana New" w:hAnsi="Angsana New"/>
          <w:spacing w:val="4"/>
          <w:sz w:val="30"/>
          <w:szCs w:val="30"/>
          <w:cs/>
        </w:rPr>
        <w:t>ภายหลังหักด้วยค่าเสื่อมราคาสะสมหรือค่าตัดจำหน่ายสะสม เสมือนหนึ่งไม่เคยมีการบันทึกผลขาดทุนจากการ</w:t>
      </w:r>
      <w:r w:rsidRPr="007671A3">
        <w:rPr>
          <w:rFonts w:ascii="Angsana New" w:hAnsi="Angsana New"/>
          <w:sz w:val="30"/>
          <w:szCs w:val="30"/>
          <w:cs/>
        </w:rPr>
        <w:t>ด้อยค่ามาก่อน</w:t>
      </w:r>
    </w:p>
    <w:p w14:paraId="3E5D711C" w14:textId="77777777" w:rsidR="006201BF" w:rsidRPr="007671A3" w:rsidRDefault="006201BF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1" w:name="OLE_LINK7"/>
      <w:bookmarkStart w:id="2" w:name="OLE_LINK8"/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หนี้สินที่มีภาระดอกเบี้ย</w:t>
      </w:r>
    </w:p>
    <w:p w14:paraId="21C92753" w14:textId="77777777" w:rsidR="006201BF" w:rsidRPr="007671A3" w:rsidRDefault="006201BF" w:rsidP="00620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F66110" w14:textId="77777777" w:rsidR="006201BF" w:rsidRPr="007671A3" w:rsidRDefault="006201BF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</w:t>
      </w:r>
      <w:r w:rsidR="00B66EC3" w:rsidRPr="007671A3">
        <w:rPr>
          <w:rFonts w:ascii="Angsana New" w:hAnsi="Angsana New"/>
          <w:sz w:val="30"/>
          <w:szCs w:val="30"/>
          <w:cs/>
        </w:rPr>
        <w:t>ราคาทุน</w:t>
      </w:r>
      <w:r w:rsidRPr="007671A3">
        <w:rPr>
          <w:rFonts w:ascii="Angsana New" w:hAnsi="Angsana New"/>
          <w:sz w:val="30"/>
          <w:szCs w:val="30"/>
          <w:cs/>
        </w:rPr>
        <w:t>หักค่าใช้จ่ายที่เกี่ยวกับการเกิดหนี้สิน</w:t>
      </w:r>
      <w:r w:rsidR="00B66EC3" w:rsidRPr="007671A3">
        <w:rPr>
          <w:rFonts w:ascii="Angsana New" w:hAnsi="Angsana New"/>
          <w:sz w:val="30"/>
          <w:szCs w:val="30"/>
          <w:cs/>
        </w:rPr>
        <w:t xml:space="preserve"> </w:t>
      </w:r>
      <w:r w:rsidR="003E4155" w:rsidRPr="007671A3">
        <w:rPr>
          <w:rFonts w:ascii="Angsana New" w:hAnsi="Angsana New"/>
          <w:sz w:val="30"/>
          <w:szCs w:val="30"/>
          <w:cs/>
        </w:rPr>
        <w:t>ภายหลังจากการบันทึก</w:t>
      </w:r>
      <w:r w:rsidRPr="007671A3">
        <w:rPr>
          <w:rFonts w:ascii="Angsana New" w:hAnsi="Angsana New"/>
          <w:sz w:val="30"/>
          <w:szCs w:val="30"/>
          <w:cs/>
        </w:rPr>
        <w:t>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bookmarkEnd w:id="1"/>
    <w:bookmarkEnd w:id="2"/>
    <w:p w14:paraId="078BDBBB" w14:textId="77777777" w:rsidR="00F602FB" w:rsidRPr="007671A3" w:rsidRDefault="00F602FB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0DE763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7A729E9F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3C3BEA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เจ้า</w:t>
      </w:r>
      <w:r w:rsidR="00E134BB" w:rsidRPr="007671A3">
        <w:rPr>
          <w:rFonts w:ascii="Angsana New" w:hAnsi="Angsana New"/>
          <w:color w:val="000000"/>
          <w:sz w:val="30"/>
          <w:szCs w:val="30"/>
          <w:cs/>
        </w:rPr>
        <w:t>หนี้การค้าและเจ้าหนี้อื่น แสดงด้วย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ราคาทุน</w:t>
      </w:r>
    </w:p>
    <w:p w14:paraId="79B94466" w14:textId="77777777" w:rsidR="00BA0F71" w:rsidRPr="007671A3" w:rsidRDefault="00BA0F71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5C0BD6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53EE497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</w:rPr>
        <w:tab/>
      </w:r>
    </w:p>
    <w:p w14:paraId="58D43225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F94A59C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1AEC939" w14:textId="6DD95510" w:rsidR="003221AE" w:rsidRPr="007671A3" w:rsidRDefault="00A07731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7671A3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C545C5E" w14:textId="77777777" w:rsidR="00FB03E4" w:rsidRDefault="00FB03E4" w:rsidP="00A0773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331A46F" w14:textId="77777777" w:rsidR="00A07731" w:rsidRPr="007671A3" w:rsidRDefault="00A07731" w:rsidP="00A0773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27DF470" w14:textId="77777777" w:rsidR="00A07731" w:rsidRPr="007671A3" w:rsidRDefault="00A07731" w:rsidP="00A07731">
      <w:pPr>
        <w:ind w:left="540"/>
        <w:rPr>
          <w:rFonts w:ascii="Angsana New" w:hAnsi="Angsana New"/>
          <w:i/>
          <w:sz w:val="30"/>
          <w:szCs w:val="30"/>
        </w:rPr>
      </w:pPr>
    </w:p>
    <w:p w14:paraId="4C4F344E" w14:textId="76047ED2" w:rsidR="00A07731" w:rsidRDefault="00A07731" w:rsidP="00AE62C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671A3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="00CE64CA" w:rsidRPr="007671A3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7671A3">
        <w:rPr>
          <w:rFonts w:ascii="Angsana New" w:hAnsi="Angsana New" w:hint="cs"/>
          <w:i/>
          <w:sz w:val="30"/>
          <w:szCs w:val="30"/>
          <w:cs/>
        </w:rPr>
        <w:t>งวด</w:t>
      </w:r>
      <w:r w:rsidRPr="007671A3">
        <w:rPr>
          <w:rFonts w:ascii="Angsana New" w:hAnsi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7671A3">
        <w:rPr>
          <w:rFonts w:ascii="Angsana New" w:hAnsi="Angsana New" w:hint="cs"/>
          <w:i/>
          <w:sz w:val="30"/>
          <w:szCs w:val="30"/>
          <w:cs/>
        </w:rPr>
        <w:t>ส</w:t>
      </w:r>
      <w:r w:rsidRPr="007671A3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7C8CAA65" w14:textId="77777777" w:rsidR="000468F4" w:rsidRPr="007671A3" w:rsidRDefault="000468F4" w:rsidP="00AE62C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15967166" w14:textId="1EB688CB" w:rsidR="00A07731" w:rsidRPr="007671A3" w:rsidRDefault="00A07731" w:rsidP="00A07731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7671A3">
        <w:rPr>
          <w:rFonts w:ascii="Angsana New" w:hAnsi="Angsana New"/>
          <w:i/>
          <w:sz w:val="30"/>
          <w:szCs w:val="30"/>
          <w:cs/>
        </w:rPr>
        <w:t>การคำนวณ</w:t>
      </w:r>
      <w:r w:rsidRPr="007671A3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7671A3">
        <w:rPr>
          <w:rFonts w:ascii="Angsana New" w:hAnsi="Angsana New"/>
          <w:i/>
          <w:sz w:val="30"/>
          <w:szCs w:val="30"/>
          <w:cs/>
        </w:rPr>
        <w:t>นั้น</w:t>
      </w:r>
      <w:r w:rsidR="004E504C" w:rsidRPr="007671A3">
        <w:rPr>
          <w:rFonts w:ascii="Angsana New" w:hAnsi="Angsana New" w:hint="cs"/>
          <w:i/>
          <w:spacing w:val="-4"/>
          <w:sz w:val="30"/>
          <w:szCs w:val="30"/>
          <w:cs/>
        </w:rPr>
        <w:t>ใช้หลักคณิตศาสตร์ประกันภัยซึ่ง</w:t>
      </w:r>
      <w:r w:rsidRPr="007671A3">
        <w:rPr>
          <w:rFonts w:ascii="Angsana New" w:hAnsi="Angsana New"/>
          <w:i/>
          <w:sz w:val="30"/>
          <w:szCs w:val="30"/>
          <w:cs/>
        </w:rPr>
        <w:t>จัดทำโดยนักคณิตศาสตร์ประกันภัยที่ได้รับอนุญาต</w:t>
      </w:r>
      <w:r w:rsidR="001B496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7671A3">
        <w:rPr>
          <w:rFonts w:ascii="Angsana New" w:hAnsi="Angsana New" w:hint="cs"/>
          <w:i/>
          <w:sz w:val="30"/>
          <w:szCs w:val="30"/>
          <w:cs/>
        </w:rPr>
        <w:t xml:space="preserve">  </w:t>
      </w:r>
    </w:p>
    <w:p w14:paraId="47892075" w14:textId="77777777" w:rsidR="00A07731" w:rsidRPr="007671A3" w:rsidRDefault="00A07731" w:rsidP="00A07731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2AF1080" w14:textId="0FEC41CD" w:rsidR="00A07731" w:rsidRPr="007671A3" w:rsidRDefault="00A07731" w:rsidP="00A07731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671A3">
        <w:rPr>
          <w:rFonts w:ascii="Angsana New" w:hAnsi="Angsana New" w:hint="cs"/>
          <w:i/>
          <w:sz w:val="30"/>
          <w:szCs w:val="30"/>
          <w:cs/>
        </w:rPr>
        <w:t>ใน</w:t>
      </w:r>
      <w:r w:rsidRPr="007671A3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7671A3">
        <w:rPr>
          <w:rFonts w:ascii="Angsana New" w:hAnsi="Angsana New"/>
          <w:i/>
          <w:sz w:val="30"/>
          <w:szCs w:val="30"/>
        </w:rPr>
        <w:t xml:space="preserve"> </w:t>
      </w:r>
      <w:r w:rsidRPr="007671A3">
        <w:rPr>
          <w:rFonts w:ascii="Angsana New" w:hAnsi="Angsana New" w:hint="cs"/>
          <w:i/>
          <w:sz w:val="30"/>
          <w:szCs w:val="30"/>
          <w:cs/>
        </w:rPr>
        <w:t>ผล</w:t>
      </w:r>
      <w:r w:rsidRPr="007671A3">
        <w:rPr>
          <w:rFonts w:ascii="Angsana New" w:hAnsi="Angsana New"/>
          <w:i/>
          <w:sz w:val="30"/>
          <w:szCs w:val="30"/>
          <w:cs/>
        </w:rPr>
        <w:t>กำไร</w:t>
      </w:r>
      <w:r w:rsidRPr="007671A3">
        <w:rPr>
          <w:rFonts w:ascii="Angsana New" w:hAnsi="Angsana New" w:hint="cs"/>
          <w:i/>
          <w:sz w:val="30"/>
          <w:szCs w:val="30"/>
          <w:cs/>
        </w:rPr>
        <w:t>หรือ</w:t>
      </w:r>
      <w:r w:rsidRPr="007671A3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7671A3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7671A3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7671A3">
        <w:rPr>
          <w:rFonts w:ascii="Angsana New" w:hAnsi="Angsana New"/>
          <w:i/>
          <w:sz w:val="30"/>
          <w:szCs w:val="30"/>
        </w:rPr>
        <w:t xml:space="preserve"> </w:t>
      </w:r>
      <w:r w:rsidR="006E68F2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7671A3">
        <w:rPr>
          <w:rFonts w:ascii="Angsana New" w:hAnsi="Angsana New" w:hint="cs"/>
          <w:i/>
          <w:sz w:val="30"/>
          <w:szCs w:val="30"/>
          <w:cs/>
        </w:rPr>
        <w:t>ของ</w:t>
      </w:r>
      <w:r w:rsidRPr="007671A3">
        <w:rPr>
          <w:rFonts w:ascii="Angsana New" w:hAnsi="Angsana New"/>
          <w:i/>
          <w:sz w:val="30"/>
          <w:szCs w:val="30"/>
          <w:cs/>
        </w:rPr>
        <w:t>หนี้สิน</w:t>
      </w:r>
      <w:r w:rsidRPr="00510F21">
        <w:rPr>
          <w:rFonts w:ascii="Angsana New" w:hAnsi="Angsana New"/>
          <w:i/>
          <w:spacing w:val="4"/>
          <w:sz w:val="30"/>
          <w:szCs w:val="30"/>
          <w:cs/>
        </w:rPr>
        <w:t>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</w:t>
      </w:r>
      <w:r w:rsidRPr="007671A3">
        <w:rPr>
          <w:rFonts w:ascii="Angsana New" w:hAnsi="Angsana New" w:hint="cs"/>
          <w:i/>
          <w:spacing w:val="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i/>
          <w:spacing w:val="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Pr="007671A3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</w:t>
      </w:r>
      <w:r w:rsidRPr="007671A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779C8960" w14:textId="579740F9" w:rsidR="00A07731" w:rsidRPr="007671A3" w:rsidRDefault="00A07731" w:rsidP="00A07731">
      <w:pPr>
        <w:pStyle w:val="BodyText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671A3">
        <w:rPr>
          <w:rFonts w:ascii="Angsana New" w:hAnsi="Angsana New"/>
          <w:i/>
          <w:sz w:val="30"/>
          <w:szCs w:val="30"/>
          <w:cs/>
        </w:rPr>
        <w:lastRenderedPageBreak/>
        <w:t>เมื่อมีการ</w:t>
      </w:r>
      <w:r w:rsidRPr="007671A3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7671A3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7671A3">
        <w:rPr>
          <w:rFonts w:ascii="Angsana New" w:hAnsi="Angsana New" w:hint="cs"/>
          <w:i/>
          <w:sz w:val="30"/>
          <w:szCs w:val="30"/>
          <w:cs/>
        </w:rPr>
        <w:t xml:space="preserve"> ผล</w:t>
      </w:r>
      <w:r w:rsidRPr="007671A3">
        <w:rPr>
          <w:rFonts w:ascii="Angsana New" w:hAnsi="Angsana New"/>
          <w:i/>
          <w:sz w:val="30"/>
          <w:szCs w:val="30"/>
          <w:cs/>
        </w:rPr>
        <w:t>กำไร</w:t>
      </w:r>
      <w:r w:rsidRPr="007671A3">
        <w:rPr>
          <w:rFonts w:ascii="Angsana New" w:hAnsi="Angsana New" w:hint="cs"/>
          <w:i/>
          <w:sz w:val="30"/>
          <w:szCs w:val="30"/>
          <w:cs/>
        </w:rPr>
        <w:t>หรือ</w:t>
      </w:r>
      <w:r w:rsidRPr="007671A3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7671A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6E68F2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รับรู้</w:t>
      </w:r>
      <w:r w:rsidRPr="007671A3">
        <w:rPr>
          <w:rFonts w:ascii="Angsana New" w:hAnsi="Angsana New" w:hint="cs"/>
          <w:i/>
          <w:sz w:val="30"/>
          <w:szCs w:val="30"/>
          <w:cs/>
        </w:rPr>
        <w:t>ผล</w:t>
      </w:r>
      <w:r w:rsidRPr="007671A3">
        <w:rPr>
          <w:rFonts w:ascii="Angsana New" w:hAnsi="Angsana New"/>
          <w:i/>
          <w:sz w:val="30"/>
          <w:szCs w:val="30"/>
          <w:cs/>
        </w:rPr>
        <w:t>กำไรและขาดทุนจากการจ่ายชำระผลประโยชน์</w:t>
      </w:r>
      <w:r w:rsidRPr="007671A3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7671A3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1512AA62" w14:textId="77777777" w:rsidR="00F602FB" w:rsidRPr="007671A3" w:rsidRDefault="00F6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75BB35BB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2A094B2F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196147A" w14:textId="218B54E2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7671A3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="006E68F2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7671A3">
        <w:rPr>
          <w:rFonts w:ascii="Angsana New" w:hAnsi="Angsana New" w:hint="cs"/>
          <w:i/>
          <w:sz w:val="30"/>
          <w:szCs w:val="30"/>
          <w:cs/>
        </w:rPr>
        <w:t>ของ</w:t>
      </w:r>
      <w:r w:rsidRPr="007671A3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7671A3">
        <w:rPr>
          <w:rFonts w:ascii="Angsana New" w:hAnsi="Angsana New" w:hint="cs"/>
          <w:i/>
          <w:sz w:val="30"/>
          <w:szCs w:val="30"/>
          <w:cs/>
        </w:rPr>
        <w:t>งวด</w:t>
      </w:r>
      <w:r w:rsidRPr="007671A3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7671A3">
        <w:rPr>
          <w:rFonts w:ascii="Angsana New" w:hAnsi="Angsana New" w:hint="cs"/>
          <w:i/>
          <w:sz w:val="30"/>
          <w:szCs w:val="30"/>
          <w:cs/>
        </w:rPr>
        <w:t>ๆ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7671A3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</w:t>
      </w:r>
      <w:r w:rsidR="00C2541C" w:rsidRPr="007671A3">
        <w:rPr>
          <w:rFonts w:ascii="Angsana New" w:hAnsi="Angsana New" w:hint="cs"/>
          <w:i/>
          <w:sz w:val="30"/>
          <w:szCs w:val="30"/>
          <w:cs/>
        </w:rPr>
        <w:t>ู้ในกำไรหรือขาดทุนเมื่อเกิดขึ้น</w:t>
      </w:r>
    </w:p>
    <w:p w14:paraId="5761A88A" w14:textId="77777777" w:rsidR="00510F21" w:rsidRDefault="00510F2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4E274C20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4A03566" w14:textId="77777777" w:rsidR="00A07731" w:rsidRPr="00965152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68A0A48" w14:textId="465E0505" w:rsidR="00A07731" w:rsidRPr="007671A3" w:rsidRDefault="00A07731" w:rsidP="00A0773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7671A3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Pr="007671A3">
        <w:rPr>
          <w:rFonts w:ascii="Angsana New" w:hAnsi="Angsana New" w:hint="cs"/>
          <w:i/>
          <w:spacing w:val="-4"/>
          <w:sz w:val="30"/>
          <w:szCs w:val="30"/>
          <w:cs/>
        </w:rPr>
        <w:t>รับรู้</w:t>
      </w:r>
      <w:r w:rsidRPr="007671A3">
        <w:rPr>
          <w:rFonts w:ascii="Angsana New" w:hAnsi="Angsana New"/>
          <w:i/>
          <w:spacing w:val="-4"/>
          <w:sz w:val="30"/>
          <w:szCs w:val="30"/>
          <w:cs/>
        </w:rPr>
        <w:t>เป็นค่าใช้จ่ายเมื่อพนักงานทำงานให้</w:t>
      </w:r>
      <w:r w:rsidRPr="007671A3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7671A3">
        <w:rPr>
          <w:rFonts w:ascii="Angsana New" w:hAnsi="Angsana New"/>
          <w:i/>
          <w:spacing w:val="-4"/>
          <w:sz w:val="30"/>
          <w:szCs w:val="30"/>
          <w:cs/>
        </w:rPr>
        <w:t>หนี้สินรับร</w:t>
      </w:r>
      <w:r w:rsidR="00B21B90" w:rsidRPr="007671A3">
        <w:rPr>
          <w:rFonts w:ascii="Angsana New" w:hAnsi="Angsana New"/>
          <w:i/>
          <w:spacing w:val="-4"/>
          <w:sz w:val="30"/>
          <w:szCs w:val="30"/>
          <w:cs/>
        </w:rPr>
        <w:t>ู้ด้วยมูลค่าที่คาดว่าจะจ่ายชำระ</w:t>
      </w:r>
      <w:r w:rsidRPr="007671A3">
        <w:rPr>
          <w:rFonts w:ascii="Angsana New" w:hAnsi="Angsana New"/>
          <w:i/>
          <w:sz w:val="30"/>
          <w:szCs w:val="30"/>
          <w:cs/>
        </w:rPr>
        <w:t>หาก</w:t>
      </w:r>
      <w:r w:rsidR="006E68F2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7671A3">
        <w:rPr>
          <w:rFonts w:ascii="Angsana New" w:hAnsi="Angsana New"/>
          <w:sz w:val="20"/>
          <w:szCs w:val="20"/>
        </w:rPr>
        <w:t xml:space="preserve"> </w:t>
      </w:r>
    </w:p>
    <w:p w14:paraId="18B92F72" w14:textId="77777777" w:rsidR="00A07731" w:rsidRPr="00EE1DB2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35DE03D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3704401" w14:textId="77777777" w:rsidR="0034460D" w:rsidRPr="00EE1DB2" w:rsidRDefault="0034460D" w:rsidP="00B3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4ED848C" w14:textId="5BAA9887" w:rsidR="00262DD8" w:rsidRPr="007671A3" w:rsidRDefault="0034460D" w:rsidP="00B35C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="Angsana New" w:hAnsi="Angsana New"/>
          <w:i/>
          <w:sz w:val="30"/>
          <w:szCs w:val="30"/>
        </w:rPr>
      </w:pPr>
      <w:r w:rsidRPr="007671A3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</w:t>
      </w:r>
      <w:r w:rsidR="006E68F2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</w:t>
      </w:r>
      <w:r w:rsidR="00283AEC" w:rsidRPr="007671A3">
        <w:rPr>
          <w:rFonts w:ascii="Angsana New" w:hAnsi="Angsana New"/>
          <w:i/>
          <w:spacing w:val="4"/>
          <w:sz w:val="30"/>
          <w:szCs w:val="30"/>
          <w:cs/>
        </w:rPr>
        <w:t>โดยอนุมานที่เกิดขึ้น</w:t>
      </w:r>
      <w:r w:rsidR="00283AEC" w:rsidRPr="007671A3">
        <w:rPr>
          <w:rFonts w:ascii="Angsana New" w:hAnsi="Angsana New"/>
          <w:i/>
          <w:sz w:val="30"/>
          <w:szCs w:val="30"/>
          <w:cs/>
        </w:rPr>
        <w:t>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83AEC" w:rsidRPr="007671A3">
        <w:rPr>
          <w:rFonts w:ascii="Angsana New" w:hAnsi="Angsana New" w:hint="cs"/>
          <w:i/>
          <w:sz w:val="30"/>
          <w:szCs w:val="30"/>
          <w:cs/>
        </w:rPr>
        <w:t>ผูกพัน</w:t>
      </w:r>
      <w:r w:rsidR="00283AEC" w:rsidRPr="007671A3">
        <w:rPr>
          <w:rFonts w:ascii="Angsana New" w:hAnsi="Angsana New"/>
          <w:i/>
          <w:sz w:val="30"/>
          <w:szCs w:val="30"/>
          <w:cs/>
        </w:rPr>
        <w:t>ดังกล่าว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 ประมาณการหนี้สิน</w:t>
      </w:r>
      <w:r w:rsidRPr="007671A3">
        <w:rPr>
          <w:rFonts w:ascii="Angsana New" w:hAnsi="Angsana New"/>
          <w:i/>
          <w:spacing w:val="-4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7671A3">
        <w:rPr>
          <w:rFonts w:ascii="Angsana New" w:hAnsi="Angsana New"/>
          <w:i/>
          <w:sz w:val="30"/>
          <w:szCs w:val="30"/>
        </w:rPr>
        <w:t xml:space="preserve"> </w:t>
      </w:r>
    </w:p>
    <w:p w14:paraId="3702D2D1" w14:textId="77777777" w:rsidR="00D31AB4" w:rsidRPr="00EE1DB2" w:rsidRDefault="00D31AB4" w:rsidP="00B3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25E5B3F" w14:textId="77777777" w:rsidR="00D31AB4" w:rsidRPr="007671A3" w:rsidRDefault="00D31AB4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ทุนเรือนหุ้น</w:t>
      </w:r>
    </w:p>
    <w:p w14:paraId="78DF1FA7" w14:textId="77777777" w:rsidR="00D31AB4" w:rsidRPr="00EE1DB2" w:rsidRDefault="00D31AB4" w:rsidP="00B35C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2CE4A79" w14:textId="77777777" w:rsidR="00D31AB4" w:rsidRPr="007671A3" w:rsidRDefault="00D31AB4" w:rsidP="00B35C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หุ้นสามัญ</w:t>
      </w:r>
    </w:p>
    <w:p w14:paraId="5F0BD7A6" w14:textId="77777777" w:rsidR="00D31AB4" w:rsidRPr="00EE1DB2" w:rsidRDefault="00D31AB4" w:rsidP="00B35C4E">
      <w:pPr>
        <w:pStyle w:val="AccPolicyHeading"/>
        <w:numPr>
          <w:ilvl w:val="0"/>
          <w:numId w:val="0"/>
        </w:numPr>
        <w:ind w:left="720"/>
      </w:pPr>
    </w:p>
    <w:p w14:paraId="68A4BB1D" w14:textId="45A14597" w:rsidR="00B21B90" w:rsidRPr="007671A3" w:rsidRDefault="00911B2E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="Angsana New" w:hAnsi="Angsana New"/>
          <w:i/>
          <w:sz w:val="30"/>
          <w:szCs w:val="30"/>
        </w:rPr>
      </w:pPr>
      <w:r w:rsidRPr="007671A3">
        <w:rPr>
          <w:rFonts w:ascii="Angsana New" w:hAnsi="Angsana New"/>
          <w:i/>
          <w:spacing w:val="12"/>
          <w:sz w:val="30"/>
          <w:szCs w:val="30"/>
          <w:cs/>
        </w:rPr>
        <w:t>หุ้นสามัญจัดประเภทเป็นทุน</w:t>
      </w:r>
      <w:r w:rsidRPr="007671A3">
        <w:rPr>
          <w:rFonts w:ascii="Angsana New" w:hAnsi="Angsana New"/>
          <w:i/>
          <w:spacing w:val="12"/>
          <w:sz w:val="30"/>
          <w:szCs w:val="30"/>
        </w:rPr>
        <w:t xml:space="preserve"> </w:t>
      </w:r>
      <w:r w:rsidR="00D31AB4" w:rsidRPr="007671A3">
        <w:rPr>
          <w:rFonts w:ascii="Angsana New" w:hAnsi="Angsana New"/>
          <w:i/>
          <w:spacing w:val="12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</w:t>
      </w:r>
      <w:r w:rsidR="00D31AB4" w:rsidRPr="007671A3">
        <w:rPr>
          <w:rFonts w:ascii="Angsana New" w:hAnsi="Angsana New"/>
          <w:i/>
          <w:sz w:val="30"/>
          <w:szCs w:val="30"/>
          <w:cs/>
        </w:rPr>
        <w:t xml:space="preserve"> (สุทธิจากผลกระทบทางภาษี) รับรู้เป็นรายการหักจากส่วนของทุน</w:t>
      </w:r>
      <w:r w:rsidR="00D31AB4" w:rsidRPr="007671A3">
        <w:rPr>
          <w:rFonts w:ascii="Angsana New" w:hAnsi="Angsana New"/>
          <w:i/>
          <w:sz w:val="30"/>
          <w:szCs w:val="30"/>
        </w:rPr>
        <w:t xml:space="preserve"> </w:t>
      </w:r>
    </w:p>
    <w:p w14:paraId="38A52F63" w14:textId="77777777" w:rsidR="00206E84" w:rsidRDefault="00206E84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="Angsana New" w:hAnsi="Angsana New"/>
          <w:i/>
          <w:sz w:val="28"/>
          <w:szCs w:val="28"/>
        </w:rPr>
      </w:pPr>
    </w:p>
    <w:p w14:paraId="6E20AC89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7687E480" w14:textId="77777777" w:rsidR="0034460D" w:rsidRPr="00EE1DB2" w:rsidRDefault="0034460D" w:rsidP="00B3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5655EF85" w14:textId="34D38D4E" w:rsidR="004908B5" w:rsidRPr="007671A3" w:rsidRDefault="0034460D" w:rsidP="00B35C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รายได้ที่รับรู้ไม่รวมภาษีมูลค่าเพิ่ม </w:t>
      </w:r>
      <w:r w:rsidR="00DA7E21" w:rsidRPr="007671A3">
        <w:rPr>
          <w:rFonts w:ascii="Angsana New" w:hAnsi="Angsana New"/>
          <w:sz w:val="30"/>
          <w:szCs w:val="30"/>
          <w:cs/>
        </w:rPr>
        <w:t>และแสดงสุทธิจากส่วนลดการค้า</w:t>
      </w:r>
      <w:r w:rsidR="003221AE" w:rsidRPr="007671A3">
        <w:rPr>
          <w:rFonts w:ascii="Angsana New" w:hAnsi="Angsana New" w:hint="cs"/>
          <w:sz w:val="30"/>
          <w:szCs w:val="30"/>
          <w:cs/>
        </w:rPr>
        <w:t xml:space="preserve"> และส่วนลดตามปริมาณซื้อที่กิจการกำหนด</w:t>
      </w:r>
    </w:p>
    <w:p w14:paraId="081F27B4" w14:textId="77777777" w:rsidR="00F602FB" w:rsidRPr="00EE1DB2" w:rsidRDefault="00F602FB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61408C10" w14:textId="77777777" w:rsidR="004908B5" w:rsidRPr="007671A3" w:rsidRDefault="004908B5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</w:p>
    <w:p w14:paraId="044A1F1A" w14:textId="77777777" w:rsidR="004908B5" w:rsidRPr="00EE1DB2" w:rsidRDefault="004908B5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59B2289" w14:textId="048A3116" w:rsidR="003221AE" w:rsidRDefault="004908B5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2"/>
          <w:sz w:val="30"/>
          <w:szCs w:val="30"/>
          <w:cs/>
        </w:rPr>
        <w:t>รายได้จะรับรู้ในกำไรหรือขาดทุนเมื่อได้โอนความเสี่ยงและผลตอบแทนของความเป็นเจ้าของสินค้าที่มีนัยสำคัญไป</w:t>
      </w:r>
      <w:r w:rsidRPr="007671A3">
        <w:rPr>
          <w:rFonts w:ascii="Angsana New" w:hAnsi="Angsana New"/>
          <w:sz w:val="30"/>
          <w:szCs w:val="30"/>
          <w:cs/>
        </w:rPr>
        <w:t>ให้กับผู้ซื้อแล้ว และจะไม่รับรู้รายได้ถ้าฝ่ายบริหารยังควบคุมหรือบริหารสินค้าที่ขายไปแล้วนั้น</w:t>
      </w:r>
      <w:r w:rsidRPr="007671A3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="002F592B" w:rsidRPr="007671A3">
        <w:rPr>
          <w:rFonts w:ascii="Angsana New" w:hAnsi="Angsana New"/>
          <w:spacing w:val="2"/>
          <w:sz w:val="30"/>
          <w:szCs w:val="30"/>
          <w:cs/>
        </w:rPr>
        <w:t>หรือมีความเป็นไปได้ค่อนข้างแน่นอนที่จะต้อง</w:t>
      </w:r>
      <w:r w:rsidR="002F592B" w:rsidRPr="007671A3">
        <w:rPr>
          <w:rFonts w:ascii="Angsana New" w:hAnsi="Angsana New"/>
          <w:sz w:val="30"/>
          <w:szCs w:val="30"/>
          <w:cs/>
        </w:rPr>
        <w:t xml:space="preserve">รับคืนสินค้า </w:t>
      </w:r>
      <w:r w:rsidR="002F592B" w:rsidRPr="007671A3">
        <w:rPr>
          <w:rFonts w:ascii="Angsana New" w:hAnsi="Angsana New"/>
          <w:spacing w:val="2"/>
          <w:sz w:val="30"/>
          <w:szCs w:val="30"/>
          <w:cs/>
        </w:rPr>
        <w:t>หรือมีความ</w:t>
      </w:r>
      <w:r w:rsidR="002F592B" w:rsidRPr="007671A3">
        <w:rPr>
          <w:rFonts w:ascii="Angsana New" w:hAnsi="Angsana New"/>
          <w:spacing w:val="6"/>
          <w:sz w:val="30"/>
          <w:szCs w:val="30"/>
          <w:cs/>
        </w:rPr>
        <w:t>ไม่แน่นอนที่มีนัยสำคัญในการได้รับประโยชน์เชิงเศรษฐกิจจากการขายสินค้าและให้บริการนั้น หรือไม่อาจ</w:t>
      </w:r>
      <w:r w:rsidR="002F592B" w:rsidRPr="007671A3">
        <w:rPr>
          <w:rFonts w:ascii="Angsana New" w:hAnsi="Angsana New"/>
          <w:spacing w:val="2"/>
          <w:sz w:val="30"/>
          <w:szCs w:val="30"/>
          <w:cs/>
        </w:rPr>
        <w:t>วัดมูลค่าของจำนวนรายได้และต้นทุนที่เกิดขึ้นได้อย่างน่าเชื่อถือ</w:t>
      </w:r>
      <w:r w:rsidR="002F592B" w:rsidRPr="007671A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B21B90" w:rsidRPr="007671A3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รายได้จากการให้บริการรับรู้เมื่อมีการใ</w:t>
      </w:r>
      <w:r w:rsidR="00B21B90" w:rsidRPr="00206E84">
        <w:rPr>
          <w:rFonts w:ascii="Angsana New" w:hAnsi="Angsana New"/>
          <w:sz w:val="30"/>
          <w:szCs w:val="30"/>
          <w:cs/>
        </w:rPr>
        <w:t>ห้บริการ</w:t>
      </w:r>
    </w:p>
    <w:p w14:paraId="7C18A9E1" w14:textId="77777777" w:rsidR="00206E84" w:rsidRPr="00206E84" w:rsidRDefault="00206E84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795A731" w14:textId="77777777" w:rsidR="0034460D" w:rsidRPr="00206E84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206E84">
        <w:rPr>
          <w:rFonts w:ascii="Angsana New" w:hAnsi="Angsana New"/>
          <w:iCs/>
          <w:color w:val="000000"/>
          <w:sz w:val="30"/>
          <w:szCs w:val="30"/>
          <w:cs/>
        </w:rPr>
        <w:t>ดอกเบี้ยรับและเงินปันผลรับ</w:t>
      </w:r>
    </w:p>
    <w:p w14:paraId="133BC604" w14:textId="77777777" w:rsidR="0034460D" w:rsidRPr="00206E84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EF8137" w14:textId="7DC7AA7F" w:rsidR="002F6D58" w:rsidRPr="00206E84" w:rsidRDefault="00A07731" w:rsidP="00AE6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6E84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</w:t>
      </w:r>
      <w:r w:rsidR="001B4966" w:rsidRPr="00206E84">
        <w:rPr>
          <w:rFonts w:ascii="Angsana New" w:hAnsi="Angsana New" w:hint="cs"/>
          <w:sz w:val="30"/>
          <w:szCs w:val="30"/>
          <w:cs/>
        </w:rPr>
        <w:t>อัตราดอกเบี้ยแท้จริง</w:t>
      </w:r>
      <w:r w:rsidR="0034460D" w:rsidRPr="00206E84">
        <w:rPr>
          <w:rFonts w:ascii="Angsana New" w:hAnsi="Angsana New"/>
          <w:color w:val="000000"/>
          <w:sz w:val="30"/>
          <w:szCs w:val="30"/>
          <w:cs/>
        </w:rPr>
        <w:t xml:space="preserve"> เงินปันผลรับบันทึกใน</w:t>
      </w:r>
      <w:r w:rsidR="0034460D" w:rsidRPr="00206E84">
        <w:rPr>
          <w:rFonts w:ascii="Angsana New" w:hAnsi="Angsana New"/>
          <w:sz w:val="30"/>
          <w:szCs w:val="30"/>
          <w:cs/>
        </w:rPr>
        <w:t>กำไรหรือขาดทุน</w:t>
      </w:r>
      <w:r w:rsidR="0034460D" w:rsidRPr="00206E84">
        <w:rPr>
          <w:rFonts w:ascii="Angsana New" w:hAnsi="Angsana New"/>
          <w:color w:val="000000"/>
          <w:sz w:val="30"/>
          <w:szCs w:val="30"/>
          <w:cs/>
        </w:rPr>
        <w:t>ในวันที่</w:t>
      </w:r>
      <w:r w:rsidR="006E68F2" w:rsidRPr="00206E84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C52E26" w:rsidRPr="00206E84">
        <w:rPr>
          <w:rFonts w:ascii="Angsana New" w:hAnsi="Angsana New"/>
          <w:color w:val="000000"/>
          <w:sz w:val="30"/>
          <w:szCs w:val="30"/>
          <w:cs/>
        </w:rPr>
        <w:t>มีสิทธิได้รับเงินปันผล</w:t>
      </w:r>
      <w:r w:rsidR="002B0C88" w:rsidRPr="00206E8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D04F2A8" w14:textId="77777777" w:rsidR="0034460D" w:rsidRPr="00206E84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F10158" w14:textId="77777777" w:rsidR="004C3F8E" w:rsidRPr="00206E84" w:rsidRDefault="004C3F8E" w:rsidP="004C3F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39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206E84">
        <w:rPr>
          <w:rFonts w:ascii="Angsana New" w:hAnsi="Angsana New"/>
          <w:iCs/>
          <w:color w:val="000000"/>
          <w:sz w:val="30"/>
          <w:szCs w:val="30"/>
          <w:cs/>
        </w:rPr>
        <w:t>รายได้ค่าธรรมเนียมการใช้สิทธิ</w:t>
      </w:r>
    </w:p>
    <w:p w14:paraId="67CD8BD2" w14:textId="77777777" w:rsidR="004C3F8E" w:rsidRPr="00206E84" w:rsidRDefault="004C3F8E" w:rsidP="004C3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79E50F" w14:textId="77777777" w:rsidR="004C3F8E" w:rsidRPr="0043305A" w:rsidRDefault="004C3F8E" w:rsidP="004C3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06E84">
        <w:rPr>
          <w:rFonts w:ascii="Angsana New" w:hAnsi="Angsana New"/>
          <w:sz w:val="30"/>
          <w:szCs w:val="30"/>
          <w:cs/>
        </w:rPr>
        <w:t>รายได้ค่าธรรมเนียมการ</w:t>
      </w:r>
      <w:r w:rsidRPr="00206E84">
        <w:rPr>
          <w:rFonts w:ascii="Angsana New" w:hAnsi="Angsana New" w:hint="cs"/>
          <w:sz w:val="30"/>
          <w:szCs w:val="30"/>
          <w:cs/>
        </w:rPr>
        <w:t>ใช้สิทธิ</w:t>
      </w:r>
      <w:r w:rsidRPr="00206E84">
        <w:rPr>
          <w:rFonts w:ascii="Angsana New" w:hAnsi="Angsana New"/>
          <w:sz w:val="30"/>
          <w:szCs w:val="30"/>
          <w:cs/>
        </w:rPr>
        <w:t>รับรู้เป็นรายได้ตามเกณฑ์คงค้างตามที่กำหนดในสัญญา</w:t>
      </w:r>
    </w:p>
    <w:p w14:paraId="6C75BD6D" w14:textId="77777777" w:rsidR="004C3F8E" w:rsidRPr="007671A3" w:rsidRDefault="004C3F8E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DE0DA5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ค่าใช้จ่าย</w:t>
      </w:r>
    </w:p>
    <w:p w14:paraId="5EBE3B05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2EB24FA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t>สัญญาเช่าดำเนินงาน</w:t>
      </w:r>
    </w:p>
    <w:p w14:paraId="51F675D1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12BB73" w14:textId="3F3FA7D2" w:rsidR="0034460D" w:rsidRPr="007671A3" w:rsidRDefault="00CD40B0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ค่าใช้จ่าย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ภายใต้สัญญาเช่าดำเนินงานบันทึกใน</w:t>
      </w:r>
      <w:r w:rsidR="0034460D" w:rsidRPr="007671A3">
        <w:rPr>
          <w:rFonts w:ascii="Angsana New" w:hAnsi="Angsana New"/>
          <w:sz w:val="30"/>
          <w:szCs w:val="30"/>
          <w:cs/>
        </w:rPr>
        <w:t>กำไรหรือขาดทุน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โดยวิธีเส้นตรงตลอดอายุสัญญาเช่า ประโยชน์ที่ได้รับตามสัญญาเช่าจะรับรู้ใน</w:t>
      </w:r>
      <w:r w:rsidR="0034460D" w:rsidRPr="007671A3">
        <w:rPr>
          <w:rFonts w:ascii="Angsana New" w:hAnsi="Angsana New"/>
          <w:sz w:val="30"/>
          <w:szCs w:val="30"/>
          <w:cs/>
        </w:rPr>
        <w:t>กำไรหรือขาดทุน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เป็นส่วนหนึ่งของค่าเช่าทั้งสิ้นตลอดอายุสัญญาเช่า</w:t>
      </w:r>
    </w:p>
    <w:p w14:paraId="24AE1387" w14:textId="77777777" w:rsidR="008345B8" w:rsidRPr="007671A3" w:rsidRDefault="008345B8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3D3AFD" w14:textId="77777777" w:rsidR="007C5E2D" w:rsidRPr="007671A3" w:rsidRDefault="0034460D" w:rsidP="007C5E2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</w:t>
      </w:r>
      <w:r w:rsidR="00B82DFC" w:rsidRPr="007671A3">
        <w:rPr>
          <w:rFonts w:ascii="Angsana New" w:hAnsi="Angsana New"/>
          <w:sz w:val="30"/>
          <w:szCs w:val="30"/>
          <w:cs/>
        </w:rPr>
        <w:t xml:space="preserve">ะเวลาที่คงเหลือของสัญญาเช่า </w:t>
      </w:r>
      <w:r w:rsidR="00B82DFC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14:paraId="4F2CA991" w14:textId="77777777" w:rsidR="007C5E2D" w:rsidRDefault="007C5E2D" w:rsidP="007C5E2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93A2388" w14:textId="77777777" w:rsidR="00206E84" w:rsidRDefault="00206E84" w:rsidP="007C5E2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447EED2" w14:textId="3C0CB947" w:rsidR="0034460D" w:rsidRPr="007671A3" w:rsidRDefault="0034460D" w:rsidP="007C5E2D">
      <w:pPr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lastRenderedPageBreak/>
        <w:t>ต้นทุนทางการเงิน</w:t>
      </w:r>
    </w:p>
    <w:p w14:paraId="76A1B086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14:paraId="3095C04D" w14:textId="7EAE5168" w:rsidR="000F2463" w:rsidRPr="007671A3" w:rsidRDefault="00B21B90" w:rsidP="00A43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671A3">
        <w:rPr>
          <w:rFonts w:ascii="Angsana New" w:hAnsi="Angsana New"/>
          <w:spacing w:val="2"/>
          <w:sz w:val="30"/>
          <w:szCs w:val="30"/>
          <w:cs/>
        </w:rPr>
        <w:t>ต้นทุนทางการเงิน ประกอบด้วย ดอกเบี้ยจ่ายของเงินกู้ยืม ประมาณการหนี้สินและสิ่งตอบแทนที่คาดว่าจะต้องจ่ายส่วนที่เพิ่มขึ้นเนื่องจากเวลาที่ผ่านไป และเงินปันผลของหุ้นบุริมสิทธิซึ่งถูกจัดประเภทเป็นหนี้สิน</w:t>
      </w:r>
    </w:p>
    <w:p w14:paraId="0D1EEAE5" w14:textId="77777777" w:rsidR="00B83FF3" w:rsidRDefault="00B83FF3" w:rsidP="00CD4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BFF1C3E" w14:textId="77777777" w:rsidR="00CD40B0" w:rsidRPr="007671A3" w:rsidRDefault="00A07731" w:rsidP="00CD4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04EB614D" w14:textId="77777777" w:rsidR="00074DFE" w:rsidRPr="007671A3" w:rsidRDefault="00074DFE" w:rsidP="00CD4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500744E" w14:textId="77777777" w:rsidR="00074DFE" w:rsidRPr="007671A3" w:rsidRDefault="00074DFE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0D7AAA0F" w14:textId="77777777" w:rsidR="00074DFE" w:rsidRPr="00395F2C" w:rsidRDefault="00074DFE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5DAAD22" w14:textId="29B32C51" w:rsidR="00074DFE" w:rsidRDefault="006E68F2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074DFE" w:rsidRPr="007671A3">
        <w:rPr>
          <w:rFonts w:ascii="Angsana New" w:hAnsi="Angsana New"/>
          <w:sz w:val="30"/>
          <w:szCs w:val="30"/>
          <w:cs/>
        </w:rPr>
        <w:t>ได้เสนอสิทธิให้พนักงานจำนวนหนึ่งที่เข้า</w:t>
      </w:r>
      <w:r w:rsidR="00A07731" w:rsidRPr="007671A3">
        <w:rPr>
          <w:rFonts w:ascii="Angsana New" w:hAnsi="Angsana New"/>
          <w:sz w:val="30"/>
          <w:szCs w:val="30"/>
          <w:cs/>
        </w:rPr>
        <w:t>หลักเกณฑ์</w:t>
      </w:r>
      <w:r w:rsidR="00A07731" w:rsidRPr="007671A3">
        <w:rPr>
          <w:rFonts w:ascii="Angsana New" w:hAnsi="Angsana New" w:hint="cs"/>
          <w:sz w:val="30"/>
          <w:szCs w:val="30"/>
          <w:cs/>
        </w:rPr>
        <w:t>สำหรับ</w:t>
      </w:r>
      <w:r w:rsidR="00074DFE" w:rsidRPr="007671A3">
        <w:rPr>
          <w:rFonts w:ascii="Angsana New" w:hAnsi="Angsana New"/>
          <w:sz w:val="30"/>
          <w:szCs w:val="30"/>
          <w:cs/>
        </w:rPr>
        <w:t xml:space="preserve">การออกจากงานด้วยความเห็นชอบร่วมกัน พนักงานที่เห็นชอบกับข้อเสนอจะได้รับเงินจำนวนหนึ่งโดยคำนวณผันแปรตามเงินเดือนล่าสุด จำนวนปีที่ทำงานหรือจำนวนเดือนคงเหลือก่อนการเกษียณตามปกติ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074DFE" w:rsidRPr="007671A3">
        <w:rPr>
          <w:rFonts w:ascii="Angsana New" w:hAnsi="Angsana New"/>
          <w:sz w:val="30"/>
          <w:szCs w:val="30"/>
          <w:cs/>
        </w:rPr>
        <w:t>บันทึกเป็นค่าใช้จ่าย</w:t>
      </w:r>
      <w:r w:rsidR="00A07731" w:rsidRPr="007671A3">
        <w:rPr>
          <w:rFonts w:ascii="Angsana New" w:hAnsi="Angsana New" w:hint="cs"/>
          <w:sz w:val="30"/>
          <w:szCs w:val="30"/>
          <w:cs/>
        </w:rPr>
        <w:t>เมื่อมี</w:t>
      </w:r>
      <w:r w:rsidR="00A07731" w:rsidRPr="007671A3">
        <w:rPr>
          <w:rFonts w:ascii="Angsana New" w:hAnsi="Angsana New"/>
          <w:sz w:val="30"/>
          <w:szCs w:val="30"/>
          <w:cs/>
        </w:rPr>
        <w:t>แผนการ</w:t>
      </w:r>
      <w:r w:rsidR="00074DFE" w:rsidRPr="007671A3">
        <w:rPr>
          <w:rFonts w:ascii="Angsana New" w:hAnsi="Angsana New"/>
          <w:sz w:val="30"/>
          <w:szCs w:val="30"/>
          <w:cs/>
        </w:rPr>
        <w:t>ออกจากงานด้วยความเห็นชอบร่วมกัน</w:t>
      </w:r>
    </w:p>
    <w:p w14:paraId="00D9795A" w14:textId="77777777" w:rsidR="00206E84" w:rsidRPr="007671A3" w:rsidRDefault="00206E84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7578F53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25225725" w14:textId="77777777" w:rsidR="0034460D" w:rsidRPr="00395F2C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</w:p>
    <w:p w14:paraId="3175E0D0" w14:textId="236518AA" w:rsidR="008122E8" w:rsidRPr="007671A3" w:rsidRDefault="008122E8" w:rsidP="00812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spacing w:val="-4"/>
          <w:sz w:val="30"/>
          <w:szCs w:val="30"/>
          <w:cs/>
        </w:rPr>
        <w:t>ค่าใช้จ่ายภาษีเงินได้สำหรับปี</w:t>
      </w:r>
      <w:r w:rsidR="00FF3DDA" w:rsidRPr="00767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-4"/>
          <w:sz w:val="30"/>
          <w:szCs w:val="30"/>
          <w:cs/>
        </w:rPr>
        <w:t>ประกอบด้วย</w:t>
      </w:r>
      <w:r w:rsidR="00217A87" w:rsidRPr="00767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-4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="00C2541C" w:rsidRPr="007671A3">
        <w:rPr>
          <w:rFonts w:ascii="Angsana New" w:hAnsi="Angsana New"/>
          <w:spacing w:val="-4"/>
          <w:sz w:val="30"/>
          <w:szCs w:val="30"/>
        </w:rPr>
        <w:t xml:space="preserve"> </w:t>
      </w:r>
      <w:r w:rsidRPr="007671A3">
        <w:rPr>
          <w:rFonts w:ascii="Angsana New" w:hAnsi="Angsana New"/>
          <w:spacing w:val="-4"/>
          <w:sz w:val="30"/>
          <w:szCs w:val="30"/>
          <w:cs/>
        </w:rPr>
        <w:t>ภาษีเงินได้</w:t>
      </w:r>
      <w:r w:rsidR="00671131" w:rsidRPr="007671A3">
        <w:rPr>
          <w:rFonts w:ascii="Angsana New" w:hAnsi="Angsana New"/>
          <w:spacing w:val="-4"/>
          <w:sz w:val="30"/>
          <w:szCs w:val="30"/>
          <w:cs/>
        </w:rPr>
        <w:t>ของ</w:t>
      </w:r>
      <w:r w:rsidR="00671131" w:rsidRPr="007671A3">
        <w:rPr>
          <w:rFonts w:ascii="Angsana New" w:hAnsi="Angsana New"/>
          <w:sz w:val="30"/>
          <w:szCs w:val="30"/>
          <w:cs/>
        </w:rPr>
        <w:t>งวด</w:t>
      </w:r>
      <w:r w:rsidRPr="007671A3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="00B82DFC" w:rsidRPr="007671A3">
        <w:rPr>
          <w:rFonts w:ascii="Angsana New" w:hAnsi="Angsana New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23E5226" w14:textId="77777777" w:rsidR="0034460D" w:rsidRPr="00395F2C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E23353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ภาษีเงินได้</w:t>
      </w:r>
      <w:r w:rsidR="00B82DFC"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ของงวด</w:t>
      </w: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ปัจจุบัน</w:t>
      </w:r>
    </w:p>
    <w:p w14:paraId="2FD7E7D9" w14:textId="77777777" w:rsidR="0034460D" w:rsidRPr="00395F2C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E62A81" w14:textId="4E2F7193" w:rsidR="008122E8" w:rsidRPr="007671A3" w:rsidRDefault="008122E8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="004C3F8E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ได้แก่</w:t>
      </w:r>
      <w:r w:rsidR="004C3F8E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ภาษีที่คาดว่าจะจ่ายชำระหรือได้รับชำระ โดยคำนวณจาก</w:t>
      </w:r>
      <w:r w:rsidR="00A07731" w:rsidRPr="007671A3">
        <w:rPr>
          <w:rFonts w:ascii="Angsana New" w:hAnsi="Angsana New" w:hint="cs"/>
          <w:sz w:val="30"/>
          <w:szCs w:val="30"/>
          <w:cs/>
        </w:rPr>
        <w:t>ผล</w:t>
      </w:r>
      <w:r w:rsidRPr="007671A3">
        <w:rPr>
          <w:rFonts w:ascii="Angsana New" w:hAnsi="Angsana New"/>
          <w:sz w:val="30"/>
          <w:szCs w:val="30"/>
          <w:cs/>
        </w:rPr>
        <w:t>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</w:t>
      </w:r>
      <w:r w:rsidR="00DA7E21" w:rsidRPr="007671A3">
        <w:rPr>
          <w:rFonts w:ascii="Angsana New" w:hAnsi="Angsana New"/>
          <w:sz w:val="30"/>
          <w:szCs w:val="30"/>
          <w:cs/>
        </w:rPr>
        <w:t>ที่</w:t>
      </w:r>
      <w:r w:rsidRPr="007671A3">
        <w:rPr>
          <w:rFonts w:ascii="Angsana New" w:hAnsi="Angsana New"/>
          <w:sz w:val="30"/>
          <w:szCs w:val="30"/>
          <w:cs/>
        </w:rPr>
        <w:t>รายงาน ตลอดจน</w:t>
      </w:r>
      <w:r w:rsidR="00DA7E21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7671A3">
        <w:rPr>
          <w:rFonts w:ascii="Angsana New" w:hAnsi="Angsana New"/>
          <w:sz w:val="30"/>
          <w:szCs w:val="30"/>
        </w:rPr>
        <w:t xml:space="preserve"> </w:t>
      </w:r>
    </w:p>
    <w:p w14:paraId="4D908B9A" w14:textId="77777777" w:rsidR="007C5E2D" w:rsidRDefault="007C5E2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239D11DF" w14:textId="77777777" w:rsidR="00A54B97" w:rsidRDefault="00A54B97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5BC3572D" w14:textId="77777777" w:rsidR="00A54B97" w:rsidRDefault="00A54B97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6FF437E8" w14:textId="77777777" w:rsidR="00A54B97" w:rsidRDefault="00A54B97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0711A1F7" w14:textId="77777777" w:rsidR="00A54B97" w:rsidRDefault="00A54B97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4A7F3CBF" w14:textId="77777777" w:rsidR="00A54B97" w:rsidRDefault="00A54B97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0E4A5830" w14:textId="77777777" w:rsidR="00A54B97" w:rsidRDefault="00A54B97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5525D306" w14:textId="77777777" w:rsidR="00A54B97" w:rsidRDefault="00A54B97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77F04E67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ภาษีเงินได้รอการตัดบัญชี</w:t>
      </w:r>
    </w:p>
    <w:p w14:paraId="58FCB79C" w14:textId="77777777" w:rsidR="0034460D" w:rsidRPr="001B4A6A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  <w:cs/>
        </w:rPr>
      </w:pPr>
    </w:p>
    <w:p w14:paraId="2B12B014" w14:textId="1B92581E" w:rsidR="001B4A6A" w:rsidRPr="00300257" w:rsidRDefault="001B4A6A" w:rsidP="001B4A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300257">
        <w:rPr>
          <w:rFonts w:ascii="Angsana New" w:hAnsi="Angsana New"/>
          <w:spacing w:val="-2"/>
          <w:sz w:val="30"/>
          <w:szCs w:val="30"/>
          <w:cs/>
        </w:rPr>
        <w:t>และหนี้สินและจำนวนที่ใช้เพื่อความมุ่งหมายทาง</w:t>
      </w:r>
      <w:r w:rsidRPr="001B4A6A">
        <w:rPr>
          <w:rFonts w:ascii="Angsana New" w:hAnsi="Angsana New"/>
          <w:spacing w:val="-2"/>
          <w:sz w:val="30"/>
          <w:szCs w:val="30"/>
          <w:cs/>
        </w:rPr>
        <w:t>ภาษี ภาษีเงินได้รอการตัดบัญชีจะไม่ถูกรับรู้เมื่อเกิดจากผลแตกต่าง</w:t>
      </w:r>
      <w:r w:rsidRPr="006F1710">
        <w:rPr>
          <w:rFonts w:ascii="Angsana New" w:hAnsi="Angsana New"/>
          <w:spacing w:val="4"/>
          <w:sz w:val="30"/>
          <w:szCs w:val="30"/>
          <w:cs/>
        </w:rPr>
        <w:t>ชั่วคราวที่เกี่ยวข้องกับเงินลงทุนในบริษัทย่อยหากเป็นไปได้ว่าจะไม่กลับรายการในอนาคตอันใกล้ ภาษีเงินได้</w:t>
      </w:r>
      <w:r w:rsidRPr="006F1710">
        <w:rPr>
          <w:rFonts w:ascii="Angsana New" w:hAnsi="Angsana New"/>
          <w:sz w:val="30"/>
          <w:szCs w:val="30"/>
          <w:cs/>
        </w:rPr>
        <w:t>รอการ</w:t>
      </w:r>
      <w:r w:rsidRPr="00300257">
        <w:rPr>
          <w:rFonts w:ascii="Angsana New" w:hAnsi="Angsana New"/>
          <w:spacing w:val="-4"/>
          <w:sz w:val="30"/>
          <w:szCs w:val="30"/>
          <w:cs/>
        </w:rPr>
        <w:t>ตัดบัญชี</w:t>
      </w:r>
      <w:r w:rsidRPr="00300257">
        <w:rPr>
          <w:rFonts w:ascii="Angsana New" w:hAnsi="Angsana New"/>
          <w:sz w:val="30"/>
          <w:szCs w:val="30"/>
          <w:cs/>
        </w:rPr>
        <w:t>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292C1643" w14:textId="77777777" w:rsidR="007C5E2D" w:rsidRPr="001B4A6A" w:rsidRDefault="007C5E2D" w:rsidP="006711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B5ED811" w14:textId="01473E5D" w:rsidR="007C5E2D" w:rsidRPr="007671A3" w:rsidRDefault="007C5E2D" w:rsidP="006711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</w:t>
      </w:r>
      <w:r w:rsidRPr="001D7EF3">
        <w:rPr>
          <w:rFonts w:ascii="Angsana New" w:hAnsi="Angsana New"/>
          <w:spacing w:val="2"/>
          <w:sz w:val="30"/>
          <w:szCs w:val="30"/>
          <w:cs/>
        </w:rPr>
        <w:t>ลักษณะวิธีการที่</w:t>
      </w:r>
      <w:r w:rsidR="006E68F2" w:rsidRPr="001D7EF3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1D7EF3">
        <w:rPr>
          <w:rFonts w:ascii="Angsana New" w:hAnsi="Angsana New"/>
          <w:spacing w:val="2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</w:t>
      </w:r>
      <w:r w:rsidRPr="007671A3">
        <w:rPr>
          <w:rFonts w:ascii="Angsana New" w:hAnsi="Angsana New"/>
          <w:sz w:val="30"/>
          <w:szCs w:val="30"/>
          <w:cs/>
        </w:rPr>
        <w:t xml:space="preserve"> ณ วันสิ้นรอบระยะเวลารายงาน</w:t>
      </w:r>
    </w:p>
    <w:p w14:paraId="1CF5093C" w14:textId="77777777" w:rsidR="009D5CA2" w:rsidRPr="001B4A6A" w:rsidRDefault="009D5CA2" w:rsidP="006711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9FF8BBC" w14:textId="1E0A6E49" w:rsidR="00A61495" w:rsidRPr="007671A3" w:rsidRDefault="00FF1702" w:rsidP="00A61495">
      <w:pPr>
        <w:pStyle w:val="BodyText"/>
        <w:spacing w:after="0"/>
        <w:ind w:left="539" w:right="28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4"/>
          <w:sz w:val="30"/>
          <w:szCs w:val="30"/>
          <w:cs/>
        </w:rPr>
        <w:t xml:space="preserve">ในการกำหนดมูลค่าของภาษีเงินได้ปัจจุบันและภาษีเงินได้รอการตัดบัญชี </w:t>
      </w:r>
      <w:r w:rsidR="006E68F2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pacing w:val="4"/>
          <w:sz w:val="30"/>
          <w:szCs w:val="30"/>
          <w:cs/>
        </w:rPr>
        <w:t>ต้องคำนึงถึง</w:t>
      </w:r>
      <w:r w:rsidRPr="007671A3">
        <w:rPr>
          <w:rFonts w:ascii="Angsana New" w:hAnsi="Angsana New"/>
          <w:sz w:val="30"/>
          <w:szCs w:val="30"/>
          <w:cs/>
        </w:rPr>
        <w:t>ผลกระทบ</w:t>
      </w:r>
      <w:r w:rsidRPr="001D7EF3">
        <w:rPr>
          <w:rFonts w:ascii="Angsana New" w:hAnsi="Angsana New"/>
          <w:spacing w:val="8"/>
          <w:sz w:val="30"/>
          <w:szCs w:val="30"/>
          <w:cs/>
        </w:rPr>
        <w:t>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7671A3">
        <w:rPr>
          <w:rFonts w:ascii="Angsana New" w:hAnsi="Angsana New"/>
          <w:sz w:val="30"/>
          <w:szCs w:val="30"/>
          <w:cs/>
        </w:rPr>
        <w:t xml:space="preserve"> </w:t>
      </w:r>
      <w:r w:rsidR="006E68F2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เชื่อว่าได้ตั้งภาษีเงินได้ค้างจ่ายเพียงพอสำหรับภาษีเงินได้ที่จะจ่ายในอนาคตซึ่งเกิดจาก</w:t>
      </w:r>
      <w:r w:rsidR="00110C1D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การประเมินผลกระทบจากหลายปัจจัย รวมถึงการตีความทางกฏห</w:t>
      </w:r>
      <w:r w:rsidR="00110C1D" w:rsidRPr="007671A3">
        <w:rPr>
          <w:rFonts w:ascii="Angsana New" w:hAnsi="Angsana New"/>
          <w:sz w:val="30"/>
          <w:szCs w:val="30"/>
          <w:cs/>
        </w:rPr>
        <w:t>มายภาษี และจากประสบการณ์ในอดีต</w:t>
      </w:r>
      <w:r w:rsidR="00110C1D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</w:t>
      </w:r>
      <w:r w:rsidRPr="00083BAE">
        <w:rPr>
          <w:rFonts w:ascii="Angsana New" w:hAnsi="Angsana New"/>
          <w:spacing w:val="4"/>
          <w:sz w:val="30"/>
          <w:szCs w:val="30"/>
          <w:cs/>
        </w:rPr>
        <w:t>ในอนาคต ข้อมูลใหม่ๆ อาจจะทำให้</w:t>
      </w:r>
      <w:r w:rsidR="006E68F2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083BAE">
        <w:rPr>
          <w:rFonts w:ascii="Angsana New" w:hAnsi="Angsana New"/>
          <w:spacing w:val="4"/>
          <w:sz w:val="30"/>
          <w:szCs w:val="30"/>
          <w:cs/>
        </w:rPr>
        <w:t>เปลี่ยนการตัดสินใจโดยขึ้นอยู่กับความเพียงพอของภาษ</w:t>
      </w:r>
      <w:r w:rsidR="00110C1D" w:rsidRPr="00083BAE">
        <w:rPr>
          <w:rFonts w:ascii="Angsana New" w:hAnsi="Angsana New"/>
          <w:spacing w:val="4"/>
          <w:sz w:val="30"/>
          <w:szCs w:val="30"/>
          <w:cs/>
        </w:rPr>
        <w:t>ี</w:t>
      </w:r>
      <w:r w:rsidRPr="007671A3">
        <w:rPr>
          <w:rFonts w:ascii="Angsana New" w:hAnsi="Angsana New"/>
          <w:sz w:val="30"/>
          <w:szCs w:val="30"/>
          <w:cs/>
        </w:rPr>
        <w:t>เงิน</w:t>
      </w:r>
      <w:r w:rsidRPr="007671A3">
        <w:rPr>
          <w:rFonts w:ascii="Angsana New" w:hAnsi="Angsana New"/>
          <w:spacing w:val="12"/>
          <w:sz w:val="30"/>
          <w:szCs w:val="30"/>
          <w:cs/>
        </w:rPr>
        <w:t>ได้ค้างจ่ายที่มีอยู่</w:t>
      </w:r>
      <w:r w:rsidR="003221AE" w:rsidRPr="007671A3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12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</w:t>
      </w:r>
      <w:r w:rsidRPr="007671A3">
        <w:rPr>
          <w:rFonts w:ascii="Angsana New" w:hAnsi="Angsana New"/>
          <w:sz w:val="30"/>
          <w:szCs w:val="30"/>
          <w:cs/>
        </w:rPr>
        <w:t>การเปลี่ยนแปลง</w:t>
      </w:r>
    </w:p>
    <w:p w14:paraId="1E0A8E86" w14:textId="77777777" w:rsidR="00A54B97" w:rsidRPr="00395F2C" w:rsidRDefault="00A54B97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20A677B" w14:textId="77777777" w:rsidR="00FF1702" w:rsidRPr="007671A3" w:rsidRDefault="00FF1702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1D7EF3">
        <w:rPr>
          <w:rFonts w:ascii="Angsana New" w:hAnsi="Angsana New"/>
          <w:spacing w:val="8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7671A3">
        <w:rPr>
          <w:rFonts w:ascii="Angsana New" w:hAnsi="Angsana New"/>
          <w:spacing w:val="4"/>
          <w:sz w:val="30"/>
          <w:szCs w:val="30"/>
          <w:cs/>
        </w:rPr>
        <w:t>ภาษี</w:t>
      </w:r>
      <w:r w:rsidRPr="007671A3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430BB9E" w14:textId="77777777" w:rsidR="0098757A" w:rsidRDefault="0098757A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413C95F" w14:textId="77777777" w:rsidR="00D76CFC" w:rsidRDefault="00D76CFC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6214922" w14:textId="77777777" w:rsidR="00D76CFC" w:rsidRDefault="00D76CFC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5FF6E80" w14:textId="77777777" w:rsidR="00D76CFC" w:rsidRDefault="00D76CFC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E3E3779" w14:textId="77777777" w:rsidR="003D49DA" w:rsidRDefault="003D49DA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3E2E27E" w14:textId="77777777" w:rsidR="003D49DA" w:rsidRPr="001B4A6A" w:rsidRDefault="003D49DA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C9A5F62" w14:textId="584B3BAE" w:rsidR="00FF1702" w:rsidRPr="003542E1" w:rsidRDefault="00FF1702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6F1710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3542E1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</w:t>
      </w:r>
      <w:r w:rsidR="001B4A6A" w:rsidRPr="003542E1">
        <w:rPr>
          <w:rFonts w:ascii="Angsana New" w:hAnsi="Angsana New"/>
          <w:sz w:val="30"/>
          <w:szCs w:val="30"/>
        </w:rPr>
        <w:t xml:space="preserve"> </w:t>
      </w:r>
      <w:r w:rsidR="001B4A6A" w:rsidRPr="003542E1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</w:t>
      </w:r>
      <w:r w:rsidR="001B4A6A" w:rsidRPr="006F1710">
        <w:rPr>
          <w:rFonts w:ascii="Angsana New" w:hAnsi="Angsana New"/>
          <w:sz w:val="30"/>
          <w:szCs w:val="30"/>
          <w:cs/>
        </w:rPr>
        <w:t>พิจารณาถึง</w:t>
      </w:r>
      <w:r w:rsidR="001B4A6A" w:rsidRPr="003542E1">
        <w:rPr>
          <w:rFonts w:ascii="Angsana New" w:hAnsi="Angsana New" w:hint="cs"/>
          <w:spacing w:val="4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</w:t>
      </w:r>
      <w:r w:rsidR="001B4A6A" w:rsidRPr="006F1710">
        <w:rPr>
          <w:rFonts w:ascii="Angsana New" w:hAnsi="Angsana New"/>
          <w:spacing w:val="4"/>
          <w:sz w:val="30"/>
          <w:szCs w:val="30"/>
          <w:cs/>
        </w:rPr>
        <w:t>กลับรายการ</w:t>
      </w:r>
      <w:r w:rsidR="001B4A6A" w:rsidRPr="006F1710">
        <w:rPr>
          <w:rFonts w:ascii="Angsana New" w:hAnsi="Angsana New"/>
          <w:sz w:val="30"/>
          <w:szCs w:val="30"/>
          <w:cs/>
        </w:rPr>
        <w:t>ผลแตกต่างชั่วคราวที่พิจารณาจากแผนธุรกิจของ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6F1710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</w:t>
      </w:r>
      <w:r w:rsidR="00F66A64" w:rsidRPr="006F1710">
        <w:rPr>
          <w:rFonts w:ascii="Angsana New" w:hAnsi="Angsana New"/>
          <w:sz w:val="30"/>
          <w:szCs w:val="30"/>
          <w:cs/>
        </w:rPr>
        <w:t>วันสิ้นรอบ</w:t>
      </w:r>
      <w:r w:rsidR="00F66A64" w:rsidRPr="003542E1">
        <w:rPr>
          <w:rFonts w:ascii="Angsana New" w:hAnsi="Angsana New"/>
          <w:sz w:val="30"/>
          <w:szCs w:val="30"/>
          <w:cs/>
        </w:rPr>
        <w:t>ระยะเวลา</w:t>
      </w:r>
      <w:r w:rsidRPr="003542E1">
        <w:rPr>
          <w:rFonts w:ascii="Angsana New" w:hAnsi="Angsana New"/>
          <w:sz w:val="30"/>
          <w:szCs w:val="30"/>
          <w:cs/>
        </w:rPr>
        <w:t>รายงานและจะถูกปรับลดลงเท่าที่ประโยชน์ทางภาษีจะมีโอกาสถูกใช้จริง</w:t>
      </w:r>
    </w:p>
    <w:p w14:paraId="28B70C26" w14:textId="77777777" w:rsidR="007A0714" w:rsidRPr="001B4A6A" w:rsidRDefault="007A0714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4ABF142" w14:textId="77777777" w:rsidR="001E17A0" w:rsidRPr="007671A3" w:rsidRDefault="001E17A0" w:rsidP="001E17A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เครื่องมือทางการเงินที่เป็นตราสารอนุพันธ์</w:t>
      </w:r>
      <w:r w:rsidRPr="007671A3">
        <w:rPr>
          <w:rFonts w:ascii="Angsana New" w:hAnsi="Angsana New"/>
          <w:b/>
          <w:bCs/>
          <w:i/>
          <w:iCs/>
          <w:sz w:val="30"/>
          <w:szCs w:val="30"/>
        </w:rPr>
        <w:t>  </w:t>
      </w: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33535814" w14:textId="77777777" w:rsidR="001E17A0" w:rsidRPr="007671A3" w:rsidRDefault="001E17A0" w:rsidP="001E17A0">
      <w:pPr>
        <w:pStyle w:val="BodyText2"/>
        <w:ind w:left="547" w:right="43" w:firstLine="0"/>
        <w:jc w:val="thaiDistribute"/>
        <w:rPr>
          <w:rFonts w:ascii="Angsana New" w:hAnsi="Angsana New"/>
          <w:sz w:val="30"/>
          <w:szCs w:val="30"/>
        </w:rPr>
      </w:pPr>
    </w:p>
    <w:p w14:paraId="1F66CEB6" w14:textId="77777777" w:rsidR="001E17A0" w:rsidRPr="007671A3" w:rsidRDefault="001E17A0" w:rsidP="001E17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สินทรัพย์ทางการเงินและหนี้สินทางการเงินที่ปรากฏในงบแสดงฐานะการเงิน รวมถึง เงินสดและรายการ</w:t>
      </w:r>
      <w:r w:rsidRPr="007671A3">
        <w:rPr>
          <w:rFonts w:ascii="Angsana New" w:hAnsi="Angsana New"/>
          <w:spacing w:val="6"/>
          <w:sz w:val="30"/>
          <w:szCs w:val="30"/>
          <w:cs/>
        </w:rPr>
        <w:t>เทียบเท่าเงินสด ลูกหนี้การค้า ลูกหนี้อื่น เจ้าหนี้การค้า เจ้าหนี้อื่น ลูกหนี้ระยะยาว เงินให้กู้ยืม เงินลงทุน</w:t>
      </w:r>
      <w:r w:rsidRPr="007671A3">
        <w:rPr>
          <w:rFonts w:ascii="Angsana New" w:hAnsi="Angsana New"/>
          <w:sz w:val="30"/>
          <w:szCs w:val="30"/>
          <w:cs/>
        </w:rPr>
        <w:t xml:space="preserve"> เงินกู้ยืม และหุ้นกู้ </w:t>
      </w:r>
    </w:p>
    <w:p w14:paraId="4614CE9E" w14:textId="77777777" w:rsidR="001E17A0" w:rsidRPr="007671A3" w:rsidRDefault="001E17A0" w:rsidP="001E17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7476D93" w14:textId="48CE14EB" w:rsidR="001E17A0" w:rsidRPr="007671A3" w:rsidRDefault="006E68F2" w:rsidP="001E17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1E17A0" w:rsidRPr="007671A3">
        <w:rPr>
          <w:rFonts w:ascii="Angsana New" w:hAnsi="Angsana New"/>
          <w:sz w:val="30"/>
          <w:szCs w:val="30"/>
          <w:cs/>
        </w:rPr>
        <w:t xml:space="preserve">ดำเนินธุรกิจกับต่างประเทศและมีความเสี่ยงจากการเปลี่ยนแปลงของอัตราดอกเบี้ยและอัตราแลกเปลี่ยน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1E17A0" w:rsidRPr="007671A3">
        <w:rPr>
          <w:rFonts w:ascii="Angsana New" w:hAnsi="Angsana New"/>
          <w:sz w:val="30"/>
          <w:szCs w:val="30"/>
          <w:cs/>
        </w:rPr>
        <w:t>ได้ใช้เครื่องมือทางการเงินเพื่อลดความเสี่ยงดังกล่าว ผลกำไรหรือขาดทุนจากการทำประกันความเสี่ยง</w:t>
      </w:r>
      <w:r w:rsidR="001E17A0" w:rsidRPr="001B4A6A">
        <w:rPr>
          <w:rFonts w:ascii="Angsana New" w:hAnsi="Angsana New"/>
          <w:spacing w:val="6"/>
          <w:sz w:val="30"/>
          <w:szCs w:val="30"/>
          <w:cs/>
        </w:rPr>
        <w:t>รับรู้ในกำไรหรือขาดทุน ในงวดบัญชีเดียวกันกับงวดที่เกิดผลแตกต่างจากอัตราดอกเบี้ยและอัตราแลกเปลี่ยน</w:t>
      </w:r>
      <w:r w:rsidR="001E17A0" w:rsidRPr="007671A3">
        <w:rPr>
          <w:rFonts w:ascii="Angsana New" w:hAnsi="Angsana New"/>
          <w:sz w:val="30"/>
          <w:szCs w:val="30"/>
          <w:cs/>
        </w:rPr>
        <w:t>ของสินทรัพย์ทางการเงินหรือหนี้สินทางการเงินที่ทำประกันความเสี่ยงไว้</w:t>
      </w:r>
    </w:p>
    <w:p w14:paraId="494A1B47" w14:textId="77777777" w:rsidR="00087791" w:rsidRPr="001B4A6A" w:rsidRDefault="00087791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B054331" w14:textId="77777777" w:rsidR="002737DD" w:rsidRPr="007671A3" w:rsidRDefault="002737D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รายงานทางการเงินจำแนกตามส่วนงานธุรกิจ</w:t>
      </w:r>
    </w:p>
    <w:p w14:paraId="53EF84D1" w14:textId="77777777" w:rsidR="0098757A" w:rsidRPr="001B4A6A" w:rsidRDefault="0098757A" w:rsidP="0027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985C9" w14:textId="77777777" w:rsidR="007C5E2D" w:rsidRPr="007671A3" w:rsidRDefault="004A1278" w:rsidP="007C5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8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FF3DDA" w:rsidRPr="007671A3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8"/>
          <w:sz w:val="30"/>
          <w:szCs w:val="30"/>
          <w:cs/>
        </w:rPr>
        <w:t>จะแสดงถึงรายการ</w:t>
      </w:r>
      <w:r w:rsidRPr="007671A3">
        <w:rPr>
          <w:rFonts w:ascii="Angsana New" w:hAnsi="Angsana New"/>
          <w:sz w:val="30"/>
          <w:szCs w:val="30"/>
          <w:cs/>
        </w:rPr>
        <w:t>ที่เกิดขึ้นจากส่วนงานดำเนินงานนั้นโดยตรง</w:t>
      </w:r>
      <w:r w:rsidR="00110C1D" w:rsidRPr="007671A3">
        <w:rPr>
          <w:rFonts w:ascii="Angsana New" w:hAnsi="Angsana New"/>
          <w:sz w:val="30"/>
          <w:szCs w:val="30"/>
          <w:cs/>
        </w:rPr>
        <w:t>รวมถึงราย</w:t>
      </w:r>
      <w:r w:rsidR="00FF3DDA" w:rsidRPr="007671A3">
        <w:rPr>
          <w:rFonts w:ascii="Angsana New" w:hAnsi="Angsana New"/>
          <w:sz w:val="30"/>
          <w:szCs w:val="30"/>
          <w:cs/>
        </w:rPr>
        <w:t>การที่ได้รับการปันส่วนอย่างสมเหตุสมผล</w:t>
      </w:r>
    </w:p>
    <w:p w14:paraId="30C1D220" w14:textId="77777777" w:rsidR="001B4A6A" w:rsidRPr="001B4A6A" w:rsidRDefault="001B4A6A" w:rsidP="007C5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3335960" w14:textId="127ADB6F" w:rsidR="007C5E2D" w:rsidRPr="007671A3" w:rsidRDefault="00F91E7F" w:rsidP="007C5E2D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671A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FF587AA" w14:textId="77777777" w:rsidR="007C5E2D" w:rsidRPr="001B4A6A" w:rsidRDefault="007C5E2D" w:rsidP="007C5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036CA11" w14:textId="3756BC72" w:rsidR="00683096" w:rsidRPr="00683096" w:rsidRDefault="00683096" w:rsidP="00683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83096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</w:t>
      </w:r>
      <w:r w:rsidR="006E68F2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683096">
        <w:rPr>
          <w:rFonts w:ascii="Angsana New" w:hAnsi="Angsana New"/>
          <w:b/>
          <w:sz w:val="30"/>
          <w:szCs w:val="30"/>
          <w:cs/>
        </w:rPr>
        <w:t xml:space="preserve"> หาก</w:t>
      </w:r>
      <w:r w:rsidR="006E68F2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683096">
        <w:rPr>
          <w:rFonts w:ascii="Angsana New" w:hAnsi="Angsana New"/>
          <w:b/>
          <w:sz w:val="30"/>
          <w:szCs w:val="30"/>
          <w:cs/>
        </w:rPr>
        <w:t>มีอำนาจควบคุมหรือควบคุม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</w:t>
      </w:r>
      <w:r w:rsidRPr="00683096">
        <w:rPr>
          <w:rFonts w:ascii="Angsana New" w:hAnsi="Angsana New" w:hint="cs"/>
          <w:b/>
          <w:sz w:val="30"/>
          <w:szCs w:val="30"/>
          <w:cs/>
        </w:rPr>
        <w:t xml:space="preserve"> หรือ</w:t>
      </w:r>
      <w:r w:rsidR="006E68F2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683096">
        <w:rPr>
          <w:rFonts w:ascii="Angsana New" w:hAnsi="Angsana New" w:hint="cs"/>
          <w:b/>
          <w:sz w:val="30"/>
          <w:szCs w:val="30"/>
          <w:cs/>
        </w:rPr>
        <w:t>อยู่ภายใต้การควบคุมเดียวกัน 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120F603C" w14:textId="77777777" w:rsidR="007C5E2D" w:rsidRDefault="007C5E2D" w:rsidP="00F16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33EF37A" w14:textId="77777777" w:rsidR="00D76CFC" w:rsidRDefault="00D76CFC" w:rsidP="00F16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10F5408" w14:textId="77777777" w:rsidR="00D76CFC" w:rsidRPr="001B4A6A" w:rsidRDefault="00D76CFC" w:rsidP="00F16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9A46BA7" w14:textId="77777777" w:rsidR="00F16933" w:rsidRPr="007671A3" w:rsidRDefault="00F16933" w:rsidP="00F169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ความสัมพันธ์ที่มีกับบุคคลหรือกิจการที่เกี่ยวข้องกัน</w:t>
      </w:r>
      <w:r w:rsidRPr="007671A3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7671A3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43C2B5C4" w14:textId="77777777" w:rsidR="00D03903" w:rsidRPr="007671A3" w:rsidRDefault="00D03903" w:rsidP="00F169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3960"/>
      </w:tblGrid>
      <w:tr w:rsidR="00D03903" w:rsidRPr="007671A3" w14:paraId="50F297DC" w14:textId="77777777" w:rsidTr="00D44619">
        <w:trPr>
          <w:trHeight w:val="425"/>
          <w:tblHeader/>
        </w:trPr>
        <w:tc>
          <w:tcPr>
            <w:tcW w:w="3960" w:type="dxa"/>
            <w:shd w:val="clear" w:color="auto" w:fill="auto"/>
          </w:tcPr>
          <w:p w14:paraId="1FC400B7" w14:textId="77777777" w:rsidR="00D03903" w:rsidRPr="007671A3" w:rsidRDefault="00D03903" w:rsidP="007B274D">
            <w:pPr>
              <w:tabs>
                <w:tab w:val="clear" w:pos="22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br w:type="page"/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3D5C1E29" w14:textId="77777777" w:rsidR="00D03903" w:rsidRPr="007671A3" w:rsidRDefault="00D03903" w:rsidP="007B27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  <w:shd w:val="clear" w:color="auto" w:fill="auto"/>
          </w:tcPr>
          <w:p w14:paraId="11FDCEC8" w14:textId="77777777" w:rsidR="00D03903" w:rsidRPr="007671A3" w:rsidRDefault="00D03903" w:rsidP="007B274D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03903" w:rsidRPr="007671A3" w14:paraId="50203377" w14:textId="77777777" w:rsidTr="00D44619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05B8BE86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71C7DD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14:paraId="770D3110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3903" w:rsidRPr="007671A3" w14:paraId="6CB5ED61" w14:textId="77777777" w:rsidTr="00D44619">
        <w:trPr>
          <w:trHeight w:val="20"/>
        </w:trPr>
        <w:tc>
          <w:tcPr>
            <w:tcW w:w="3960" w:type="dxa"/>
            <w:shd w:val="clear" w:color="auto" w:fill="auto"/>
          </w:tcPr>
          <w:p w14:paraId="7E63316C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3E6BEA3B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4D05A5C9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เป็นบริษัทใหญ่ในลำดับสูงสุด  </w:t>
            </w:r>
          </w:p>
        </w:tc>
      </w:tr>
      <w:tr w:rsidR="00D03903" w:rsidRPr="007671A3" w14:paraId="013DB38B" w14:textId="77777777" w:rsidTr="00D44619">
        <w:trPr>
          <w:trHeight w:val="20"/>
        </w:trPr>
        <w:tc>
          <w:tcPr>
            <w:tcW w:w="3960" w:type="dxa"/>
            <w:shd w:val="clear" w:color="auto" w:fill="auto"/>
          </w:tcPr>
          <w:p w14:paraId="1A608885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บริษัทเอสซีจี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260" w:type="dxa"/>
            <w:shd w:val="clear" w:color="auto" w:fill="auto"/>
          </w:tcPr>
          <w:p w14:paraId="0462078C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3FC8464C" w14:textId="77777777" w:rsidR="00D03903" w:rsidRPr="007671A3" w:rsidRDefault="00D03903" w:rsidP="007B274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เป็นผู้ถือหุ้นรายใหญ่ถือหุ้นร้อยละ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67.62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ในบริษั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03903" w:rsidRPr="007671A3" w14:paraId="311B34A7" w14:textId="77777777" w:rsidTr="00D44619">
        <w:trPr>
          <w:trHeight w:val="20"/>
        </w:trPr>
        <w:tc>
          <w:tcPr>
            <w:tcW w:w="3960" w:type="dxa"/>
            <w:shd w:val="clear" w:color="auto" w:fill="auto"/>
          </w:tcPr>
          <w:p w14:paraId="371D9E7C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260" w:type="dxa"/>
            <w:shd w:val="clear" w:color="auto" w:fill="auto"/>
          </w:tcPr>
          <w:p w14:paraId="0655BD5D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224E4E36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99.99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          และมีกรรมการร่วมกัน</w:t>
            </w:r>
          </w:p>
        </w:tc>
      </w:tr>
      <w:tr w:rsidR="00D03903" w:rsidRPr="007671A3" w14:paraId="52CC4E58" w14:textId="77777777" w:rsidTr="00D44619">
        <w:trPr>
          <w:trHeight w:val="20"/>
        </w:trPr>
        <w:tc>
          <w:tcPr>
            <w:tcW w:w="3960" w:type="dxa"/>
            <w:shd w:val="clear" w:color="auto" w:fill="auto"/>
          </w:tcPr>
          <w:p w14:paraId="7BBFA5A2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บริษัทแลนด์ แอนด์ เฮ้าส์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0242362F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41256624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เป็นผู้ถือหุ้นของบริษัท ถือหุ้นร้อยละ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21.16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</w:rPr>
              <w:br/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03903" w:rsidRPr="007671A3" w14:paraId="7965E8D0" w14:textId="77777777" w:rsidTr="00D44619">
        <w:trPr>
          <w:trHeight w:val="20"/>
        </w:trPr>
        <w:tc>
          <w:tcPr>
            <w:tcW w:w="3960" w:type="dxa"/>
            <w:shd w:val="clear" w:color="auto" w:fill="auto"/>
          </w:tcPr>
          <w:p w14:paraId="02E65998" w14:textId="21167093" w:rsidR="00D03903" w:rsidRPr="007671A3" w:rsidRDefault="00D03903" w:rsidP="007B274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="00AF2FC1" w:rsidRPr="007671A3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</w:t>
            </w:r>
            <w:r w:rsidR="00AF2FC1"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ง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1260" w:type="dxa"/>
            <w:shd w:val="clear" w:color="auto" w:fill="auto"/>
          </w:tcPr>
          <w:p w14:paraId="5A07C49B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70E447A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D03903" w:rsidRPr="007671A3" w14:paraId="47FA89F1" w14:textId="77777777" w:rsidTr="00D44619">
        <w:trPr>
          <w:trHeight w:val="20"/>
        </w:trPr>
        <w:tc>
          <w:tcPr>
            <w:tcW w:w="3960" w:type="dxa"/>
            <w:shd w:val="clear" w:color="auto" w:fill="auto"/>
          </w:tcPr>
          <w:p w14:paraId="55A1745D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บริษัทเอสซีจี แลนด์สเคป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2DF9F6EB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98254C2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D03903" w:rsidRPr="007671A3" w14:paraId="4C7D2FF8" w14:textId="77777777" w:rsidTr="00D44619">
        <w:trPr>
          <w:trHeight w:val="20"/>
        </w:trPr>
        <w:tc>
          <w:tcPr>
            <w:tcW w:w="3960" w:type="dxa"/>
            <w:shd w:val="clear" w:color="auto" w:fill="auto"/>
          </w:tcPr>
          <w:p w14:paraId="718AB8DE" w14:textId="144C1B20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บริษัทสยามมอร์ตาร์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9F5214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71E30013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2C86DA9B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D03903" w:rsidRPr="007671A3" w14:paraId="38B9BBB7" w14:textId="77777777" w:rsidTr="00D44619">
        <w:trPr>
          <w:trHeight w:val="20"/>
        </w:trPr>
        <w:tc>
          <w:tcPr>
            <w:tcW w:w="3960" w:type="dxa"/>
            <w:shd w:val="clear" w:color="auto" w:fill="auto"/>
          </w:tcPr>
          <w:p w14:paraId="064E1338" w14:textId="7E823178" w:rsidR="000A1BBB" w:rsidRDefault="00D03903" w:rsidP="000A1BBB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บริษัทเอสซีจี </w:t>
            </w:r>
            <w:r w:rsidR="000A1BBB">
              <w:rPr>
                <w:rFonts w:ascii="Angsana New" w:hAnsi="Angsana New" w:hint="cs"/>
                <w:sz w:val="30"/>
                <w:szCs w:val="30"/>
                <w:cs/>
              </w:rPr>
              <w:t xml:space="preserve">อินเตอร์เนชั่นแนล </w:t>
            </w:r>
          </w:p>
          <w:p w14:paraId="79A617C1" w14:textId="0FCF0EF7" w:rsidR="00D03903" w:rsidRPr="007671A3" w:rsidRDefault="000A1BBB" w:rsidP="000A1BBB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คอร์ปอเรชั่น </w:t>
            </w:r>
            <w:r w:rsidR="00D03903"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260" w:type="dxa"/>
            <w:shd w:val="clear" w:color="auto" w:fill="auto"/>
          </w:tcPr>
          <w:p w14:paraId="73EA3F12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C828E65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</w:p>
          <w:p w14:paraId="379DB872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(มหาชน) และมีกรรมการร่วมกัน</w:t>
            </w:r>
          </w:p>
        </w:tc>
      </w:tr>
      <w:tr w:rsidR="00D03903" w:rsidRPr="007671A3" w14:paraId="3156E897" w14:textId="77777777" w:rsidTr="00D44619">
        <w:trPr>
          <w:trHeight w:val="20"/>
        </w:trPr>
        <w:tc>
          <w:tcPr>
            <w:tcW w:w="3960" w:type="dxa"/>
            <w:shd w:val="clear" w:color="auto" w:fill="auto"/>
          </w:tcPr>
          <w:p w14:paraId="48632E33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1FF048C0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30992F0" w14:textId="6C54F6DE" w:rsidR="00D03903" w:rsidRPr="007671A3" w:rsidRDefault="00D03903" w:rsidP="007C5E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D03903" w:rsidRPr="007671A3" w14:paraId="5409576D" w14:textId="77777777" w:rsidTr="00D4461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A2B984A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(ท่าหลวง)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757E3FCC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626B20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5B46165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D03903" w:rsidRPr="007671A3" w14:paraId="69F85F94" w14:textId="77777777" w:rsidTr="00D4461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56BD47B" w14:textId="46B952F9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(แก่งคอย)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9F5214"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  <w:p w14:paraId="14C32B08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569C2A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BB1AAF4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203593" w:rsidRPr="007671A3" w14:paraId="1B3EB58F" w14:textId="77777777" w:rsidTr="00277577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983BE0E" w14:textId="77777777" w:rsidR="00203593" w:rsidRPr="007671A3" w:rsidRDefault="00203593" w:rsidP="00277577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บริษัทเอสซีจี โลจิสติกส์ แมเนจเม้นท์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1E1ECB99" w14:textId="77777777" w:rsidR="00203593" w:rsidRPr="007671A3" w:rsidRDefault="00203593" w:rsidP="002775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755C04" w14:textId="77777777" w:rsidR="00203593" w:rsidRPr="007671A3" w:rsidRDefault="00203593" w:rsidP="0027757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757B81C" w14:textId="77777777" w:rsidR="00203593" w:rsidRPr="007671A3" w:rsidRDefault="00203593" w:rsidP="00277577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203593" w:rsidRPr="007671A3" w14:paraId="5280F5BC" w14:textId="77777777" w:rsidTr="00D4461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430A3EB" w14:textId="77777777" w:rsidR="00203593" w:rsidRPr="00203593" w:rsidRDefault="0020359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0D3FAB" w14:textId="77777777" w:rsidR="00203593" w:rsidRPr="007671A3" w:rsidRDefault="0020359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1C506009" w14:textId="77777777" w:rsidR="00203593" w:rsidRPr="007671A3" w:rsidRDefault="0020359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3593" w:rsidRPr="000510D8" w14:paraId="536EFD7A" w14:textId="77777777" w:rsidTr="00277577">
        <w:trPr>
          <w:trHeight w:val="20"/>
        </w:trPr>
        <w:tc>
          <w:tcPr>
            <w:tcW w:w="9180" w:type="dxa"/>
            <w:gridSpan w:val="3"/>
            <w:shd w:val="clear" w:color="auto" w:fill="auto"/>
            <w:vAlign w:val="bottom"/>
          </w:tcPr>
          <w:p w14:paraId="7485FE05" w14:textId="7F2E3B7A" w:rsidR="00203593" w:rsidRPr="006F1710" w:rsidRDefault="00203593" w:rsidP="006F1710">
            <w:pPr>
              <w:ind w:right="72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F1710">
              <w:rPr>
                <w:rFonts w:ascii="Angsana New" w:hAnsi="Angsana New"/>
                <w:b/>
                <w:spacing w:val="-2"/>
                <w:sz w:val="24"/>
                <w:szCs w:val="24"/>
                <w:cs/>
              </w:rPr>
              <w:t>*</w:t>
            </w:r>
            <w:r w:rsidR="00A05C0E" w:rsidRPr="006F1710">
              <w:rPr>
                <w:rFonts w:ascii="Angsana New" w:hAnsi="Angsana New"/>
                <w:b/>
                <w:spacing w:val="-2"/>
                <w:sz w:val="24"/>
                <w:szCs w:val="24"/>
                <w:cs/>
              </w:rPr>
              <w:t xml:space="preserve"> </w:t>
            </w:r>
            <w:r w:rsidR="000A1BBB">
              <w:rPr>
                <w:rFonts w:ascii="Angsana New" w:hAnsi="Angsana New" w:hint="cs"/>
                <w:b/>
                <w:spacing w:val="-2"/>
                <w:sz w:val="24"/>
                <w:szCs w:val="24"/>
                <w:cs/>
              </w:rPr>
              <w:t xml:space="preserve">  </w:t>
            </w:r>
            <w:r w:rsidRPr="000A1BBB">
              <w:rPr>
                <w:rFonts w:ascii="Angsana New" w:hAnsi="Angsana New"/>
                <w:b/>
                <w:spacing w:val="-4"/>
                <w:sz w:val="24"/>
                <w:szCs w:val="24"/>
                <w:cs/>
              </w:rPr>
              <w:t>บริษัท</w:t>
            </w:r>
            <w:r w:rsidRPr="000A1BBB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สยามมอร์ตาร์</w:t>
            </w:r>
            <w:r w:rsidRPr="000A1BBB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0A1BBB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จำกัด ได้มีการโอนกิจการทั้งหมดให้แก่บริษัทปูนซิเมนต์ไทย (แก่งคอย)</w:t>
            </w:r>
            <w:r w:rsidRPr="000A1BBB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0A1BB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จำกัด และเลิกกิจการเมื่อวันที่ </w:t>
            </w:r>
            <w:r w:rsidRPr="000A1BBB">
              <w:rPr>
                <w:rFonts w:ascii="Angsana New" w:hAnsi="Angsana New"/>
                <w:spacing w:val="-4"/>
                <w:sz w:val="24"/>
                <w:szCs w:val="24"/>
              </w:rPr>
              <w:t xml:space="preserve">6 </w:t>
            </w:r>
            <w:r w:rsidRPr="000A1BBB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กรกฎาคม </w:t>
            </w:r>
            <w:r w:rsidRPr="000A1BBB">
              <w:rPr>
                <w:rFonts w:ascii="Angsana New" w:hAnsi="Angsana New"/>
                <w:spacing w:val="-4"/>
                <w:sz w:val="24"/>
                <w:szCs w:val="24"/>
              </w:rPr>
              <w:t>2561</w:t>
            </w:r>
          </w:p>
        </w:tc>
      </w:tr>
      <w:tr w:rsidR="000A1BBB" w:rsidRPr="000510D8" w14:paraId="3134BF9F" w14:textId="77777777" w:rsidTr="00E042A5">
        <w:trPr>
          <w:trHeight w:val="20"/>
        </w:trPr>
        <w:tc>
          <w:tcPr>
            <w:tcW w:w="9180" w:type="dxa"/>
            <w:gridSpan w:val="3"/>
            <w:shd w:val="clear" w:color="auto" w:fill="auto"/>
            <w:vAlign w:val="bottom"/>
          </w:tcPr>
          <w:p w14:paraId="7DD00AA1" w14:textId="10BC0E75" w:rsidR="000A1BBB" w:rsidRPr="006F1710" w:rsidRDefault="000A1BBB" w:rsidP="000A1BBB">
            <w:pPr>
              <w:ind w:right="72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6F1710">
              <w:rPr>
                <w:rFonts w:ascii="Angsana New" w:hAnsi="Angsana New"/>
                <w:b/>
                <w:spacing w:val="-2"/>
                <w:sz w:val="24"/>
                <w:szCs w:val="24"/>
                <w:cs/>
              </w:rPr>
              <w:t xml:space="preserve">** </w:t>
            </w:r>
            <w:r>
              <w:rPr>
                <w:rFonts w:ascii="Angsana New" w:hAnsi="Angsana New" w:hint="cs"/>
                <w:b/>
                <w:spacing w:val="-2"/>
                <w:sz w:val="24"/>
                <w:szCs w:val="24"/>
                <w:cs/>
              </w:rPr>
              <w:t>เดิมชื่อ บริษัทเอสซีจี เทรดดิ้ง จำกัด</w:t>
            </w:r>
          </w:p>
        </w:tc>
      </w:tr>
      <w:tr w:rsidR="00844CE4" w:rsidRPr="007671A3" w14:paraId="37EEEB18" w14:textId="77777777" w:rsidTr="00277577">
        <w:trPr>
          <w:trHeight w:val="20"/>
        </w:trPr>
        <w:tc>
          <w:tcPr>
            <w:tcW w:w="9180" w:type="dxa"/>
            <w:gridSpan w:val="3"/>
            <w:shd w:val="clear" w:color="auto" w:fill="auto"/>
            <w:vAlign w:val="bottom"/>
          </w:tcPr>
          <w:p w14:paraId="31B2EB05" w14:textId="77777777" w:rsidR="00844CE4" w:rsidRPr="000A1BBB" w:rsidRDefault="00844CE4" w:rsidP="00203593">
            <w:pPr>
              <w:ind w:right="72"/>
              <w:jc w:val="thaiDistribute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</w:tr>
      <w:tr w:rsidR="00203593" w:rsidRPr="007671A3" w14:paraId="1630C9F2" w14:textId="77777777" w:rsidTr="00277577">
        <w:trPr>
          <w:trHeight w:val="20"/>
        </w:trPr>
        <w:tc>
          <w:tcPr>
            <w:tcW w:w="9180" w:type="dxa"/>
            <w:gridSpan w:val="3"/>
            <w:shd w:val="clear" w:color="auto" w:fill="auto"/>
            <w:vAlign w:val="bottom"/>
          </w:tcPr>
          <w:p w14:paraId="43405605" w14:textId="77777777" w:rsidR="00203593" w:rsidRPr="005A0013" w:rsidRDefault="00203593" w:rsidP="00203593">
            <w:pPr>
              <w:ind w:right="7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0510D8" w:rsidRPr="007671A3" w14:paraId="375658B2" w14:textId="77777777" w:rsidTr="00277577">
        <w:trPr>
          <w:trHeight w:val="20"/>
        </w:trPr>
        <w:tc>
          <w:tcPr>
            <w:tcW w:w="9180" w:type="dxa"/>
            <w:gridSpan w:val="3"/>
            <w:shd w:val="clear" w:color="auto" w:fill="auto"/>
            <w:vAlign w:val="bottom"/>
          </w:tcPr>
          <w:p w14:paraId="70B6FEB5" w14:textId="77777777" w:rsidR="000510D8" w:rsidRPr="005A0013" w:rsidRDefault="000510D8" w:rsidP="00203593">
            <w:pPr>
              <w:ind w:right="7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44619" w:rsidRPr="007671A3" w14:paraId="7954983C" w14:textId="77777777" w:rsidTr="00D4461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72B8BAA" w14:textId="4EB0E4B6" w:rsidR="00D44619" w:rsidRPr="00A37674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7674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</w:t>
            </w:r>
            <w:r w:rsidRPr="00A37674">
              <w:rPr>
                <w:rFonts w:ascii="Angsana New" w:hAnsi="Angsana New" w:hint="cs"/>
                <w:sz w:val="30"/>
                <w:szCs w:val="30"/>
                <w:cs/>
              </w:rPr>
              <w:t>เอสซีจี</w:t>
            </w:r>
            <w:r w:rsidRPr="00A376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37674">
              <w:rPr>
                <w:rFonts w:ascii="Angsana New" w:hAnsi="Angsana New" w:hint="cs"/>
                <w:sz w:val="30"/>
                <w:szCs w:val="30"/>
                <w:cs/>
              </w:rPr>
              <w:t>เซรามิกส์</w:t>
            </w:r>
            <w:r w:rsidRPr="00A376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3767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A3767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A37674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A37674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  <w:r w:rsidR="009F5214"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  <w:p w14:paraId="577F8371" w14:textId="2878D062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E269EE" w14:textId="1C99DC91" w:rsidR="00D44619" w:rsidRPr="007671A3" w:rsidRDefault="00D44619" w:rsidP="00D4461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767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606AE2B" w14:textId="55AF580D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7674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D44619" w:rsidRPr="007671A3" w14:paraId="73E29512" w14:textId="77777777" w:rsidTr="00D4461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E6D5624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บริษัทสยามไฟเบอร์กลาส จำกัด</w:t>
            </w:r>
          </w:p>
          <w:p w14:paraId="138E53DC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33DBEA" w14:textId="77777777" w:rsidR="00D44619" w:rsidRPr="007671A3" w:rsidRDefault="00D44619" w:rsidP="00D4461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E88744E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 และมีกรรมการร่วมกัน</w:t>
            </w:r>
          </w:p>
        </w:tc>
      </w:tr>
      <w:tr w:rsidR="00D44619" w:rsidRPr="007671A3" w14:paraId="33310336" w14:textId="77777777" w:rsidTr="00D4461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67DD158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  <w:p w14:paraId="33D4F5E9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EAB66D" w14:textId="77777777" w:rsidR="00D44619" w:rsidRPr="007671A3" w:rsidRDefault="00D44619" w:rsidP="00D4461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466531B7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บริษัทย่อยของบริษัทปูนซิเมนต์ไทย จำกัด (มหาชน)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44619" w:rsidRPr="007671A3" w14:paraId="1007562A" w14:textId="77777777" w:rsidTr="00D4461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DCF61A6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บริษัทสยามวิจัยและนวัตกรรม จำกัด</w:t>
            </w:r>
          </w:p>
          <w:p w14:paraId="27E20874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6B1A3E" w14:textId="77777777" w:rsidR="00D44619" w:rsidRPr="007671A3" w:rsidRDefault="00D44619" w:rsidP="00D446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8DA76AC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บริษัทย่อยของบริษัทปูนซิเมนต์ไทย จำกัด (มหาชน)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9F5214" w:rsidRPr="007671A3" w14:paraId="56EB8E0A" w14:textId="77777777" w:rsidTr="009F5214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66F0997" w14:textId="77777777" w:rsidR="009F5214" w:rsidRPr="007671A3" w:rsidRDefault="009F5214" w:rsidP="009F5214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บริษัทเอสซีจี แอคเค้าน์ติ้ง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เซอร์วิสเซส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3CCFA399" w14:textId="77777777" w:rsidR="009F5214" w:rsidRPr="007671A3" w:rsidRDefault="009F5214" w:rsidP="009F521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C3F1D6" w14:textId="77777777" w:rsidR="009F5214" w:rsidRPr="007671A3" w:rsidRDefault="009F5214" w:rsidP="009F521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C215CA1" w14:textId="77777777" w:rsidR="009F5214" w:rsidRPr="007671A3" w:rsidRDefault="009F5214" w:rsidP="009F52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9F5214" w:rsidRPr="007671A3" w14:paraId="26C6F6FB" w14:textId="77777777" w:rsidTr="009F5214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EFA1AF6" w14:textId="77777777" w:rsidR="009F5214" w:rsidRPr="007671A3" w:rsidRDefault="009F5214" w:rsidP="009F5214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7BE913A0" w14:textId="77777777" w:rsidR="009F5214" w:rsidRPr="007671A3" w:rsidRDefault="009F5214" w:rsidP="009F521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A2CD2C" w14:textId="77777777" w:rsidR="009F5214" w:rsidRPr="007671A3" w:rsidRDefault="009F5214" w:rsidP="009F521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BA5E81F" w14:textId="77777777" w:rsidR="009F5214" w:rsidRPr="007671A3" w:rsidRDefault="009F5214" w:rsidP="009F52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44619" w:rsidRPr="007671A3" w14:paraId="7AB68B53" w14:textId="77777777" w:rsidTr="00D4461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CE536C9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เลิร์นนิ่ง เอ็กเซลเลนซ์ จำกัด</w:t>
            </w:r>
          </w:p>
          <w:p w14:paraId="3073B5BB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0F9262" w14:textId="77777777" w:rsidR="00D44619" w:rsidRPr="007671A3" w:rsidRDefault="00D44619" w:rsidP="00D4461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0A6FB670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44619" w:rsidRPr="007671A3" w14:paraId="5F7D245D" w14:textId="77777777" w:rsidTr="00D44619">
        <w:trPr>
          <w:trHeight w:val="20"/>
        </w:trPr>
        <w:tc>
          <w:tcPr>
            <w:tcW w:w="3960" w:type="dxa"/>
          </w:tcPr>
          <w:p w14:paraId="66EBDC30" w14:textId="32B9C273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พรีแพค ประเทศไทย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16B0D62" w14:textId="1B659577" w:rsidR="00D44619" w:rsidRPr="007671A3" w:rsidRDefault="00D44619" w:rsidP="00D446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2ED2A51" w14:textId="2323A7FC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44619" w:rsidRPr="007671A3" w14:paraId="47E6251E" w14:textId="77777777" w:rsidTr="00D44619">
        <w:trPr>
          <w:trHeight w:val="20"/>
        </w:trPr>
        <w:tc>
          <w:tcPr>
            <w:tcW w:w="3960" w:type="dxa"/>
            <w:shd w:val="clear" w:color="auto" w:fill="auto"/>
          </w:tcPr>
          <w:p w14:paraId="1A66550F" w14:textId="69899659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260" w:type="dxa"/>
            <w:shd w:val="clear" w:color="auto" w:fill="auto"/>
          </w:tcPr>
          <w:p w14:paraId="62D9DAAB" w14:textId="035DDE29" w:rsidR="00D44619" w:rsidRPr="007671A3" w:rsidRDefault="00D44619" w:rsidP="00D4461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AA6B121" w14:textId="28F129E2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9F5214" w:rsidRPr="007671A3" w14:paraId="681406C8" w14:textId="77777777" w:rsidTr="009F5214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91BC24B" w14:textId="77777777" w:rsidR="009F5214" w:rsidRPr="007671A3" w:rsidRDefault="009F5214" w:rsidP="009F5214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บริษัทเอสซีจี สกิลส์ ดีเวลลอปเม้นท์ จำกัด</w:t>
            </w:r>
          </w:p>
          <w:p w14:paraId="68F9AADC" w14:textId="77777777" w:rsidR="009F5214" w:rsidRPr="007671A3" w:rsidRDefault="009F5214" w:rsidP="009F521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1C9E2D" w14:textId="77777777" w:rsidR="009F5214" w:rsidRPr="007671A3" w:rsidRDefault="009F5214" w:rsidP="009F521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DECFF89" w14:textId="77777777" w:rsidR="009F5214" w:rsidRPr="007671A3" w:rsidRDefault="009F5214" w:rsidP="009F52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9F5214" w:rsidRPr="007671A3" w14:paraId="3EAA5800" w14:textId="77777777" w:rsidTr="009F5214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FEBFFF6" w14:textId="77777777" w:rsidR="009F5214" w:rsidRPr="007671A3" w:rsidRDefault="009F5214" w:rsidP="009F5214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บริษัทเอส ซี ไอ อีโค่ เซอร์วิสเซส จำกัด</w:t>
            </w:r>
          </w:p>
          <w:p w14:paraId="5BC748F9" w14:textId="77777777" w:rsidR="009F5214" w:rsidRPr="007671A3" w:rsidRDefault="009F5214" w:rsidP="009F521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4752AD" w14:textId="77777777" w:rsidR="009F5214" w:rsidRPr="007671A3" w:rsidRDefault="009F5214" w:rsidP="009F521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63B5EA2" w14:textId="77777777" w:rsidR="009F5214" w:rsidRPr="007671A3" w:rsidRDefault="009F5214" w:rsidP="009F52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44619" w:rsidRPr="007671A3" w14:paraId="50CE2658" w14:textId="77777777" w:rsidTr="00D4461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81D8B02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  <w:p w14:paraId="306AAE09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A34EBD" w14:textId="77777777" w:rsidR="00D44619" w:rsidRPr="007671A3" w:rsidRDefault="00D44619" w:rsidP="00D4461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F10565E" w14:textId="77777777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ของบริษัทปูนซิเมนต์ไทย จำกัด (มหาชน)</w:t>
            </w:r>
          </w:p>
        </w:tc>
      </w:tr>
      <w:tr w:rsidR="00D44619" w:rsidRPr="007671A3" w14:paraId="21198FA7" w14:textId="77777777" w:rsidTr="00D4461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BE5A540" w14:textId="59EA2303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บริษัทธนาคารแลนด์ แอนด์ เฮ้าส์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26F91578" w14:textId="3AD5BDF3" w:rsidR="00D44619" w:rsidRPr="007671A3" w:rsidRDefault="00D44619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  (มหาชน)</w:t>
            </w:r>
          </w:p>
        </w:tc>
        <w:tc>
          <w:tcPr>
            <w:tcW w:w="1260" w:type="dxa"/>
            <w:shd w:val="clear" w:color="auto" w:fill="auto"/>
          </w:tcPr>
          <w:p w14:paraId="3CB974A3" w14:textId="169E2633" w:rsidR="00D44619" w:rsidRPr="007671A3" w:rsidRDefault="00D44619" w:rsidP="00D4461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31BC551A" w14:textId="733974BC" w:rsidR="00D44619" w:rsidRPr="007671A3" w:rsidRDefault="00D44619" w:rsidP="00D4461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203593" w:rsidRPr="007671A3" w14:paraId="2CC7077D" w14:textId="77777777" w:rsidTr="00D44619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8DEA7A1" w14:textId="77777777" w:rsidR="00203593" w:rsidRPr="007671A3" w:rsidRDefault="00203593" w:rsidP="00D4461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D1B61C" w14:textId="77777777" w:rsidR="00203593" w:rsidRPr="007671A3" w:rsidRDefault="00203593" w:rsidP="00D4461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38443C38" w14:textId="77777777" w:rsidR="00203593" w:rsidRPr="007671A3" w:rsidRDefault="00203593" w:rsidP="00D4461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3593" w:rsidRPr="007671A3" w14:paraId="3F6B8B53" w14:textId="77777777" w:rsidTr="00277577">
        <w:trPr>
          <w:trHeight w:val="20"/>
        </w:trPr>
        <w:tc>
          <w:tcPr>
            <w:tcW w:w="9180" w:type="dxa"/>
            <w:gridSpan w:val="3"/>
            <w:shd w:val="clear" w:color="auto" w:fill="auto"/>
            <w:vAlign w:val="bottom"/>
          </w:tcPr>
          <w:p w14:paraId="01D0B990" w14:textId="77777777" w:rsidR="00203593" w:rsidRPr="006F1710" w:rsidRDefault="00203593" w:rsidP="00277577">
            <w:pPr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F1710">
              <w:rPr>
                <w:rFonts w:ascii="Angsana New" w:hAnsi="Angsana New"/>
                <w:b/>
                <w:spacing w:val="4"/>
                <w:sz w:val="24"/>
                <w:szCs w:val="24"/>
                <w:cs/>
              </w:rPr>
              <w:t xml:space="preserve">** </w:t>
            </w:r>
            <w:r w:rsidRPr="006F1710">
              <w:rPr>
                <w:rFonts w:ascii="Angsana New" w:hAnsi="Angsana New"/>
                <w:spacing w:val="4"/>
                <w:sz w:val="24"/>
                <w:szCs w:val="24"/>
                <w:cs/>
              </w:rPr>
              <w:t xml:space="preserve">บริษัทเอสซีจี เซรามิกส์ จำกัด (มหาชน) เกิดจากการควบรวม </w:t>
            </w:r>
            <w:r w:rsidRPr="006F1710">
              <w:rPr>
                <w:rFonts w:ascii="Angsana New" w:hAnsi="Angsana New"/>
                <w:spacing w:val="4"/>
                <w:sz w:val="24"/>
                <w:szCs w:val="24"/>
              </w:rPr>
              <w:t>5</w:t>
            </w:r>
            <w:r w:rsidRPr="006F1710">
              <w:rPr>
                <w:rFonts w:ascii="Angsana New" w:hAnsi="Angsana New"/>
                <w:spacing w:val="4"/>
                <w:sz w:val="24"/>
                <w:szCs w:val="24"/>
                <w:cs/>
              </w:rPr>
              <w:t xml:space="preserve"> บริษัท คือ (</w:t>
            </w:r>
            <w:r w:rsidRPr="006F1710">
              <w:rPr>
                <w:rFonts w:ascii="Angsana New" w:hAnsi="Angsana New"/>
                <w:spacing w:val="4"/>
                <w:sz w:val="24"/>
                <w:szCs w:val="24"/>
              </w:rPr>
              <w:t>1</w:t>
            </w:r>
            <w:r w:rsidRPr="006F1710">
              <w:rPr>
                <w:rFonts w:ascii="Angsana New" w:hAnsi="Angsana New"/>
                <w:spacing w:val="4"/>
                <w:sz w:val="24"/>
                <w:szCs w:val="24"/>
                <w:cs/>
              </w:rPr>
              <w:t>) บริษัทไทย-เยอรมัน เซรามิค อินดัสทรี่ จำกัด (มหาชน)</w:t>
            </w:r>
            <w:r w:rsidRPr="00974947">
              <w:rPr>
                <w:rFonts w:ascii="Angsana New" w:hAnsi="Angsana New"/>
                <w:spacing w:val="6"/>
                <w:sz w:val="24"/>
                <w:szCs w:val="24"/>
                <w:cs/>
              </w:rPr>
              <w:t xml:space="preserve"> </w:t>
            </w:r>
            <w:r w:rsidRPr="006F1710">
              <w:rPr>
                <w:rFonts w:ascii="Angsana New" w:hAnsi="Angsana New"/>
                <w:spacing w:val="10"/>
                <w:sz w:val="24"/>
                <w:szCs w:val="24"/>
                <w:cs/>
              </w:rPr>
              <w:t>(</w:t>
            </w:r>
            <w:r w:rsidRPr="006F1710">
              <w:rPr>
                <w:rFonts w:ascii="Angsana New" w:hAnsi="Angsana New"/>
                <w:spacing w:val="10"/>
                <w:sz w:val="24"/>
                <w:szCs w:val="24"/>
              </w:rPr>
              <w:t>2</w:t>
            </w:r>
            <w:r w:rsidRPr="006F1710">
              <w:rPr>
                <w:rFonts w:ascii="Angsana New" w:hAnsi="Angsana New"/>
                <w:spacing w:val="10"/>
                <w:sz w:val="24"/>
                <w:szCs w:val="24"/>
                <w:cs/>
              </w:rPr>
              <w:t>) บริษัทเซรามิคอุตสาหกรรมไทย จำกัด (</w:t>
            </w:r>
            <w:r w:rsidRPr="006F1710">
              <w:rPr>
                <w:rFonts w:ascii="Angsana New" w:hAnsi="Angsana New"/>
                <w:spacing w:val="10"/>
                <w:sz w:val="24"/>
                <w:szCs w:val="24"/>
              </w:rPr>
              <w:t>3</w:t>
            </w:r>
            <w:r w:rsidRPr="006F1710">
              <w:rPr>
                <w:rFonts w:ascii="Angsana New" w:hAnsi="Angsana New"/>
                <w:spacing w:val="10"/>
                <w:sz w:val="24"/>
                <w:szCs w:val="24"/>
                <w:cs/>
              </w:rPr>
              <w:t>) บริษัทเจมาโก จำกัด (</w:t>
            </w:r>
            <w:r w:rsidRPr="006F1710">
              <w:rPr>
                <w:rFonts w:ascii="Angsana New" w:hAnsi="Angsana New"/>
                <w:spacing w:val="10"/>
                <w:sz w:val="24"/>
                <w:szCs w:val="24"/>
              </w:rPr>
              <w:t>4</w:t>
            </w:r>
            <w:r w:rsidRPr="006F1710">
              <w:rPr>
                <w:rFonts w:ascii="Angsana New" w:hAnsi="Angsana New"/>
                <w:spacing w:val="10"/>
                <w:sz w:val="24"/>
                <w:szCs w:val="24"/>
                <w:cs/>
              </w:rPr>
              <w:t>) บริษัทเดอะ สยาม เซรามิค กรุ๊ป อินดัสทรี่ส์ จำกัด และ</w:t>
            </w:r>
            <w:r w:rsidRPr="00974947">
              <w:rPr>
                <w:rFonts w:ascii="Angsana New" w:hAnsi="Angsana New"/>
                <w:spacing w:val="8"/>
                <w:sz w:val="24"/>
                <w:szCs w:val="24"/>
                <w:cs/>
              </w:rPr>
              <w:t xml:space="preserve"> (</w:t>
            </w:r>
            <w:r w:rsidRPr="00974947">
              <w:rPr>
                <w:rFonts w:ascii="Angsana New" w:hAnsi="Angsana New"/>
                <w:spacing w:val="8"/>
                <w:sz w:val="24"/>
                <w:szCs w:val="24"/>
              </w:rPr>
              <w:t>5</w:t>
            </w:r>
            <w:r w:rsidRPr="00974947">
              <w:rPr>
                <w:rFonts w:ascii="Angsana New" w:hAnsi="Angsana New"/>
                <w:spacing w:val="8"/>
                <w:sz w:val="24"/>
                <w:szCs w:val="24"/>
                <w:cs/>
              </w:rPr>
              <w:t>) บริษัทโสสุโก้ แอนด์ กรุ๊ป (</w:t>
            </w:r>
            <w:r w:rsidRPr="00974947">
              <w:rPr>
                <w:rFonts w:ascii="Angsana New" w:hAnsi="Angsana New"/>
                <w:spacing w:val="8"/>
                <w:sz w:val="24"/>
                <w:szCs w:val="24"/>
              </w:rPr>
              <w:t>2008</w:t>
            </w:r>
            <w:r w:rsidRPr="00974947">
              <w:rPr>
                <w:rFonts w:ascii="Angsana New" w:hAnsi="Angsana New"/>
                <w:spacing w:val="8"/>
                <w:sz w:val="24"/>
                <w:szCs w:val="24"/>
                <w:cs/>
              </w:rPr>
              <w:t>) จำกัด เมื่อวันที่</w:t>
            </w:r>
            <w:r w:rsidRPr="0097494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74947">
              <w:rPr>
                <w:rFonts w:ascii="Angsana New" w:hAnsi="Angsana New"/>
                <w:sz w:val="24"/>
                <w:szCs w:val="24"/>
              </w:rPr>
              <w:t>1</w:t>
            </w:r>
            <w:r w:rsidRPr="00974947">
              <w:rPr>
                <w:rFonts w:ascii="Angsana New" w:hAnsi="Angsana New"/>
                <w:sz w:val="24"/>
                <w:szCs w:val="24"/>
                <w:cs/>
              </w:rPr>
              <w:t xml:space="preserve"> สิงหาคม </w:t>
            </w:r>
            <w:r w:rsidRPr="0097494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203593" w:rsidRPr="00745BBA" w14:paraId="7246605E" w14:textId="77777777" w:rsidTr="00277577">
        <w:trPr>
          <w:trHeight w:val="20"/>
        </w:trPr>
        <w:tc>
          <w:tcPr>
            <w:tcW w:w="9180" w:type="dxa"/>
            <w:gridSpan w:val="3"/>
            <w:shd w:val="clear" w:color="auto" w:fill="auto"/>
            <w:vAlign w:val="bottom"/>
          </w:tcPr>
          <w:p w14:paraId="2E6BA284" w14:textId="77777777" w:rsidR="00203593" w:rsidRPr="00203593" w:rsidRDefault="00203593" w:rsidP="00D4461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B6337E9" w14:textId="77777777" w:rsidR="00F16933" w:rsidRPr="007671A3" w:rsidRDefault="00F16933" w:rsidP="00967CF5">
      <w:pPr>
        <w:pStyle w:val="block"/>
        <w:spacing w:after="0" w:line="240" w:lineRule="atLeast"/>
        <w:ind w:right="-45"/>
        <w:jc w:val="both"/>
        <w:rPr>
          <w:rFonts w:ascii="Angsana New" w:hAnsi="Angsana New"/>
          <w:b/>
          <w:sz w:val="30"/>
          <w:szCs w:val="30"/>
          <w:lang w:val="en-US" w:bidi="th-TH"/>
        </w:rPr>
      </w:pPr>
      <w:r w:rsidRPr="007671A3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48649573" w14:textId="77777777" w:rsidR="00F16933" w:rsidRPr="007671A3" w:rsidRDefault="00F16933" w:rsidP="00F16933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238"/>
      </w:tblGrid>
      <w:tr w:rsidR="00F16933" w:rsidRPr="007671A3" w14:paraId="5EB61745" w14:textId="77777777" w:rsidTr="00D76CFC">
        <w:trPr>
          <w:trHeight w:val="20"/>
          <w:tblHeader/>
        </w:trPr>
        <w:tc>
          <w:tcPr>
            <w:tcW w:w="3960" w:type="dxa"/>
          </w:tcPr>
          <w:p w14:paraId="55C63245" w14:textId="77777777" w:rsidR="00F16933" w:rsidRPr="007671A3" w:rsidRDefault="00F16933" w:rsidP="00F94D6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238" w:type="dxa"/>
          </w:tcPr>
          <w:p w14:paraId="2F836493" w14:textId="77777777" w:rsidR="00F16933" w:rsidRPr="007671A3" w:rsidRDefault="00F16933" w:rsidP="00F94D6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F16933" w:rsidRPr="007671A3" w14:paraId="2C3164B5" w14:textId="77777777" w:rsidTr="003803DC">
        <w:trPr>
          <w:trHeight w:val="20"/>
        </w:trPr>
        <w:tc>
          <w:tcPr>
            <w:tcW w:w="3960" w:type="dxa"/>
          </w:tcPr>
          <w:p w14:paraId="0AA790EE" w14:textId="77777777" w:rsidR="00F16933" w:rsidRPr="007671A3" w:rsidRDefault="00F16933" w:rsidP="00F94D6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38" w:type="dxa"/>
          </w:tcPr>
          <w:p w14:paraId="596FAC49" w14:textId="77777777" w:rsidR="00F16933" w:rsidRPr="007671A3" w:rsidRDefault="00F16933" w:rsidP="00F94D6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F16933" w:rsidRPr="007671A3" w14:paraId="22064631" w14:textId="77777777" w:rsidTr="003803DC">
        <w:trPr>
          <w:trHeight w:val="20"/>
        </w:trPr>
        <w:tc>
          <w:tcPr>
            <w:tcW w:w="3960" w:type="dxa"/>
          </w:tcPr>
          <w:p w14:paraId="1DD83BFF" w14:textId="4F4324FE" w:rsidR="00F16933" w:rsidRPr="007671A3" w:rsidRDefault="00F16933" w:rsidP="00A84AE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5238" w:type="dxa"/>
          </w:tcPr>
          <w:p w14:paraId="0B825512" w14:textId="77777777" w:rsidR="00F16933" w:rsidRPr="007671A3" w:rsidRDefault="00F16933" w:rsidP="00F94D6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</w:p>
        </w:tc>
      </w:tr>
      <w:tr w:rsidR="00AF2FC1" w:rsidRPr="007671A3" w14:paraId="47858F63" w14:textId="77777777" w:rsidTr="00F559FE">
        <w:trPr>
          <w:trHeight w:val="20"/>
        </w:trPr>
        <w:tc>
          <w:tcPr>
            <w:tcW w:w="3960" w:type="dxa"/>
          </w:tcPr>
          <w:p w14:paraId="289D40A5" w14:textId="77777777" w:rsidR="00AF2FC1" w:rsidRPr="007671A3" w:rsidRDefault="00AF2FC1" w:rsidP="00F559F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5238" w:type="dxa"/>
          </w:tcPr>
          <w:p w14:paraId="33C5D4E8" w14:textId="77777777" w:rsidR="00AF2FC1" w:rsidRPr="007671A3" w:rsidRDefault="00AF2FC1" w:rsidP="00F559F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AD1832" w:rsidRPr="007671A3" w14:paraId="7BCC4C72" w14:textId="77777777" w:rsidTr="003803DC">
        <w:trPr>
          <w:trHeight w:val="20"/>
        </w:trPr>
        <w:tc>
          <w:tcPr>
            <w:tcW w:w="3960" w:type="dxa"/>
          </w:tcPr>
          <w:p w14:paraId="65BF978C" w14:textId="3B3F9E01" w:rsidR="00AD1832" w:rsidRPr="007671A3" w:rsidRDefault="00AD1832" w:rsidP="00F94D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083BAE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238" w:type="dxa"/>
          </w:tcPr>
          <w:p w14:paraId="0225B639" w14:textId="77777777" w:rsidR="00AD1832" w:rsidRPr="007671A3" w:rsidRDefault="00AD1832" w:rsidP="00F94D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F16933" w:rsidRPr="007671A3" w14:paraId="2896B60D" w14:textId="77777777" w:rsidTr="006C38CF">
        <w:trPr>
          <w:trHeight w:val="20"/>
        </w:trPr>
        <w:tc>
          <w:tcPr>
            <w:tcW w:w="3960" w:type="dxa"/>
          </w:tcPr>
          <w:p w14:paraId="2D6934E8" w14:textId="54C8ED2C" w:rsidR="00F16933" w:rsidRPr="007671A3" w:rsidRDefault="00CA403A" w:rsidP="00083B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 w:rsidR="00F656B5" w:rsidRPr="007671A3">
              <w:rPr>
                <w:rFonts w:ascii="Angsana New" w:hAnsi="Angsana New"/>
                <w:sz w:val="30"/>
                <w:szCs w:val="30"/>
              </w:rPr>
              <w:br/>
              <w:t xml:space="preserve">     </w:t>
            </w:r>
            <w:r w:rsidR="00083BAE"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="00F16933" w:rsidRPr="007671A3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5238" w:type="dxa"/>
            <w:vAlign w:val="bottom"/>
          </w:tcPr>
          <w:p w14:paraId="381F6C9E" w14:textId="77777777" w:rsidR="00F16933" w:rsidRPr="007671A3" w:rsidRDefault="00F16933" w:rsidP="006C38CF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277577" w:rsidRPr="00852A73" w14:paraId="00774846" w14:textId="77777777" w:rsidTr="006C38CF">
        <w:trPr>
          <w:trHeight w:val="20"/>
        </w:trPr>
        <w:tc>
          <w:tcPr>
            <w:tcW w:w="3960" w:type="dxa"/>
          </w:tcPr>
          <w:p w14:paraId="716D920C" w14:textId="177BF141" w:rsidR="00277577" w:rsidRPr="00852A73" w:rsidRDefault="005E10B4" w:rsidP="00083BA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277577" w:rsidRPr="00852A73">
              <w:rPr>
                <w:rFonts w:ascii="Angsana New" w:hAnsi="Angsana New"/>
                <w:sz w:val="30"/>
                <w:szCs w:val="30"/>
                <w:cs/>
              </w:rPr>
              <w:t>าร</w:t>
            </w:r>
          </w:p>
        </w:tc>
        <w:tc>
          <w:tcPr>
            <w:tcW w:w="5238" w:type="dxa"/>
            <w:vAlign w:val="bottom"/>
          </w:tcPr>
          <w:p w14:paraId="1388C196" w14:textId="678A2412" w:rsidR="00277577" w:rsidRPr="00852A73" w:rsidRDefault="00277577" w:rsidP="006C38C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2A73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A84AEB" w:rsidRPr="00852A73" w14:paraId="0F537C55" w14:textId="77777777" w:rsidTr="00F54B49">
        <w:trPr>
          <w:trHeight w:val="20"/>
        </w:trPr>
        <w:tc>
          <w:tcPr>
            <w:tcW w:w="3960" w:type="dxa"/>
          </w:tcPr>
          <w:p w14:paraId="305B2353" w14:textId="0174FA9F" w:rsidR="00A84AEB" w:rsidRPr="00852A73" w:rsidRDefault="00A84AEB" w:rsidP="00A84A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2A7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5238" w:type="dxa"/>
          </w:tcPr>
          <w:p w14:paraId="3366F1B5" w14:textId="1E65C064" w:rsidR="00A84AEB" w:rsidRPr="00852A73" w:rsidRDefault="00A84AEB" w:rsidP="00A84A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2A73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อัตราร้อยละของรายได้จากการขาย</w:t>
            </w:r>
          </w:p>
        </w:tc>
      </w:tr>
      <w:tr w:rsidR="00F16933" w:rsidRPr="007671A3" w14:paraId="6C76901A" w14:textId="77777777" w:rsidTr="003803DC">
        <w:trPr>
          <w:trHeight w:val="20"/>
        </w:trPr>
        <w:tc>
          <w:tcPr>
            <w:tcW w:w="3960" w:type="dxa"/>
          </w:tcPr>
          <w:p w14:paraId="38D2E398" w14:textId="77777777" w:rsidR="00F16933" w:rsidRPr="00852A73" w:rsidRDefault="00F16933" w:rsidP="00F94D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2A7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38" w:type="dxa"/>
          </w:tcPr>
          <w:p w14:paraId="0D721404" w14:textId="1028E995" w:rsidR="00F16933" w:rsidRPr="007671A3" w:rsidRDefault="00277577" w:rsidP="00F94D69">
            <w:pPr>
              <w:rPr>
                <w:rFonts w:ascii="Angsana New" w:hAnsi="Angsana New"/>
                <w:sz w:val="30"/>
                <w:szCs w:val="30"/>
              </w:rPr>
            </w:pPr>
            <w:r w:rsidRPr="00852A73">
              <w:rPr>
                <w:rFonts w:ascii="Angsana New" w:hAnsi="Angsana New" w:hint="cs"/>
                <w:sz w:val="30"/>
                <w:szCs w:val="30"/>
                <w:cs/>
              </w:rPr>
              <w:t>อัตราตามสัญญา</w:t>
            </w:r>
          </w:p>
        </w:tc>
      </w:tr>
      <w:tr w:rsidR="00AF2FC1" w:rsidRPr="007671A3" w14:paraId="748F0965" w14:textId="77777777" w:rsidTr="00AF2FC1">
        <w:trPr>
          <w:trHeight w:val="20"/>
        </w:trPr>
        <w:tc>
          <w:tcPr>
            <w:tcW w:w="3960" w:type="dxa"/>
          </w:tcPr>
          <w:p w14:paraId="4EA81D1B" w14:textId="77777777" w:rsidR="00AF2FC1" w:rsidRPr="007671A3" w:rsidRDefault="00AF2FC1" w:rsidP="00F559FE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38" w:type="dxa"/>
          </w:tcPr>
          <w:p w14:paraId="22716DD3" w14:textId="77777777" w:rsidR="00AF2FC1" w:rsidRPr="007671A3" w:rsidRDefault="00AF2FC1" w:rsidP="00F559FE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</w:tbl>
    <w:p w14:paraId="1B832D8F" w14:textId="77777777" w:rsidR="006D6976" w:rsidRPr="007671A3" w:rsidRDefault="006D6976" w:rsidP="00262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778106" w14:textId="77777777" w:rsidR="00D81490" w:rsidRPr="007671A3" w:rsidRDefault="00D81490" w:rsidP="0096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รายการที่สำคัญกับกิจการที่เกี่ยวข้องกันสำหรับแต่ละปีสิ้นสุดวันที่ </w:t>
      </w:r>
      <w:r w:rsidRPr="007671A3">
        <w:rPr>
          <w:rFonts w:ascii="Angsana New" w:hAnsi="Angsana New"/>
          <w:sz w:val="30"/>
          <w:szCs w:val="30"/>
        </w:rPr>
        <w:t>3</w:t>
      </w:r>
      <w:r w:rsidR="0046205D" w:rsidRPr="007671A3">
        <w:rPr>
          <w:rFonts w:ascii="Angsana New" w:hAnsi="Angsana New"/>
          <w:sz w:val="30"/>
          <w:szCs w:val="30"/>
        </w:rPr>
        <w:t>1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0D9D6DE4" w14:textId="77777777" w:rsidR="00137C8C" w:rsidRPr="007671A3" w:rsidRDefault="00137C8C" w:rsidP="00D81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4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8"/>
        <w:gridCol w:w="18"/>
        <w:gridCol w:w="3948"/>
        <w:gridCol w:w="7"/>
        <w:gridCol w:w="15"/>
        <w:gridCol w:w="1093"/>
        <w:gridCol w:w="24"/>
        <w:gridCol w:w="276"/>
        <w:gridCol w:w="37"/>
        <w:gridCol w:w="1098"/>
        <w:gridCol w:w="11"/>
        <w:gridCol w:w="264"/>
        <w:gridCol w:w="13"/>
        <w:gridCol w:w="1120"/>
        <w:gridCol w:w="237"/>
        <w:gridCol w:w="13"/>
        <w:gridCol w:w="1052"/>
        <w:gridCol w:w="11"/>
      </w:tblGrid>
      <w:tr w:rsidR="00F16933" w:rsidRPr="007671A3" w14:paraId="52B99A7B" w14:textId="77777777" w:rsidTr="006F1710">
        <w:trPr>
          <w:gridBefore w:val="2"/>
          <w:wBefore w:w="14" w:type="pct"/>
          <w:tblHeader/>
        </w:trPr>
        <w:tc>
          <w:tcPr>
            <w:tcW w:w="2147" w:type="pct"/>
            <w:gridSpan w:val="3"/>
          </w:tcPr>
          <w:p w14:paraId="6B8D8BD5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5"/>
          </w:tcPr>
          <w:p w14:paraId="303A5993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498B2528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6"/>
          </w:tcPr>
          <w:p w14:paraId="7A1D57AE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5F5EC115" w14:textId="77777777" w:rsidTr="006F1710">
        <w:trPr>
          <w:gridBefore w:val="2"/>
          <w:wBefore w:w="14" w:type="pct"/>
          <w:tblHeader/>
        </w:trPr>
        <w:tc>
          <w:tcPr>
            <w:tcW w:w="2147" w:type="pct"/>
            <w:gridSpan w:val="3"/>
          </w:tcPr>
          <w:p w14:paraId="35684CA8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" w:type="pct"/>
            <w:gridSpan w:val="2"/>
          </w:tcPr>
          <w:p w14:paraId="7D51990D" w14:textId="3641156A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3E6987A0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184E15C" w14:textId="09811749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9" w:type="pct"/>
            <w:gridSpan w:val="2"/>
          </w:tcPr>
          <w:p w14:paraId="11C67744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05DA3476" w14:textId="4919532A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  <w:gridSpan w:val="2"/>
          </w:tcPr>
          <w:p w14:paraId="1F1B54A8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768B76F0" w14:textId="4D41A60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97D1B" w:rsidRPr="00B34B20" w14:paraId="5D609F9A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5122320C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9" w:type="pct"/>
            <w:gridSpan w:val="13"/>
          </w:tcPr>
          <w:p w14:paraId="27E6D406" w14:textId="77777777" w:rsidR="00097D1B" w:rsidRPr="00B34B20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B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D1B" w:rsidRPr="00B34B20" w14:paraId="22B83DF6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5ED7C457" w14:textId="77777777" w:rsidR="00097D1B" w:rsidRPr="00B0039D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4" w:type="pct"/>
            <w:gridSpan w:val="2"/>
          </w:tcPr>
          <w:p w14:paraId="16941EF1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B73B527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30F97C73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E28151A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2BE71AC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2F1B8444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DADE1B2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D1B" w:rsidRPr="00B34B20" w14:paraId="6CEDC77B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112DC71C" w14:textId="77777777" w:rsidR="00097D1B" w:rsidRPr="00B0039D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4" w:type="pct"/>
            <w:gridSpan w:val="2"/>
          </w:tcPr>
          <w:p w14:paraId="243C2E40" w14:textId="6DE8B640" w:rsidR="00097D1B" w:rsidRPr="00B0039D" w:rsidRDefault="00DB7293" w:rsidP="00745BB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33C7261E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A0E10B5" w14:textId="5B3E3D16" w:rsidR="00097D1B" w:rsidRPr="00B0039D" w:rsidRDefault="00097D1B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9" w:type="pct"/>
            <w:gridSpan w:val="2"/>
          </w:tcPr>
          <w:p w14:paraId="08A3D85C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0AFE46B" w14:textId="2D625C76" w:rsidR="00097D1B" w:rsidRPr="00B0039D" w:rsidRDefault="00DB7293" w:rsidP="00745BB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  <w:gridSpan w:val="2"/>
          </w:tcPr>
          <w:p w14:paraId="46DA89AE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8E0A383" w14:textId="201BDCC8" w:rsidR="00097D1B" w:rsidRPr="00B0039D" w:rsidRDefault="00097D1B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097D1B" w:rsidRPr="00B34B20" w14:paraId="165D9215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790AB34A" w14:textId="77777777" w:rsidR="00097D1B" w:rsidRPr="00B0039D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04" w:type="pct"/>
            <w:gridSpan w:val="2"/>
          </w:tcPr>
          <w:p w14:paraId="2A8D1698" w14:textId="044EA1DC" w:rsidR="00097D1B" w:rsidRPr="00B0039D" w:rsidRDefault="00D05753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E9512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6,399</w:t>
            </w:r>
          </w:p>
        </w:tc>
        <w:tc>
          <w:tcPr>
            <w:tcW w:w="149" w:type="pct"/>
          </w:tcPr>
          <w:p w14:paraId="01A890AD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3AC2ECF4" w14:textId="71661C6B" w:rsidR="00097D1B" w:rsidRPr="00B0039D" w:rsidRDefault="00097D1B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8,673</w:t>
            </w:r>
          </w:p>
        </w:tc>
        <w:tc>
          <w:tcPr>
            <w:tcW w:w="149" w:type="pct"/>
            <w:gridSpan w:val="2"/>
          </w:tcPr>
          <w:p w14:paraId="630917A5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6EDCF36C" w14:textId="32E28DF1" w:rsidR="00097D1B" w:rsidRPr="008366AD" w:rsidRDefault="00D05753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95125">
              <w:rPr>
                <w:rFonts w:ascii="Angsana New" w:hAnsi="Angsana New"/>
                <w:sz w:val="30"/>
                <w:szCs w:val="30"/>
              </w:rPr>
              <w:t>4,576</w:t>
            </w:r>
          </w:p>
        </w:tc>
        <w:tc>
          <w:tcPr>
            <w:tcW w:w="135" w:type="pct"/>
            <w:gridSpan w:val="2"/>
          </w:tcPr>
          <w:p w14:paraId="2D737850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1DB5520" w14:textId="3E5154E4" w:rsidR="00097D1B" w:rsidRPr="00B0039D" w:rsidRDefault="00097D1B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8,360</w:t>
            </w:r>
          </w:p>
        </w:tc>
      </w:tr>
      <w:tr w:rsidR="00D76CFC" w:rsidRPr="00B34B20" w14:paraId="0CC3A449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3139B4C2" w14:textId="77777777" w:rsidR="00D76CFC" w:rsidRPr="00B0039D" w:rsidRDefault="00D76C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gridSpan w:val="2"/>
          </w:tcPr>
          <w:p w14:paraId="0DD854F7" w14:textId="77777777" w:rsidR="00D76CFC" w:rsidRPr="00B0039D" w:rsidRDefault="00D76CFC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F403D14" w14:textId="77777777" w:rsidR="00D76CFC" w:rsidRPr="00B0039D" w:rsidRDefault="00D76CFC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1E740EB2" w14:textId="77777777" w:rsidR="00D76CFC" w:rsidRPr="00B0039D" w:rsidRDefault="00D76CFC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656481C0" w14:textId="77777777" w:rsidR="00D76CFC" w:rsidRPr="00B0039D" w:rsidRDefault="00D76CFC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5BD2A0B4" w14:textId="77777777" w:rsidR="00D76CFC" w:rsidRPr="00B0039D" w:rsidRDefault="00D76CFC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3A6C0031" w14:textId="77777777" w:rsidR="00D76CFC" w:rsidRPr="00B0039D" w:rsidRDefault="00D76CFC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5C5039BB" w14:textId="77777777" w:rsidR="00D76CFC" w:rsidRPr="00B0039D" w:rsidRDefault="00D76CFC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CFC" w:rsidRPr="00B34B20" w14:paraId="5AD77456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24F46E60" w14:textId="0F132C2A" w:rsidR="00D76CFC" w:rsidRPr="00B0039D" w:rsidRDefault="00D76CFC" w:rsidP="00D7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4" w:type="pct"/>
            <w:gridSpan w:val="2"/>
          </w:tcPr>
          <w:p w14:paraId="503B2A06" w14:textId="77777777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08C7F728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A617E3D" w14:textId="77777777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0934D9A8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4B8EC04C" w14:textId="77777777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3E73FB47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027B9A34" w14:textId="77777777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CFC" w:rsidRPr="00B34B20" w14:paraId="0433BCBD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6CDFB729" w14:textId="6D91FA48" w:rsidR="00D76CFC" w:rsidRPr="00B0039D" w:rsidRDefault="00D76CFC" w:rsidP="00D7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4" w:type="pct"/>
            <w:gridSpan w:val="2"/>
          </w:tcPr>
          <w:p w14:paraId="5D829CCC" w14:textId="143B90BF" w:rsidR="00D76CFC" w:rsidRPr="00B0039D" w:rsidRDefault="00D76CFC" w:rsidP="00CE09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76C63684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2D266230" w14:textId="4C2CBB24" w:rsidR="00D76CFC" w:rsidRPr="00B0039D" w:rsidRDefault="00D76CFC" w:rsidP="00CE09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34918535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4DB01DD1" w14:textId="6B14200E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35" w:type="pct"/>
            <w:gridSpan w:val="2"/>
          </w:tcPr>
          <w:p w14:paraId="7874B36A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3013D734" w14:textId="7E1E99F7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D76CFC" w:rsidRPr="00B34B20" w14:paraId="1979C1DC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072B07F9" w14:textId="6F029D8C" w:rsidR="00D76CFC" w:rsidRPr="00B0039D" w:rsidRDefault="00D76CFC" w:rsidP="00D35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04" w:type="pct"/>
            <w:gridSpan w:val="2"/>
          </w:tcPr>
          <w:p w14:paraId="18DD874B" w14:textId="2BFFA3A0" w:rsidR="00D76CFC" w:rsidRPr="00B0039D" w:rsidRDefault="00D76CFC" w:rsidP="00CE09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059C05B1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4D9308AE" w14:textId="0934FF21" w:rsidR="00D76CFC" w:rsidRPr="00B0039D" w:rsidRDefault="00D76CFC" w:rsidP="00CE09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1CC0C997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2B02592F" w14:textId="47A2D203" w:rsidR="00D76CFC" w:rsidRPr="00B0039D" w:rsidRDefault="00A20DE7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54,530</w:t>
            </w:r>
          </w:p>
        </w:tc>
        <w:tc>
          <w:tcPr>
            <w:tcW w:w="135" w:type="pct"/>
            <w:gridSpan w:val="2"/>
          </w:tcPr>
          <w:p w14:paraId="142423D0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97E9DD5" w14:textId="2B662916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55,203</w:t>
            </w:r>
          </w:p>
        </w:tc>
      </w:tr>
      <w:tr w:rsidR="00D76CFC" w:rsidRPr="00B34B20" w14:paraId="69EB3898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60082A50" w14:textId="0942EA64" w:rsidR="00D76CFC" w:rsidRPr="00B0039D" w:rsidRDefault="00D76CFC" w:rsidP="00D7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 w:hint="cs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604" w:type="pct"/>
            <w:gridSpan w:val="2"/>
          </w:tcPr>
          <w:p w14:paraId="344C2F9B" w14:textId="6726B70C" w:rsidR="00D76CFC" w:rsidRPr="00B0039D" w:rsidRDefault="00D76CFC" w:rsidP="00CE09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69CB2067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30A6FA1E" w14:textId="53493474" w:rsidR="00D76CFC" w:rsidRPr="00B0039D" w:rsidRDefault="00D76CFC" w:rsidP="00CE09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10D61D8E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01387D19" w14:textId="3A6E31F7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35" w:type="pct"/>
            <w:gridSpan w:val="2"/>
          </w:tcPr>
          <w:p w14:paraId="6F23D782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D0F959B" w14:textId="307F92D2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D76CFC" w:rsidRPr="00B34B20" w14:paraId="014A0CB6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153B5642" w14:textId="1A28C662" w:rsidR="00D76CFC" w:rsidRPr="00B0039D" w:rsidRDefault="00E20623" w:rsidP="00D7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</w:t>
            </w:r>
            <w:r w:rsidR="00D76CFC" w:rsidRPr="00B0039D">
              <w:rPr>
                <w:rFonts w:ascii="Angsana New" w:hAnsi="Angsana New"/>
                <w:sz w:val="30"/>
                <w:szCs w:val="30"/>
                <w:cs/>
              </w:rPr>
              <w:t>าร</w:t>
            </w:r>
          </w:p>
        </w:tc>
        <w:tc>
          <w:tcPr>
            <w:tcW w:w="604" w:type="pct"/>
            <w:gridSpan w:val="2"/>
          </w:tcPr>
          <w:p w14:paraId="2068D4A1" w14:textId="3ABC242B" w:rsidR="00D76CFC" w:rsidRPr="00B0039D" w:rsidRDefault="00D76CFC" w:rsidP="00CE09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70B1F63B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6403C27" w14:textId="5EC4502C" w:rsidR="00D76CFC" w:rsidRPr="00B0039D" w:rsidRDefault="00D76CFC" w:rsidP="00CE09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195094CA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4368BD29" w14:textId="2C449DEC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13,560</w:t>
            </w:r>
          </w:p>
        </w:tc>
        <w:tc>
          <w:tcPr>
            <w:tcW w:w="135" w:type="pct"/>
            <w:gridSpan w:val="2"/>
          </w:tcPr>
          <w:p w14:paraId="242D9514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03BCE92D" w14:textId="5F6B3CD3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18,306</w:t>
            </w:r>
          </w:p>
        </w:tc>
      </w:tr>
      <w:tr w:rsidR="00CE778F" w:rsidRPr="00B34B20" w14:paraId="5453446D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7FAA9F6B" w14:textId="3242A6D2" w:rsidR="00CE778F" w:rsidRPr="00B0039D" w:rsidRDefault="00CE778F" w:rsidP="00CE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04" w:type="pct"/>
            <w:gridSpan w:val="2"/>
          </w:tcPr>
          <w:p w14:paraId="4FB2C9D3" w14:textId="04D88A56" w:rsidR="00CE778F" w:rsidRPr="00B0039D" w:rsidRDefault="00CE778F" w:rsidP="00CE778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18F58A88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1ED045F2" w14:textId="023FAF5B" w:rsidR="00CE778F" w:rsidRPr="00B0039D" w:rsidRDefault="00CE778F" w:rsidP="00CE778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371813C8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31BBA258" w14:textId="6036ECAE" w:rsidR="00CE778F" w:rsidRPr="00B0039D" w:rsidRDefault="00CE778F" w:rsidP="00CE778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6,681</w:t>
            </w:r>
          </w:p>
        </w:tc>
        <w:tc>
          <w:tcPr>
            <w:tcW w:w="135" w:type="pct"/>
            <w:gridSpan w:val="2"/>
          </w:tcPr>
          <w:p w14:paraId="064FD6C6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3FEF2460" w14:textId="3622B903" w:rsidR="00CE778F" w:rsidRPr="00B0039D" w:rsidRDefault="00CE778F" w:rsidP="00CE778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CE778F" w:rsidRPr="00B34B20" w14:paraId="7C555A2D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10D65FC9" w14:textId="072EC287" w:rsidR="00CE778F" w:rsidRPr="00B0039D" w:rsidRDefault="00011AEB" w:rsidP="00CE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4" w:type="pct"/>
            <w:gridSpan w:val="2"/>
          </w:tcPr>
          <w:p w14:paraId="0B25684F" w14:textId="72A318C2" w:rsidR="00CE778F" w:rsidRPr="00B0039D" w:rsidRDefault="00CE778F" w:rsidP="00CE778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351F45DA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0BC77F4C" w14:textId="75F9AC54" w:rsidR="00CE778F" w:rsidRPr="00B0039D" w:rsidRDefault="00CE778F" w:rsidP="00CE778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7F6B4030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508A7520" w14:textId="06551B6A" w:rsidR="00CE778F" w:rsidRPr="00B0039D" w:rsidRDefault="00CE778F" w:rsidP="00CE778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9,852</w:t>
            </w:r>
          </w:p>
        </w:tc>
        <w:tc>
          <w:tcPr>
            <w:tcW w:w="135" w:type="pct"/>
            <w:gridSpan w:val="2"/>
          </w:tcPr>
          <w:p w14:paraId="6ABC1C46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D95867D" w14:textId="0A095F98" w:rsidR="00CE778F" w:rsidRPr="00B0039D" w:rsidRDefault="00CE778F" w:rsidP="00CE778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12,337</w:t>
            </w:r>
          </w:p>
        </w:tc>
      </w:tr>
      <w:tr w:rsidR="00CE778F" w:rsidRPr="00B34B20" w14:paraId="6F3D54B4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71715858" w14:textId="24A4F288" w:rsidR="00CE778F" w:rsidRPr="00B0039D" w:rsidRDefault="00CE778F" w:rsidP="00CE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4" w:type="pct"/>
            <w:gridSpan w:val="2"/>
          </w:tcPr>
          <w:p w14:paraId="24572CAB" w14:textId="66F91A9A" w:rsidR="00CE778F" w:rsidRPr="00B0039D" w:rsidRDefault="00CE778F" w:rsidP="00CE778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3F5969F9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44344BB" w14:textId="7D7E85EB" w:rsidR="00CE778F" w:rsidRPr="00B0039D" w:rsidRDefault="00CE778F" w:rsidP="00CE778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  <w:gridSpan w:val="2"/>
          </w:tcPr>
          <w:p w14:paraId="03B09A85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292498F7" w14:textId="79E491DC" w:rsidR="00CE778F" w:rsidRPr="00B0039D" w:rsidRDefault="00CE778F" w:rsidP="00CE778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1,113</w:t>
            </w:r>
          </w:p>
        </w:tc>
        <w:tc>
          <w:tcPr>
            <w:tcW w:w="135" w:type="pct"/>
            <w:gridSpan w:val="2"/>
          </w:tcPr>
          <w:p w14:paraId="7C0CFB7E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191900B8" w14:textId="50BCB11D" w:rsidR="00CE778F" w:rsidRPr="00B0039D" w:rsidRDefault="00CE778F" w:rsidP="00CE778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1,060</w:t>
            </w:r>
          </w:p>
        </w:tc>
      </w:tr>
      <w:tr w:rsidR="00CE778F" w:rsidRPr="00B34B20" w14:paraId="7BD6817F" w14:textId="77777777" w:rsidTr="006F1710">
        <w:trPr>
          <w:gridBefore w:val="2"/>
          <w:wBefore w:w="14" w:type="pct"/>
        </w:trPr>
        <w:tc>
          <w:tcPr>
            <w:tcW w:w="2147" w:type="pct"/>
            <w:gridSpan w:val="3"/>
          </w:tcPr>
          <w:p w14:paraId="69B6C159" w14:textId="77777777" w:rsidR="00CE778F" w:rsidRPr="00B0039D" w:rsidRDefault="00CE778F" w:rsidP="00CE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4" w:type="pct"/>
            <w:gridSpan w:val="2"/>
          </w:tcPr>
          <w:p w14:paraId="232453EB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3B41704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EE3DA94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36454FB6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1C0FBAFB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2284FC10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2C6B339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59CF" w:rsidRPr="007671A3" w14:paraId="413AB2D8" w14:textId="77777777" w:rsidTr="006F1710">
        <w:trPr>
          <w:gridAfter w:val="1"/>
          <w:wAfter w:w="6" w:type="pct"/>
        </w:trPr>
        <w:tc>
          <w:tcPr>
            <w:tcW w:w="2149" w:type="pct"/>
            <w:gridSpan w:val="3"/>
          </w:tcPr>
          <w:p w14:paraId="49A2BF6D" w14:textId="77777777" w:rsidR="00F459CF" w:rsidRPr="006F1710" w:rsidRDefault="00F459CF" w:rsidP="00277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</w:rPr>
            </w:pPr>
          </w:p>
        </w:tc>
        <w:tc>
          <w:tcPr>
            <w:tcW w:w="2845" w:type="pct"/>
            <w:gridSpan w:val="14"/>
          </w:tcPr>
          <w:p w14:paraId="03968A0C" w14:textId="77777777" w:rsidR="00F459CF" w:rsidRPr="007671A3" w:rsidRDefault="00F459CF" w:rsidP="00277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778F" w:rsidRPr="002C559B" w14:paraId="67E40F38" w14:textId="77777777" w:rsidTr="006F1710">
        <w:trPr>
          <w:gridBefore w:val="1"/>
          <w:gridAfter w:val="1"/>
          <w:wBefore w:w="4" w:type="pct"/>
          <w:wAfter w:w="6" w:type="pct"/>
        </w:trPr>
        <w:tc>
          <w:tcPr>
            <w:tcW w:w="2149" w:type="pct"/>
            <w:gridSpan w:val="3"/>
          </w:tcPr>
          <w:p w14:paraId="6559E973" w14:textId="1C8456C1" w:rsidR="00CE778F" w:rsidRPr="00B0039D" w:rsidRDefault="00CE778F" w:rsidP="00CE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gridSpan w:val="2"/>
          </w:tcPr>
          <w:p w14:paraId="455DC674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" w:type="pct"/>
            <w:gridSpan w:val="3"/>
          </w:tcPr>
          <w:p w14:paraId="39933CA3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608A13A7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2C20D0BA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01F427FF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0EAF0C80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6C7F3A14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E778F" w:rsidRPr="002C559B" w14:paraId="558658C1" w14:textId="77777777" w:rsidTr="006F1710">
        <w:trPr>
          <w:gridBefore w:val="1"/>
          <w:gridAfter w:val="1"/>
          <w:wBefore w:w="4" w:type="pct"/>
          <w:wAfter w:w="6" w:type="pct"/>
        </w:trPr>
        <w:tc>
          <w:tcPr>
            <w:tcW w:w="2149" w:type="pct"/>
            <w:gridSpan w:val="3"/>
          </w:tcPr>
          <w:p w14:paraId="0EEA3C46" w14:textId="77777777" w:rsidR="00CE778F" w:rsidRPr="00B0039D" w:rsidRDefault="00CE778F" w:rsidP="00CE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9" w:type="pct"/>
            <w:gridSpan w:val="2"/>
          </w:tcPr>
          <w:p w14:paraId="4B1714F5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1,116,781</w:t>
            </w:r>
          </w:p>
        </w:tc>
        <w:tc>
          <w:tcPr>
            <w:tcW w:w="182" w:type="pct"/>
            <w:gridSpan w:val="3"/>
          </w:tcPr>
          <w:p w14:paraId="4F8BD870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42FB2DEF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976,764</w:t>
            </w:r>
          </w:p>
        </w:tc>
        <w:tc>
          <w:tcPr>
            <w:tcW w:w="150" w:type="pct"/>
            <w:gridSpan w:val="2"/>
          </w:tcPr>
          <w:p w14:paraId="391DFD38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4E882D8D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888,670</w:t>
            </w:r>
          </w:p>
        </w:tc>
        <w:tc>
          <w:tcPr>
            <w:tcW w:w="128" w:type="pct"/>
          </w:tcPr>
          <w:p w14:paraId="59485CC1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481B2C7B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766,761</w:t>
            </w:r>
          </w:p>
        </w:tc>
      </w:tr>
      <w:tr w:rsidR="00CE778F" w:rsidRPr="002C559B" w14:paraId="27710278" w14:textId="77777777" w:rsidTr="006F1710">
        <w:trPr>
          <w:gridBefore w:val="1"/>
          <w:gridAfter w:val="1"/>
          <w:wBefore w:w="4" w:type="pct"/>
          <w:wAfter w:w="6" w:type="pct"/>
        </w:trPr>
        <w:tc>
          <w:tcPr>
            <w:tcW w:w="2149" w:type="pct"/>
            <w:gridSpan w:val="3"/>
          </w:tcPr>
          <w:p w14:paraId="1E07B770" w14:textId="701F64CA" w:rsidR="00CE778F" w:rsidRPr="00B0039D" w:rsidRDefault="00CE778F" w:rsidP="00AC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599" w:type="pct"/>
            <w:gridSpan w:val="2"/>
          </w:tcPr>
          <w:p w14:paraId="2914F691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301,311</w:t>
            </w:r>
          </w:p>
        </w:tc>
        <w:tc>
          <w:tcPr>
            <w:tcW w:w="182" w:type="pct"/>
            <w:gridSpan w:val="3"/>
          </w:tcPr>
          <w:p w14:paraId="2443D8F7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  <w:gridSpan w:val="2"/>
          </w:tcPr>
          <w:p w14:paraId="59E74FB9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305,630</w:t>
            </w:r>
          </w:p>
        </w:tc>
        <w:tc>
          <w:tcPr>
            <w:tcW w:w="150" w:type="pct"/>
            <w:gridSpan w:val="2"/>
          </w:tcPr>
          <w:p w14:paraId="19EA5DCD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4F1D4309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236,181</w:t>
            </w:r>
          </w:p>
        </w:tc>
        <w:tc>
          <w:tcPr>
            <w:tcW w:w="128" w:type="pct"/>
          </w:tcPr>
          <w:p w14:paraId="30A187A3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3FDD4A1D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234,656</w:t>
            </w:r>
          </w:p>
        </w:tc>
      </w:tr>
      <w:tr w:rsidR="00CE778F" w:rsidRPr="002C559B" w14:paraId="225A61EE" w14:textId="77777777" w:rsidTr="006F1710">
        <w:trPr>
          <w:gridBefore w:val="1"/>
          <w:gridAfter w:val="1"/>
          <w:wBefore w:w="4" w:type="pct"/>
          <w:wAfter w:w="6" w:type="pct"/>
        </w:trPr>
        <w:tc>
          <w:tcPr>
            <w:tcW w:w="2149" w:type="pct"/>
            <w:gridSpan w:val="3"/>
          </w:tcPr>
          <w:p w14:paraId="35787775" w14:textId="77777777" w:rsidR="00CE778F" w:rsidRPr="00B0039D" w:rsidRDefault="00CE778F" w:rsidP="00CE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599" w:type="pct"/>
            <w:gridSpan w:val="2"/>
          </w:tcPr>
          <w:p w14:paraId="698B9061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12,661</w:t>
            </w:r>
          </w:p>
        </w:tc>
        <w:tc>
          <w:tcPr>
            <w:tcW w:w="182" w:type="pct"/>
            <w:gridSpan w:val="3"/>
          </w:tcPr>
          <w:p w14:paraId="2A2EC104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  <w:gridSpan w:val="2"/>
          </w:tcPr>
          <w:p w14:paraId="5EAF7FE2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14,001</w:t>
            </w:r>
          </w:p>
        </w:tc>
        <w:tc>
          <w:tcPr>
            <w:tcW w:w="150" w:type="pct"/>
            <w:gridSpan w:val="2"/>
          </w:tcPr>
          <w:p w14:paraId="0DC9DB3E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13ECA0B5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10,417</w:t>
            </w:r>
          </w:p>
        </w:tc>
        <w:tc>
          <w:tcPr>
            <w:tcW w:w="128" w:type="pct"/>
          </w:tcPr>
          <w:p w14:paraId="77DE08A8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1BFF0B1F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13,975</w:t>
            </w:r>
          </w:p>
        </w:tc>
      </w:tr>
      <w:tr w:rsidR="00CE778F" w:rsidRPr="002C559B" w14:paraId="1215014E" w14:textId="77777777" w:rsidTr="006F1710">
        <w:trPr>
          <w:gridBefore w:val="1"/>
          <w:gridAfter w:val="1"/>
          <w:wBefore w:w="4" w:type="pct"/>
          <w:wAfter w:w="6" w:type="pct"/>
        </w:trPr>
        <w:tc>
          <w:tcPr>
            <w:tcW w:w="2149" w:type="pct"/>
            <w:gridSpan w:val="3"/>
          </w:tcPr>
          <w:p w14:paraId="006BADBF" w14:textId="77777777" w:rsidR="00CE778F" w:rsidRPr="00B0039D" w:rsidRDefault="00CE778F" w:rsidP="00CE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9" w:type="pct"/>
            <w:gridSpan w:val="2"/>
          </w:tcPr>
          <w:p w14:paraId="3DF53A66" w14:textId="42BB0BBE" w:rsidR="00CE778F" w:rsidRPr="00B0039D" w:rsidRDefault="00B0039D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6,644</w:t>
            </w:r>
          </w:p>
        </w:tc>
        <w:tc>
          <w:tcPr>
            <w:tcW w:w="182" w:type="pct"/>
            <w:gridSpan w:val="3"/>
          </w:tcPr>
          <w:p w14:paraId="03CE35DF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  <w:gridSpan w:val="2"/>
          </w:tcPr>
          <w:p w14:paraId="18F570A6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5,055</w:t>
            </w:r>
          </w:p>
        </w:tc>
        <w:tc>
          <w:tcPr>
            <w:tcW w:w="150" w:type="pct"/>
            <w:gridSpan w:val="2"/>
          </w:tcPr>
          <w:p w14:paraId="1AEF5278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A3B87FA" w14:textId="0CDD4A55" w:rsidR="00CE778F" w:rsidRPr="00B0039D" w:rsidRDefault="00B0039D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6,198</w:t>
            </w:r>
          </w:p>
        </w:tc>
        <w:tc>
          <w:tcPr>
            <w:tcW w:w="128" w:type="pct"/>
          </w:tcPr>
          <w:p w14:paraId="08DC7F7B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0E133641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39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3,794</w:t>
            </w:r>
          </w:p>
        </w:tc>
      </w:tr>
      <w:tr w:rsidR="00011AEB" w:rsidRPr="007671A3" w14:paraId="5620C794" w14:textId="77777777" w:rsidTr="006F1710">
        <w:trPr>
          <w:gridBefore w:val="1"/>
          <w:gridAfter w:val="1"/>
          <w:wBefore w:w="4" w:type="pct"/>
          <w:wAfter w:w="6" w:type="pct"/>
        </w:trPr>
        <w:tc>
          <w:tcPr>
            <w:tcW w:w="2149" w:type="pct"/>
            <w:gridSpan w:val="3"/>
          </w:tcPr>
          <w:p w14:paraId="1C14582E" w14:textId="77777777" w:rsidR="00011AEB" w:rsidRPr="00B0039D" w:rsidRDefault="00011AEB" w:rsidP="00B46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9" w:type="pct"/>
            <w:gridSpan w:val="2"/>
          </w:tcPr>
          <w:p w14:paraId="5387A95D" w14:textId="77777777" w:rsidR="00011AEB" w:rsidRPr="00B0039D" w:rsidRDefault="00011AEB" w:rsidP="00B46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left" w:pos="879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  <w:tc>
          <w:tcPr>
            <w:tcW w:w="182" w:type="pct"/>
            <w:gridSpan w:val="3"/>
          </w:tcPr>
          <w:p w14:paraId="167927A9" w14:textId="77777777" w:rsidR="00011AEB" w:rsidRPr="00B0039D" w:rsidRDefault="00011AEB" w:rsidP="00B464F7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  <w:gridSpan w:val="2"/>
          </w:tcPr>
          <w:p w14:paraId="40F32DD3" w14:textId="77777777" w:rsidR="00011AEB" w:rsidRPr="00B0039D" w:rsidRDefault="00011AEB" w:rsidP="00B46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</w:p>
        </w:tc>
        <w:tc>
          <w:tcPr>
            <w:tcW w:w="150" w:type="pct"/>
            <w:gridSpan w:val="2"/>
          </w:tcPr>
          <w:p w14:paraId="4C31D0AB" w14:textId="77777777" w:rsidR="00011AEB" w:rsidRPr="00B0039D" w:rsidRDefault="00011AEB" w:rsidP="00B464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2E1F01DF" w14:textId="77777777" w:rsidR="00011AEB" w:rsidRPr="00B0039D" w:rsidRDefault="00011AEB" w:rsidP="00B46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</w:p>
        </w:tc>
        <w:tc>
          <w:tcPr>
            <w:tcW w:w="128" w:type="pct"/>
          </w:tcPr>
          <w:p w14:paraId="76978201" w14:textId="77777777" w:rsidR="00011AEB" w:rsidRPr="00B0039D" w:rsidRDefault="00011AEB" w:rsidP="00B464F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2D6350D5" w14:textId="77777777" w:rsidR="00011AEB" w:rsidRPr="00B0039D" w:rsidRDefault="00011AEB" w:rsidP="00B464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</w:p>
        </w:tc>
      </w:tr>
      <w:tr w:rsidR="00CE778F" w:rsidRPr="002C559B" w14:paraId="0CB52CBE" w14:textId="77777777" w:rsidTr="006F1710">
        <w:trPr>
          <w:gridBefore w:val="1"/>
          <w:gridAfter w:val="1"/>
          <w:wBefore w:w="4" w:type="pct"/>
          <w:wAfter w:w="6" w:type="pct"/>
        </w:trPr>
        <w:tc>
          <w:tcPr>
            <w:tcW w:w="2149" w:type="pct"/>
            <w:gridSpan w:val="3"/>
          </w:tcPr>
          <w:p w14:paraId="52CCF47E" w14:textId="1D8229A0" w:rsidR="00CE778F" w:rsidRPr="00B0039D" w:rsidRDefault="00CE778F" w:rsidP="00CE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9" w:type="pct"/>
            <w:gridSpan w:val="2"/>
          </w:tcPr>
          <w:p w14:paraId="1BCC549A" w14:textId="3C9DDA42" w:rsidR="00CE778F" w:rsidRPr="00B0039D" w:rsidRDefault="00104719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82" w:type="pct"/>
            <w:gridSpan w:val="3"/>
          </w:tcPr>
          <w:p w14:paraId="08D64EB9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0" w:type="pct"/>
            <w:gridSpan w:val="2"/>
          </w:tcPr>
          <w:p w14:paraId="2096BA38" w14:textId="0ECAFAAF" w:rsidR="00CE778F" w:rsidRPr="00B0039D" w:rsidRDefault="00104719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50" w:type="pct"/>
            <w:gridSpan w:val="2"/>
          </w:tcPr>
          <w:p w14:paraId="5172B3DC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386ADDA2" w14:textId="3FC9D284" w:rsidR="00CE778F" w:rsidRPr="00B0039D" w:rsidRDefault="00104719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28" w:type="pct"/>
          </w:tcPr>
          <w:p w14:paraId="76C55A1A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gridSpan w:val="2"/>
          </w:tcPr>
          <w:p w14:paraId="0C1E97E0" w14:textId="1BFFC3D9" w:rsidR="00CE778F" w:rsidRPr="00B0039D" w:rsidRDefault="00104719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39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</w:tbl>
    <w:p w14:paraId="2F273795" w14:textId="77777777" w:rsidR="00FB03E4" w:rsidRPr="00E042A5" w:rsidRDefault="00FB03E4">
      <w:pPr>
        <w:rPr>
          <w:rFonts w:asciiTheme="majorBidi" w:hAnsiTheme="majorBidi" w:cstheme="majorBidi"/>
          <w:sz w:val="30"/>
          <w:szCs w:val="30"/>
        </w:rPr>
      </w:pPr>
    </w:p>
    <w:p w14:paraId="22BDA692" w14:textId="77777777" w:rsidR="00F16933" w:rsidRPr="007671A3" w:rsidRDefault="00F16933" w:rsidP="00ED1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="Angsana New" w:hAnsi="Angsana New"/>
          <w:color w:val="000000"/>
          <w:sz w:val="30"/>
          <w:szCs w:val="30"/>
          <w:cs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ยอดคงเหลือ ณ วันที่</w:t>
      </w:r>
      <w:r w:rsidRPr="007671A3">
        <w:rPr>
          <w:rFonts w:ascii="Angsana New" w:hAnsi="Angsana New"/>
          <w:color w:val="000000"/>
          <w:sz w:val="30"/>
          <w:szCs w:val="30"/>
        </w:rPr>
        <w:t xml:space="preserve"> </w:t>
      </w:r>
      <w:r w:rsidR="00F91395" w:rsidRPr="007671A3">
        <w:rPr>
          <w:rFonts w:ascii="Angsana New" w:hAnsi="Angsana New"/>
          <w:color w:val="000000"/>
          <w:sz w:val="30"/>
          <w:szCs w:val="30"/>
        </w:rPr>
        <w:t xml:space="preserve">31 </w:t>
      </w:r>
      <w:r w:rsidR="00F91395" w:rsidRPr="007671A3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60ABE4C3" w14:textId="77777777" w:rsidR="00F16933" w:rsidRPr="00E042A5" w:rsidRDefault="00F16933" w:rsidP="00F16933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 w:cs="Angsana New"/>
          <w:b w:val="0"/>
          <w:bCs w:val="0"/>
          <w:sz w:val="30"/>
          <w:szCs w:val="30"/>
        </w:rPr>
      </w:pPr>
      <w:r w:rsidRPr="006F1710">
        <w:rPr>
          <w:rFonts w:ascii="Angsana New" w:hAnsi="Angsana New" w:cs="Angsana New"/>
          <w:i/>
          <w:iCs/>
          <w:sz w:val="20"/>
          <w:szCs w:val="20"/>
          <w:cs/>
        </w:rPr>
        <w:tab/>
      </w:r>
    </w:p>
    <w:tbl>
      <w:tblPr>
        <w:tblW w:w="923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75"/>
        <w:gridCol w:w="1119"/>
        <w:gridCol w:w="273"/>
        <w:gridCol w:w="1169"/>
        <w:gridCol w:w="270"/>
        <w:gridCol w:w="1097"/>
        <w:gridCol w:w="271"/>
        <w:gridCol w:w="1060"/>
      </w:tblGrid>
      <w:tr w:rsidR="00F16933" w:rsidRPr="007671A3" w14:paraId="0C897068" w14:textId="77777777" w:rsidTr="0042512B">
        <w:tc>
          <w:tcPr>
            <w:tcW w:w="2152" w:type="pct"/>
          </w:tcPr>
          <w:p w14:paraId="3D73EFBF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87" w:type="pct"/>
            <w:gridSpan w:val="3"/>
          </w:tcPr>
          <w:p w14:paraId="23C1433D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83D2E43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6E249588" w14:textId="77777777" w:rsidR="00F16933" w:rsidRPr="007671A3" w:rsidRDefault="00F16933" w:rsidP="00104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36E38332" w14:textId="77777777" w:rsidTr="0042512B">
        <w:tc>
          <w:tcPr>
            <w:tcW w:w="2152" w:type="pct"/>
          </w:tcPr>
          <w:p w14:paraId="0FA9EBC6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4C6C1EE" w14:textId="59E1D943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80A8760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6F84565" w14:textId="0DF034F5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1D8AED2A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5B923F2" w14:textId="656F9A7E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AA4E3E3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C767BE" w14:textId="1D31D584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97D1B" w:rsidRPr="007671A3" w14:paraId="1B24C273" w14:textId="77777777" w:rsidTr="0042512B">
        <w:tc>
          <w:tcPr>
            <w:tcW w:w="2152" w:type="pct"/>
          </w:tcPr>
          <w:p w14:paraId="512CDE39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</w:tcPr>
          <w:p w14:paraId="4155FF02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D1B" w:rsidRPr="007671A3" w14:paraId="4E747AB2" w14:textId="77777777" w:rsidTr="0042512B">
        <w:tc>
          <w:tcPr>
            <w:tcW w:w="2152" w:type="pct"/>
          </w:tcPr>
          <w:p w14:paraId="434FD369" w14:textId="77777777" w:rsidR="00097D1B" w:rsidRPr="00F879DB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7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</w:tcPr>
          <w:p w14:paraId="686E4A05" w14:textId="77777777" w:rsidR="00097D1B" w:rsidRPr="00F879DB" w:rsidRDefault="00097D1B" w:rsidP="00097D1B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1A8AB7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174873B6" w14:textId="77777777" w:rsidR="00097D1B" w:rsidRPr="00F879DB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8BCFCD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BAFDEA2" w14:textId="77777777" w:rsidR="00097D1B" w:rsidRPr="00F879DB" w:rsidRDefault="00097D1B" w:rsidP="00097D1B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FCF406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72A57BC" w14:textId="77777777" w:rsidR="00097D1B" w:rsidRPr="00F879DB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97D1B" w:rsidRPr="007671A3" w14:paraId="29B9978D" w14:textId="77777777" w:rsidTr="0042512B">
        <w:tc>
          <w:tcPr>
            <w:tcW w:w="2152" w:type="pct"/>
          </w:tcPr>
          <w:p w14:paraId="6593EFBB" w14:textId="357BE4EC" w:rsidR="00097D1B" w:rsidRPr="00F879DB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79DB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</w:t>
            </w:r>
            <w:r w:rsidRPr="00F879DB">
              <w:rPr>
                <w:rFonts w:ascii="Angsana New" w:hAnsi="Angsana New"/>
                <w:sz w:val="30"/>
                <w:szCs w:val="30"/>
              </w:rPr>
              <w:t>-</w:t>
            </w:r>
            <w:r w:rsidRPr="00F879DB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06" w:type="pct"/>
          </w:tcPr>
          <w:p w14:paraId="7760B671" w14:textId="11D0CBF3" w:rsidR="00097D1B" w:rsidRPr="00F879DB" w:rsidRDefault="00F879D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67,77</w:t>
            </w:r>
            <w:r w:rsidR="00A37EC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54440143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4FF15D0D" w14:textId="75BFE6DE" w:rsidR="00097D1B" w:rsidRPr="00F879DB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DB">
              <w:rPr>
                <w:rFonts w:ascii="Angsana New" w:hAnsi="Angsana New"/>
                <w:color w:val="000000"/>
                <w:sz w:val="30"/>
                <w:szCs w:val="30"/>
              </w:rPr>
              <w:t>64,599</w:t>
            </w:r>
          </w:p>
        </w:tc>
        <w:tc>
          <w:tcPr>
            <w:tcW w:w="146" w:type="pct"/>
          </w:tcPr>
          <w:p w14:paraId="798BA345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D038F50" w14:textId="35334265" w:rsidR="00097D1B" w:rsidRPr="00F879DB" w:rsidRDefault="00F879D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53,15</w:t>
            </w:r>
            <w:r w:rsidR="00A37EC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C9DFD02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3FFDC77" w14:textId="26CE7304" w:rsidR="00097D1B" w:rsidRPr="00F879DB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DB">
              <w:rPr>
                <w:rFonts w:ascii="Angsana New" w:hAnsi="Angsana New"/>
                <w:color w:val="000000"/>
                <w:sz w:val="30"/>
                <w:szCs w:val="30"/>
              </w:rPr>
              <w:t>52,891</w:t>
            </w:r>
          </w:p>
        </w:tc>
      </w:tr>
      <w:tr w:rsidR="00097D1B" w:rsidRPr="007671A3" w14:paraId="5C69DEEB" w14:textId="77777777" w:rsidTr="0042512B">
        <w:tc>
          <w:tcPr>
            <w:tcW w:w="2152" w:type="pct"/>
          </w:tcPr>
          <w:p w14:paraId="4FF7B94A" w14:textId="35E95263" w:rsidR="00097D1B" w:rsidRPr="00F879DB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79DB">
              <w:rPr>
                <w:rFonts w:ascii="Angsana New" w:hAnsi="Angsana New"/>
                <w:sz w:val="30"/>
                <w:szCs w:val="30"/>
                <w:cs/>
              </w:rPr>
              <w:t>บริษัทแลนด์ แอนด์ เฮ้าส์ จำกัด (มหาชน)</w:t>
            </w:r>
          </w:p>
        </w:tc>
        <w:tc>
          <w:tcPr>
            <w:tcW w:w="606" w:type="pct"/>
          </w:tcPr>
          <w:p w14:paraId="6D8C2725" w14:textId="670DDD45" w:rsidR="00097D1B" w:rsidRPr="00F879DB" w:rsidRDefault="00F879D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7,663</w:t>
            </w:r>
          </w:p>
        </w:tc>
        <w:tc>
          <w:tcPr>
            <w:tcW w:w="148" w:type="pct"/>
          </w:tcPr>
          <w:p w14:paraId="34C6996C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41F89C20" w14:textId="12BBF076" w:rsidR="00097D1B" w:rsidRPr="00F879DB" w:rsidRDefault="00097D1B" w:rsidP="00CE0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DB">
              <w:rPr>
                <w:rFonts w:ascii="Angsana New" w:hAnsi="Angsana New"/>
                <w:color w:val="000000"/>
                <w:sz w:val="30"/>
                <w:szCs w:val="30"/>
              </w:rPr>
              <w:t>4,067</w:t>
            </w:r>
          </w:p>
        </w:tc>
        <w:tc>
          <w:tcPr>
            <w:tcW w:w="146" w:type="pct"/>
          </w:tcPr>
          <w:p w14:paraId="798A53EF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AC2EFA2" w14:textId="4DF7F0C6" w:rsidR="00097D1B" w:rsidRPr="00F879DB" w:rsidRDefault="00F879DB" w:rsidP="00CE0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left" w:pos="868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7,663</w:t>
            </w:r>
          </w:p>
        </w:tc>
        <w:tc>
          <w:tcPr>
            <w:tcW w:w="147" w:type="pct"/>
          </w:tcPr>
          <w:p w14:paraId="337004C6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B74017C" w14:textId="19045ADC" w:rsidR="00097D1B" w:rsidRPr="00F879DB" w:rsidRDefault="00097D1B" w:rsidP="00CE0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DB">
              <w:rPr>
                <w:rFonts w:ascii="Angsana New" w:hAnsi="Angsana New"/>
                <w:color w:val="000000"/>
                <w:sz w:val="30"/>
                <w:szCs w:val="30"/>
              </w:rPr>
              <w:t>4,067</w:t>
            </w:r>
          </w:p>
        </w:tc>
      </w:tr>
      <w:tr w:rsidR="00ED0796" w:rsidRPr="007671A3" w14:paraId="285D43E0" w14:textId="77777777" w:rsidTr="00595B93">
        <w:tc>
          <w:tcPr>
            <w:tcW w:w="2152" w:type="pct"/>
            <w:vAlign w:val="bottom"/>
          </w:tcPr>
          <w:p w14:paraId="68504DEF" w14:textId="77777777" w:rsidR="00ED0796" w:rsidRPr="00F879DB" w:rsidRDefault="00ED0796" w:rsidP="00595B9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79DB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</w:tc>
        <w:tc>
          <w:tcPr>
            <w:tcW w:w="606" w:type="pct"/>
            <w:vAlign w:val="bottom"/>
          </w:tcPr>
          <w:p w14:paraId="6BCAA5FC" w14:textId="77777777" w:rsidR="00ED0796" w:rsidRPr="00F879DB" w:rsidRDefault="00ED0796" w:rsidP="00595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113</w:t>
            </w:r>
          </w:p>
        </w:tc>
        <w:tc>
          <w:tcPr>
            <w:tcW w:w="148" w:type="pct"/>
          </w:tcPr>
          <w:p w14:paraId="584E9E6B" w14:textId="77777777" w:rsidR="00ED0796" w:rsidRPr="00F879DB" w:rsidRDefault="00ED0796" w:rsidP="00595B93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B206209" w14:textId="77777777" w:rsidR="00ED0796" w:rsidRPr="00F879DB" w:rsidRDefault="00ED0796" w:rsidP="00595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DB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146" w:type="pct"/>
          </w:tcPr>
          <w:p w14:paraId="045DD415" w14:textId="77777777" w:rsidR="00ED0796" w:rsidRPr="00F879DB" w:rsidRDefault="00ED0796" w:rsidP="00595B9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E9DD0D2" w14:textId="77777777" w:rsidR="00ED0796" w:rsidRPr="00F879DB" w:rsidRDefault="00ED0796" w:rsidP="00595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113</w:t>
            </w:r>
          </w:p>
        </w:tc>
        <w:tc>
          <w:tcPr>
            <w:tcW w:w="147" w:type="pct"/>
            <w:vAlign w:val="bottom"/>
          </w:tcPr>
          <w:p w14:paraId="2760BBB1" w14:textId="77777777" w:rsidR="00ED0796" w:rsidRPr="00F879DB" w:rsidRDefault="00ED0796" w:rsidP="00595B9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50D4001" w14:textId="77777777" w:rsidR="00ED0796" w:rsidRPr="00F879DB" w:rsidRDefault="00ED0796" w:rsidP="00595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DB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</w:tr>
      <w:tr w:rsidR="00097D1B" w:rsidRPr="007671A3" w14:paraId="7300A015" w14:textId="77777777" w:rsidTr="0042512B">
        <w:tc>
          <w:tcPr>
            <w:tcW w:w="2152" w:type="pct"/>
            <w:vAlign w:val="bottom"/>
          </w:tcPr>
          <w:p w14:paraId="217F0CDE" w14:textId="25471B58" w:rsidR="00097D1B" w:rsidRPr="00F879DB" w:rsidRDefault="00097D1B" w:rsidP="00097D1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79DB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606" w:type="pct"/>
            <w:vAlign w:val="bottom"/>
          </w:tcPr>
          <w:p w14:paraId="221D674F" w14:textId="19EE85D2" w:rsidR="00097D1B" w:rsidRPr="00A8232E" w:rsidRDefault="00F879DB" w:rsidP="00A8232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 w:bidi="th-TH"/>
              </w:rPr>
            </w:pPr>
            <w:r w:rsidRPr="00A8232E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D110030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0411E02" w14:textId="7E8B9ED5" w:rsidR="00097D1B" w:rsidRPr="00F879DB" w:rsidRDefault="00097D1B" w:rsidP="00CE0957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879DB">
              <w:rPr>
                <w:rFonts w:ascii="Angsana New" w:hAnsi="Angsana New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146" w:type="pct"/>
          </w:tcPr>
          <w:p w14:paraId="0D291423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7BF63B48" w14:textId="3BDCBEE9" w:rsidR="00097D1B" w:rsidRPr="00A8232E" w:rsidRDefault="00F879DB" w:rsidP="00A8232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val="en-US" w:bidi="th-TH"/>
              </w:rPr>
            </w:pPr>
            <w:r w:rsidRPr="00A8232E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304D3EAE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E6A6710" w14:textId="43989C3A" w:rsidR="00097D1B" w:rsidRPr="00F879DB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DB">
              <w:rPr>
                <w:rFonts w:ascii="Angsana New" w:hAnsi="Angsana New"/>
                <w:color w:val="000000"/>
                <w:sz w:val="30"/>
                <w:szCs w:val="30"/>
              </w:rPr>
              <w:t>116</w:t>
            </w:r>
          </w:p>
        </w:tc>
      </w:tr>
      <w:tr w:rsidR="00097D1B" w:rsidRPr="007671A3" w14:paraId="44AE55A0" w14:textId="77777777" w:rsidTr="0042512B">
        <w:tc>
          <w:tcPr>
            <w:tcW w:w="2152" w:type="pct"/>
            <w:vAlign w:val="bottom"/>
          </w:tcPr>
          <w:p w14:paraId="157CEEDF" w14:textId="6E245E62" w:rsidR="00097D1B" w:rsidRPr="00F879DB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7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4AE7C" w14:textId="5FD575FF" w:rsidR="00097D1B" w:rsidRPr="00F879DB" w:rsidRDefault="00F879D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75,55</w:t>
            </w:r>
            <w:r w:rsidR="00A37E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0406C436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1F428" w14:textId="2F6BF05D" w:rsidR="00097D1B" w:rsidRPr="00F879DB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79D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68,814</w:t>
            </w:r>
          </w:p>
        </w:tc>
        <w:tc>
          <w:tcPr>
            <w:tcW w:w="146" w:type="pct"/>
          </w:tcPr>
          <w:p w14:paraId="6A206045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A2AAD" w14:textId="744E0C5D" w:rsidR="00097D1B" w:rsidRPr="00F879DB" w:rsidRDefault="00F879D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60,92</w:t>
            </w:r>
            <w:r w:rsidR="00A37EC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41E43977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D6591" w14:textId="198E7D03" w:rsidR="00097D1B" w:rsidRPr="00F879DB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79D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57,106</w:t>
            </w:r>
          </w:p>
        </w:tc>
      </w:tr>
    </w:tbl>
    <w:p w14:paraId="411809CB" w14:textId="0C124165" w:rsidR="00A97E83" w:rsidRDefault="00A97E83">
      <w:pPr>
        <w:rPr>
          <w:rFonts w:asciiTheme="majorBidi" w:hAnsiTheme="majorBidi" w:cstheme="majorBidi"/>
          <w:sz w:val="30"/>
          <w:szCs w:val="30"/>
        </w:rPr>
      </w:pPr>
    </w:p>
    <w:p w14:paraId="3A946D25" w14:textId="77777777" w:rsidR="00A94D7E" w:rsidRDefault="00A94D7E">
      <w:pPr>
        <w:rPr>
          <w:rFonts w:asciiTheme="majorBidi" w:hAnsiTheme="majorBidi" w:cstheme="majorBidi"/>
          <w:sz w:val="30"/>
          <w:szCs w:val="30"/>
        </w:rPr>
      </w:pPr>
    </w:p>
    <w:p w14:paraId="6B2BE9E6" w14:textId="77777777" w:rsidR="00A94D7E" w:rsidRDefault="00A94D7E">
      <w:pPr>
        <w:rPr>
          <w:rFonts w:asciiTheme="majorBidi" w:hAnsiTheme="majorBidi" w:cstheme="majorBidi"/>
          <w:sz w:val="30"/>
          <w:szCs w:val="30"/>
        </w:rPr>
      </w:pPr>
    </w:p>
    <w:p w14:paraId="0EB90502" w14:textId="77777777" w:rsidR="00A94D7E" w:rsidRDefault="00A94D7E">
      <w:pPr>
        <w:rPr>
          <w:rFonts w:asciiTheme="majorBidi" w:hAnsiTheme="majorBidi" w:cstheme="majorBidi"/>
          <w:sz w:val="30"/>
          <w:szCs w:val="30"/>
        </w:rPr>
      </w:pPr>
    </w:p>
    <w:p w14:paraId="6B01D94B" w14:textId="77777777" w:rsidR="00A94D7E" w:rsidRDefault="00A94D7E">
      <w:pPr>
        <w:rPr>
          <w:rFonts w:asciiTheme="majorBidi" w:hAnsiTheme="majorBidi" w:cstheme="majorBidi"/>
          <w:sz w:val="30"/>
          <w:szCs w:val="30"/>
        </w:rPr>
      </w:pPr>
    </w:p>
    <w:p w14:paraId="40F9FB98" w14:textId="77777777" w:rsidR="00A94D7E" w:rsidRDefault="00A94D7E">
      <w:pPr>
        <w:rPr>
          <w:rFonts w:asciiTheme="majorBidi" w:hAnsiTheme="majorBidi" w:cstheme="majorBidi"/>
          <w:sz w:val="30"/>
          <w:szCs w:val="30"/>
        </w:rPr>
      </w:pPr>
    </w:p>
    <w:p w14:paraId="5135DF0B" w14:textId="77777777" w:rsidR="00A94D7E" w:rsidRDefault="00A94D7E">
      <w:pPr>
        <w:rPr>
          <w:rFonts w:asciiTheme="majorBidi" w:hAnsiTheme="majorBidi" w:cstheme="majorBidi"/>
          <w:sz w:val="30"/>
          <w:szCs w:val="30"/>
        </w:rPr>
      </w:pPr>
    </w:p>
    <w:p w14:paraId="1ABA8742" w14:textId="77777777" w:rsidR="00A94D7E" w:rsidRPr="00E042A5" w:rsidRDefault="00A94D7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94"/>
        <w:gridCol w:w="1119"/>
        <w:gridCol w:w="273"/>
        <w:gridCol w:w="1169"/>
        <w:gridCol w:w="55"/>
        <w:gridCol w:w="214"/>
        <w:gridCol w:w="54"/>
        <w:gridCol w:w="1043"/>
        <w:gridCol w:w="271"/>
        <w:gridCol w:w="1042"/>
      </w:tblGrid>
      <w:tr w:rsidR="00097D1B" w:rsidRPr="007671A3" w14:paraId="0C356104" w14:textId="77777777" w:rsidTr="00E042A5">
        <w:trPr>
          <w:tblHeader/>
        </w:trPr>
        <w:tc>
          <w:tcPr>
            <w:tcW w:w="2162" w:type="pct"/>
          </w:tcPr>
          <w:p w14:paraId="5FC5F761" w14:textId="68E1FF9D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pct"/>
            <w:gridSpan w:val="4"/>
          </w:tcPr>
          <w:p w14:paraId="48B0298B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29368327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  <w:vAlign w:val="bottom"/>
          </w:tcPr>
          <w:p w14:paraId="2B5237DA" w14:textId="77777777" w:rsidR="00097D1B" w:rsidRPr="007671A3" w:rsidRDefault="00097D1B" w:rsidP="00104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7B4AD303" w14:textId="77777777" w:rsidTr="00E042A5">
        <w:trPr>
          <w:tblHeader/>
        </w:trPr>
        <w:tc>
          <w:tcPr>
            <w:tcW w:w="2162" w:type="pct"/>
          </w:tcPr>
          <w:p w14:paraId="76D7A07B" w14:textId="77777777" w:rsidR="00097D1B" w:rsidRPr="007671A3" w:rsidRDefault="00097D1B" w:rsidP="00097D1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49347A35" w14:textId="38F7C552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7D410FE7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gridSpan w:val="2"/>
          </w:tcPr>
          <w:p w14:paraId="440C0A27" w14:textId="4E56EE79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  <w:gridSpan w:val="2"/>
          </w:tcPr>
          <w:p w14:paraId="1CEE501D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7D84291F" w14:textId="51B3A4A0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22A7A21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429C252C" w14:textId="106347A6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97D1B" w:rsidRPr="007671A3" w14:paraId="5FDE46CF" w14:textId="77777777" w:rsidTr="00E042A5">
        <w:trPr>
          <w:tblHeader/>
        </w:trPr>
        <w:tc>
          <w:tcPr>
            <w:tcW w:w="2162" w:type="pct"/>
          </w:tcPr>
          <w:p w14:paraId="008E059E" w14:textId="77777777" w:rsidR="00097D1B" w:rsidRPr="007671A3" w:rsidRDefault="00097D1B" w:rsidP="00097D1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8" w:type="pct"/>
            <w:gridSpan w:val="9"/>
          </w:tcPr>
          <w:p w14:paraId="637A24AF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D1B" w:rsidRPr="007671A3" w14:paraId="7B6645D9" w14:textId="77777777" w:rsidTr="00E042A5">
        <w:tc>
          <w:tcPr>
            <w:tcW w:w="2162" w:type="pct"/>
          </w:tcPr>
          <w:p w14:paraId="6D4F5474" w14:textId="77777777" w:rsidR="00097D1B" w:rsidRPr="007671A3" w:rsidRDefault="00097D1B" w:rsidP="00097D1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14:paraId="1767DD81" w14:textId="77777777" w:rsidR="00097D1B" w:rsidRPr="007671A3" w:rsidRDefault="00097D1B" w:rsidP="00097D1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6A95EFB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AAD70BE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ACAED48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35FDCF34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02D4E1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8ADB785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D1B" w:rsidRPr="007671A3" w14:paraId="70B2B9E8" w14:textId="77777777" w:rsidTr="00E042A5">
        <w:tc>
          <w:tcPr>
            <w:tcW w:w="2162" w:type="pct"/>
            <w:vAlign w:val="bottom"/>
          </w:tcPr>
          <w:p w14:paraId="1D92A28D" w14:textId="37800CB7" w:rsidR="00097D1B" w:rsidRPr="007671A3" w:rsidRDefault="00097D1B" w:rsidP="00097D1B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06" w:type="pct"/>
            <w:vAlign w:val="bottom"/>
          </w:tcPr>
          <w:p w14:paraId="1D72B37F" w14:textId="13898A3C" w:rsidR="00097D1B" w:rsidRPr="00201CD3" w:rsidRDefault="00201CD3" w:rsidP="00097D1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45CD26C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801576C" w14:textId="541B3831" w:rsidR="00097D1B" w:rsidRPr="007671A3" w:rsidRDefault="00097D1B" w:rsidP="00097D1B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36838A13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6F54CB73" w14:textId="0237D4F1" w:rsidR="00097D1B" w:rsidRPr="007671A3" w:rsidRDefault="00201CD3" w:rsidP="0074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1,775</w:t>
            </w:r>
          </w:p>
        </w:tc>
        <w:tc>
          <w:tcPr>
            <w:tcW w:w="147" w:type="pct"/>
          </w:tcPr>
          <w:p w14:paraId="230DDEBC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662691C2" w14:textId="483607B6" w:rsidR="00097D1B" w:rsidRPr="007671A3" w:rsidRDefault="00097D1B" w:rsidP="00CE0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24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097D1B" w:rsidRPr="007671A3" w14:paraId="5E14A88B" w14:textId="77777777" w:rsidTr="00E042A5">
        <w:tc>
          <w:tcPr>
            <w:tcW w:w="2162" w:type="pct"/>
          </w:tcPr>
          <w:p w14:paraId="55B15803" w14:textId="77777777" w:rsidR="00E042A5" w:rsidRDefault="00E042A5" w:rsidP="00097D1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2133AE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vAlign w:val="bottom"/>
          </w:tcPr>
          <w:p w14:paraId="31C8684A" w14:textId="77777777" w:rsidR="00097D1B" w:rsidRPr="007671A3" w:rsidRDefault="00097D1B" w:rsidP="00097D1B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0559CB2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F695340" w14:textId="77777777" w:rsidR="00097D1B" w:rsidRPr="007671A3" w:rsidRDefault="00097D1B" w:rsidP="00097D1B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6AB7806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1B283362" w14:textId="77777777" w:rsidR="00097D1B" w:rsidRPr="00745BBA" w:rsidRDefault="00097D1B" w:rsidP="0074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47E8BA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1B81545" w14:textId="77777777" w:rsidR="00097D1B" w:rsidRPr="00745BBA" w:rsidRDefault="00097D1B" w:rsidP="0074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97D1B" w:rsidRPr="007671A3" w14:paraId="5C152D52" w14:textId="77777777" w:rsidTr="00E042A5">
        <w:tc>
          <w:tcPr>
            <w:tcW w:w="2162" w:type="pct"/>
          </w:tcPr>
          <w:p w14:paraId="36B65E57" w14:textId="75BEAAC0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606" w:type="pct"/>
            <w:vAlign w:val="bottom"/>
          </w:tcPr>
          <w:p w14:paraId="0D4E1091" w14:textId="72719E2B" w:rsidR="00097D1B" w:rsidRPr="007671A3" w:rsidRDefault="00201CD3" w:rsidP="0074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2,010</w:t>
            </w:r>
          </w:p>
        </w:tc>
        <w:tc>
          <w:tcPr>
            <w:tcW w:w="148" w:type="pct"/>
          </w:tcPr>
          <w:p w14:paraId="06DE3FCE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7426CFF" w14:textId="5B444111" w:rsidR="00097D1B" w:rsidRPr="007671A3" w:rsidRDefault="00097D1B" w:rsidP="0074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1,809</w:t>
            </w:r>
          </w:p>
        </w:tc>
        <w:tc>
          <w:tcPr>
            <w:tcW w:w="146" w:type="pct"/>
            <w:gridSpan w:val="2"/>
          </w:tcPr>
          <w:p w14:paraId="6A5C3E16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6FC6CED2" w14:textId="0BCDC745" w:rsidR="00097D1B" w:rsidRPr="007671A3" w:rsidRDefault="00201CD3" w:rsidP="0074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1,661</w:t>
            </w:r>
          </w:p>
        </w:tc>
        <w:tc>
          <w:tcPr>
            <w:tcW w:w="147" w:type="pct"/>
          </w:tcPr>
          <w:p w14:paraId="38F93FA8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D0BE320" w14:textId="3A6B7C65" w:rsidR="00097D1B" w:rsidRPr="00745BBA" w:rsidRDefault="00097D1B" w:rsidP="0074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1,626</w:t>
            </w:r>
          </w:p>
        </w:tc>
      </w:tr>
      <w:tr w:rsidR="00ED0796" w:rsidRPr="007671A3" w14:paraId="09D70FC1" w14:textId="77777777" w:rsidTr="00E042A5">
        <w:tc>
          <w:tcPr>
            <w:tcW w:w="2162" w:type="pct"/>
            <w:vAlign w:val="bottom"/>
          </w:tcPr>
          <w:p w14:paraId="71FA000F" w14:textId="77777777" w:rsidR="00E042A5" w:rsidRDefault="00ED0796" w:rsidP="00595B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79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</w:t>
            </w:r>
            <w:r w:rsidR="00E042A5"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เอสซีจี </w:t>
            </w:r>
            <w:r w:rsidR="00E042A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อินเตอร์เนชั่นแนล</w:t>
            </w:r>
            <w:r w:rsidRPr="00F879D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3A880577" w14:textId="418185DA" w:rsidR="00ED0796" w:rsidRPr="007671A3" w:rsidRDefault="00E042A5" w:rsidP="00595B9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</w:t>
            </w:r>
            <w:r w:rsidR="00C8471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คอร์ปอเรชั่น </w:t>
            </w:r>
            <w:r w:rsidR="00ED0796" w:rsidRPr="00F879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จำกัด</w:t>
            </w:r>
            <w:r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06" w:type="pct"/>
            <w:vAlign w:val="bottom"/>
          </w:tcPr>
          <w:p w14:paraId="0F46876A" w14:textId="77777777" w:rsidR="00ED0796" w:rsidRPr="00745BBA" w:rsidRDefault="00ED0796" w:rsidP="0074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5BBA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148" w:type="pct"/>
          </w:tcPr>
          <w:p w14:paraId="1FC5B78A" w14:textId="77777777" w:rsidR="00ED0796" w:rsidRPr="007671A3" w:rsidRDefault="00ED0796" w:rsidP="00595B93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F1EEE4A" w14:textId="77777777" w:rsidR="00ED0796" w:rsidRPr="00745BBA" w:rsidRDefault="00ED0796" w:rsidP="00745BB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45B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60A87FD2" w14:textId="77777777" w:rsidR="00ED0796" w:rsidRPr="007671A3" w:rsidRDefault="00ED0796" w:rsidP="00595B9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3B3C8DB5" w14:textId="77777777" w:rsidR="00ED0796" w:rsidRPr="00745BBA" w:rsidRDefault="00ED0796" w:rsidP="0074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5BBA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147" w:type="pct"/>
          </w:tcPr>
          <w:p w14:paraId="1D151A3E" w14:textId="77777777" w:rsidR="00ED0796" w:rsidRPr="007671A3" w:rsidRDefault="00ED0796" w:rsidP="00595B9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4D9C8CEC" w14:textId="77777777" w:rsidR="00ED0796" w:rsidRPr="00745BBA" w:rsidRDefault="00ED0796" w:rsidP="00745BB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45BB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7D1B" w:rsidRPr="007671A3" w14:paraId="42DF99C0" w14:textId="77777777" w:rsidTr="00E042A5">
        <w:tc>
          <w:tcPr>
            <w:tcW w:w="2162" w:type="pct"/>
          </w:tcPr>
          <w:p w14:paraId="337895CE" w14:textId="710DF70D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บริษัทเอสซีจี แลนด์สเคป จำกัด</w:t>
            </w:r>
          </w:p>
        </w:tc>
        <w:tc>
          <w:tcPr>
            <w:tcW w:w="606" w:type="pct"/>
            <w:vAlign w:val="bottom"/>
          </w:tcPr>
          <w:p w14:paraId="3417D2B5" w14:textId="7062480D" w:rsidR="00097D1B" w:rsidRPr="00745BBA" w:rsidRDefault="00201CD3" w:rsidP="00745BB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5B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0FB3F8D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1C1B6E1" w14:textId="46714A33" w:rsidR="00097D1B" w:rsidRPr="007671A3" w:rsidRDefault="00097D1B" w:rsidP="0074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603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146" w:type="pct"/>
            <w:gridSpan w:val="2"/>
          </w:tcPr>
          <w:p w14:paraId="4F91811F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1C13629F" w14:textId="2C63E1D8" w:rsidR="00097D1B" w:rsidRPr="00745BBA" w:rsidRDefault="00201CD3" w:rsidP="00745BBA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45B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EBB37DE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F5B0BC6" w14:textId="56F20E9B" w:rsidR="00097D1B" w:rsidRPr="007671A3" w:rsidRDefault="00097D1B" w:rsidP="0074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</w:tr>
      <w:tr w:rsidR="00097D1B" w:rsidRPr="007671A3" w14:paraId="391F9020" w14:textId="77777777" w:rsidTr="00E042A5">
        <w:tc>
          <w:tcPr>
            <w:tcW w:w="2162" w:type="pct"/>
          </w:tcPr>
          <w:p w14:paraId="7D79185B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9A843A9" w14:textId="239F7482" w:rsidR="00097D1B" w:rsidRPr="007671A3" w:rsidRDefault="00F879D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2,104</w:t>
            </w:r>
          </w:p>
        </w:tc>
        <w:tc>
          <w:tcPr>
            <w:tcW w:w="148" w:type="pct"/>
          </w:tcPr>
          <w:p w14:paraId="373873C0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BBD5FED" w14:textId="09A12068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1,828</w:t>
            </w:r>
          </w:p>
        </w:tc>
        <w:tc>
          <w:tcPr>
            <w:tcW w:w="146" w:type="pct"/>
            <w:gridSpan w:val="2"/>
          </w:tcPr>
          <w:p w14:paraId="7B15AC09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75C42B" w14:textId="374574CC" w:rsidR="00097D1B" w:rsidRPr="007671A3" w:rsidRDefault="00F879DB" w:rsidP="00097D1B">
            <w:pPr>
              <w:tabs>
                <w:tab w:val="clear" w:pos="907"/>
                <w:tab w:val="left" w:pos="85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3,530</w:t>
            </w:r>
          </w:p>
        </w:tc>
        <w:tc>
          <w:tcPr>
            <w:tcW w:w="147" w:type="pct"/>
          </w:tcPr>
          <w:p w14:paraId="05F35282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62B0F122" w14:textId="71164409" w:rsidR="00097D1B" w:rsidRPr="007671A3" w:rsidRDefault="00097D1B" w:rsidP="00097D1B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1,658</w:t>
            </w:r>
          </w:p>
        </w:tc>
      </w:tr>
    </w:tbl>
    <w:p w14:paraId="4896F835" w14:textId="77777777" w:rsidR="00E042A5" w:rsidRPr="00E042A5" w:rsidRDefault="00E042A5">
      <w:pPr>
        <w:rPr>
          <w:sz w:val="30"/>
          <w:szCs w:val="30"/>
        </w:rPr>
      </w:pPr>
    </w:p>
    <w:tbl>
      <w:tblPr>
        <w:tblW w:w="9202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3962"/>
        <w:gridCol w:w="1119"/>
        <w:gridCol w:w="272"/>
        <w:gridCol w:w="1178"/>
        <w:gridCol w:w="259"/>
        <w:gridCol w:w="1117"/>
        <w:gridCol w:w="250"/>
        <w:gridCol w:w="1045"/>
      </w:tblGrid>
      <w:tr w:rsidR="000F2463" w:rsidRPr="007671A3" w14:paraId="57B96C31" w14:textId="77777777" w:rsidTr="00E042A5">
        <w:tc>
          <w:tcPr>
            <w:tcW w:w="2152" w:type="pct"/>
          </w:tcPr>
          <w:p w14:paraId="2004E6F1" w14:textId="0F8A52CB" w:rsidR="000F2463" w:rsidRPr="007671A3" w:rsidRDefault="000F2463" w:rsidP="00E04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</w:rPr>
              <w:br w:type="page"/>
            </w:r>
            <w:r w:rsidRPr="007671A3">
              <w:rPr>
                <w:rFonts w:ascii="Angsana New" w:hAnsi="Angsana New"/>
              </w:rPr>
              <w:br w:type="page"/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96" w:type="pct"/>
            <w:gridSpan w:val="3"/>
          </w:tcPr>
          <w:p w14:paraId="771C640B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736F88E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32EA0B1F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6E704255" w14:textId="77777777" w:rsidTr="00E042A5">
        <w:tc>
          <w:tcPr>
            <w:tcW w:w="2152" w:type="pct"/>
          </w:tcPr>
          <w:p w14:paraId="7F787C06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C3AE56B" w14:textId="56BFEF13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0A8021CD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09D6679" w14:textId="674EA619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1" w:type="pct"/>
          </w:tcPr>
          <w:p w14:paraId="61712837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D20B459" w14:textId="6E5D9A2C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14:paraId="7AB3A986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97B68CC" w14:textId="7DEFF36D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97D1B" w:rsidRPr="007671A3" w14:paraId="557EFE05" w14:textId="77777777" w:rsidTr="00E042A5">
        <w:tc>
          <w:tcPr>
            <w:tcW w:w="2152" w:type="pct"/>
          </w:tcPr>
          <w:p w14:paraId="63ADAA1E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8" w:type="pct"/>
            <w:gridSpan w:val="7"/>
          </w:tcPr>
          <w:p w14:paraId="186428D4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D1B" w:rsidRPr="007671A3" w14:paraId="280111FA" w14:textId="77777777" w:rsidTr="00E042A5">
        <w:trPr>
          <w:trHeight w:val="389"/>
        </w:trPr>
        <w:tc>
          <w:tcPr>
            <w:tcW w:w="2152" w:type="pct"/>
            <w:vAlign w:val="bottom"/>
          </w:tcPr>
          <w:p w14:paraId="03E3D7B8" w14:textId="77777777" w:rsidR="00097D1B" w:rsidRPr="007671A3" w:rsidRDefault="00097D1B" w:rsidP="00097D1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56D74F69" w14:textId="77777777" w:rsidR="00097D1B" w:rsidRPr="007671A3" w:rsidRDefault="00097D1B" w:rsidP="00097D1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D0E575F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4A3AA463" w14:textId="77777777" w:rsidR="00097D1B" w:rsidRPr="007671A3" w:rsidRDefault="00097D1B" w:rsidP="00097D1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46C151BE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0169AF75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7CCF47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528C457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D1B" w:rsidRPr="007671A3" w14:paraId="1C4B28A3" w14:textId="77777777" w:rsidTr="00E042A5">
        <w:tc>
          <w:tcPr>
            <w:tcW w:w="2152" w:type="pct"/>
            <w:vAlign w:val="bottom"/>
          </w:tcPr>
          <w:p w14:paraId="4C1B6B87" w14:textId="011CD124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08" w:type="pct"/>
          </w:tcPr>
          <w:p w14:paraId="52F8ED5D" w14:textId="15129C11" w:rsidR="00097D1B" w:rsidRPr="007671A3" w:rsidRDefault="00ED0796" w:rsidP="00097D1B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2B6E207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2D09E6D5" w14:textId="1D963F17" w:rsidR="00097D1B" w:rsidRPr="007671A3" w:rsidRDefault="00097D1B" w:rsidP="00097D1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FE94D5F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44A271A" w14:textId="7E9E7A37" w:rsidR="00097D1B" w:rsidRPr="00E83493" w:rsidRDefault="00F879DB" w:rsidP="00097D1B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136" w:type="pct"/>
          </w:tcPr>
          <w:p w14:paraId="0BCAF860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04A72BE2" w14:textId="4C6D0143" w:rsidR="00097D1B" w:rsidRPr="007671A3" w:rsidRDefault="00097D1B" w:rsidP="00097D1B">
            <w:pPr>
              <w:tabs>
                <w:tab w:val="clear" w:pos="907"/>
                <w:tab w:val="left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704</w:t>
            </w:r>
          </w:p>
        </w:tc>
      </w:tr>
      <w:tr w:rsidR="00097D1B" w:rsidRPr="007671A3" w14:paraId="4406428C" w14:textId="77777777" w:rsidTr="00E042A5">
        <w:tc>
          <w:tcPr>
            <w:tcW w:w="2152" w:type="pct"/>
          </w:tcPr>
          <w:p w14:paraId="0A62BD26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08" w:type="pct"/>
            <w:vAlign w:val="bottom"/>
          </w:tcPr>
          <w:p w14:paraId="08FF1CAC" w14:textId="77777777" w:rsidR="00097D1B" w:rsidRPr="007671A3" w:rsidRDefault="00097D1B" w:rsidP="00097D1B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8" w:type="pct"/>
          </w:tcPr>
          <w:p w14:paraId="3DFB98FF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0" w:type="pct"/>
            <w:vAlign w:val="bottom"/>
          </w:tcPr>
          <w:p w14:paraId="78295669" w14:textId="77777777" w:rsidR="00097D1B" w:rsidRPr="007671A3" w:rsidRDefault="00097D1B" w:rsidP="00097D1B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1" w:type="pct"/>
          </w:tcPr>
          <w:p w14:paraId="64E4E9F0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7" w:type="pct"/>
            <w:vAlign w:val="bottom"/>
          </w:tcPr>
          <w:p w14:paraId="3CEF7654" w14:textId="77777777" w:rsidR="00097D1B" w:rsidRPr="00E83493" w:rsidRDefault="00097D1B" w:rsidP="00097D1B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499B3BB2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" w:type="pct"/>
            <w:vAlign w:val="bottom"/>
          </w:tcPr>
          <w:p w14:paraId="634E0AEE" w14:textId="77777777" w:rsidR="00097D1B" w:rsidRPr="007671A3" w:rsidRDefault="00097D1B" w:rsidP="00097D1B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D1B" w:rsidRPr="007671A3" w14:paraId="18DF6691" w14:textId="77777777" w:rsidTr="00E042A5">
        <w:trPr>
          <w:trHeight w:val="344"/>
        </w:trPr>
        <w:tc>
          <w:tcPr>
            <w:tcW w:w="2152" w:type="pct"/>
          </w:tcPr>
          <w:p w14:paraId="3F33D8E4" w14:textId="77777777" w:rsidR="00097D1B" w:rsidRPr="007671A3" w:rsidRDefault="00097D1B" w:rsidP="00097D1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08" w:type="pct"/>
            <w:vAlign w:val="bottom"/>
          </w:tcPr>
          <w:p w14:paraId="4314691C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113F8D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0DBFB8AD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F1C7E06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31B5B7F" w14:textId="77777777" w:rsidR="00097D1B" w:rsidRPr="00E83493" w:rsidRDefault="00097D1B" w:rsidP="00097D1B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5B91F8E1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0A05BAE4" w14:textId="77777777" w:rsidR="00097D1B" w:rsidRPr="007671A3" w:rsidRDefault="00097D1B" w:rsidP="00097D1B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796" w:rsidRPr="007671A3" w14:paraId="31435706" w14:textId="77777777" w:rsidTr="00E042A5">
        <w:trPr>
          <w:trHeight w:val="344"/>
        </w:trPr>
        <w:tc>
          <w:tcPr>
            <w:tcW w:w="2152" w:type="pct"/>
          </w:tcPr>
          <w:p w14:paraId="727C1FD0" w14:textId="77777777" w:rsidR="00ED0796" w:rsidRPr="007671A3" w:rsidRDefault="00ED0796" w:rsidP="00595B9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608" w:type="pct"/>
            <w:vAlign w:val="bottom"/>
          </w:tcPr>
          <w:p w14:paraId="1EDD6D6B" w14:textId="77777777" w:rsidR="00ED0796" w:rsidRPr="00E83493" w:rsidRDefault="00ED0796" w:rsidP="00CE0957">
            <w:pPr>
              <w:tabs>
                <w:tab w:val="clear" w:pos="907"/>
                <w:tab w:val="left" w:pos="88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11,547</w:t>
            </w:r>
          </w:p>
        </w:tc>
        <w:tc>
          <w:tcPr>
            <w:tcW w:w="148" w:type="pct"/>
          </w:tcPr>
          <w:p w14:paraId="2FBB6947" w14:textId="77777777" w:rsidR="00ED0796" w:rsidRPr="007671A3" w:rsidRDefault="00ED0796" w:rsidP="00595B93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3C2A69A" w14:textId="77777777" w:rsidR="00ED0796" w:rsidRPr="00E83493" w:rsidRDefault="00ED0796" w:rsidP="00CE095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8,685</w:t>
            </w:r>
          </w:p>
        </w:tc>
        <w:tc>
          <w:tcPr>
            <w:tcW w:w="141" w:type="pct"/>
          </w:tcPr>
          <w:p w14:paraId="1D7E4BAC" w14:textId="77777777" w:rsidR="00ED0796" w:rsidRPr="007671A3" w:rsidRDefault="00ED0796" w:rsidP="00595B9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129C447" w14:textId="77777777" w:rsidR="00ED0796" w:rsidRPr="00E83493" w:rsidRDefault="00ED0796" w:rsidP="00CE0957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9,202</w:t>
            </w:r>
          </w:p>
        </w:tc>
        <w:tc>
          <w:tcPr>
            <w:tcW w:w="136" w:type="pct"/>
          </w:tcPr>
          <w:p w14:paraId="0A5B9384" w14:textId="77777777" w:rsidR="00ED0796" w:rsidRPr="007671A3" w:rsidRDefault="00ED0796" w:rsidP="00595B9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7636D982" w14:textId="77777777" w:rsidR="00ED0796" w:rsidRPr="007671A3" w:rsidRDefault="00ED0796" w:rsidP="00745BBA">
            <w:pPr>
              <w:tabs>
                <w:tab w:val="clear" w:pos="907"/>
                <w:tab w:val="left" w:pos="82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7,828</w:t>
            </w:r>
          </w:p>
        </w:tc>
      </w:tr>
      <w:tr w:rsidR="00ED0796" w:rsidRPr="007671A3" w14:paraId="702D9656" w14:textId="77777777" w:rsidTr="00E042A5">
        <w:trPr>
          <w:trHeight w:val="344"/>
        </w:trPr>
        <w:tc>
          <w:tcPr>
            <w:tcW w:w="2152" w:type="pct"/>
          </w:tcPr>
          <w:p w14:paraId="0D8970D2" w14:textId="77777777" w:rsidR="00ED0796" w:rsidRPr="007671A3" w:rsidRDefault="00ED0796" w:rsidP="00595B9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บริษัทเอสซีจี โลจิสติกส์ แมเนจเม้นท์ จำกัด</w:t>
            </w:r>
          </w:p>
        </w:tc>
        <w:tc>
          <w:tcPr>
            <w:tcW w:w="608" w:type="pct"/>
            <w:vAlign w:val="bottom"/>
          </w:tcPr>
          <w:p w14:paraId="6CB9D5C5" w14:textId="77777777" w:rsidR="00ED0796" w:rsidRPr="00E83493" w:rsidRDefault="00ED0796" w:rsidP="00CE0957">
            <w:pPr>
              <w:tabs>
                <w:tab w:val="clear" w:pos="907"/>
                <w:tab w:val="left" w:pos="88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2,034</w:t>
            </w:r>
          </w:p>
        </w:tc>
        <w:tc>
          <w:tcPr>
            <w:tcW w:w="148" w:type="pct"/>
          </w:tcPr>
          <w:p w14:paraId="304ACA39" w14:textId="77777777" w:rsidR="00ED0796" w:rsidRPr="007671A3" w:rsidRDefault="00ED0796" w:rsidP="00595B9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03CB6A9" w14:textId="77777777" w:rsidR="00ED0796" w:rsidRPr="00E83493" w:rsidRDefault="00ED0796" w:rsidP="00A37ECD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1,120</w:t>
            </w:r>
          </w:p>
        </w:tc>
        <w:tc>
          <w:tcPr>
            <w:tcW w:w="141" w:type="pct"/>
          </w:tcPr>
          <w:p w14:paraId="743855F2" w14:textId="77777777" w:rsidR="00ED0796" w:rsidRPr="007671A3" w:rsidRDefault="00ED0796" w:rsidP="00595B9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0461BFA" w14:textId="77777777" w:rsidR="00ED0796" w:rsidRPr="00E83493" w:rsidRDefault="00ED0796" w:rsidP="00A37ECD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1,025</w:t>
            </w:r>
          </w:p>
        </w:tc>
        <w:tc>
          <w:tcPr>
            <w:tcW w:w="136" w:type="pct"/>
          </w:tcPr>
          <w:p w14:paraId="0CAC116D" w14:textId="77777777" w:rsidR="00ED0796" w:rsidRPr="007671A3" w:rsidRDefault="00ED0796" w:rsidP="00595B9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402540A3" w14:textId="77777777" w:rsidR="00ED0796" w:rsidRPr="007671A3" w:rsidRDefault="00ED0796" w:rsidP="00A37ECD">
            <w:pPr>
              <w:tabs>
                <w:tab w:val="clear" w:pos="907"/>
                <w:tab w:val="left" w:pos="82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873</w:t>
            </w:r>
          </w:p>
        </w:tc>
      </w:tr>
      <w:tr w:rsidR="00097D1B" w:rsidRPr="007671A3" w14:paraId="3E0FCC88" w14:textId="77777777" w:rsidTr="00E042A5">
        <w:trPr>
          <w:trHeight w:val="344"/>
        </w:trPr>
        <w:tc>
          <w:tcPr>
            <w:tcW w:w="2152" w:type="pct"/>
          </w:tcPr>
          <w:p w14:paraId="4D6E82D2" w14:textId="4E7CF05F" w:rsidR="00097D1B" w:rsidRPr="007671A3" w:rsidRDefault="00ED0796" w:rsidP="00097D1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0796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</w:tc>
        <w:tc>
          <w:tcPr>
            <w:tcW w:w="608" w:type="pct"/>
            <w:vAlign w:val="bottom"/>
          </w:tcPr>
          <w:p w14:paraId="239D8A55" w14:textId="24C20A6D" w:rsidR="00097D1B" w:rsidRPr="00E83493" w:rsidRDefault="00ED0796" w:rsidP="00CE0957">
            <w:pPr>
              <w:tabs>
                <w:tab w:val="clear" w:pos="907"/>
                <w:tab w:val="left" w:pos="90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1,336</w:t>
            </w:r>
          </w:p>
        </w:tc>
        <w:tc>
          <w:tcPr>
            <w:tcW w:w="148" w:type="pct"/>
          </w:tcPr>
          <w:p w14:paraId="6DD0A2C3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8010268" w14:textId="58187920" w:rsidR="00097D1B" w:rsidRPr="00400CAA" w:rsidRDefault="00ED0796" w:rsidP="005B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9C63B74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4E3ABBB" w14:textId="741C82C8" w:rsidR="00097D1B" w:rsidRPr="00E83493" w:rsidRDefault="00ED0796" w:rsidP="00097D1B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1,336</w:t>
            </w:r>
          </w:p>
        </w:tc>
        <w:tc>
          <w:tcPr>
            <w:tcW w:w="136" w:type="pct"/>
          </w:tcPr>
          <w:p w14:paraId="4D3FEF90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8D63DDB" w14:textId="0CEDAB28" w:rsidR="00097D1B" w:rsidRPr="007671A3" w:rsidRDefault="00ED0796" w:rsidP="005B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0796" w:rsidRPr="007671A3" w14:paraId="46C4FB05" w14:textId="77777777" w:rsidTr="00E042A5">
        <w:trPr>
          <w:trHeight w:val="344"/>
        </w:trPr>
        <w:tc>
          <w:tcPr>
            <w:tcW w:w="2152" w:type="pct"/>
          </w:tcPr>
          <w:p w14:paraId="17884EDF" w14:textId="253B9A0C" w:rsidR="00ED0796" w:rsidRPr="007671A3" w:rsidRDefault="00ED0796" w:rsidP="00595B9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0796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(แก่งคอย) จำกัด</w:t>
            </w:r>
            <w:r w:rsidR="00011AEB"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  <w:r w:rsidR="00E042A5"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08" w:type="pct"/>
            <w:vAlign w:val="bottom"/>
          </w:tcPr>
          <w:p w14:paraId="63468D5D" w14:textId="4316BBA2" w:rsidR="00ED0796" w:rsidRPr="00E83493" w:rsidRDefault="00ED0796" w:rsidP="00A37ECD">
            <w:pPr>
              <w:tabs>
                <w:tab w:val="clear" w:pos="907"/>
                <w:tab w:val="left" w:pos="90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</w:p>
        </w:tc>
        <w:tc>
          <w:tcPr>
            <w:tcW w:w="148" w:type="pct"/>
          </w:tcPr>
          <w:p w14:paraId="24AA0626" w14:textId="77777777" w:rsidR="00ED0796" w:rsidRPr="007671A3" w:rsidRDefault="00ED0796" w:rsidP="00595B93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9BA9FB8" w14:textId="3DEBAB2C" w:rsidR="00ED0796" w:rsidRPr="00400CAA" w:rsidRDefault="00ED0796" w:rsidP="005B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78E2D5B" w14:textId="77777777" w:rsidR="00ED0796" w:rsidRPr="007671A3" w:rsidRDefault="00ED0796" w:rsidP="00595B9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46F0242" w14:textId="04D2254D" w:rsidR="00ED0796" w:rsidRPr="00E83493" w:rsidRDefault="00ED0796" w:rsidP="00CE0957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</w:p>
        </w:tc>
        <w:tc>
          <w:tcPr>
            <w:tcW w:w="136" w:type="pct"/>
          </w:tcPr>
          <w:p w14:paraId="51B65DBD" w14:textId="77777777" w:rsidR="00ED0796" w:rsidRPr="007671A3" w:rsidRDefault="00ED0796" w:rsidP="00595B9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5C370B9A" w14:textId="14CBC924" w:rsidR="00ED0796" w:rsidRPr="007671A3" w:rsidRDefault="00ED0796" w:rsidP="005B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7D1B" w:rsidRPr="00D22309" w14:paraId="5C90224F" w14:textId="77777777" w:rsidTr="00E042A5">
        <w:trPr>
          <w:trHeight w:val="344"/>
        </w:trPr>
        <w:tc>
          <w:tcPr>
            <w:tcW w:w="2152" w:type="pct"/>
          </w:tcPr>
          <w:p w14:paraId="3A380E36" w14:textId="0ECFD677" w:rsidR="00097D1B" w:rsidRPr="007671A3" w:rsidRDefault="00097D1B" w:rsidP="00097D1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บริษัทพรีแพค ประเทศไทย จำกัด</w:t>
            </w:r>
          </w:p>
        </w:tc>
        <w:tc>
          <w:tcPr>
            <w:tcW w:w="608" w:type="pct"/>
            <w:vAlign w:val="bottom"/>
          </w:tcPr>
          <w:p w14:paraId="1385F2C7" w14:textId="18CFA7C9" w:rsidR="00097D1B" w:rsidRPr="00400CAA" w:rsidRDefault="00ED0796" w:rsidP="005B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4BF88DF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12F29EEB" w14:textId="6C859A9D" w:rsidR="00097D1B" w:rsidRPr="00D22309" w:rsidRDefault="00097D1B" w:rsidP="005B2C64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712</w:t>
            </w:r>
          </w:p>
        </w:tc>
        <w:tc>
          <w:tcPr>
            <w:tcW w:w="141" w:type="pct"/>
          </w:tcPr>
          <w:p w14:paraId="00C750ED" w14:textId="77777777" w:rsidR="00097D1B" w:rsidRPr="00D22309" w:rsidRDefault="00097D1B" w:rsidP="00D2230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7978465F" w14:textId="7BCAFB58" w:rsidR="00097D1B" w:rsidRPr="00400CAA" w:rsidRDefault="00ED0796" w:rsidP="005B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630A626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362B394" w14:textId="1A2483A0" w:rsidR="00097D1B" w:rsidRPr="00EC26F7" w:rsidRDefault="00097D1B" w:rsidP="00CE0957">
            <w:pPr>
              <w:tabs>
                <w:tab w:val="clear" w:pos="907"/>
                <w:tab w:val="left" w:pos="82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712</w:t>
            </w:r>
          </w:p>
        </w:tc>
      </w:tr>
      <w:tr w:rsidR="00097D1B" w:rsidRPr="007671A3" w14:paraId="3BAB746A" w14:textId="77777777" w:rsidTr="00E042A5">
        <w:trPr>
          <w:trHeight w:val="344"/>
        </w:trPr>
        <w:tc>
          <w:tcPr>
            <w:tcW w:w="2152" w:type="pct"/>
          </w:tcPr>
          <w:p w14:paraId="4553792F" w14:textId="7A918B9B" w:rsidR="00097D1B" w:rsidRPr="007671A3" w:rsidRDefault="00097D1B" w:rsidP="00097D1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บริษัทสยามมอร์ตาร์ จำกัด</w:t>
            </w:r>
            <w:r w:rsidR="00011AEB"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  <w:r w:rsidR="00E042A5"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08" w:type="pct"/>
            <w:vAlign w:val="bottom"/>
          </w:tcPr>
          <w:p w14:paraId="2E5CCAB4" w14:textId="71648AD4" w:rsidR="00097D1B" w:rsidRPr="00400CAA" w:rsidRDefault="00ED0796" w:rsidP="0040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D931EF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F5D6FCB" w14:textId="1C87BE54" w:rsidR="00097D1B" w:rsidRPr="00E83493" w:rsidRDefault="00097D1B" w:rsidP="005B2C64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215</w:t>
            </w:r>
          </w:p>
        </w:tc>
        <w:tc>
          <w:tcPr>
            <w:tcW w:w="141" w:type="pct"/>
          </w:tcPr>
          <w:p w14:paraId="3E96B402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68494E8" w14:textId="35196996" w:rsidR="00097D1B" w:rsidRPr="00400CAA" w:rsidRDefault="00ED0796" w:rsidP="0040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7515C81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7567AA3" w14:textId="20EE4079" w:rsidR="00097D1B" w:rsidRPr="007671A3" w:rsidRDefault="00097D1B" w:rsidP="005B2C64">
            <w:pPr>
              <w:tabs>
                <w:tab w:val="clear" w:pos="907"/>
                <w:tab w:val="left" w:pos="82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215</w:t>
            </w:r>
          </w:p>
        </w:tc>
      </w:tr>
      <w:tr w:rsidR="00097D1B" w:rsidRPr="007671A3" w14:paraId="310BABE8" w14:textId="77777777" w:rsidTr="00E042A5">
        <w:tc>
          <w:tcPr>
            <w:tcW w:w="2152" w:type="pct"/>
          </w:tcPr>
          <w:p w14:paraId="3B9DDF00" w14:textId="77777777" w:rsidR="00097D1B" w:rsidRPr="007671A3" w:rsidRDefault="00097D1B" w:rsidP="00097D1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280CA55" w14:textId="392EEBCA" w:rsidR="00097D1B" w:rsidRPr="00E83493" w:rsidRDefault="00ED0796" w:rsidP="00400CAA">
            <w:pPr>
              <w:tabs>
                <w:tab w:val="clear" w:pos="907"/>
                <w:tab w:val="left" w:pos="88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15,346</w:t>
            </w:r>
          </w:p>
        </w:tc>
        <w:tc>
          <w:tcPr>
            <w:tcW w:w="148" w:type="pct"/>
          </w:tcPr>
          <w:p w14:paraId="11DEF5B9" w14:textId="77777777" w:rsidR="00097D1B" w:rsidRPr="00E83493" w:rsidRDefault="00097D1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18581B1" w14:textId="140FB514" w:rsidR="00097D1B" w:rsidRPr="00E83493" w:rsidRDefault="00097D1B" w:rsidP="00CE0957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10,732</w:t>
            </w:r>
          </w:p>
        </w:tc>
        <w:tc>
          <w:tcPr>
            <w:tcW w:w="141" w:type="pct"/>
          </w:tcPr>
          <w:p w14:paraId="69CD21B7" w14:textId="77777777" w:rsidR="00097D1B" w:rsidRPr="00E83493" w:rsidRDefault="00097D1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D934F14" w14:textId="2AF47AD5" w:rsidR="00097D1B" w:rsidRPr="00E83493" w:rsidRDefault="00ED0796" w:rsidP="005B2C64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12,030</w:t>
            </w:r>
          </w:p>
        </w:tc>
        <w:tc>
          <w:tcPr>
            <w:tcW w:w="136" w:type="pct"/>
          </w:tcPr>
          <w:p w14:paraId="174DBE29" w14:textId="77777777" w:rsidR="00097D1B" w:rsidRPr="00E83493" w:rsidRDefault="00097D1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C84E32B" w14:textId="0D2A47DD" w:rsidR="00097D1B" w:rsidRPr="00E83493" w:rsidRDefault="00097D1B" w:rsidP="00097D1B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4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10,332</w:t>
            </w:r>
          </w:p>
        </w:tc>
      </w:tr>
    </w:tbl>
    <w:p w14:paraId="2321F487" w14:textId="77777777" w:rsidR="00DC2551" w:rsidRDefault="00DC2551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p w14:paraId="532F9BEB" w14:textId="6F0AF32D" w:rsidR="00A53E59" w:rsidRPr="00A53E59" w:rsidRDefault="00A53E59" w:rsidP="00A53E59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F1710">
        <w:rPr>
          <w:rFonts w:ascii="Angsana New" w:hAnsi="Angsana New"/>
          <w:b/>
          <w:sz w:val="24"/>
          <w:szCs w:val="24"/>
          <w:cs/>
        </w:rPr>
        <w:t>*</w:t>
      </w:r>
      <w:r>
        <w:rPr>
          <w:rFonts w:ascii="Angsana New" w:hAnsi="Angsana New"/>
          <w:b/>
          <w:sz w:val="24"/>
          <w:szCs w:val="24"/>
        </w:rPr>
        <w:t xml:space="preserve"> </w:t>
      </w:r>
      <w:r w:rsidRPr="006F1710">
        <w:rPr>
          <w:rFonts w:ascii="Angsana New" w:hAnsi="Angsana New"/>
          <w:b/>
          <w:sz w:val="24"/>
          <w:szCs w:val="24"/>
        </w:rPr>
        <w:tab/>
      </w:r>
      <w:r>
        <w:rPr>
          <w:rFonts w:ascii="Angsana New" w:hAnsi="Angsana New"/>
          <w:b/>
          <w:sz w:val="24"/>
          <w:szCs w:val="24"/>
        </w:rPr>
        <w:t xml:space="preserve">   </w:t>
      </w:r>
      <w:r>
        <w:rPr>
          <w:rFonts w:ascii="Angsana New" w:hAnsi="Angsana New" w:hint="cs"/>
          <w:b/>
          <w:spacing w:val="-2"/>
          <w:sz w:val="24"/>
          <w:szCs w:val="24"/>
          <w:cs/>
        </w:rPr>
        <w:t>เดิมชื่อ บริษัทเอสซีจี เทรดดิ้ง จำกัด</w:t>
      </w:r>
    </w:p>
    <w:p w14:paraId="56586F76" w14:textId="28994BC4" w:rsidR="00E042A5" w:rsidRDefault="00A53E59" w:rsidP="00A53E59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F1710">
        <w:rPr>
          <w:rFonts w:ascii="Angsana New" w:hAnsi="Angsana New"/>
          <w:b/>
          <w:sz w:val="24"/>
          <w:szCs w:val="24"/>
          <w:cs/>
        </w:rPr>
        <w:t>**</w:t>
      </w:r>
      <w:r>
        <w:rPr>
          <w:rFonts w:ascii="Angsana New" w:hAnsi="Angsana New"/>
          <w:b/>
          <w:sz w:val="24"/>
          <w:szCs w:val="24"/>
        </w:rPr>
        <w:t xml:space="preserve">  </w:t>
      </w:r>
      <w:r w:rsidRPr="006F1710">
        <w:rPr>
          <w:rFonts w:ascii="Angsana New" w:hAnsi="Angsana New"/>
          <w:b/>
          <w:spacing w:val="-2"/>
          <w:sz w:val="24"/>
          <w:szCs w:val="24"/>
          <w:cs/>
        </w:rPr>
        <w:t>บริษัท</w:t>
      </w:r>
      <w:r w:rsidRPr="006F1710">
        <w:rPr>
          <w:rFonts w:ascii="Angsana New" w:hAnsi="Angsana New"/>
          <w:spacing w:val="-2"/>
          <w:sz w:val="24"/>
          <w:szCs w:val="24"/>
          <w:cs/>
        </w:rPr>
        <w:t>สยามมอร์ตาร์</w:t>
      </w:r>
      <w:r w:rsidRPr="006F1710">
        <w:rPr>
          <w:rFonts w:ascii="Angsana New" w:hAnsi="Angsana New"/>
          <w:spacing w:val="-2"/>
          <w:sz w:val="24"/>
          <w:szCs w:val="24"/>
        </w:rPr>
        <w:t xml:space="preserve"> </w:t>
      </w:r>
      <w:r w:rsidRPr="006F1710">
        <w:rPr>
          <w:rFonts w:ascii="Angsana New" w:hAnsi="Angsana New"/>
          <w:spacing w:val="-2"/>
          <w:sz w:val="24"/>
          <w:szCs w:val="24"/>
          <w:cs/>
        </w:rPr>
        <w:t>จำกัด ได้มีการโอนกิจการทั้งหมดให้แก่บริษัทปูนซิเมนต์ไทย (แก่งคอย)</w:t>
      </w:r>
      <w:r w:rsidRPr="006F1710">
        <w:rPr>
          <w:rFonts w:ascii="Angsana New" w:hAnsi="Angsana New"/>
          <w:spacing w:val="-2"/>
          <w:sz w:val="24"/>
          <w:szCs w:val="24"/>
        </w:rPr>
        <w:t xml:space="preserve"> </w:t>
      </w:r>
      <w:r w:rsidRPr="006F1710">
        <w:rPr>
          <w:rFonts w:ascii="Angsana New" w:hAnsi="Angsana New"/>
          <w:spacing w:val="-2"/>
          <w:sz w:val="24"/>
          <w:szCs w:val="24"/>
          <w:cs/>
        </w:rPr>
        <w:t xml:space="preserve">จำกัด และเลิกกิจการเมื่อวันที่ </w:t>
      </w:r>
      <w:r w:rsidRPr="006F1710">
        <w:rPr>
          <w:rFonts w:ascii="Angsana New" w:hAnsi="Angsana New"/>
          <w:spacing w:val="-2"/>
          <w:sz w:val="24"/>
          <w:szCs w:val="24"/>
        </w:rPr>
        <w:t xml:space="preserve">6 </w:t>
      </w:r>
      <w:r w:rsidRPr="006F1710">
        <w:rPr>
          <w:rFonts w:ascii="Angsana New" w:hAnsi="Angsana New"/>
          <w:spacing w:val="-2"/>
          <w:sz w:val="24"/>
          <w:szCs w:val="24"/>
          <w:cs/>
        </w:rPr>
        <w:t xml:space="preserve">กรกฎาคม </w:t>
      </w:r>
      <w:r w:rsidRPr="006F1710">
        <w:rPr>
          <w:rFonts w:ascii="Angsana New" w:hAnsi="Angsana New"/>
          <w:spacing w:val="-2"/>
          <w:sz w:val="24"/>
          <w:szCs w:val="24"/>
        </w:rPr>
        <w:t>2561</w:t>
      </w:r>
    </w:p>
    <w:p w14:paraId="19B8E201" w14:textId="77777777" w:rsidR="00E042A5" w:rsidRDefault="00E042A5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p w14:paraId="64C2F58F" w14:textId="77777777" w:rsidR="00E042A5" w:rsidRDefault="00E042A5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99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16"/>
        <w:gridCol w:w="3955"/>
        <w:gridCol w:w="201"/>
        <w:gridCol w:w="885"/>
        <w:gridCol w:w="213"/>
        <w:gridCol w:w="28"/>
        <w:gridCol w:w="30"/>
        <w:gridCol w:w="180"/>
        <w:gridCol w:w="40"/>
        <w:gridCol w:w="949"/>
        <w:gridCol w:w="90"/>
        <w:gridCol w:w="24"/>
        <w:gridCol w:w="157"/>
        <w:gridCol w:w="57"/>
        <w:gridCol w:w="22"/>
        <w:gridCol w:w="1071"/>
        <w:gridCol w:w="15"/>
        <w:gridCol w:w="223"/>
        <w:gridCol w:w="9"/>
        <w:gridCol w:w="7"/>
        <w:gridCol w:w="1027"/>
      </w:tblGrid>
      <w:tr w:rsidR="00281080" w:rsidRPr="007671A3" w14:paraId="312ACB4E" w14:textId="77777777" w:rsidTr="000847CC">
        <w:trPr>
          <w:gridBefore w:val="1"/>
          <w:wBefore w:w="9" w:type="pct"/>
          <w:tblHeader/>
        </w:trPr>
        <w:tc>
          <w:tcPr>
            <w:tcW w:w="2150" w:type="pct"/>
          </w:tcPr>
          <w:p w14:paraId="563D184A" w14:textId="1F9B09A4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</w:rPr>
              <w:lastRenderedPageBreak/>
              <w:br w:type="page"/>
            </w:r>
            <w:r w:rsidRPr="007671A3">
              <w:rPr>
                <w:rFonts w:ascii="Angsana New" w:hAnsi="Angsana New"/>
              </w:rPr>
              <w:br w:type="page"/>
            </w:r>
            <w:r w:rsidRPr="007671A3">
              <w:rPr>
                <w:rFonts w:ascii="Angsana New" w:hAnsi="Angsana New"/>
                <w:cs/>
              </w:rPr>
              <w:br w:type="page"/>
            </w:r>
            <w:r w:rsidRPr="007671A3">
              <w:rPr>
                <w:rFonts w:ascii="Angsana New" w:hAnsi="Angsana New"/>
                <w:cs/>
              </w:rPr>
              <w:br w:type="page"/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BD6609"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73" w:type="pct"/>
            <w:gridSpan w:val="8"/>
          </w:tcPr>
          <w:p w14:paraId="00D9AEDF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3"/>
          </w:tcPr>
          <w:p w14:paraId="3A164846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8"/>
          </w:tcPr>
          <w:p w14:paraId="03DF862B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CAA" w:rsidRPr="007671A3" w14:paraId="01E62E72" w14:textId="77777777" w:rsidTr="000847CC">
        <w:trPr>
          <w:gridBefore w:val="1"/>
          <w:wBefore w:w="9" w:type="pct"/>
          <w:tblHeader/>
        </w:trPr>
        <w:tc>
          <w:tcPr>
            <w:tcW w:w="2150" w:type="pct"/>
          </w:tcPr>
          <w:p w14:paraId="51C64534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3E59BBE0" w14:textId="2E703195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gridSpan w:val="3"/>
          </w:tcPr>
          <w:p w14:paraId="13894E01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3"/>
          </w:tcPr>
          <w:p w14:paraId="158236BC" w14:textId="071922B8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  <w:gridSpan w:val="3"/>
          </w:tcPr>
          <w:p w14:paraId="3F7A90E1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3"/>
          </w:tcPr>
          <w:p w14:paraId="5C14E59F" w14:textId="74332198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" w:type="pct"/>
            <w:gridSpan w:val="3"/>
          </w:tcPr>
          <w:p w14:paraId="28B9F575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010A442D" w14:textId="5E4E15D4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97D1B" w:rsidRPr="007671A3" w14:paraId="3B22FD4C" w14:textId="77777777" w:rsidTr="000847CC">
        <w:trPr>
          <w:gridBefore w:val="1"/>
          <w:wBefore w:w="9" w:type="pct"/>
          <w:tblHeader/>
        </w:trPr>
        <w:tc>
          <w:tcPr>
            <w:tcW w:w="2150" w:type="pct"/>
          </w:tcPr>
          <w:p w14:paraId="76907273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2" w:type="pct"/>
            <w:gridSpan w:val="19"/>
          </w:tcPr>
          <w:p w14:paraId="1E83A378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0CAA" w:rsidRPr="007671A3" w14:paraId="65610F69" w14:textId="77777777" w:rsidTr="000847CC">
        <w:trPr>
          <w:gridBefore w:val="1"/>
          <w:wBefore w:w="9" w:type="pct"/>
          <w:trHeight w:val="416"/>
        </w:trPr>
        <w:tc>
          <w:tcPr>
            <w:tcW w:w="2150" w:type="pct"/>
          </w:tcPr>
          <w:p w14:paraId="0BC63EF9" w14:textId="77777777" w:rsidR="00097D1B" w:rsidRPr="007671A3" w:rsidRDefault="00097D1B" w:rsidP="00097D1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0" w:type="pct"/>
            <w:gridSpan w:val="2"/>
            <w:vAlign w:val="bottom"/>
          </w:tcPr>
          <w:p w14:paraId="4F6A8031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3"/>
          </w:tcPr>
          <w:p w14:paraId="43C4B84F" w14:textId="77777777" w:rsidR="00097D1B" w:rsidRPr="007671A3" w:rsidRDefault="00097D1B" w:rsidP="00097D1B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6CDF86BD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3"/>
          </w:tcPr>
          <w:p w14:paraId="5640EAE8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1380B601" w14:textId="77777777" w:rsidR="00097D1B" w:rsidRPr="007671A3" w:rsidRDefault="00097D1B" w:rsidP="00097D1B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4BD2F12C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767AF049" w14:textId="77777777" w:rsidR="00097D1B" w:rsidRPr="007671A3" w:rsidRDefault="00097D1B" w:rsidP="00097D1B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00CAA" w:rsidRPr="007671A3" w14:paraId="7EE378F7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579928C1" w14:textId="2352BDED" w:rsidR="00097D1B" w:rsidRPr="007671A3" w:rsidRDefault="00097D1B" w:rsidP="00097D1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590" w:type="pct"/>
            <w:gridSpan w:val="2"/>
            <w:vAlign w:val="bottom"/>
          </w:tcPr>
          <w:p w14:paraId="29BD4663" w14:textId="7FEE7CA4" w:rsidR="00097D1B" w:rsidRPr="00745BBA" w:rsidRDefault="00ED0796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5BBA">
              <w:rPr>
                <w:rFonts w:ascii="Angsana New" w:hAnsi="Angsana New"/>
                <w:color w:val="000000"/>
                <w:sz w:val="30"/>
                <w:szCs w:val="30"/>
              </w:rPr>
              <w:t>2,929</w:t>
            </w:r>
          </w:p>
        </w:tc>
        <w:tc>
          <w:tcPr>
            <w:tcW w:w="147" w:type="pct"/>
            <w:gridSpan w:val="3"/>
          </w:tcPr>
          <w:p w14:paraId="5D42085F" w14:textId="77777777" w:rsidR="00097D1B" w:rsidRPr="007671A3" w:rsidRDefault="00097D1B" w:rsidP="00097D1B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49481E7F" w14:textId="6402E4BE" w:rsidR="00097D1B" w:rsidRPr="005B2C64" w:rsidRDefault="00097D1B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1,419</w:t>
            </w:r>
          </w:p>
        </w:tc>
        <w:tc>
          <w:tcPr>
            <w:tcW w:w="147" w:type="pct"/>
            <w:gridSpan w:val="3"/>
          </w:tcPr>
          <w:p w14:paraId="6EC6BCE2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594926A2" w14:textId="7B30AF23" w:rsidR="00097D1B" w:rsidRPr="00400CAA" w:rsidRDefault="00ED0796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2,801</w:t>
            </w:r>
          </w:p>
        </w:tc>
        <w:tc>
          <w:tcPr>
            <w:tcW w:w="130" w:type="pct"/>
            <w:gridSpan w:val="3"/>
          </w:tcPr>
          <w:p w14:paraId="665BEA7E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6F3FD536" w14:textId="4C5D5D35" w:rsidR="00097D1B" w:rsidRPr="005B2C64" w:rsidRDefault="00097D1B" w:rsidP="00A37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1,373</w:t>
            </w:r>
          </w:p>
        </w:tc>
      </w:tr>
      <w:tr w:rsidR="00400CAA" w:rsidRPr="007671A3" w14:paraId="57FC2A45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6CB66727" w14:textId="24CF2DEE" w:rsidR="00ED0796" w:rsidRPr="007671A3" w:rsidRDefault="00ED0796" w:rsidP="00097D1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0796">
              <w:rPr>
                <w:rFonts w:ascii="Angsana New" w:hAnsi="Angsana New"/>
                <w:sz w:val="30"/>
                <w:szCs w:val="30"/>
                <w:cs/>
              </w:rPr>
              <w:t>บริษัทเอสซีจี ผลิตภัณฑ์ก่อสร้าง จำกัด</w:t>
            </w:r>
          </w:p>
        </w:tc>
        <w:tc>
          <w:tcPr>
            <w:tcW w:w="590" w:type="pct"/>
            <w:gridSpan w:val="2"/>
            <w:vAlign w:val="bottom"/>
          </w:tcPr>
          <w:p w14:paraId="2CA032E3" w14:textId="15BBD2D2" w:rsidR="00ED0796" w:rsidRPr="00745BBA" w:rsidRDefault="00ED0796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5BBA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47" w:type="pct"/>
            <w:gridSpan w:val="3"/>
          </w:tcPr>
          <w:p w14:paraId="18CD01B7" w14:textId="77777777" w:rsidR="00ED0796" w:rsidRPr="007671A3" w:rsidRDefault="00ED0796" w:rsidP="00097D1B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0BC77564" w14:textId="3B21C10D" w:rsidR="00ED0796" w:rsidRPr="007671A3" w:rsidRDefault="00ED0796" w:rsidP="0074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7DEF41BC" w14:textId="77777777" w:rsidR="00ED0796" w:rsidRPr="007671A3" w:rsidRDefault="00ED0796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5EB9C347" w14:textId="61937490" w:rsidR="00ED0796" w:rsidRPr="00400CAA" w:rsidRDefault="00ED0796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30" w:type="pct"/>
            <w:gridSpan w:val="3"/>
          </w:tcPr>
          <w:p w14:paraId="17856FE9" w14:textId="77777777" w:rsidR="00ED0796" w:rsidRPr="007671A3" w:rsidRDefault="00ED0796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7522ED72" w14:textId="18F7F567" w:rsidR="00ED0796" w:rsidRPr="007671A3" w:rsidRDefault="00ED0796" w:rsidP="005B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0CAA" w:rsidRPr="005A0013" w14:paraId="14F6CE4E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41A728B3" w14:textId="77777777" w:rsidR="00097D1B" w:rsidRPr="005A0013" w:rsidRDefault="00097D1B" w:rsidP="00097D1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  <w:gridSpan w:val="2"/>
          </w:tcPr>
          <w:p w14:paraId="44D12A87" w14:textId="77777777" w:rsidR="00097D1B" w:rsidRPr="005A0013" w:rsidRDefault="00097D1B" w:rsidP="00745BB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7" w:type="pct"/>
            <w:gridSpan w:val="3"/>
          </w:tcPr>
          <w:p w14:paraId="27594C2B" w14:textId="77777777" w:rsidR="00097D1B" w:rsidRPr="005A0013" w:rsidRDefault="00097D1B" w:rsidP="00097D1B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gridSpan w:val="3"/>
          </w:tcPr>
          <w:p w14:paraId="27CBE045" w14:textId="77777777" w:rsidR="00097D1B" w:rsidRPr="005A001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  <w:gridSpan w:val="3"/>
          </w:tcPr>
          <w:p w14:paraId="536777F4" w14:textId="77777777" w:rsidR="00097D1B" w:rsidRPr="005A001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gridSpan w:val="4"/>
          </w:tcPr>
          <w:p w14:paraId="4371B105" w14:textId="77777777" w:rsidR="00097D1B" w:rsidRPr="005A0013" w:rsidRDefault="00097D1B" w:rsidP="00400CAA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0" w:type="pct"/>
            <w:gridSpan w:val="3"/>
          </w:tcPr>
          <w:p w14:paraId="7BA0DD70" w14:textId="77777777" w:rsidR="00097D1B" w:rsidRPr="005A001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</w:tcPr>
          <w:p w14:paraId="655BFC9C" w14:textId="77777777" w:rsidR="00097D1B" w:rsidRPr="005A0013" w:rsidRDefault="00097D1B" w:rsidP="00097D1B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108" w:right="54"/>
              <w:rPr>
                <w:rFonts w:ascii="Angsana New" w:hAnsi="Angsana New"/>
                <w:sz w:val="20"/>
              </w:rPr>
            </w:pPr>
          </w:p>
        </w:tc>
      </w:tr>
      <w:tr w:rsidR="00400CAA" w:rsidRPr="007671A3" w14:paraId="21E06E86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769FE2D8" w14:textId="77777777" w:rsidR="00097D1B" w:rsidRPr="007671A3" w:rsidRDefault="00097D1B" w:rsidP="00097D1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90" w:type="pct"/>
            <w:gridSpan w:val="2"/>
            <w:vAlign w:val="bottom"/>
          </w:tcPr>
          <w:p w14:paraId="6ECE75D2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gridSpan w:val="3"/>
          </w:tcPr>
          <w:p w14:paraId="018AF526" w14:textId="77777777" w:rsidR="00097D1B" w:rsidRPr="007671A3" w:rsidRDefault="00097D1B" w:rsidP="00097D1B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4AEB7005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3"/>
          </w:tcPr>
          <w:p w14:paraId="4535590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2AA4D4A8" w14:textId="77777777" w:rsidR="00097D1B" w:rsidRPr="00400CAA" w:rsidRDefault="00097D1B" w:rsidP="00400CAA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107F0195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736C6EB8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108" w:right="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0CAA" w:rsidRPr="007671A3" w14:paraId="349EC62D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091737C7" w14:textId="6BCBE574" w:rsidR="00097D1B" w:rsidRPr="00A37ECD" w:rsidRDefault="00097D1B" w:rsidP="00097D1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</w:t>
            </w:r>
            <w:r w:rsidRPr="00A37ECD">
              <w:rPr>
                <w:rFonts w:ascii="Angsana New" w:hAnsi="Angsana New"/>
                <w:sz w:val="30"/>
                <w:szCs w:val="30"/>
              </w:rPr>
              <w:t>-</w:t>
            </w:r>
            <w:r w:rsidRPr="00A37ECD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590" w:type="pct"/>
            <w:gridSpan w:val="2"/>
            <w:vAlign w:val="bottom"/>
          </w:tcPr>
          <w:p w14:paraId="5AC3777A" w14:textId="24935D34" w:rsidR="00097D1B" w:rsidRPr="00745BBA" w:rsidRDefault="00ED0796" w:rsidP="00084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5BBA">
              <w:rPr>
                <w:rFonts w:ascii="Angsana New" w:hAnsi="Angsana New"/>
                <w:color w:val="000000"/>
                <w:sz w:val="30"/>
                <w:szCs w:val="30"/>
              </w:rPr>
              <w:t>3,4</w:t>
            </w:r>
            <w:r w:rsidR="000847CC"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47" w:type="pct"/>
            <w:gridSpan w:val="3"/>
          </w:tcPr>
          <w:p w14:paraId="17CB6747" w14:textId="77777777" w:rsidR="00097D1B" w:rsidRPr="007671A3" w:rsidRDefault="00097D1B" w:rsidP="00097D1B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7145CE1B" w14:textId="62AA7ECA" w:rsidR="00097D1B" w:rsidRPr="005B2C64" w:rsidRDefault="00097D1B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6,660</w:t>
            </w:r>
          </w:p>
        </w:tc>
        <w:tc>
          <w:tcPr>
            <w:tcW w:w="147" w:type="pct"/>
            <w:gridSpan w:val="3"/>
          </w:tcPr>
          <w:p w14:paraId="1E00CE4F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1FF760C7" w14:textId="5C778AC3" w:rsidR="00097D1B" w:rsidRPr="00400CAA" w:rsidRDefault="003C39E5" w:rsidP="00084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0847CC">
              <w:rPr>
                <w:rFonts w:ascii="Angsana New" w:hAnsi="Angsana New"/>
                <w:color w:val="000000"/>
                <w:sz w:val="30"/>
                <w:szCs w:val="30"/>
              </w:rPr>
              <w:t>432</w:t>
            </w:r>
          </w:p>
        </w:tc>
        <w:tc>
          <w:tcPr>
            <w:tcW w:w="130" w:type="pct"/>
            <w:gridSpan w:val="3"/>
          </w:tcPr>
          <w:p w14:paraId="70486EFB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25D69855" w14:textId="4CEB1792" w:rsidR="00097D1B" w:rsidRPr="005B2C64" w:rsidRDefault="00097D1B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6,536</w:t>
            </w:r>
          </w:p>
        </w:tc>
      </w:tr>
      <w:tr w:rsidR="00400CAA" w:rsidRPr="007671A3" w14:paraId="056A538D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04294A19" w14:textId="77777777" w:rsidR="00C84713" w:rsidRDefault="00450B41" w:rsidP="00595B9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C84713"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เอสซีจี </w:t>
            </w:r>
            <w:r w:rsidR="00C84713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</w:p>
          <w:p w14:paraId="27895542" w14:textId="20F8E5D9" w:rsidR="00450B41" w:rsidRPr="00A37ECD" w:rsidRDefault="00C84713" w:rsidP="00595B9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คอร์ปอเรชั่น </w:t>
            </w:r>
            <w:r w:rsidR="00450B41" w:rsidRPr="00A37EC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F5046B"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590" w:type="pct"/>
            <w:gridSpan w:val="2"/>
            <w:vAlign w:val="bottom"/>
          </w:tcPr>
          <w:p w14:paraId="5A989320" w14:textId="77777777" w:rsidR="00450B41" w:rsidRPr="00745BBA" w:rsidRDefault="00450B41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5BBA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</w:p>
        </w:tc>
        <w:tc>
          <w:tcPr>
            <w:tcW w:w="147" w:type="pct"/>
            <w:gridSpan w:val="3"/>
          </w:tcPr>
          <w:p w14:paraId="2A511DC6" w14:textId="77777777" w:rsidR="00450B41" w:rsidRPr="007671A3" w:rsidRDefault="00450B41" w:rsidP="00595B9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04F00508" w14:textId="77777777" w:rsidR="00450B41" w:rsidRPr="007671A3" w:rsidRDefault="00450B41" w:rsidP="005B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06FDBE0E" w14:textId="77777777" w:rsidR="00450B41" w:rsidRPr="007671A3" w:rsidRDefault="00450B41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4F70D0C3" w14:textId="77777777" w:rsidR="00450B41" w:rsidRPr="00400CAA" w:rsidRDefault="00450B41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</w:p>
        </w:tc>
        <w:tc>
          <w:tcPr>
            <w:tcW w:w="130" w:type="pct"/>
            <w:gridSpan w:val="3"/>
          </w:tcPr>
          <w:p w14:paraId="3605B317" w14:textId="77777777" w:rsidR="00450B41" w:rsidRPr="007671A3" w:rsidRDefault="00450B41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13B44290" w14:textId="77777777" w:rsidR="00450B41" w:rsidRPr="007671A3" w:rsidRDefault="00450B41" w:rsidP="0040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0CAA" w:rsidRPr="007671A3" w14:paraId="3E2708A3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4E87C32C" w14:textId="3ED6B5F5" w:rsidR="00097D1B" w:rsidRPr="00A37ECD" w:rsidRDefault="00097D1B" w:rsidP="00097D1B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590" w:type="pct"/>
            <w:gridSpan w:val="2"/>
            <w:vAlign w:val="bottom"/>
          </w:tcPr>
          <w:p w14:paraId="49574407" w14:textId="19CF99AA" w:rsidR="00097D1B" w:rsidRPr="00400CAA" w:rsidRDefault="00ED0796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134</w:t>
            </w:r>
          </w:p>
        </w:tc>
        <w:tc>
          <w:tcPr>
            <w:tcW w:w="147" w:type="pct"/>
            <w:gridSpan w:val="3"/>
          </w:tcPr>
          <w:p w14:paraId="33D9A09A" w14:textId="77777777" w:rsidR="00097D1B" w:rsidRPr="00400CAA" w:rsidRDefault="00097D1B" w:rsidP="00097D1B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3EF3088A" w14:textId="39CF26C9" w:rsidR="00097D1B" w:rsidRPr="005B2C64" w:rsidRDefault="00097D1B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469</w:t>
            </w:r>
          </w:p>
        </w:tc>
        <w:tc>
          <w:tcPr>
            <w:tcW w:w="147" w:type="pct"/>
            <w:gridSpan w:val="3"/>
          </w:tcPr>
          <w:p w14:paraId="0C9B72BF" w14:textId="77777777" w:rsidR="00097D1B" w:rsidRPr="00400CAA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428DD058" w14:textId="2C417729" w:rsidR="00097D1B" w:rsidRPr="00400CAA" w:rsidRDefault="003C39E5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30" w:type="pct"/>
            <w:gridSpan w:val="3"/>
          </w:tcPr>
          <w:p w14:paraId="557E9A55" w14:textId="77777777" w:rsidR="00097D1B" w:rsidRPr="00400CAA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74F38AF6" w14:textId="3F81A1AC" w:rsidR="00097D1B" w:rsidRPr="005B2C64" w:rsidRDefault="00097D1B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437</w:t>
            </w:r>
          </w:p>
        </w:tc>
      </w:tr>
      <w:tr w:rsidR="00400CAA" w:rsidRPr="007671A3" w14:paraId="601BD22D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3C1192B7" w14:textId="6AF37FEF" w:rsidR="00450B41" w:rsidRPr="00A37ECD" w:rsidRDefault="00450B41" w:rsidP="00595B9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เซรามิกส์ จำกัด (มหาชน)</w:t>
            </w:r>
            <w:r w:rsidR="00011AEB"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  <w:r w:rsidR="00F5046B"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590" w:type="pct"/>
            <w:gridSpan w:val="2"/>
            <w:vAlign w:val="bottom"/>
          </w:tcPr>
          <w:p w14:paraId="09365605" w14:textId="77777777" w:rsidR="00450B41" w:rsidRPr="00400CAA" w:rsidRDefault="00450B41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47" w:type="pct"/>
            <w:gridSpan w:val="3"/>
          </w:tcPr>
          <w:p w14:paraId="048EA1A3" w14:textId="77777777" w:rsidR="00450B41" w:rsidRPr="00400CAA" w:rsidRDefault="00450B41" w:rsidP="00595B9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6EDB96F2" w14:textId="77777777" w:rsidR="00450B41" w:rsidRPr="00400CAA" w:rsidRDefault="00450B41" w:rsidP="0074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793AAC9C" w14:textId="77777777" w:rsidR="00450B41" w:rsidRPr="00400CAA" w:rsidRDefault="00450B41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5AFCCFAF" w14:textId="77777777" w:rsidR="00450B41" w:rsidRPr="00400CAA" w:rsidRDefault="00450B41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30" w:type="pct"/>
            <w:gridSpan w:val="3"/>
          </w:tcPr>
          <w:p w14:paraId="2FB865E2" w14:textId="77777777" w:rsidR="00450B41" w:rsidRPr="00400CAA" w:rsidRDefault="00450B41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50296BDD" w14:textId="77777777" w:rsidR="00450B41" w:rsidRPr="00400CAA" w:rsidRDefault="00450B41" w:rsidP="0040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0CAA" w:rsidRPr="007671A3" w14:paraId="498431A4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7D6B3776" w14:textId="77777777" w:rsidR="00450B41" w:rsidRPr="00A37ECD" w:rsidRDefault="00450B41" w:rsidP="00595B9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 w:hint="cs"/>
                <w:sz w:val="30"/>
                <w:szCs w:val="30"/>
                <w:cs/>
              </w:rPr>
              <w:t>บริษัทเอสซีจี แอคเค้าน์ติ้ง เซอร์วิสเซส จำกัด</w:t>
            </w:r>
          </w:p>
        </w:tc>
        <w:tc>
          <w:tcPr>
            <w:tcW w:w="590" w:type="pct"/>
            <w:gridSpan w:val="2"/>
            <w:vAlign w:val="bottom"/>
          </w:tcPr>
          <w:p w14:paraId="153B9432" w14:textId="77777777" w:rsidR="00450B41" w:rsidRPr="00400CAA" w:rsidRDefault="00450B41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47" w:type="pct"/>
            <w:gridSpan w:val="3"/>
          </w:tcPr>
          <w:p w14:paraId="29B0EC0D" w14:textId="77777777" w:rsidR="00450B41" w:rsidRPr="00400CAA" w:rsidRDefault="00450B41" w:rsidP="00595B9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035C76CF" w14:textId="77777777" w:rsidR="00450B41" w:rsidRPr="005B2C64" w:rsidRDefault="00450B41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7" w:type="pct"/>
            <w:gridSpan w:val="3"/>
          </w:tcPr>
          <w:p w14:paraId="0D468CA3" w14:textId="77777777" w:rsidR="00450B41" w:rsidRPr="00400CAA" w:rsidRDefault="00450B41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668E0DD9" w14:textId="77777777" w:rsidR="00450B41" w:rsidRPr="00400CAA" w:rsidRDefault="00450B41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30" w:type="pct"/>
            <w:gridSpan w:val="3"/>
          </w:tcPr>
          <w:p w14:paraId="72B6265B" w14:textId="77777777" w:rsidR="00450B41" w:rsidRPr="00400CAA" w:rsidRDefault="00450B41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50EA59CF" w14:textId="77777777" w:rsidR="00450B41" w:rsidRPr="005B2C64" w:rsidRDefault="00450B41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400CAA" w:rsidRPr="007671A3" w14:paraId="7BAB9BF3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753BF3BA" w14:textId="77777777" w:rsidR="00450B41" w:rsidRPr="00400CAA" w:rsidRDefault="00450B41" w:rsidP="00595B93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0CAA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 จำกัด</w:t>
            </w:r>
          </w:p>
        </w:tc>
        <w:tc>
          <w:tcPr>
            <w:tcW w:w="590" w:type="pct"/>
            <w:gridSpan w:val="2"/>
            <w:vAlign w:val="bottom"/>
          </w:tcPr>
          <w:p w14:paraId="18021ED5" w14:textId="77777777" w:rsidR="00450B41" w:rsidRPr="00400CAA" w:rsidRDefault="00450B41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7" w:type="pct"/>
            <w:gridSpan w:val="3"/>
          </w:tcPr>
          <w:p w14:paraId="24659963" w14:textId="77777777" w:rsidR="00450B41" w:rsidRPr="00400CAA" w:rsidRDefault="00450B41" w:rsidP="00595B9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68BA33CB" w14:textId="77777777" w:rsidR="00450B41" w:rsidRPr="00400CAA" w:rsidRDefault="00450B41" w:rsidP="0074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4A61E1DD" w14:textId="77777777" w:rsidR="00450B41" w:rsidRPr="00400CAA" w:rsidRDefault="00450B41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2822C370" w14:textId="77777777" w:rsidR="00450B41" w:rsidRPr="00400CAA" w:rsidRDefault="00450B41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0" w:type="pct"/>
            <w:gridSpan w:val="3"/>
          </w:tcPr>
          <w:p w14:paraId="58B06598" w14:textId="77777777" w:rsidR="00450B41" w:rsidRPr="00400CAA" w:rsidRDefault="00450B41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0236641F" w14:textId="77777777" w:rsidR="00450B41" w:rsidRPr="00400CAA" w:rsidRDefault="00450B41" w:rsidP="0040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0CAA" w:rsidRPr="007671A3" w14:paraId="18D016AC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161BDA40" w14:textId="0EBCBF36" w:rsidR="00450B41" w:rsidRPr="00400CAA" w:rsidRDefault="00450B41" w:rsidP="00595B9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00CAA">
              <w:rPr>
                <w:rFonts w:ascii="Angsana New" w:hAnsi="Angsana New"/>
                <w:sz w:val="30"/>
                <w:szCs w:val="30"/>
                <w:cs/>
              </w:rPr>
              <w:t>บริษัทเซรามิคอุตสาหกรรมไทย จำกัด</w:t>
            </w:r>
            <w:r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  <w:r w:rsidR="00F5046B"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590" w:type="pct"/>
            <w:gridSpan w:val="2"/>
            <w:vAlign w:val="bottom"/>
          </w:tcPr>
          <w:p w14:paraId="45908D49" w14:textId="77777777" w:rsidR="00450B41" w:rsidRPr="00400CAA" w:rsidRDefault="00450B41" w:rsidP="0074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558900A9" w14:textId="77777777" w:rsidR="00450B41" w:rsidRPr="00400CAA" w:rsidRDefault="00450B41" w:rsidP="00595B9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03EB36C1" w14:textId="77777777" w:rsidR="00450B41" w:rsidRPr="005B2C64" w:rsidRDefault="00450B41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147" w:type="pct"/>
            <w:gridSpan w:val="3"/>
          </w:tcPr>
          <w:p w14:paraId="71A0380B" w14:textId="77777777" w:rsidR="00450B41" w:rsidRPr="00400CAA" w:rsidRDefault="00450B41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2A92E519" w14:textId="77777777" w:rsidR="00450B41" w:rsidRPr="00400CAA" w:rsidRDefault="00450B41" w:rsidP="0040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606BC786" w14:textId="77777777" w:rsidR="00450B41" w:rsidRPr="00400CAA" w:rsidRDefault="00450B41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21D2388C" w14:textId="77777777" w:rsidR="00450B41" w:rsidRPr="005B2C64" w:rsidRDefault="00450B41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</w:p>
        </w:tc>
      </w:tr>
      <w:tr w:rsidR="000847CC" w:rsidRPr="007671A3" w14:paraId="02603005" w14:textId="77777777" w:rsidTr="003C4D6A">
        <w:trPr>
          <w:gridBefore w:val="1"/>
          <w:wBefore w:w="9" w:type="pct"/>
        </w:trPr>
        <w:tc>
          <w:tcPr>
            <w:tcW w:w="2150" w:type="pct"/>
          </w:tcPr>
          <w:p w14:paraId="125F80C5" w14:textId="77777777" w:rsidR="000847CC" w:rsidRPr="00A37ECD" w:rsidRDefault="000847CC" w:rsidP="003C4D6A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</w:tc>
        <w:tc>
          <w:tcPr>
            <w:tcW w:w="590" w:type="pct"/>
            <w:gridSpan w:val="2"/>
            <w:vAlign w:val="bottom"/>
          </w:tcPr>
          <w:p w14:paraId="74DBC8A0" w14:textId="77777777" w:rsidR="000847CC" w:rsidRPr="00400CAA" w:rsidRDefault="000847CC" w:rsidP="003C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2EAC91C5" w14:textId="77777777" w:rsidR="000847CC" w:rsidRPr="00400CAA" w:rsidRDefault="000847CC" w:rsidP="003C4D6A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2D60FEEB" w14:textId="77777777" w:rsidR="000847CC" w:rsidRPr="005B2C64" w:rsidRDefault="000847CC" w:rsidP="003C4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147" w:type="pct"/>
            <w:gridSpan w:val="3"/>
          </w:tcPr>
          <w:p w14:paraId="7D205ABA" w14:textId="77777777" w:rsidR="000847CC" w:rsidRPr="00400CAA" w:rsidRDefault="000847CC" w:rsidP="003C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5D459E36" w14:textId="77777777" w:rsidR="000847CC" w:rsidRPr="000847CC" w:rsidRDefault="000847CC" w:rsidP="003C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52D35535" w14:textId="77777777" w:rsidR="000847CC" w:rsidRPr="00400CAA" w:rsidRDefault="000847CC" w:rsidP="003C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1078B90F" w14:textId="77777777" w:rsidR="000847CC" w:rsidRPr="005B2C64" w:rsidRDefault="000847CC" w:rsidP="003C4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</w:tr>
      <w:tr w:rsidR="00400CAA" w:rsidRPr="007671A3" w14:paraId="7C230146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7F17AD1B" w14:textId="77777777" w:rsidR="00B34B20" w:rsidRPr="00400CAA" w:rsidRDefault="00B34B20" w:rsidP="00B34B20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  <w:cs/>
              </w:rPr>
              <w:t>บริษัทไทย</w:t>
            </w: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  <w:r w:rsidRPr="00400CAA">
              <w:rPr>
                <w:rFonts w:ascii="Angsana New" w:hAnsi="Angsana New"/>
                <w:sz w:val="30"/>
                <w:szCs w:val="30"/>
                <w:cs/>
              </w:rPr>
              <w:t xml:space="preserve">เยอรมัน เซรามิค อินดัสทรี จำกัด </w:t>
            </w:r>
          </w:p>
          <w:p w14:paraId="0BBB92F2" w14:textId="1F139D6D" w:rsidR="00B34B20" w:rsidRPr="00400CAA" w:rsidRDefault="00B34B20" w:rsidP="00B34B20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0CAA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  <w:r w:rsidR="00C84713" w:rsidRPr="00011AEB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590" w:type="pct"/>
            <w:gridSpan w:val="2"/>
            <w:vAlign w:val="bottom"/>
          </w:tcPr>
          <w:p w14:paraId="36010BA8" w14:textId="4F5F1586" w:rsidR="00B34B20" w:rsidRPr="00400CAA" w:rsidRDefault="00B34B20" w:rsidP="0074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6128F948" w14:textId="77777777" w:rsidR="00B34B20" w:rsidRPr="00400CAA" w:rsidRDefault="00B34B20" w:rsidP="00097D1B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7BF02368" w14:textId="0DC990A5" w:rsidR="00B34B20" w:rsidRPr="005B2C64" w:rsidRDefault="00B34B20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</w:p>
        </w:tc>
        <w:tc>
          <w:tcPr>
            <w:tcW w:w="147" w:type="pct"/>
            <w:gridSpan w:val="3"/>
          </w:tcPr>
          <w:p w14:paraId="468B4E55" w14:textId="77777777" w:rsidR="00B34B20" w:rsidRPr="00400CAA" w:rsidRDefault="00B34B20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6948EEF7" w14:textId="08BED10D" w:rsidR="00B34B20" w:rsidRPr="00400CAA" w:rsidRDefault="00B34B20" w:rsidP="00400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2E045CA3" w14:textId="77777777" w:rsidR="00B34B20" w:rsidRPr="00400CAA" w:rsidRDefault="00B34B20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7862AA0F" w14:textId="1B66A1AA" w:rsidR="00B34B20" w:rsidRPr="005B2C64" w:rsidRDefault="00B34B20" w:rsidP="005B2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</w:p>
        </w:tc>
      </w:tr>
      <w:tr w:rsidR="00A53E59" w:rsidRPr="007671A3" w14:paraId="47EFB0D8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2007D63C" w14:textId="225E2EFB" w:rsidR="00A53E59" w:rsidRPr="00400CAA" w:rsidRDefault="00A53E59" w:rsidP="00A53E5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  <w:cs/>
              </w:rPr>
              <w:t>บริษัทสยามวิจัยและนวัตกรรม จำกัด</w:t>
            </w:r>
          </w:p>
        </w:tc>
        <w:tc>
          <w:tcPr>
            <w:tcW w:w="590" w:type="pct"/>
            <w:gridSpan w:val="2"/>
            <w:vAlign w:val="bottom"/>
          </w:tcPr>
          <w:p w14:paraId="67B2841A" w14:textId="4BBFF562" w:rsidR="00A53E59" w:rsidRPr="00400CAA" w:rsidRDefault="00A53E59" w:rsidP="00A5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3"/>
          </w:tcPr>
          <w:p w14:paraId="4682BE26" w14:textId="77777777" w:rsidR="00A53E59" w:rsidRPr="00400CAA" w:rsidRDefault="00A53E59" w:rsidP="00A53E59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20C59671" w14:textId="06D792C6" w:rsidR="00A53E59" w:rsidRPr="00400CAA" w:rsidRDefault="00A53E59" w:rsidP="00A53E5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  <w:gridSpan w:val="3"/>
          </w:tcPr>
          <w:p w14:paraId="57293056" w14:textId="77777777" w:rsidR="00A53E59" w:rsidRPr="00400CAA" w:rsidRDefault="00A53E59" w:rsidP="00A5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vAlign w:val="bottom"/>
          </w:tcPr>
          <w:p w14:paraId="6230316D" w14:textId="4ACEE83F" w:rsidR="00A53E59" w:rsidRPr="00400CAA" w:rsidRDefault="00A53E59" w:rsidP="00A5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6DE508CC" w14:textId="77777777" w:rsidR="00A53E59" w:rsidRPr="00400CAA" w:rsidRDefault="00A53E59" w:rsidP="00A5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068F7106" w14:textId="18F33B4A" w:rsidR="00A53E59" w:rsidRPr="005B2C64" w:rsidRDefault="00A53E59" w:rsidP="00A53E59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400CAA" w:rsidRPr="007671A3" w14:paraId="6C537F4B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5879B121" w14:textId="77777777" w:rsidR="00450B41" w:rsidRPr="00400CAA" w:rsidRDefault="00450B41" w:rsidP="00450B4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0C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D21AB" w14:textId="3E198422" w:rsidR="00450B41" w:rsidRPr="00400CAA" w:rsidRDefault="00450B41" w:rsidP="005B2C64">
            <w:pPr>
              <w:tabs>
                <w:tab w:val="clear" w:pos="907"/>
                <w:tab w:val="left" w:pos="86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CAA">
              <w:rPr>
                <w:rFonts w:ascii="Angsana New" w:hAnsi="Angsana New"/>
                <w:b/>
                <w:bCs/>
                <w:sz w:val="30"/>
                <w:szCs w:val="30"/>
              </w:rPr>
              <w:t>7,074</w:t>
            </w:r>
          </w:p>
        </w:tc>
        <w:tc>
          <w:tcPr>
            <w:tcW w:w="147" w:type="pct"/>
            <w:gridSpan w:val="3"/>
          </w:tcPr>
          <w:p w14:paraId="74517F6D" w14:textId="77777777" w:rsidR="00450B41" w:rsidRPr="00400CAA" w:rsidRDefault="00450B41" w:rsidP="00450B41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25E6C" w14:textId="3E773DAC" w:rsidR="00450B41" w:rsidRPr="00400CAA" w:rsidRDefault="00450B41" w:rsidP="005B2C6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0CAA">
              <w:rPr>
                <w:rFonts w:ascii="Angsana New" w:hAnsi="Angsana New"/>
                <w:b/>
                <w:bCs/>
                <w:sz w:val="30"/>
                <w:szCs w:val="30"/>
              </w:rPr>
              <w:t>8,694</w:t>
            </w:r>
          </w:p>
        </w:tc>
        <w:tc>
          <w:tcPr>
            <w:tcW w:w="147" w:type="pct"/>
            <w:gridSpan w:val="3"/>
          </w:tcPr>
          <w:p w14:paraId="0B3D4FBF" w14:textId="77777777" w:rsidR="00450B41" w:rsidRPr="00400CAA" w:rsidRDefault="00450B41" w:rsidP="0045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90543" w14:textId="58A2AC4B" w:rsidR="00450B41" w:rsidRPr="00400CAA" w:rsidRDefault="00450B41" w:rsidP="005B2C64">
            <w:pPr>
              <w:tabs>
                <w:tab w:val="clear" w:pos="907"/>
                <w:tab w:val="left" w:pos="719"/>
                <w:tab w:val="left" w:pos="865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6,858</w:t>
            </w:r>
          </w:p>
        </w:tc>
        <w:tc>
          <w:tcPr>
            <w:tcW w:w="130" w:type="pct"/>
            <w:gridSpan w:val="3"/>
          </w:tcPr>
          <w:p w14:paraId="22BBC1FE" w14:textId="77777777" w:rsidR="00450B41" w:rsidRPr="00400CAA" w:rsidRDefault="00450B41" w:rsidP="00450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E0145" w14:textId="28E03A66" w:rsidR="00450B41" w:rsidRPr="005B2C64" w:rsidRDefault="00450B41" w:rsidP="005B2C64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8,492</w:t>
            </w:r>
          </w:p>
        </w:tc>
      </w:tr>
      <w:tr w:rsidR="00450B41" w:rsidRPr="00C07AD0" w14:paraId="61E4B3A1" w14:textId="77777777" w:rsidTr="000847CC">
        <w:trPr>
          <w:gridBefore w:val="1"/>
          <w:wBefore w:w="9" w:type="pct"/>
        </w:trPr>
        <w:tc>
          <w:tcPr>
            <w:tcW w:w="2150" w:type="pct"/>
          </w:tcPr>
          <w:p w14:paraId="0218C034" w14:textId="77777777" w:rsidR="00450B41" w:rsidRPr="00C07AD0" w:rsidRDefault="00450B41" w:rsidP="00450B41">
            <w:pPr>
              <w:spacing w:line="240" w:lineRule="auto"/>
              <w:jc w:val="both"/>
              <w:rPr>
                <w:rFonts w:ascii="Angsana New" w:eastAsia="PMingLiU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8"/>
          </w:tcPr>
          <w:p w14:paraId="0A9245B7" w14:textId="77777777" w:rsidR="00450B41" w:rsidRPr="00C07AD0" w:rsidRDefault="00450B41" w:rsidP="00450B41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3"/>
          </w:tcPr>
          <w:p w14:paraId="28892127" w14:textId="77777777" w:rsidR="00450B41" w:rsidRPr="00C07AD0" w:rsidRDefault="00450B41" w:rsidP="00450B41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eastAsia="PMingLiU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8"/>
          </w:tcPr>
          <w:p w14:paraId="2FC98AF5" w14:textId="77777777" w:rsidR="00450B41" w:rsidRPr="00C07AD0" w:rsidRDefault="00450B41" w:rsidP="00450B41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4560" w:rsidRPr="007671A3" w14:paraId="4C582D3F" w14:textId="77777777" w:rsidTr="000847CC">
        <w:tc>
          <w:tcPr>
            <w:tcW w:w="2268" w:type="pct"/>
            <w:gridSpan w:val="3"/>
          </w:tcPr>
          <w:p w14:paraId="0E8E61B1" w14:textId="020286BA" w:rsidR="00E14560" w:rsidRPr="007671A3" w:rsidRDefault="00C3136A" w:rsidP="00E1456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sz w:val="32"/>
                <w:szCs w:val="32"/>
              </w:rPr>
              <w:br w:type="page"/>
            </w:r>
            <w:r w:rsidR="00E14560"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13" w:type="pct"/>
            <w:gridSpan w:val="8"/>
          </w:tcPr>
          <w:p w14:paraId="07468B63" w14:textId="77777777" w:rsidR="00E14560" w:rsidRPr="007671A3" w:rsidRDefault="00E14560" w:rsidP="00E14560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3"/>
          </w:tcPr>
          <w:p w14:paraId="385DFE67" w14:textId="77777777" w:rsidR="00E14560" w:rsidRPr="007671A3" w:rsidRDefault="00E14560" w:rsidP="00E14560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pct"/>
            <w:gridSpan w:val="7"/>
          </w:tcPr>
          <w:p w14:paraId="08F57A0E" w14:textId="77777777" w:rsidR="00E14560" w:rsidRPr="007671A3" w:rsidRDefault="00E14560" w:rsidP="00E14560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5F64E21A" w14:textId="77777777" w:rsidTr="000847CC">
        <w:tc>
          <w:tcPr>
            <w:tcW w:w="2268" w:type="pct"/>
            <w:gridSpan w:val="3"/>
          </w:tcPr>
          <w:p w14:paraId="6DCCB2A2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gridSpan w:val="2"/>
          </w:tcPr>
          <w:p w14:paraId="60EDEE81" w14:textId="034BB38B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  <w:gridSpan w:val="3"/>
          </w:tcPr>
          <w:p w14:paraId="22E3BC3B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3"/>
          </w:tcPr>
          <w:p w14:paraId="15B8F675" w14:textId="77EF4D65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9" w:type="pct"/>
            <w:gridSpan w:val="3"/>
          </w:tcPr>
          <w:p w14:paraId="73D3A3DE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94272CA" w14:textId="694CABA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  <w:gridSpan w:val="2"/>
          </w:tcPr>
          <w:p w14:paraId="253A5BAB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3"/>
          </w:tcPr>
          <w:p w14:paraId="4ADB7002" w14:textId="74828529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14560" w:rsidRPr="007671A3" w14:paraId="1C31F3A9" w14:textId="77777777" w:rsidTr="000847CC">
        <w:tc>
          <w:tcPr>
            <w:tcW w:w="2268" w:type="pct"/>
            <w:gridSpan w:val="3"/>
          </w:tcPr>
          <w:p w14:paraId="3C42F66F" w14:textId="77777777" w:rsidR="00E14560" w:rsidRPr="007671A3" w:rsidRDefault="00E14560" w:rsidP="00E1456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2" w:type="pct"/>
            <w:gridSpan w:val="18"/>
          </w:tcPr>
          <w:p w14:paraId="6FF4C4E2" w14:textId="77777777" w:rsidR="00E14560" w:rsidRPr="007671A3" w:rsidRDefault="00E14560" w:rsidP="00E14560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D1B" w:rsidRPr="007671A3" w14:paraId="41FA90B9" w14:textId="77777777" w:rsidTr="0041594C">
        <w:trPr>
          <w:gridBefore w:val="1"/>
          <w:wBefore w:w="9" w:type="pct"/>
        </w:trPr>
        <w:tc>
          <w:tcPr>
            <w:tcW w:w="2259" w:type="pct"/>
            <w:gridSpan w:val="2"/>
            <w:vAlign w:val="bottom"/>
          </w:tcPr>
          <w:p w14:paraId="678D1332" w14:textId="77777777" w:rsidR="00097D1B" w:rsidRPr="007671A3" w:rsidRDefault="00097D1B" w:rsidP="00097D1B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  <w:gridSpan w:val="3"/>
          </w:tcPr>
          <w:p w14:paraId="2A264C6B" w14:textId="77777777" w:rsidR="00097D1B" w:rsidRPr="007671A3" w:rsidRDefault="00097D1B" w:rsidP="00097D1B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3"/>
          </w:tcPr>
          <w:p w14:paraId="1A4E63E3" w14:textId="77777777" w:rsidR="00097D1B" w:rsidRPr="007671A3" w:rsidRDefault="00097D1B" w:rsidP="00097D1B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4C5ACC16" w14:textId="77777777" w:rsidR="00097D1B" w:rsidRPr="007671A3" w:rsidRDefault="00097D1B" w:rsidP="00097D1B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3"/>
          </w:tcPr>
          <w:p w14:paraId="525452EA" w14:textId="77777777" w:rsidR="00097D1B" w:rsidRPr="007671A3" w:rsidRDefault="00097D1B" w:rsidP="00097D1B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07FDBC91" w14:textId="77777777" w:rsidR="00097D1B" w:rsidRPr="007671A3" w:rsidRDefault="00097D1B" w:rsidP="00097D1B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gridSpan w:val="3"/>
          </w:tcPr>
          <w:p w14:paraId="2C37CD2F" w14:textId="77777777" w:rsidR="00097D1B" w:rsidRPr="007671A3" w:rsidRDefault="00097D1B" w:rsidP="00097D1B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73C75AFD" w14:textId="77777777" w:rsidR="00097D1B" w:rsidRPr="007671A3" w:rsidRDefault="00097D1B" w:rsidP="00097D1B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97D1B" w:rsidRPr="007671A3" w14:paraId="1C951828" w14:textId="77777777" w:rsidTr="0041594C">
        <w:trPr>
          <w:gridBefore w:val="1"/>
          <w:wBefore w:w="9" w:type="pct"/>
        </w:trPr>
        <w:tc>
          <w:tcPr>
            <w:tcW w:w="2259" w:type="pct"/>
            <w:gridSpan w:val="2"/>
            <w:vAlign w:val="bottom"/>
          </w:tcPr>
          <w:p w14:paraId="448EE9F1" w14:textId="73A543B6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12" w:type="pct"/>
            <w:gridSpan w:val="3"/>
            <w:tcBorders>
              <w:bottom w:val="double" w:sz="4" w:space="0" w:color="auto"/>
            </w:tcBorders>
          </w:tcPr>
          <w:p w14:paraId="39B18922" w14:textId="65D2ABF2" w:rsidR="00097D1B" w:rsidRPr="0041594C" w:rsidRDefault="00450B41" w:rsidP="00097D1B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159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6" w:type="pct"/>
            <w:gridSpan w:val="3"/>
          </w:tcPr>
          <w:p w14:paraId="6AE6BB3C" w14:textId="77777777" w:rsidR="00097D1B" w:rsidRPr="0041594C" w:rsidRDefault="00097D1B" w:rsidP="00097D1B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tcBorders>
              <w:bottom w:val="double" w:sz="4" w:space="0" w:color="auto"/>
            </w:tcBorders>
          </w:tcPr>
          <w:p w14:paraId="30A9DD7E" w14:textId="00E3F05F" w:rsidR="00097D1B" w:rsidRPr="0041594C" w:rsidRDefault="00097D1B" w:rsidP="00097D1B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9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gridSpan w:val="3"/>
          </w:tcPr>
          <w:p w14:paraId="7FA2E570" w14:textId="77777777" w:rsidR="00097D1B" w:rsidRPr="0041594C" w:rsidRDefault="00097D1B" w:rsidP="00097D1B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double" w:sz="4" w:space="0" w:color="auto"/>
            </w:tcBorders>
          </w:tcPr>
          <w:p w14:paraId="27490282" w14:textId="5E1B46CB" w:rsidR="00097D1B" w:rsidRPr="0041594C" w:rsidRDefault="00450B41" w:rsidP="005B2C64">
            <w:pPr>
              <w:tabs>
                <w:tab w:val="clear" w:pos="907"/>
                <w:tab w:val="left" w:pos="719"/>
                <w:tab w:val="left" w:pos="849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200,000</w:t>
            </w:r>
          </w:p>
        </w:tc>
        <w:tc>
          <w:tcPr>
            <w:tcW w:w="130" w:type="pct"/>
            <w:gridSpan w:val="3"/>
          </w:tcPr>
          <w:p w14:paraId="36F202C7" w14:textId="77777777" w:rsidR="00097D1B" w:rsidRPr="0041594C" w:rsidRDefault="00097D1B" w:rsidP="00097D1B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7D61660E" w14:textId="6823C94F" w:rsidR="00097D1B" w:rsidRPr="0041594C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9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300,000</w:t>
            </w:r>
          </w:p>
        </w:tc>
      </w:tr>
    </w:tbl>
    <w:p w14:paraId="0191A1EF" w14:textId="77777777" w:rsidR="00DC2551" w:rsidRDefault="00DC2551">
      <w:pPr>
        <w:rPr>
          <w:rFonts w:ascii="Angsana New" w:hAnsi="Angsana New"/>
          <w:sz w:val="26"/>
          <w:szCs w:val="26"/>
        </w:rPr>
      </w:pPr>
    </w:p>
    <w:p w14:paraId="6D8426A0" w14:textId="6FDA0C4D" w:rsidR="00C84713" w:rsidRPr="00C84713" w:rsidRDefault="00C84713" w:rsidP="00C84713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A53E59">
        <w:rPr>
          <w:rFonts w:ascii="Angsana New" w:hAnsi="Angsana New"/>
          <w:b/>
          <w:sz w:val="24"/>
          <w:szCs w:val="24"/>
          <w:cs/>
        </w:rPr>
        <w:t>*</w:t>
      </w:r>
      <w:r>
        <w:rPr>
          <w:rFonts w:ascii="Angsana New" w:hAnsi="Angsana New"/>
          <w:b/>
          <w:sz w:val="24"/>
          <w:szCs w:val="24"/>
        </w:rPr>
        <w:t xml:space="preserve">  </w:t>
      </w:r>
      <w:r w:rsidRPr="00A53E59">
        <w:rPr>
          <w:rFonts w:ascii="Angsana New" w:hAnsi="Angsana New"/>
          <w:b/>
          <w:sz w:val="24"/>
          <w:szCs w:val="24"/>
        </w:rPr>
        <w:t xml:space="preserve">  </w:t>
      </w:r>
      <w:r>
        <w:rPr>
          <w:rFonts w:ascii="Angsana New" w:hAnsi="Angsana New" w:hint="cs"/>
          <w:b/>
          <w:spacing w:val="-2"/>
          <w:sz w:val="24"/>
          <w:szCs w:val="24"/>
          <w:cs/>
        </w:rPr>
        <w:t>เดิมชื่อ บริษัทเอสซีจี เทรดดิ้ง จำกัด</w:t>
      </w:r>
    </w:p>
    <w:p w14:paraId="43EC8EE2" w14:textId="1D95AE9B" w:rsidR="00A53E59" w:rsidRPr="00A53E59" w:rsidRDefault="00A53E59" w:rsidP="00A53E59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A53E59">
        <w:rPr>
          <w:rFonts w:ascii="Angsana New" w:hAnsi="Angsana New"/>
          <w:b/>
          <w:sz w:val="24"/>
          <w:szCs w:val="24"/>
          <w:cs/>
        </w:rPr>
        <w:t>*</w:t>
      </w:r>
      <w:r w:rsidR="00C84713" w:rsidRPr="00A53E59">
        <w:rPr>
          <w:rFonts w:ascii="Angsana New" w:hAnsi="Angsana New"/>
          <w:b/>
          <w:sz w:val="24"/>
          <w:szCs w:val="24"/>
          <w:cs/>
        </w:rPr>
        <w:t>*</w:t>
      </w:r>
      <w:r w:rsidRPr="00A53E59">
        <w:rPr>
          <w:rFonts w:ascii="Angsana New" w:hAnsi="Angsana New"/>
          <w:b/>
          <w:sz w:val="24"/>
          <w:szCs w:val="24"/>
        </w:rPr>
        <w:t xml:space="preserve">  </w:t>
      </w:r>
      <w:r w:rsidRPr="00C84713">
        <w:rPr>
          <w:rFonts w:ascii="Angsana New" w:hAnsi="Angsana New"/>
          <w:spacing w:val="4"/>
          <w:sz w:val="24"/>
          <w:szCs w:val="24"/>
          <w:cs/>
        </w:rPr>
        <w:t xml:space="preserve">บริษัทเอสซีจี เซรามิกส์ จำกัด (มหาชน) เกิดจากการควบรวม </w:t>
      </w:r>
      <w:r w:rsidRPr="00C84713">
        <w:rPr>
          <w:rFonts w:ascii="Angsana New" w:hAnsi="Angsana New"/>
          <w:spacing w:val="4"/>
          <w:sz w:val="24"/>
          <w:szCs w:val="24"/>
        </w:rPr>
        <w:t>5</w:t>
      </w:r>
      <w:r w:rsidRPr="00C84713">
        <w:rPr>
          <w:rFonts w:ascii="Angsana New" w:hAnsi="Angsana New"/>
          <w:spacing w:val="4"/>
          <w:sz w:val="24"/>
          <w:szCs w:val="24"/>
          <w:cs/>
        </w:rPr>
        <w:t xml:space="preserve"> บริษัท คือ (</w:t>
      </w:r>
      <w:r w:rsidRPr="00C84713">
        <w:rPr>
          <w:rFonts w:ascii="Angsana New" w:hAnsi="Angsana New"/>
          <w:spacing w:val="4"/>
          <w:sz w:val="24"/>
          <w:szCs w:val="24"/>
        </w:rPr>
        <w:t>1</w:t>
      </w:r>
      <w:r w:rsidRPr="00C84713">
        <w:rPr>
          <w:rFonts w:ascii="Angsana New" w:hAnsi="Angsana New"/>
          <w:spacing w:val="4"/>
          <w:sz w:val="24"/>
          <w:szCs w:val="24"/>
          <w:cs/>
        </w:rPr>
        <w:t>) บริษัทไทย-เยอรมัน เซรามิค อินดัสทรี่ จำกัด (มหาชน)</w:t>
      </w:r>
      <w:r w:rsidRPr="00C84713">
        <w:rPr>
          <w:rFonts w:ascii="Angsana New" w:hAnsi="Angsana New"/>
          <w:sz w:val="24"/>
          <w:szCs w:val="24"/>
          <w:cs/>
        </w:rPr>
        <w:t xml:space="preserve"> (</w:t>
      </w:r>
      <w:r w:rsidRPr="00C84713">
        <w:rPr>
          <w:rFonts w:ascii="Angsana New" w:hAnsi="Angsana New"/>
          <w:sz w:val="24"/>
          <w:szCs w:val="24"/>
        </w:rPr>
        <w:t>2</w:t>
      </w:r>
      <w:r w:rsidRPr="00C84713">
        <w:rPr>
          <w:rFonts w:ascii="Angsana New" w:hAnsi="Angsana New"/>
          <w:sz w:val="24"/>
          <w:szCs w:val="24"/>
          <w:cs/>
        </w:rPr>
        <w:t>) บริษัทเซรามิคอุตสาหกรรมไทย จำกัด (</w:t>
      </w:r>
      <w:r w:rsidRPr="00C84713">
        <w:rPr>
          <w:rFonts w:ascii="Angsana New" w:hAnsi="Angsana New"/>
          <w:sz w:val="24"/>
          <w:szCs w:val="24"/>
        </w:rPr>
        <w:t>3</w:t>
      </w:r>
      <w:r w:rsidRPr="00C84713">
        <w:rPr>
          <w:rFonts w:ascii="Angsana New" w:hAnsi="Angsana New"/>
          <w:sz w:val="24"/>
          <w:szCs w:val="24"/>
          <w:cs/>
        </w:rPr>
        <w:t>) บริษัทเจมาโก จำกัด (</w:t>
      </w:r>
      <w:r w:rsidRPr="00C84713">
        <w:rPr>
          <w:rFonts w:ascii="Angsana New" w:hAnsi="Angsana New"/>
          <w:sz w:val="24"/>
          <w:szCs w:val="24"/>
        </w:rPr>
        <w:t>4</w:t>
      </w:r>
      <w:r w:rsidRPr="00C84713">
        <w:rPr>
          <w:rFonts w:ascii="Angsana New" w:hAnsi="Angsana New"/>
          <w:sz w:val="24"/>
          <w:szCs w:val="24"/>
          <w:cs/>
        </w:rPr>
        <w:t>) บริษัทเดอะ สยาม เซรามิค กรุ๊ป อินดัสทรี่ส์ จำกัด และ (</w:t>
      </w:r>
      <w:r w:rsidRPr="00C84713">
        <w:rPr>
          <w:rFonts w:ascii="Angsana New" w:hAnsi="Angsana New"/>
          <w:sz w:val="24"/>
          <w:szCs w:val="24"/>
        </w:rPr>
        <w:t>5</w:t>
      </w:r>
      <w:r w:rsidRPr="00C84713">
        <w:rPr>
          <w:rFonts w:ascii="Angsana New" w:hAnsi="Angsana New"/>
          <w:sz w:val="24"/>
          <w:szCs w:val="24"/>
          <w:cs/>
        </w:rPr>
        <w:t>) บริษัทโสสุโก้ แอนด์ กรุ๊ป (</w:t>
      </w:r>
      <w:r w:rsidRPr="00C84713">
        <w:rPr>
          <w:rFonts w:ascii="Angsana New" w:hAnsi="Angsana New"/>
          <w:sz w:val="24"/>
          <w:szCs w:val="24"/>
        </w:rPr>
        <w:t>2008</w:t>
      </w:r>
      <w:r w:rsidRPr="00C84713">
        <w:rPr>
          <w:rFonts w:ascii="Angsana New" w:hAnsi="Angsana New"/>
          <w:sz w:val="24"/>
          <w:szCs w:val="24"/>
          <w:cs/>
        </w:rPr>
        <w:t xml:space="preserve">) จำกัด เมื่อวันที่ </w:t>
      </w:r>
      <w:r w:rsidRPr="00C84713">
        <w:rPr>
          <w:rFonts w:ascii="Angsana New" w:hAnsi="Angsana New"/>
          <w:sz w:val="24"/>
          <w:szCs w:val="24"/>
        </w:rPr>
        <w:t>1</w:t>
      </w:r>
      <w:r w:rsidRPr="00C84713">
        <w:rPr>
          <w:rFonts w:ascii="Angsana New" w:hAnsi="Angsana New"/>
          <w:sz w:val="24"/>
          <w:szCs w:val="24"/>
          <w:cs/>
        </w:rPr>
        <w:t xml:space="preserve"> สิงหาคม </w:t>
      </w:r>
      <w:r w:rsidRPr="00C84713">
        <w:rPr>
          <w:rFonts w:ascii="Angsana New" w:hAnsi="Angsana New"/>
          <w:sz w:val="24"/>
          <w:szCs w:val="24"/>
        </w:rPr>
        <w:t>2561</w:t>
      </w:r>
    </w:p>
    <w:p w14:paraId="65324027" w14:textId="77777777" w:rsidR="00A53E59" w:rsidRDefault="00A53E59">
      <w:pPr>
        <w:rPr>
          <w:rFonts w:ascii="Angsana New" w:hAnsi="Angsana New"/>
          <w:sz w:val="26"/>
          <w:szCs w:val="26"/>
        </w:rPr>
      </w:pPr>
    </w:p>
    <w:tbl>
      <w:tblPr>
        <w:tblW w:w="919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74"/>
        <w:gridCol w:w="1091"/>
        <w:gridCol w:w="243"/>
        <w:gridCol w:w="6"/>
        <w:gridCol w:w="1100"/>
        <w:gridCol w:w="243"/>
        <w:gridCol w:w="1080"/>
        <w:gridCol w:w="245"/>
        <w:gridCol w:w="1017"/>
      </w:tblGrid>
      <w:tr w:rsidR="00DF55CB" w:rsidRPr="007671A3" w14:paraId="19D5F0FB" w14:textId="77777777" w:rsidTr="00A53E59">
        <w:tc>
          <w:tcPr>
            <w:tcW w:w="5000" w:type="pct"/>
            <w:gridSpan w:val="9"/>
          </w:tcPr>
          <w:p w14:paraId="239B59EF" w14:textId="77777777" w:rsidR="00DF55CB" w:rsidRPr="007671A3" w:rsidRDefault="00DF55CB" w:rsidP="00FD51D2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รายการเคลื่อนไหวระหว่างปีสำหรับเงินกู้ยืมระยะสั้นจากกิจการที่เกี่ยวข้องกันมีดังนี้</w:t>
            </w:r>
          </w:p>
        </w:tc>
      </w:tr>
      <w:tr w:rsidR="00281080" w:rsidRPr="007671A3" w14:paraId="71CD97CC" w14:textId="77777777" w:rsidTr="00C84713">
        <w:tc>
          <w:tcPr>
            <w:tcW w:w="2269" w:type="pct"/>
          </w:tcPr>
          <w:p w14:paraId="3F8A87C7" w14:textId="77777777" w:rsidR="00DF55CB" w:rsidRPr="00C84713" w:rsidRDefault="00DF55CB" w:rsidP="0074404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3" w:type="pct"/>
          </w:tcPr>
          <w:p w14:paraId="4087B8C8" w14:textId="77777777" w:rsidR="00DF55CB" w:rsidRPr="007671A3" w:rsidRDefault="00DF55CB" w:rsidP="00744044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31C8A22E" w14:textId="77777777" w:rsidR="00DF55CB" w:rsidRPr="007671A3" w:rsidRDefault="00DF55CB" w:rsidP="00744044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9028A29" w14:textId="77777777" w:rsidR="00DF55CB" w:rsidRPr="007671A3" w:rsidRDefault="00DF55CB" w:rsidP="00744044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17B43B9" w14:textId="77777777" w:rsidR="00DF55CB" w:rsidRPr="007671A3" w:rsidRDefault="00DF55CB" w:rsidP="00744044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0E201BA" w14:textId="77777777" w:rsidR="00DF55CB" w:rsidRPr="007671A3" w:rsidRDefault="00DF55CB" w:rsidP="00744044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1968F73E" w14:textId="77777777" w:rsidR="00DF55CB" w:rsidRPr="007671A3" w:rsidRDefault="00DF55CB" w:rsidP="00744044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AE1C19D" w14:textId="77777777" w:rsidR="00DF55CB" w:rsidRPr="007671A3" w:rsidRDefault="00DF55CB" w:rsidP="00744044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9C5" w:rsidRPr="007671A3" w14:paraId="61B3FC78" w14:textId="77777777" w:rsidTr="00C84713">
        <w:tc>
          <w:tcPr>
            <w:tcW w:w="2269" w:type="pct"/>
          </w:tcPr>
          <w:p w14:paraId="77455F5F" w14:textId="77777777" w:rsidR="00DF55CB" w:rsidRPr="007671A3" w:rsidRDefault="00DF55CB" w:rsidP="0074404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4"/>
          </w:tcPr>
          <w:p w14:paraId="3B68BFDD" w14:textId="77777777" w:rsidR="00DF55CB" w:rsidRPr="007671A3" w:rsidRDefault="00DF55CB" w:rsidP="00744044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3C9560F8" w14:textId="77777777" w:rsidR="00DF55CB" w:rsidRPr="007671A3" w:rsidRDefault="00DF55CB" w:rsidP="00744044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9B5E236" w14:textId="77777777" w:rsidR="00DF55CB" w:rsidRPr="007671A3" w:rsidRDefault="00DF55CB" w:rsidP="00744044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572B0F9D" w14:textId="77777777" w:rsidTr="00C84713">
        <w:tc>
          <w:tcPr>
            <w:tcW w:w="2269" w:type="pct"/>
          </w:tcPr>
          <w:p w14:paraId="50E9730A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6EF329B" w14:textId="7364223B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  <w:gridSpan w:val="2"/>
          </w:tcPr>
          <w:p w14:paraId="41753455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657A6B" w14:textId="14A5CCBE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" w:type="pct"/>
          </w:tcPr>
          <w:p w14:paraId="78163708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74A17C9" w14:textId="66551475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3" w:type="pct"/>
          </w:tcPr>
          <w:p w14:paraId="407F2075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80D094F" w14:textId="0D5CE2D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97D1B" w:rsidRPr="007671A3" w14:paraId="6E52DDDB" w14:textId="77777777" w:rsidTr="00A53E59">
        <w:tc>
          <w:tcPr>
            <w:tcW w:w="2269" w:type="pct"/>
          </w:tcPr>
          <w:p w14:paraId="2A02D3CD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1" w:type="pct"/>
            <w:gridSpan w:val="8"/>
          </w:tcPr>
          <w:p w14:paraId="49842A2D" w14:textId="77777777" w:rsidR="00097D1B" w:rsidRPr="007671A3" w:rsidRDefault="00097D1B" w:rsidP="00097D1B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0B41" w:rsidRPr="007671A3" w14:paraId="646D08C2" w14:textId="77777777" w:rsidTr="00C84713">
        <w:tc>
          <w:tcPr>
            <w:tcW w:w="2269" w:type="pct"/>
          </w:tcPr>
          <w:p w14:paraId="7C160EC5" w14:textId="77777777" w:rsidR="00450B41" w:rsidRPr="007671A3" w:rsidRDefault="00450B41" w:rsidP="00450B41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3" w:type="pct"/>
          </w:tcPr>
          <w:p w14:paraId="75419147" w14:textId="14310DA7" w:rsidR="00450B41" w:rsidRPr="007671A3" w:rsidRDefault="00450B41" w:rsidP="00450B4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2" w:type="pct"/>
          </w:tcPr>
          <w:p w14:paraId="6F6F386B" w14:textId="77777777" w:rsidR="00450B41" w:rsidRPr="007671A3" w:rsidRDefault="00450B41" w:rsidP="00450B41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18D442CE" w14:textId="676656C8" w:rsidR="00450B41" w:rsidRPr="007671A3" w:rsidRDefault="00450B41" w:rsidP="00450B41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2" w:type="pct"/>
          </w:tcPr>
          <w:p w14:paraId="22139BE6" w14:textId="77777777" w:rsidR="00450B41" w:rsidRPr="007671A3" w:rsidRDefault="00450B41" w:rsidP="00450B41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508FD5" w14:textId="69DA6426" w:rsidR="00450B41" w:rsidRPr="00083BAE" w:rsidRDefault="00450B41" w:rsidP="005B2C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133" w:type="pct"/>
          </w:tcPr>
          <w:p w14:paraId="5EAAD0F1" w14:textId="77777777" w:rsidR="00450B41" w:rsidRPr="007671A3" w:rsidRDefault="00450B41" w:rsidP="00450B41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A1EA356" w14:textId="0A7422B2" w:rsidR="00450B41" w:rsidRPr="005B2C64" w:rsidRDefault="00450B41" w:rsidP="00450B41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336,000</w:t>
            </w:r>
          </w:p>
        </w:tc>
      </w:tr>
      <w:tr w:rsidR="00450B41" w:rsidRPr="007671A3" w14:paraId="4ADD6E25" w14:textId="77777777" w:rsidTr="00C84713">
        <w:tc>
          <w:tcPr>
            <w:tcW w:w="2269" w:type="pct"/>
          </w:tcPr>
          <w:p w14:paraId="45F5F79B" w14:textId="77777777" w:rsidR="00450B41" w:rsidRPr="007671A3" w:rsidRDefault="00450B41" w:rsidP="00450B41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93" w:type="pct"/>
          </w:tcPr>
          <w:p w14:paraId="0828DC30" w14:textId="38E5795D" w:rsidR="00450B41" w:rsidRPr="007671A3" w:rsidRDefault="00450B41" w:rsidP="00450B4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  <w:gridSpan w:val="2"/>
          </w:tcPr>
          <w:p w14:paraId="2293DFFA" w14:textId="77777777" w:rsidR="00450B41" w:rsidRPr="007671A3" w:rsidRDefault="00450B41" w:rsidP="00450B41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1E0438B0" w14:textId="413DA9EC" w:rsidR="00450B41" w:rsidRPr="007671A3" w:rsidRDefault="00450B41" w:rsidP="00450B41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2" w:type="pct"/>
          </w:tcPr>
          <w:p w14:paraId="22FF7AA0" w14:textId="77777777" w:rsidR="00450B41" w:rsidRPr="007671A3" w:rsidRDefault="00450B41" w:rsidP="00450B41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E1018ED" w14:textId="7A410687" w:rsidR="00450B41" w:rsidRPr="00083BAE" w:rsidRDefault="00450B41" w:rsidP="005B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A991CE9" w14:textId="77777777" w:rsidR="00450B41" w:rsidRPr="007671A3" w:rsidRDefault="00450B41" w:rsidP="00450B41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EF6BDD5" w14:textId="232D6EA1" w:rsidR="00450B41" w:rsidRPr="005B2C64" w:rsidRDefault="00450B41" w:rsidP="00450B41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7,000</w:t>
            </w:r>
          </w:p>
        </w:tc>
      </w:tr>
      <w:tr w:rsidR="00450B41" w:rsidRPr="007671A3" w14:paraId="7F439A6F" w14:textId="77777777" w:rsidTr="00C84713">
        <w:tc>
          <w:tcPr>
            <w:tcW w:w="2269" w:type="pct"/>
          </w:tcPr>
          <w:p w14:paraId="0EF9DB24" w14:textId="5F889426" w:rsidR="00450B41" w:rsidRPr="007671A3" w:rsidRDefault="00450B41" w:rsidP="00450B4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93" w:type="pct"/>
          </w:tcPr>
          <w:p w14:paraId="2258A934" w14:textId="566DB961" w:rsidR="00450B41" w:rsidRPr="007671A3" w:rsidRDefault="00450B41" w:rsidP="00450B4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  <w:gridSpan w:val="2"/>
          </w:tcPr>
          <w:p w14:paraId="3E60016A" w14:textId="77777777" w:rsidR="00450B41" w:rsidRPr="007671A3" w:rsidRDefault="00450B41" w:rsidP="00450B41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4230AF7" w14:textId="798C8A3E" w:rsidR="00450B41" w:rsidRPr="007671A3" w:rsidRDefault="00450B41" w:rsidP="00450B41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2" w:type="pct"/>
          </w:tcPr>
          <w:p w14:paraId="4F6855D5" w14:textId="77777777" w:rsidR="00450B41" w:rsidRPr="007671A3" w:rsidRDefault="00450B41" w:rsidP="00450B41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0B1BDBE" w14:textId="2BA46B7F" w:rsidR="00450B41" w:rsidRPr="00083BAE" w:rsidRDefault="00450B41" w:rsidP="005B2C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(100,000)</w:t>
            </w:r>
          </w:p>
        </w:tc>
        <w:tc>
          <w:tcPr>
            <w:tcW w:w="133" w:type="pct"/>
          </w:tcPr>
          <w:p w14:paraId="6DC91B68" w14:textId="77777777" w:rsidR="00450B41" w:rsidRPr="007671A3" w:rsidRDefault="00450B41" w:rsidP="00450B41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72D4882" w14:textId="2B6F4743" w:rsidR="00450B41" w:rsidRPr="005B2C64" w:rsidRDefault="00450B41" w:rsidP="00104719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2C64">
              <w:rPr>
                <w:rFonts w:ascii="Angsana New" w:hAnsi="Angsana New"/>
                <w:color w:val="000000"/>
                <w:sz w:val="30"/>
                <w:szCs w:val="30"/>
              </w:rPr>
              <w:t>(43,000)</w:t>
            </w:r>
          </w:p>
        </w:tc>
      </w:tr>
      <w:tr w:rsidR="00450B41" w:rsidRPr="007671A3" w14:paraId="5550E2CB" w14:textId="77777777" w:rsidTr="00C84713">
        <w:tc>
          <w:tcPr>
            <w:tcW w:w="2269" w:type="pct"/>
          </w:tcPr>
          <w:p w14:paraId="1B77BDB2" w14:textId="40FC5C21" w:rsidR="00450B41" w:rsidRPr="007671A3" w:rsidRDefault="00450B41" w:rsidP="00450B4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BB50ADD" w14:textId="4A6D9AD9" w:rsidR="00450B41" w:rsidRPr="007671A3" w:rsidRDefault="00450B41" w:rsidP="00450B4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  <w:gridSpan w:val="2"/>
          </w:tcPr>
          <w:p w14:paraId="4B6E98C6" w14:textId="77777777" w:rsidR="00450B41" w:rsidRPr="007671A3" w:rsidRDefault="00450B41" w:rsidP="00450B41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CE7D19F" w14:textId="6A215A2D" w:rsidR="00450B41" w:rsidRPr="007671A3" w:rsidRDefault="00450B41" w:rsidP="00450B41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2" w:type="pct"/>
          </w:tcPr>
          <w:p w14:paraId="1461BDF8" w14:textId="77777777" w:rsidR="00450B41" w:rsidRPr="007671A3" w:rsidRDefault="00450B41" w:rsidP="00450B41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4C19AA7" w14:textId="5DBCA3C1" w:rsidR="00450B41" w:rsidRPr="00083BAE" w:rsidRDefault="00450B41" w:rsidP="005B2C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133" w:type="pct"/>
          </w:tcPr>
          <w:p w14:paraId="1256BE0E" w14:textId="77777777" w:rsidR="00450B41" w:rsidRPr="007671A3" w:rsidRDefault="00450B41" w:rsidP="00450B41">
            <w:pPr>
              <w:tabs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4C5DA35" w14:textId="138A8370" w:rsidR="00450B41" w:rsidRPr="007671A3" w:rsidRDefault="00450B41" w:rsidP="00450B41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C6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300</w:t>
            </w:r>
            <w:r w:rsidRPr="00083B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14:paraId="2AE3753E" w14:textId="77777777" w:rsidR="00D76CFC" w:rsidRPr="00C84713" w:rsidRDefault="00D76CFC">
      <w:pPr>
        <w:rPr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126"/>
        <w:gridCol w:w="182"/>
        <w:gridCol w:w="1127"/>
        <w:gridCol w:w="237"/>
        <w:gridCol w:w="13"/>
        <w:gridCol w:w="1078"/>
        <w:gridCol w:w="255"/>
        <w:gridCol w:w="1006"/>
      </w:tblGrid>
      <w:tr w:rsidR="008739C5" w:rsidRPr="007671A3" w14:paraId="2A63C960" w14:textId="77777777" w:rsidTr="00097D1B">
        <w:tc>
          <w:tcPr>
            <w:tcW w:w="2264" w:type="pct"/>
          </w:tcPr>
          <w:p w14:paraId="37A2CD18" w14:textId="77777777" w:rsidR="00C41170" w:rsidRPr="007671A3" w:rsidRDefault="00C41170" w:rsidP="00A01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26" w:type="pct"/>
            <w:gridSpan w:val="3"/>
          </w:tcPr>
          <w:p w14:paraId="7BA2F5E5" w14:textId="77777777" w:rsidR="00C41170" w:rsidRPr="007671A3" w:rsidRDefault="00C41170" w:rsidP="00A0142E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5C04CC6" w14:textId="77777777" w:rsidR="00C41170" w:rsidRPr="007671A3" w:rsidRDefault="00C41170" w:rsidP="00A0142E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1" w:type="pct"/>
            <w:gridSpan w:val="4"/>
          </w:tcPr>
          <w:p w14:paraId="2D4E2810" w14:textId="77777777" w:rsidR="00C41170" w:rsidRPr="007671A3" w:rsidRDefault="00C41170" w:rsidP="00A0142E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588E584D" w14:textId="77777777" w:rsidTr="00400CAA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2264" w:type="pct"/>
            <w:shd w:val="clear" w:color="auto" w:fill="auto"/>
          </w:tcPr>
          <w:p w14:paraId="5131405D" w14:textId="77777777" w:rsidR="00097D1B" w:rsidRPr="007671A3" w:rsidRDefault="00097D1B" w:rsidP="00097D1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97F1D7A" w14:textId="2D5574B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" w:type="pct"/>
            <w:shd w:val="clear" w:color="auto" w:fill="auto"/>
          </w:tcPr>
          <w:p w14:paraId="4C9ACE86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69F1D886" w14:textId="292ED343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7E0C7174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E697B1B" w14:textId="2AEA0ADA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6FA4A055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9A7E1CE" w14:textId="2C70E1D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F2463" w:rsidRPr="007671A3" w14:paraId="69A0E07E" w14:textId="77777777" w:rsidTr="00097D1B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64" w:type="pct"/>
            <w:shd w:val="clear" w:color="auto" w:fill="auto"/>
          </w:tcPr>
          <w:p w14:paraId="67DE7237" w14:textId="77777777" w:rsidR="000F2463" w:rsidRPr="007671A3" w:rsidRDefault="000F2463" w:rsidP="000F246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6" w:type="pct"/>
            <w:gridSpan w:val="8"/>
            <w:shd w:val="clear" w:color="auto" w:fill="auto"/>
            <w:vAlign w:val="bottom"/>
          </w:tcPr>
          <w:p w14:paraId="5BD08591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uto"/>
              <w:ind w:left="-52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E4BF6" w:rsidRPr="007671A3" w14:paraId="06A155D6" w14:textId="77777777" w:rsidTr="00097D1B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64" w:type="pct"/>
            <w:shd w:val="clear" w:color="auto" w:fill="auto"/>
          </w:tcPr>
          <w:p w14:paraId="5D6DBF3A" w14:textId="0DBBBD71" w:rsidR="00EE4BF6" w:rsidRPr="007671A3" w:rsidRDefault="00EE4BF6" w:rsidP="000F24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6" w:type="pct"/>
            <w:gridSpan w:val="8"/>
            <w:shd w:val="clear" w:color="auto" w:fill="auto"/>
            <w:vAlign w:val="bottom"/>
          </w:tcPr>
          <w:p w14:paraId="564DED9C" w14:textId="77777777" w:rsidR="00EE4BF6" w:rsidRPr="007671A3" w:rsidRDefault="00EE4BF6" w:rsidP="000F2463">
            <w:pPr>
              <w:pStyle w:val="acctfourfigures"/>
              <w:tabs>
                <w:tab w:val="clear" w:pos="765"/>
              </w:tabs>
              <w:spacing w:line="240" w:lineRule="auto"/>
              <w:ind w:left="-52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874E14" w:rsidRPr="00874E14" w14:paraId="4B1D2239" w14:textId="77777777" w:rsidTr="00400CA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64" w:type="pct"/>
            <w:shd w:val="clear" w:color="auto" w:fill="auto"/>
          </w:tcPr>
          <w:p w14:paraId="5BD1334A" w14:textId="77777777" w:rsidR="00874E14" w:rsidRPr="00874E14" w:rsidRDefault="00874E14" w:rsidP="00874E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74E1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  <w:shd w:val="clear" w:color="auto" w:fill="auto"/>
          </w:tcPr>
          <w:p w14:paraId="03A97ED8" w14:textId="66C63410" w:rsidR="00874E14" w:rsidRPr="00874E14" w:rsidRDefault="002A4DC3" w:rsidP="00852A7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74E1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</w:t>
            </w:r>
            <w:r w:rsidR="00874E14" w:rsidRPr="00874E1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99" w:type="pct"/>
            <w:shd w:val="clear" w:color="auto" w:fill="auto"/>
          </w:tcPr>
          <w:p w14:paraId="1873D998" w14:textId="77777777" w:rsidR="00874E14" w:rsidRPr="00874E14" w:rsidRDefault="00874E14" w:rsidP="00874E1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2F6F6DBE" w14:textId="58F92CB7" w:rsidR="00874E14" w:rsidRPr="00874E14" w:rsidRDefault="00874E14" w:rsidP="00E555B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74E1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23,391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60D1DD79" w14:textId="77777777" w:rsidR="00874E14" w:rsidRPr="00874E14" w:rsidRDefault="00874E14" w:rsidP="00874E1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E2A67C9" w14:textId="079BF1DB" w:rsidR="00874E14" w:rsidRPr="00874E14" w:rsidRDefault="002A4DC3" w:rsidP="00852A73">
            <w:pPr>
              <w:tabs>
                <w:tab w:val="clear" w:pos="907"/>
                <w:tab w:val="left" w:pos="820"/>
              </w:tabs>
              <w:spacing w:line="240" w:lineRule="auto"/>
              <w:ind w:right="5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E1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874E14" w:rsidRPr="00874E1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841</w:t>
            </w:r>
          </w:p>
        </w:tc>
        <w:tc>
          <w:tcPr>
            <w:tcW w:w="139" w:type="pct"/>
            <w:shd w:val="clear" w:color="auto" w:fill="auto"/>
          </w:tcPr>
          <w:p w14:paraId="6BDC7B62" w14:textId="77777777" w:rsidR="00874E14" w:rsidRPr="00874E14" w:rsidRDefault="00874E14" w:rsidP="00874E14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04765810" w14:textId="5299B372" w:rsidR="00874E14" w:rsidRPr="00874E14" w:rsidRDefault="00874E14" w:rsidP="00874E14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E14">
              <w:rPr>
                <w:rFonts w:ascii="Angsana New" w:hAnsi="Angsana New"/>
                <w:sz w:val="30"/>
                <w:szCs w:val="30"/>
                <w:lang w:val="en-US"/>
              </w:rPr>
              <w:t>23,391</w:t>
            </w:r>
          </w:p>
        </w:tc>
      </w:tr>
      <w:tr w:rsidR="00874E14" w:rsidRPr="00874E14" w14:paraId="0618BF11" w14:textId="77777777" w:rsidTr="00400CA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64" w:type="pct"/>
            <w:shd w:val="clear" w:color="auto" w:fill="auto"/>
          </w:tcPr>
          <w:p w14:paraId="37B6B854" w14:textId="77777777" w:rsidR="00874E14" w:rsidRPr="00874E14" w:rsidRDefault="00874E14" w:rsidP="00874E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74E1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77CA3D43" w14:textId="0120DCC7" w:rsidR="00874E14" w:rsidRPr="00874E14" w:rsidRDefault="00874E14" w:rsidP="00874E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874E14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249D2FDF" w14:textId="77777777" w:rsidR="00874E14" w:rsidRPr="00874E14" w:rsidRDefault="00874E14" w:rsidP="00874E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3D4253A8" w14:textId="1B5771C5" w:rsidR="00874E14" w:rsidRPr="00E555BD" w:rsidRDefault="00874E14" w:rsidP="00E555B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555B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34901F1C" w14:textId="77777777" w:rsidR="00874E14" w:rsidRPr="00874E14" w:rsidRDefault="00874E14" w:rsidP="00874E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8064F2A" w14:textId="5A3CAE1B" w:rsidR="00874E14" w:rsidRPr="00874E14" w:rsidRDefault="00874E14" w:rsidP="005B2C64">
            <w:pPr>
              <w:tabs>
                <w:tab w:val="clear" w:pos="907"/>
                <w:tab w:val="left" w:pos="820"/>
              </w:tabs>
              <w:spacing w:line="240" w:lineRule="auto"/>
              <w:ind w:right="5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E14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517B781" w14:textId="77777777" w:rsidR="00874E14" w:rsidRPr="00874E14" w:rsidRDefault="00874E14" w:rsidP="00874E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9E7A103" w14:textId="460E7B41" w:rsidR="00874E14" w:rsidRPr="00874E14" w:rsidRDefault="00874E14" w:rsidP="00874E14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E14"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</w:tr>
      <w:tr w:rsidR="00874E14" w:rsidRPr="00874E14" w14:paraId="2E596CF4" w14:textId="77777777" w:rsidTr="00400CA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64" w:type="pct"/>
            <w:shd w:val="clear" w:color="auto" w:fill="auto"/>
          </w:tcPr>
          <w:p w14:paraId="7E66B3E2" w14:textId="77777777" w:rsidR="00874E14" w:rsidRPr="00874E14" w:rsidRDefault="00874E14" w:rsidP="00874E1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74E1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FD498" w14:textId="64C2693A" w:rsidR="00874E14" w:rsidRPr="00874E14" w:rsidRDefault="00874E14" w:rsidP="00874E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874E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0B5BAFDA" w14:textId="77777777" w:rsidR="00874E14" w:rsidRPr="00874E14" w:rsidRDefault="00874E14" w:rsidP="00874E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5EF7F" w14:textId="14E40F2B" w:rsidR="00874E14" w:rsidRPr="00E555BD" w:rsidRDefault="00874E14" w:rsidP="00E555B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555B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6271C8E8" w14:textId="77777777" w:rsidR="00874E14" w:rsidRPr="00874E14" w:rsidRDefault="00874E14" w:rsidP="00874E14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54A17" w14:textId="64F02FBA" w:rsidR="00874E14" w:rsidRPr="00874E14" w:rsidRDefault="00874E14" w:rsidP="00874E14">
            <w:pPr>
              <w:tabs>
                <w:tab w:val="clear" w:pos="907"/>
                <w:tab w:val="left" w:pos="820"/>
              </w:tabs>
              <w:spacing w:line="240" w:lineRule="auto"/>
              <w:ind w:right="5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74E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1683E15" w14:textId="77777777" w:rsidR="00874E14" w:rsidRPr="00874E14" w:rsidRDefault="00874E14" w:rsidP="00874E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26A6B" w14:textId="4194BCB6" w:rsidR="00874E14" w:rsidRPr="00874E14" w:rsidRDefault="00874E14" w:rsidP="00874E14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E1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74E14" w:rsidRPr="007671A3" w14:paraId="2E546DEA" w14:textId="77777777" w:rsidTr="00400CA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64" w:type="pct"/>
            <w:shd w:val="clear" w:color="auto" w:fill="auto"/>
          </w:tcPr>
          <w:p w14:paraId="37B59D90" w14:textId="77777777" w:rsidR="00874E14" w:rsidRPr="00874E14" w:rsidRDefault="00874E14" w:rsidP="00874E1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4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6A7DBF" w14:textId="288CD418" w:rsidR="00874E14" w:rsidRPr="00874E14" w:rsidRDefault="002A4DC3" w:rsidP="00852A7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74E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874E14" w:rsidRPr="00874E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99" w:type="pct"/>
            <w:shd w:val="clear" w:color="auto" w:fill="auto"/>
          </w:tcPr>
          <w:p w14:paraId="0966D976" w14:textId="77777777" w:rsidR="00874E14" w:rsidRPr="00874E14" w:rsidRDefault="00874E14" w:rsidP="00874E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14BDF" w14:textId="415AB519" w:rsidR="00874E14" w:rsidRPr="00874E14" w:rsidRDefault="00874E14" w:rsidP="00E555B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74E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23,966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31B89935" w14:textId="77777777" w:rsidR="00874E14" w:rsidRPr="00874E14" w:rsidRDefault="00874E14" w:rsidP="00874E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A4F03" w14:textId="5A693147" w:rsidR="00874E14" w:rsidRPr="00874E14" w:rsidRDefault="002A4DC3" w:rsidP="00852A73">
            <w:pPr>
              <w:tabs>
                <w:tab w:val="clear" w:pos="907"/>
                <w:tab w:val="left" w:pos="820"/>
              </w:tabs>
              <w:spacing w:line="240" w:lineRule="auto"/>
              <w:ind w:right="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4E1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74E14" w:rsidRPr="00874E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F15E7E0" w14:textId="77777777" w:rsidR="00874E14" w:rsidRPr="00874E14" w:rsidRDefault="00874E14" w:rsidP="00874E1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6D68A6" w14:textId="7FDB11B0" w:rsidR="00874E14" w:rsidRPr="00400CAA" w:rsidRDefault="00874E14" w:rsidP="00874E14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4E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23,966</w:t>
            </w:r>
          </w:p>
        </w:tc>
      </w:tr>
    </w:tbl>
    <w:p w14:paraId="6071745D" w14:textId="77777777" w:rsidR="00A54B97" w:rsidRPr="00C403AD" w:rsidRDefault="00A54B97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7D8359" w14:textId="2730ABEC" w:rsidR="0027369A" w:rsidRDefault="00490D9F" w:rsidP="007A0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7671A3">
        <w:rPr>
          <w:rFonts w:ascii="Angsana New" w:hAnsi="Angsana New"/>
          <w:spacing w:val="-2"/>
          <w:sz w:val="30"/>
          <w:szCs w:val="30"/>
          <w:cs/>
        </w:rPr>
        <w:t>ค่าตอบแทนผู้บริหาร ประกอบด้วย ค่าตอบแทนที่จ่ายให้แก่คณะกรรมการ</w:t>
      </w:r>
      <w:r w:rsidR="005B3DDF" w:rsidRPr="007671A3">
        <w:rPr>
          <w:rFonts w:ascii="Angsana New" w:hAnsi="Angsana New"/>
          <w:spacing w:val="-2"/>
          <w:sz w:val="30"/>
          <w:szCs w:val="30"/>
          <w:cs/>
        </w:rPr>
        <w:t>บริษัทควอ</w:t>
      </w:r>
      <w:r w:rsidRPr="007671A3">
        <w:rPr>
          <w:rFonts w:ascii="Angsana New" w:hAnsi="Angsana New"/>
          <w:spacing w:val="-2"/>
          <w:sz w:val="30"/>
          <w:szCs w:val="30"/>
          <w:cs/>
        </w:rPr>
        <w:t>ลิตี้คอนส</w:t>
      </w:r>
      <w:r w:rsidR="00061F12" w:rsidRPr="007671A3">
        <w:rPr>
          <w:rFonts w:ascii="Angsana New" w:hAnsi="Angsana New"/>
          <w:spacing w:val="-2"/>
          <w:sz w:val="30"/>
          <w:szCs w:val="30"/>
          <w:cs/>
        </w:rPr>
        <w:t>ตรัคชั่นโปรดัคส์ จำกัด (มหาชน)</w:t>
      </w:r>
      <w:r w:rsidR="000556DB" w:rsidRPr="007671A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95662" w:rsidRPr="007671A3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="005027CE" w:rsidRPr="007671A3">
        <w:rPr>
          <w:rFonts w:ascii="Angsana New" w:hAnsi="Angsana New"/>
          <w:spacing w:val="-2"/>
          <w:sz w:val="30"/>
          <w:szCs w:val="30"/>
        </w:rPr>
        <w:t xml:space="preserve"> </w:t>
      </w:r>
      <w:r w:rsidRPr="007671A3">
        <w:rPr>
          <w:rFonts w:ascii="Angsana New" w:hAnsi="Angsana New"/>
          <w:spacing w:val="-2"/>
          <w:sz w:val="30"/>
          <w:szCs w:val="30"/>
          <w:cs/>
        </w:rPr>
        <w:t>ตามข้อบังคับของ</w:t>
      </w:r>
      <w:r w:rsidR="006E68F2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pacing w:val="-2"/>
          <w:sz w:val="30"/>
          <w:szCs w:val="30"/>
          <w:cs/>
        </w:rPr>
        <w:t xml:space="preserve"> และค่าตอบแทนที่จ่ายให้แก่ผู้บริหาร</w:t>
      </w:r>
      <w:r w:rsidRPr="007671A3">
        <w:rPr>
          <w:rFonts w:ascii="Angsana New" w:hAnsi="Angsana New"/>
          <w:spacing w:val="6"/>
          <w:sz w:val="30"/>
          <w:szCs w:val="30"/>
          <w:cs/>
        </w:rPr>
        <w:t>ของ</w:t>
      </w:r>
      <w:r w:rsidR="006E68F2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-8"/>
          <w:sz w:val="30"/>
          <w:szCs w:val="30"/>
          <w:cs/>
        </w:rPr>
        <w:t>ซึ่งได้แก่ เงินเดือน โบนัส เงินตอบแทนพิเศษและอื่นๆ รวมทั้ง เงินสมทบกองทุนสำรองเลี้ยงชีพที่</w:t>
      </w:r>
      <w:r w:rsidR="006E68F2">
        <w:rPr>
          <w:rFonts w:ascii="Angsana New" w:hAnsi="Angsana New"/>
          <w:spacing w:val="-8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pacing w:val="6"/>
          <w:sz w:val="30"/>
          <w:szCs w:val="30"/>
          <w:cs/>
        </w:rPr>
        <w:t>จ่ายสมทบให้ผู้บริหารในฐานะพนักงานของ</w:t>
      </w:r>
      <w:r w:rsidR="006E68F2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</w:p>
    <w:p w14:paraId="366443B0" w14:textId="77777777" w:rsidR="00D76CFC" w:rsidRPr="00A53E59" w:rsidRDefault="00D76CFC" w:rsidP="007A0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24"/>
          <w:szCs w:val="24"/>
          <w:cs/>
        </w:rPr>
      </w:pPr>
    </w:p>
    <w:p w14:paraId="16A0BB93" w14:textId="77777777" w:rsidR="005B3B34" w:rsidRPr="007671A3" w:rsidRDefault="0074142C" w:rsidP="0038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</w:rPr>
        <w:t>5</w:t>
      </w:r>
      <w:r w:rsidR="00D61FC1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F48BB30" w14:textId="77777777" w:rsidR="005B3B34" w:rsidRPr="00A53E59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080"/>
        <w:gridCol w:w="270"/>
        <w:gridCol w:w="1080"/>
        <w:gridCol w:w="270"/>
        <w:gridCol w:w="1098"/>
        <w:gridCol w:w="252"/>
        <w:gridCol w:w="1008"/>
      </w:tblGrid>
      <w:tr w:rsidR="005B3B34" w:rsidRPr="007671A3" w14:paraId="6C96D5B1" w14:textId="77777777" w:rsidTr="00E555BD">
        <w:tc>
          <w:tcPr>
            <w:tcW w:w="4158" w:type="dxa"/>
          </w:tcPr>
          <w:p w14:paraId="1441F08A" w14:textId="77777777" w:rsidR="005B3B34" w:rsidRPr="007671A3" w:rsidRDefault="005B3B34" w:rsidP="00D61FC1">
            <w:pPr>
              <w:tabs>
                <w:tab w:val="clear" w:pos="227"/>
                <w:tab w:val="clear" w:pos="4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0B59847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19FB3D6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36C2DCA1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7D1B" w:rsidRPr="007671A3" w14:paraId="07A41A4F" w14:textId="77777777" w:rsidTr="00E555BD">
        <w:tc>
          <w:tcPr>
            <w:tcW w:w="4158" w:type="dxa"/>
          </w:tcPr>
          <w:p w14:paraId="7190D2E5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F79519" w14:textId="5C008266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41FCE4D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A413C" w14:textId="3EB36DC2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3CE5456E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2A5745D" w14:textId="34C427FB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606DE0BC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2537B0A" w14:textId="529E090E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F2463" w:rsidRPr="007671A3" w14:paraId="49F3E81D" w14:textId="77777777" w:rsidTr="00E555BD">
        <w:tc>
          <w:tcPr>
            <w:tcW w:w="4158" w:type="dxa"/>
          </w:tcPr>
          <w:p w14:paraId="3D91FCED" w14:textId="77777777" w:rsidR="000F2463" w:rsidRPr="007671A3" w:rsidRDefault="000F2463" w:rsidP="000F2463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058" w:type="dxa"/>
            <w:gridSpan w:val="7"/>
          </w:tcPr>
          <w:p w14:paraId="24A0DABA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7D1B" w:rsidRPr="007671A3" w14:paraId="08131A70" w14:textId="77777777" w:rsidTr="00E555BD">
        <w:tc>
          <w:tcPr>
            <w:tcW w:w="4158" w:type="dxa"/>
          </w:tcPr>
          <w:p w14:paraId="2D1C7282" w14:textId="77777777" w:rsidR="00097D1B" w:rsidRPr="007671A3" w:rsidRDefault="00097D1B" w:rsidP="00097D1B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vAlign w:val="bottom"/>
          </w:tcPr>
          <w:p w14:paraId="3761B420" w14:textId="28E2FAEE" w:rsidR="00097D1B" w:rsidRPr="00E555BD" w:rsidRDefault="00450B41" w:rsidP="00E555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555BD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  <w:vAlign w:val="bottom"/>
          </w:tcPr>
          <w:p w14:paraId="3A4813BB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29BA2E" w14:textId="2C186C46" w:rsidR="00097D1B" w:rsidRPr="00E555BD" w:rsidRDefault="00097D1B" w:rsidP="00E555BD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555B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70" w:type="dxa"/>
            <w:vAlign w:val="bottom"/>
          </w:tcPr>
          <w:p w14:paraId="2DD88154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5E64EDA" w14:textId="2852446C" w:rsidR="00097D1B" w:rsidRPr="007671A3" w:rsidRDefault="00450B41" w:rsidP="00097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52" w:type="dxa"/>
            <w:vAlign w:val="bottom"/>
          </w:tcPr>
          <w:p w14:paraId="4F6BEB25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A28BE22" w14:textId="360935D9" w:rsidR="00097D1B" w:rsidRPr="007671A3" w:rsidRDefault="00097D1B" w:rsidP="005B2C64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097D1B" w:rsidRPr="007671A3" w14:paraId="1DF9A1DE" w14:textId="77777777" w:rsidTr="00E555BD">
        <w:tc>
          <w:tcPr>
            <w:tcW w:w="4158" w:type="dxa"/>
          </w:tcPr>
          <w:p w14:paraId="5FE9E65E" w14:textId="77777777" w:rsidR="00097D1B" w:rsidRPr="007671A3" w:rsidRDefault="00097D1B" w:rsidP="00097D1B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vAlign w:val="bottom"/>
          </w:tcPr>
          <w:p w14:paraId="2B37A062" w14:textId="26C151CE" w:rsidR="00097D1B" w:rsidRPr="00E555BD" w:rsidRDefault="00450B41" w:rsidP="00E555B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555BD">
              <w:rPr>
                <w:rFonts w:ascii="Angsana New" w:hAnsi="Angsana New"/>
                <w:sz w:val="30"/>
                <w:szCs w:val="30"/>
              </w:rPr>
              <w:t>22,558</w:t>
            </w:r>
          </w:p>
        </w:tc>
        <w:tc>
          <w:tcPr>
            <w:tcW w:w="270" w:type="dxa"/>
            <w:vAlign w:val="bottom"/>
          </w:tcPr>
          <w:p w14:paraId="1010893A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6D1D55" w14:textId="2248280E" w:rsidR="00097D1B" w:rsidRPr="00E555BD" w:rsidRDefault="00097D1B" w:rsidP="00E555BD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555B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7,750</w:t>
            </w:r>
          </w:p>
        </w:tc>
        <w:tc>
          <w:tcPr>
            <w:tcW w:w="270" w:type="dxa"/>
            <w:vAlign w:val="bottom"/>
          </w:tcPr>
          <w:p w14:paraId="260B269D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4D51B9F" w14:textId="7717B7E6" w:rsidR="00097D1B" w:rsidRPr="007671A3" w:rsidRDefault="00450B41" w:rsidP="00097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20,191</w:t>
            </w:r>
          </w:p>
        </w:tc>
        <w:tc>
          <w:tcPr>
            <w:tcW w:w="252" w:type="dxa"/>
            <w:vAlign w:val="bottom"/>
          </w:tcPr>
          <w:p w14:paraId="4E915A48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9416CD9" w14:textId="78E352D2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4,619</w:t>
            </w:r>
          </w:p>
        </w:tc>
      </w:tr>
      <w:tr w:rsidR="00097D1B" w:rsidRPr="007671A3" w14:paraId="69A5A84C" w14:textId="77777777" w:rsidTr="00E555BD">
        <w:tc>
          <w:tcPr>
            <w:tcW w:w="4158" w:type="dxa"/>
          </w:tcPr>
          <w:p w14:paraId="0CC37DBF" w14:textId="77777777" w:rsidR="00097D1B" w:rsidRPr="007671A3" w:rsidRDefault="00097D1B" w:rsidP="00097D1B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vAlign w:val="bottom"/>
          </w:tcPr>
          <w:p w14:paraId="42BBAF6D" w14:textId="616C2167" w:rsidR="00097D1B" w:rsidRPr="00E555BD" w:rsidRDefault="00450B41" w:rsidP="00E555B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555BD">
              <w:rPr>
                <w:rFonts w:ascii="Angsana New" w:hAnsi="Angsana New"/>
                <w:sz w:val="30"/>
                <w:szCs w:val="30"/>
              </w:rPr>
              <w:t>323,763</w:t>
            </w:r>
          </w:p>
        </w:tc>
        <w:tc>
          <w:tcPr>
            <w:tcW w:w="270" w:type="dxa"/>
            <w:vAlign w:val="bottom"/>
          </w:tcPr>
          <w:p w14:paraId="3545B46D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278C8B" w14:textId="2B081DD4" w:rsidR="00097D1B" w:rsidRPr="00E555BD" w:rsidRDefault="00097D1B" w:rsidP="00E555BD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555B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115,126</w:t>
            </w:r>
          </w:p>
        </w:tc>
        <w:tc>
          <w:tcPr>
            <w:tcW w:w="270" w:type="dxa"/>
            <w:vAlign w:val="bottom"/>
          </w:tcPr>
          <w:p w14:paraId="5E478D41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A02F1DE" w14:textId="63F6FC7F" w:rsidR="00097D1B" w:rsidRPr="007671A3" w:rsidRDefault="00450B41" w:rsidP="00097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105,058</w:t>
            </w:r>
          </w:p>
        </w:tc>
        <w:tc>
          <w:tcPr>
            <w:tcW w:w="252" w:type="dxa"/>
            <w:vAlign w:val="bottom"/>
          </w:tcPr>
          <w:p w14:paraId="5E05CA22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F285731" w14:textId="7E146500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53,050</w:t>
            </w:r>
          </w:p>
        </w:tc>
      </w:tr>
      <w:tr w:rsidR="00097D1B" w:rsidRPr="007671A3" w14:paraId="3FCD8A39" w14:textId="77777777" w:rsidTr="00E555BD">
        <w:tc>
          <w:tcPr>
            <w:tcW w:w="4158" w:type="dxa"/>
          </w:tcPr>
          <w:p w14:paraId="0BFC4621" w14:textId="77777777" w:rsidR="00097D1B" w:rsidRPr="007671A3" w:rsidRDefault="00097D1B" w:rsidP="00097D1B">
            <w:pPr>
              <w:tabs>
                <w:tab w:val="left" w:pos="630"/>
              </w:tabs>
              <w:spacing w:line="240" w:lineRule="auto"/>
              <w:ind w:left="1276" w:right="-108" w:hanging="127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B042D" w14:textId="1AF446F1" w:rsidR="00097D1B" w:rsidRPr="007671A3" w:rsidRDefault="00450B41" w:rsidP="00E555B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346,449</w:t>
            </w:r>
          </w:p>
        </w:tc>
        <w:tc>
          <w:tcPr>
            <w:tcW w:w="270" w:type="dxa"/>
            <w:vAlign w:val="bottom"/>
          </w:tcPr>
          <w:p w14:paraId="6F7C2848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24E9E" w14:textId="39474F44" w:rsidR="00097D1B" w:rsidRPr="007671A3" w:rsidRDefault="00097D1B" w:rsidP="00E555BD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123,004</w:t>
            </w:r>
          </w:p>
        </w:tc>
        <w:tc>
          <w:tcPr>
            <w:tcW w:w="270" w:type="dxa"/>
            <w:vAlign w:val="bottom"/>
          </w:tcPr>
          <w:p w14:paraId="042EABA4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D7B5473" w14:textId="0C7506DB" w:rsidR="00097D1B" w:rsidRPr="007671A3" w:rsidRDefault="00450B41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125,347</w:t>
            </w:r>
          </w:p>
        </w:tc>
        <w:tc>
          <w:tcPr>
            <w:tcW w:w="252" w:type="dxa"/>
            <w:vAlign w:val="bottom"/>
          </w:tcPr>
          <w:p w14:paraId="4F637726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5DECF90" w14:textId="65FF1FFA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57,767</w:t>
            </w:r>
          </w:p>
        </w:tc>
      </w:tr>
    </w:tbl>
    <w:p w14:paraId="6D304CF3" w14:textId="77777777" w:rsidR="005B3B34" w:rsidRPr="007671A3" w:rsidRDefault="0074142C" w:rsidP="00D61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61FC1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</w:p>
    <w:p w14:paraId="7104FB50" w14:textId="77777777" w:rsidR="005B3B34" w:rsidRPr="00B93F03" w:rsidRDefault="005B3B34" w:rsidP="00B93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901"/>
        <w:gridCol w:w="1081"/>
        <w:gridCol w:w="272"/>
        <w:gridCol w:w="993"/>
        <w:gridCol w:w="18"/>
        <w:gridCol w:w="250"/>
        <w:gridCol w:w="1107"/>
        <w:gridCol w:w="243"/>
        <w:gridCol w:w="991"/>
        <w:gridCol w:w="9"/>
      </w:tblGrid>
      <w:tr w:rsidR="00D61FC1" w:rsidRPr="007671A3" w14:paraId="20D5206D" w14:textId="77777777" w:rsidTr="00104719">
        <w:tc>
          <w:tcPr>
            <w:tcW w:w="1810" w:type="pct"/>
          </w:tcPr>
          <w:p w14:paraId="672A21C6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565E908E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04DC7972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192BC66F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pct"/>
            <w:gridSpan w:val="4"/>
          </w:tcPr>
          <w:p w14:paraId="3F6856C2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4440E728" w14:textId="77777777" w:rsidTr="00104719">
        <w:tc>
          <w:tcPr>
            <w:tcW w:w="1810" w:type="pct"/>
          </w:tcPr>
          <w:p w14:paraId="2B49C82C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890F9E7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8" w:type="pct"/>
          </w:tcPr>
          <w:p w14:paraId="7CCFFC6A" w14:textId="2EEDB8CB" w:rsidR="00097D1B" w:rsidRPr="007671A3" w:rsidRDefault="00097D1B" w:rsidP="00097D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5213651E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D1B1E6B" w14:textId="030209EF" w:rsidR="00097D1B" w:rsidRPr="007671A3" w:rsidRDefault="00097D1B" w:rsidP="00097D1B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  <w:gridSpan w:val="2"/>
          </w:tcPr>
          <w:p w14:paraId="246AC5A4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F2CE518" w14:textId="4285EC8C" w:rsidR="00097D1B" w:rsidRPr="007671A3" w:rsidRDefault="00097D1B" w:rsidP="00097D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685D8C41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67DA7ED7" w14:textId="2740C120" w:rsidR="00097D1B" w:rsidRPr="007671A3" w:rsidRDefault="00097D1B" w:rsidP="00097D1B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97D1B" w:rsidRPr="00B34B20" w14:paraId="58F1C12C" w14:textId="77777777" w:rsidTr="00450B41">
        <w:tc>
          <w:tcPr>
            <w:tcW w:w="1810" w:type="pct"/>
          </w:tcPr>
          <w:p w14:paraId="08F0B656" w14:textId="77777777" w:rsidR="00097D1B" w:rsidRPr="00B34B20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0" w:type="pct"/>
          </w:tcPr>
          <w:p w14:paraId="158FBBB0" w14:textId="77777777" w:rsidR="00097D1B" w:rsidRPr="00B34B20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pct"/>
            <w:gridSpan w:val="9"/>
          </w:tcPr>
          <w:p w14:paraId="46201C7D" w14:textId="77777777" w:rsidR="00097D1B" w:rsidRPr="00B34B20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B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D1B" w:rsidRPr="007671A3" w14:paraId="2907F515" w14:textId="77777777" w:rsidTr="00104719">
        <w:tc>
          <w:tcPr>
            <w:tcW w:w="1810" w:type="pct"/>
          </w:tcPr>
          <w:p w14:paraId="4D8CA60D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0" w:type="pct"/>
          </w:tcPr>
          <w:p w14:paraId="27CB1E3C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8" w:type="pct"/>
          </w:tcPr>
          <w:p w14:paraId="3653B1A6" w14:textId="0094ADA5" w:rsidR="00097D1B" w:rsidRPr="007671A3" w:rsidRDefault="00450B41" w:rsidP="00E555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75,555</w:t>
            </w:r>
          </w:p>
        </w:tc>
        <w:tc>
          <w:tcPr>
            <w:tcW w:w="148" w:type="pct"/>
          </w:tcPr>
          <w:p w14:paraId="43D2FC94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40" w:type="pct"/>
          </w:tcPr>
          <w:p w14:paraId="10309A5A" w14:textId="2E38726B" w:rsidR="00097D1B" w:rsidRPr="007671A3" w:rsidRDefault="00097D1B" w:rsidP="00E555B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68,814</w:t>
            </w:r>
          </w:p>
        </w:tc>
        <w:tc>
          <w:tcPr>
            <w:tcW w:w="146" w:type="pct"/>
            <w:gridSpan w:val="2"/>
          </w:tcPr>
          <w:p w14:paraId="339E2758" w14:textId="77777777" w:rsidR="00097D1B" w:rsidRPr="005918D7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2" w:type="pct"/>
          </w:tcPr>
          <w:p w14:paraId="55581ABB" w14:textId="1EF0C859" w:rsidR="00097D1B" w:rsidRPr="007671A3" w:rsidRDefault="00450B41" w:rsidP="00E555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60,927</w:t>
            </w:r>
          </w:p>
        </w:tc>
        <w:tc>
          <w:tcPr>
            <w:tcW w:w="132" w:type="pct"/>
          </w:tcPr>
          <w:p w14:paraId="300667E1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00CBE474" w14:textId="79F462E6" w:rsidR="00097D1B" w:rsidRPr="007671A3" w:rsidRDefault="00097D1B" w:rsidP="00E555B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57,106</w:t>
            </w:r>
          </w:p>
        </w:tc>
      </w:tr>
      <w:tr w:rsidR="00097D1B" w:rsidRPr="007671A3" w14:paraId="40A3F118" w14:textId="77777777" w:rsidTr="00104719">
        <w:tc>
          <w:tcPr>
            <w:tcW w:w="1810" w:type="pct"/>
          </w:tcPr>
          <w:p w14:paraId="3151F049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90" w:type="pct"/>
          </w:tcPr>
          <w:p w14:paraId="2F7BF4B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16766DC" w14:textId="1BB8D6BC" w:rsidR="00097D1B" w:rsidRPr="007671A3" w:rsidRDefault="00A37ECD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100,189</w:t>
            </w:r>
          </w:p>
        </w:tc>
        <w:tc>
          <w:tcPr>
            <w:tcW w:w="148" w:type="pct"/>
          </w:tcPr>
          <w:p w14:paraId="36E1D05D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1003580E" w14:textId="1064E42A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61,53</w:t>
            </w:r>
            <w:r w:rsidR="005D2E82" w:rsidRPr="005D2E82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  <w:gridSpan w:val="2"/>
          </w:tcPr>
          <w:p w14:paraId="6B55C383" w14:textId="77777777" w:rsidR="00097D1B" w:rsidRPr="005918D7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43A5BCB" w14:textId="1642B808" w:rsidR="00097D1B" w:rsidRPr="007671A3" w:rsidRDefault="00450B41" w:rsidP="00097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98,425</w:t>
            </w:r>
          </w:p>
        </w:tc>
        <w:tc>
          <w:tcPr>
            <w:tcW w:w="132" w:type="pct"/>
          </w:tcPr>
          <w:p w14:paraId="5DE06777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</w:tcPr>
          <w:p w14:paraId="04EE2F94" w14:textId="5216739B" w:rsidR="00097D1B" w:rsidRPr="007671A3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57,767</w:t>
            </w:r>
          </w:p>
        </w:tc>
      </w:tr>
      <w:tr w:rsidR="00097D1B" w:rsidRPr="007671A3" w14:paraId="2F412516" w14:textId="77777777" w:rsidTr="00104719">
        <w:tc>
          <w:tcPr>
            <w:tcW w:w="1810" w:type="pct"/>
          </w:tcPr>
          <w:p w14:paraId="6C6505A0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</w:tcPr>
          <w:p w14:paraId="7A95B82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CC6485E" w14:textId="3C0A59EF" w:rsidR="00097D1B" w:rsidRPr="005918D7" w:rsidRDefault="00A37ECD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37E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175,74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3DD331C3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6A28EA17" w14:textId="45FCEA1A" w:rsidR="00097D1B" w:rsidRPr="005918D7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18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130,34</w:t>
            </w:r>
            <w:r w:rsidR="005D2E82" w:rsidRPr="005D2E8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  <w:gridSpan w:val="2"/>
          </w:tcPr>
          <w:p w14:paraId="3EA975E8" w14:textId="77777777" w:rsidR="00097D1B" w:rsidRPr="005918D7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61D214C" w14:textId="189AB924" w:rsidR="00097D1B" w:rsidRPr="007671A3" w:rsidRDefault="00450B41" w:rsidP="00097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159,352</w:t>
            </w:r>
          </w:p>
        </w:tc>
        <w:tc>
          <w:tcPr>
            <w:tcW w:w="132" w:type="pct"/>
          </w:tcPr>
          <w:p w14:paraId="2693162F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</w:tcBorders>
          </w:tcPr>
          <w:p w14:paraId="73C6DE0A" w14:textId="25D8308A" w:rsidR="00097D1B" w:rsidRPr="007671A3" w:rsidRDefault="00097D1B" w:rsidP="00097D1B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114,873</w:t>
            </w:r>
          </w:p>
        </w:tc>
      </w:tr>
      <w:tr w:rsidR="00097D1B" w:rsidRPr="007671A3" w14:paraId="22304407" w14:textId="77777777" w:rsidTr="00104719">
        <w:trPr>
          <w:trHeight w:val="362"/>
        </w:trPr>
        <w:tc>
          <w:tcPr>
            <w:tcW w:w="1810" w:type="pct"/>
          </w:tcPr>
          <w:p w14:paraId="713895C8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 </w:t>
            </w:r>
          </w:p>
        </w:tc>
        <w:tc>
          <w:tcPr>
            <w:tcW w:w="490" w:type="pct"/>
          </w:tcPr>
          <w:p w14:paraId="22D6FCDD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CAF70A5" w14:textId="13E83FA5" w:rsidR="00097D1B" w:rsidRPr="007671A3" w:rsidRDefault="00450B41" w:rsidP="005918D7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18132EB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40" w:type="pct"/>
          </w:tcPr>
          <w:p w14:paraId="348B5E6D" w14:textId="41BB25EC" w:rsidR="00097D1B" w:rsidRPr="005918D7" w:rsidRDefault="00097D1B" w:rsidP="005918D7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(5,416)</w:t>
            </w:r>
          </w:p>
        </w:tc>
        <w:tc>
          <w:tcPr>
            <w:tcW w:w="146" w:type="pct"/>
            <w:gridSpan w:val="2"/>
          </w:tcPr>
          <w:p w14:paraId="61B25B81" w14:textId="77777777" w:rsidR="00097D1B" w:rsidRPr="005918D7" w:rsidRDefault="00097D1B" w:rsidP="005918D7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2" w:type="pct"/>
          </w:tcPr>
          <w:p w14:paraId="126D50E3" w14:textId="02BD5055" w:rsidR="00097D1B" w:rsidRPr="007671A3" w:rsidRDefault="00450B41" w:rsidP="00E555BD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06C4D2F5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</w:tcPr>
          <w:p w14:paraId="47DDC736" w14:textId="0F02E663" w:rsidR="00097D1B" w:rsidRPr="007671A3" w:rsidRDefault="00097D1B" w:rsidP="00097D1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(3,687)</w:t>
            </w:r>
          </w:p>
        </w:tc>
      </w:tr>
      <w:tr w:rsidR="00097D1B" w:rsidRPr="007671A3" w14:paraId="2B894386" w14:textId="77777777" w:rsidTr="00104719">
        <w:tc>
          <w:tcPr>
            <w:tcW w:w="1810" w:type="pct"/>
          </w:tcPr>
          <w:p w14:paraId="30AE791D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90" w:type="pct"/>
          </w:tcPr>
          <w:p w14:paraId="30692CB2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DE4765D" w14:textId="25021413" w:rsidR="00097D1B" w:rsidRPr="005918D7" w:rsidRDefault="00A37ECD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37E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175,744</w:t>
            </w:r>
          </w:p>
        </w:tc>
        <w:tc>
          <w:tcPr>
            <w:tcW w:w="148" w:type="pct"/>
          </w:tcPr>
          <w:p w14:paraId="509DB57C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D483EDF" w14:textId="610C8D8E" w:rsidR="00097D1B" w:rsidRPr="005918D7" w:rsidRDefault="00097D1B" w:rsidP="00097D1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918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124,93</w:t>
            </w:r>
            <w:r w:rsidR="005D2E82" w:rsidRPr="005D2E8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  <w:gridSpan w:val="2"/>
          </w:tcPr>
          <w:p w14:paraId="67A0CF45" w14:textId="77777777" w:rsidR="00097D1B" w:rsidRPr="005918D7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F3C773D" w14:textId="33BF6D79" w:rsidR="00097D1B" w:rsidRPr="007671A3" w:rsidRDefault="00450B41" w:rsidP="00097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159,352</w:t>
            </w:r>
          </w:p>
        </w:tc>
        <w:tc>
          <w:tcPr>
            <w:tcW w:w="132" w:type="pct"/>
          </w:tcPr>
          <w:p w14:paraId="6DB72B96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0FFDD3" w14:textId="13048AA8" w:rsidR="00097D1B" w:rsidRPr="007671A3" w:rsidRDefault="00097D1B" w:rsidP="00E555B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111,186</w:t>
            </w:r>
          </w:p>
        </w:tc>
      </w:tr>
      <w:tr w:rsidR="00097D1B" w:rsidRPr="00104719" w14:paraId="541EAEEE" w14:textId="77777777" w:rsidTr="00104719">
        <w:tc>
          <w:tcPr>
            <w:tcW w:w="1810" w:type="pct"/>
          </w:tcPr>
          <w:p w14:paraId="4BF0242D" w14:textId="77777777" w:rsidR="00097D1B" w:rsidRPr="00B93F0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56A8AA8A" w14:textId="77777777" w:rsidR="00097D1B" w:rsidRPr="00104719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1FA341F5" w14:textId="77777777" w:rsidR="00097D1B" w:rsidRPr="00104719" w:rsidRDefault="00097D1B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8" w:type="pct"/>
          </w:tcPr>
          <w:p w14:paraId="552614F7" w14:textId="77777777" w:rsidR="00097D1B" w:rsidRPr="00104719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</w:rPr>
            </w:pPr>
          </w:p>
        </w:tc>
        <w:tc>
          <w:tcPr>
            <w:tcW w:w="540" w:type="pct"/>
          </w:tcPr>
          <w:p w14:paraId="30FF3414" w14:textId="77777777" w:rsidR="00097D1B" w:rsidRPr="00104719" w:rsidRDefault="00097D1B" w:rsidP="005918D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6" w:type="pct"/>
            <w:gridSpan w:val="2"/>
          </w:tcPr>
          <w:p w14:paraId="497DAFC4" w14:textId="77777777" w:rsidR="00097D1B" w:rsidRPr="00104719" w:rsidRDefault="00097D1B" w:rsidP="005918D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602" w:type="pct"/>
          </w:tcPr>
          <w:p w14:paraId="75CCDD7F" w14:textId="77777777" w:rsidR="00097D1B" w:rsidRPr="00104719" w:rsidRDefault="00097D1B" w:rsidP="00097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2" w:type="pct"/>
          </w:tcPr>
          <w:p w14:paraId="4F5A5589" w14:textId="77777777" w:rsidR="00097D1B" w:rsidRPr="00104719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</w:rPr>
            </w:pPr>
          </w:p>
        </w:tc>
        <w:tc>
          <w:tcPr>
            <w:tcW w:w="544" w:type="pct"/>
            <w:gridSpan w:val="2"/>
          </w:tcPr>
          <w:p w14:paraId="5790411C" w14:textId="77777777" w:rsidR="00097D1B" w:rsidRPr="00104719" w:rsidRDefault="00097D1B" w:rsidP="00097D1B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450B41" w14:paraId="3C73544B" w14:textId="77777777" w:rsidTr="005256FC">
        <w:trPr>
          <w:gridAfter w:val="1"/>
          <w:wAfter w:w="5" w:type="pct"/>
        </w:trPr>
        <w:tc>
          <w:tcPr>
            <w:tcW w:w="2300" w:type="pct"/>
            <w:gridSpan w:val="2"/>
            <w:vAlign w:val="bottom"/>
          </w:tcPr>
          <w:p w14:paraId="7307543B" w14:textId="6E92D16E" w:rsidR="00450B41" w:rsidRPr="00011AEB" w:rsidRDefault="00011AEB" w:rsidP="00011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1A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11A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11A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8" w:type="pct"/>
            <w:vAlign w:val="bottom"/>
          </w:tcPr>
          <w:p w14:paraId="7B3747B4" w14:textId="77777777" w:rsidR="00450B41" w:rsidRPr="005918D7" w:rsidRDefault="00450B41" w:rsidP="00595B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12C6B05E" w14:textId="77777777" w:rsidR="00450B41" w:rsidRDefault="00450B41" w:rsidP="00595B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vAlign w:val="bottom"/>
          </w:tcPr>
          <w:p w14:paraId="6B68AFE2" w14:textId="77777777" w:rsidR="00450B41" w:rsidRPr="005918D7" w:rsidRDefault="00450B41" w:rsidP="005918D7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vAlign w:val="bottom"/>
          </w:tcPr>
          <w:p w14:paraId="2A30519C" w14:textId="77777777" w:rsidR="00450B41" w:rsidRDefault="00450B41" w:rsidP="00595B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1AB7A5B7" w14:textId="77777777" w:rsidR="00450B41" w:rsidRDefault="00450B41" w:rsidP="00595B9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vAlign w:val="bottom"/>
          </w:tcPr>
          <w:p w14:paraId="125D215E" w14:textId="77777777" w:rsidR="00450B41" w:rsidRDefault="00450B41" w:rsidP="00595B9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9D5DC5B" w14:textId="77777777" w:rsidR="00450B41" w:rsidRDefault="00450B41" w:rsidP="00595B93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0B11EE" w14:paraId="1B78EE8B" w14:textId="77777777" w:rsidTr="003C4D6A">
        <w:trPr>
          <w:gridAfter w:val="1"/>
          <w:wAfter w:w="5" w:type="pct"/>
        </w:trPr>
        <w:tc>
          <w:tcPr>
            <w:tcW w:w="2300" w:type="pct"/>
            <w:gridSpan w:val="2"/>
            <w:vAlign w:val="bottom"/>
          </w:tcPr>
          <w:p w14:paraId="2F7594CB" w14:textId="1566F71B" w:rsidR="000B11EE" w:rsidRPr="00011AEB" w:rsidRDefault="000B11EE" w:rsidP="000B1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1AE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588" w:type="pct"/>
            <w:vAlign w:val="bottom"/>
          </w:tcPr>
          <w:p w14:paraId="4CD9F787" w14:textId="2AF31D73" w:rsidR="000B11EE" w:rsidRPr="00624952" w:rsidRDefault="000B11EE" w:rsidP="000B11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5,416</w:t>
            </w:r>
          </w:p>
        </w:tc>
        <w:tc>
          <w:tcPr>
            <w:tcW w:w="148" w:type="pct"/>
            <w:vAlign w:val="bottom"/>
          </w:tcPr>
          <w:p w14:paraId="60F9D054" w14:textId="77777777" w:rsidR="000B11EE" w:rsidRDefault="000B11EE" w:rsidP="000B11E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6ABA21FF" w14:textId="5DD86089" w:rsidR="000B11EE" w:rsidRPr="005918D7" w:rsidRDefault="000B11EE" w:rsidP="000B11E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1,094</w:t>
            </w:r>
          </w:p>
        </w:tc>
        <w:tc>
          <w:tcPr>
            <w:tcW w:w="136" w:type="pct"/>
            <w:vAlign w:val="bottom"/>
          </w:tcPr>
          <w:p w14:paraId="01B71AAB" w14:textId="77777777" w:rsidR="000B11EE" w:rsidRDefault="000B11EE" w:rsidP="000B11E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886BC3B" w14:textId="6678DA7D" w:rsidR="000B11EE" w:rsidRDefault="000B11EE" w:rsidP="000B11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3,687</w:t>
            </w:r>
          </w:p>
        </w:tc>
        <w:tc>
          <w:tcPr>
            <w:tcW w:w="132" w:type="pct"/>
            <w:vAlign w:val="bottom"/>
          </w:tcPr>
          <w:p w14:paraId="13F0006D" w14:textId="77777777" w:rsidR="000B11EE" w:rsidRDefault="000B11EE" w:rsidP="000B11E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94D09AB" w14:textId="264B8238" w:rsidR="000B11EE" w:rsidRPr="000B11EE" w:rsidRDefault="000B11EE" w:rsidP="000B11E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1,094</w:t>
            </w:r>
          </w:p>
        </w:tc>
      </w:tr>
      <w:tr w:rsidR="000B11EE" w14:paraId="6ADA25D1" w14:textId="77777777" w:rsidTr="003C4D6A">
        <w:trPr>
          <w:gridAfter w:val="1"/>
          <w:wAfter w:w="5" w:type="pct"/>
        </w:trPr>
        <w:tc>
          <w:tcPr>
            <w:tcW w:w="2300" w:type="pct"/>
            <w:gridSpan w:val="2"/>
            <w:vAlign w:val="bottom"/>
          </w:tcPr>
          <w:p w14:paraId="1EB910F0" w14:textId="2F1E7018" w:rsidR="000B11EE" w:rsidRPr="00011AEB" w:rsidRDefault="000B11EE" w:rsidP="000B1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1AEB"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588" w:type="pct"/>
            <w:vAlign w:val="bottom"/>
          </w:tcPr>
          <w:p w14:paraId="3CCB89CD" w14:textId="4141EA30" w:rsidR="000B11EE" w:rsidRPr="005918D7" w:rsidRDefault="000B11EE" w:rsidP="000B11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8D7">
              <w:rPr>
                <w:rFonts w:ascii="Angsana New" w:hAnsi="Angsana New"/>
                <w:sz w:val="30"/>
                <w:szCs w:val="30"/>
                <w:lang w:val="en-US"/>
              </w:rPr>
              <w:t>5,414</w:t>
            </w:r>
          </w:p>
        </w:tc>
        <w:tc>
          <w:tcPr>
            <w:tcW w:w="148" w:type="pct"/>
            <w:vAlign w:val="bottom"/>
          </w:tcPr>
          <w:p w14:paraId="6772434E" w14:textId="77777777" w:rsidR="000B11EE" w:rsidRDefault="000B11EE" w:rsidP="000B11E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258CEC44" w14:textId="6BFD0217" w:rsidR="000B11EE" w:rsidRPr="005918D7" w:rsidRDefault="000B11EE" w:rsidP="000B11E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1,093</w:t>
            </w:r>
          </w:p>
        </w:tc>
        <w:tc>
          <w:tcPr>
            <w:tcW w:w="136" w:type="pct"/>
            <w:vAlign w:val="bottom"/>
          </w:tcPr>
          <w:p w14:paraId="2A50B9E2" w14:textId="77777777" w:rsidR="000B11EE" w:rsidRDefault="000B11EE" w:rsidP="000B11E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75F7CA05" w14:textId="7F22D320" w:rsidR="000B11EE" w:rsidRDefault="000B11EE" w:rsidP="000B11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3,685</w:t>
            </w:r>
          </w:p>
        </w:tc>
        <w:tc>
          <w:tcPr>
            <w:tcW w:w="132" w:type="pct"/>
            <w:vAlign w:val="bottom"/>
          </w:tcPr>
          <w:p w14:paraId="3E0E277D" w14:textId="77777777" w:rsidR="000B11EE" w:rsidRDefault="000B11EE" w:rsidP="000B11EE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00DC20C" w14:textId="61F2D1EA" w:rsidR="000B11EE" w:rsidRPr="000B11EE" w:rsidRDefault="000B11EE" w:rsidP="000B11E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1,093</w:t>
            </w:r>
          </w:p>
        </w:tc>
      </w:tr>
    </w:tbl>
    <w:p w14:paraId="31FFBE88" w14:textId="77777777" w:rsidR="00ED66ED" w:rsidRDefault="00ED66ED" w:rsidP="005002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20" w:lineRule="auto"/>
        <w:jc w:val="thaiDistribute"/>
        <w:rPr>
          <w:rFonts w:ascii="Angsana New" w:hAnsi="Angsana New"/>
          <w:sz w:val="36"/>
          <w:szCs w:val="36"/>
        </w:rPr>
      </w:pPr>
    </w:p>
    <w:p w14:paraId="12D19E9C" w14:textId="77777777" w:rsidR="005B3B34" w:rsidRPr="007671A3" w:rsidRDefault="005B3B34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0EBE70DC" w14:textId="77777777" w:rsidR="005B3B34" w:rsidRPr="00B93F03" w:rsidRDefault="005B3B34" w:rsidP="00B93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79"/>
        <w:gridCol w:w="270"/>
        <w:gridCol w:w="991"/>
        <w:gridCol w:w="272"/>
        <w:gridCol w:w="1079"/>
        <w:gridCol w:w="268"/>
        <w:gridCol w:w="987"/>
      </w:tblGrid>
      <w:tr w:rsidR="00975386" w:rsidRPr="007671A3" w14:paraId="7FB289C8" w14:textId="77777777" w:rsidTr="00E555BD">
        <w:trPr>
          <w:trHeight w:val="434"/>
        </w:trPr>
        <w:tc>
          <w:tcPr>
            <w:tcW w:w="2305" w:type="pct"/>
          </w:tcPr>
          <w:p w14:paraId="3AFC6583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7FCF3844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BAE7533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7ED2FFF6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2BDD431D" w14:textId="77777777" w:rsidTr="00E555BD">
        <w:tc>
          <w:tcPr>
            <w:tcW w:w="2305" w:type="pct"/>
          </w:tcPr>
          <w:p w14:paraId="7F5CC2F3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4AFE9E0" w14:textId="4B3C717B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BAC0B1F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2336872" w14:textId="1BC1FF56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14:paraId="693AC27D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4436E4" w14:textId="072F03CB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69FA7782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8C79649" w14:textId="76297DFF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97D1B" w:rsidRPr="007671A3" w14:paraId="1EFD9735" w14:textId="77777777" w:rsidTr="00E555BD">
        <w:tc>
          <w:tcPr>
            <w:tcW w:w="2305" w:type="pct"/>
          </w:tcPr>
          <w:p w14:paraId="62648C25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5" w:type="pct"/>
            <w:gridSpan w:val="7"/>
          </w:tcPr>
          <w:p w14:paraId="466154C3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D1B" w:rsidRPr="007671A3" w14:paraId="622682E3" w14:textId="77777777" w:rsidTr="00E555BD">
        <w:tc>
          <w:tcPr>
            <w:tcW w:w="2305" w:type="pct"/>
          </w:tcPr>
          <w:p w14:paraId="019E81FB" w14:textId="26EB9BC8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ภายในวันที่</w:t>
            </w:r>
            <w:r w:rsidRPr="007671A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8" w:type="pct"/>
          </w:tcPr>
          <w:p w14:paraId="38ED36BA" w14:textId="44CBE9EF" w:rsidR="00097D1B" w:rsidRPr="00E555BD" w:rsidRDefault="009E05AF" w:rsidP="00E555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174,01</w:t>
            </w:r>
            <w:r w:rsidR="00A37EC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7F594E6A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02243CD" w14:textId="368753CD" w:rsidR="00097D1B" w:rsidRPr="00E555BD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122,48</w:t>
            </w:r>
            <w:r w:rsidR="005D2E82" w:rsidRPr="00E555BD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5D8FDCB9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138975" w14:textId="7C8BD9BB" w:rsidR="00097D1B" w:rsidRPr="007671A3" w:rsidRDefault="009E05AF" w:rsidP="00E555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157,874</w:t>
            </w:r>
          </w:p>
        </w:tc>
        <w:tc>
          <w:tcPr>
            <w:tcW w:w="146" w:type="pct"/>
          </w:tcPr>
          <w:p w14:paraId="4F8D4F0E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B1EA82B" w14:textId="3EEE6650" w:rsidR="00097D1B" w:rsidRPr="00E555BD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108,777</w:t>
            </w:r>
          </w:p>
        </w:tc>
      </w:tr>
      <w:tr w:rsidR="00097D1B" w:rsidRPr="007671A3" w14:paraId="2847EB56" w14:textId="77777777" w:rsidTr="00E555BD">
        <w:tc>
          <w:tcPr>
            <w:tcW w:w="2305" w:type="pct"/>
          </w:tcPr>
          <w:p w14:paraId="7A7835AC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8" w:type="pct"/>
          </w:tcPr>
          <w:p w14:paraId="70B0074F" w14:textId="77777777" w:rsidR="00097D1B" w:rsidRPr="00E555BD" w:rsidRDefault="00097D1B" w:rsidP="00E555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C155D68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AAD346D" w14:textId="77777777" w:rsidR="00097D1B" w:rsidRPr="00E555BD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1C104AC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4DD3AD7" w14:textId="77777777" w:rsidR="00097D1B" w:rsidRPr="007671A3" w:rsidRDefault="00097D1B" w:rsidP="00E555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27036E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BB44B7" w14:textId="77777777" w:rsidR="00097D1B" w:rsidRPr="00E555BD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97D1B" w:rsidRPr="007671A3" w14:paraId="5D1FA747" w14:textId="77777777" w:rsidTr="00E555BD">
        <w:tc>
          <w:tcPr>
            <w:tcW w:w="2305" w:type="pct"/>
          </w:tcPr>
          <w:p w14:paraId="6A1C0753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671A3">
              <w:rPr>
                <w:rFonts w:ascii="Angsana New" w:hAnsi="Angsana New"/>
                <w:sz w:val="30"/>
                <w:szCs w:val="30"/>
              </w:rPr>
              <w:t>3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8" w:type="pct"/>
          </w:tcPr>
          <w:p w14:paraId="5051E720" w14:textId="2861C07E" w:rsidR="00097D1B" w:rsidRPr="00E555BD" w:rsidRDefault="009E05AF" w:rsidP="00E555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1,725</w:t>
            </w:r>
          </w:p>
        </w:tc>
        <w:tc>
          <w:tcPr>
            <w:tcW w:w="147" w:type="pct"/>
          </w:tcPr>
          <w:p w14:paraId="711C86A5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E6667D7" w14:textId="0C873AB7" w:rsidR="00097D1B" w:rsidRPr="00E555BD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2,449</w:t>
            </w:r>
          </w:p>
        </w:tc>
        <w:tc>
          <w:tcPr>
            <w:tcW w:w="148" w:type="pct"/>
          </w:tcPr>
          <w:p w14:paraId="69AAA5B4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2A3DB4F" w14:textId="1C2CDECF" w:rsidR="00097D1B" w:rsidRPr="007671A3" w:rsidRDefault="009E05AF" w:rsidP="00E555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146" w:type="pct"/>
          </w:tcPr>
          <w:p w14:paraId="73213545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C059485" w14:textId="245067CE" w:rsidR="00097D1B" w:rsidRPr="00E555BD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2,411</w:t>
            </w:r>
          </w:p>
        </w:tc>
      </w:tr>
      <w:tr w:rsidR="00097D1B" w:rsidRPr="007671A3" w14:paraId="2244A84F" w14:textId="77777777" w:rsidTr="00E555BD">
        <w:tc>
          <w:tcPr>
            <w:tcW w:w="2305" w:type="pct"/>
          </w:tcPr>
          <w:p w14:paraId="22613D6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8" w:type="pct"/>
          </w:tcPr>
          <w:p w14:paraId="077CDCB4" w14:textId="492273F8" w:rsidR="00097D1B" w:rsidRPr="00E555BD" w:rsidRDefault="009E05AF" w:rsidP="00097D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5C2BA1C8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0EA5EEF" w14:textId="604ECAD0" w:rsidR="00097D1B" w:rsidRPr="00E555BD" w:rsidRDefault="00097D1B" w:rsidP="00E555B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0A48B22C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E7F011" w14:textId="006C790E" w:rsidR="00097D1B" w:rsidRPr="00E555BD" w:rsidRDefault="009E05AF" w:rsidP="00E555BD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9F18AD9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2689C66" w14:textId="2A267357" w:rsidR="00097D1B" w:rsidRPr="00E555BD" w:rsidRDefault="00097D1B" w:rsidP="00E555BD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55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7D1B" w:rsidRPr="007671A3" w14:paraId="2DF9F9A8" w14:textId="77777777" w:rsidTr="00E555BD">
        <w:tc>
          <w:tcPr>
            <w:tcW w:w="2305" w:type="pct"/>
          </w:tcPr>
          <w:p w14:paraId="3EF99B77" w14:textId="7805FEE2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8" w:type="pct"/>
          </w:tcPr>
          <w:p w14:paraId="08CE09FD" w14:textId="49C7D4E6" w:rsidR="00097D1B" w:rsidRPr="00E555BD" w:rsidRDefault="009E05AF" w:rsidP="00097D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6361D5A5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B4E179F" w14:textId="01A2EE6C" w:rsidR="00097D1B" w:rsidRPr="00E555BD" w:rsidRDefault="00097D1B" w:rsidP="00E555BD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DED1231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ADFBD10" w14:textId="5C6CB6FF" w:rsidR="00097D1B" w:rsidRPr="00E555BD" w:rsidRDefault="009E05AF" w:rsidP="00E555BD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464F1CC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F9CD090" w14:textId="0F7D550F" w:rsidR="00097D1B" w:rsidRPr="007671A3" w:rsidRDefault="00097D1B" w:rsidP="00E555BD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7D1B" w:rsidRPr="007671A3" w14:paraId="607FA944" w14:textId="77777777" w:rsidTr="00E555BD">
        <w:tc>
          <w:tcPr>
            <w:tcW w:w="2305" w:type="pct"/>
          </w:tcPr>
          <w:p w14:paraId="69EB7799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958130F" w14:textId="123F534D" w:rsidR="00097D1B" w:rsidRPr="00E555BD" w:rsidRDefault="009E05AF" w:rsidP="009E05A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2DFDE33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315C0366" w14:textId="626214F6" w:rsidR="00097D1B" w:rsidRPr="007671A3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5,414</w:t>
            </w:r>
          </w:p>
        </w:tc>
        <w:tc>
          <w:tcPr>
            <w:tcW w:w="148" w:type="pct"/>
          </w:tcPr>
          <w:p w14:paraId="31FB34BA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D2280CA" w14:textId="51B53538" w:rsidR="00097D1B" w:rsidRPr="00E555BD" w:rsidRDefault="009E05AF" w:rsidP="00E555BD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FB38837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257DA715" w14:textId="46A41AE3" w:rsidR="00097D1B" w:rsidRPr="00E555BD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3,685</w:t>
            </w:r>
          </w:p>
        </w:tc>
      </w:tr>
      <w:tr w:rsidR="00097D1B" w:rsidRPr="007671A3" w14:paraId="411709BD" w14:textId="77777777" w:rsidTr="00E555BD">
        <w:tc>
          <w:tcPr>
            <w:tcW w:w="2305" w:type="pct"/>
          </w:tcPr>
          <w:p w14:paraId="1C8D9156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E0D5ED7" w14:textId="18DBF934" w:rsidR="00097D1B" w:rsidRPr="007671A3" w:rsidRDefault="009E05AF" w:rsidP="00E555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175,74</w:t>
            </w:r>
            <w:r w:rsidR="00A37EC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1FC4CB3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27174CC4" w14:textId="2FABD5E2" w:rsidR="00097D1B" w:rsidRPr="007671A3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130,34</w:t>
            </w:r>
            <w:r w:rsidR="005D2E82" w:rsidRPr="005D2E82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43E8B798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1D82B7E" w14:textId="2FC78FD1" w:rsidR="00097D1B" w:rsidRPr="007671A3" w:rsidRDefault="009E05AF" w:rsidP="00E555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159,352</w:t>
            </w:r>
          </w:p>
        </w:tc>
        <w:tc>
          <w:tcPr>
            <w:tcW w:w="146" w:type="pct"/>
          </w:tcPr>
          <w:p w14:paraId="6D09627A" w14:textId="77777777" w:rsidR="00097D1B" w:rsidRPr="007671A3" w:rsidRDefault="00097D1B" w:rsidP="00097D1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1C13DD21" w14:textId="73379C5A" w:rsidR="00097D1B" w:rsidRPr="00E555BD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114,873</w:t>
            </w:r>
          </w:p>
        </w:tc>
      </w:tr>
      <w:tr w:rsidR="00097D1B" w:rsidRPr="007671A3" w14:paraId="27CB29D5" w14:textId="77777777" w:rsidTr="00E555BD">
        <w:tc>
          <w:tcPr>
            <w:tcW w:w="2305" w:type="pct"/>
          </w:tcPr>
          <w:p w14:paraId="2BDD6DD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8CB3382" w14:textId="1EED1AD3" w:rsidR="00097D1B" w:rsidRPr="007671A3" w:rsidRDefault="009E05AF" w:rsidP="005918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683E5BB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1D11192B" w14:textId="54363843" w:rsidR="00097D1B" w:rsidRPr="007671A3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(5,416)</w:t>
            </w:r>
          </w:p>
        </w:tc>
        <w:tc>
          <w:tcPr>
            <w:tcW w:w="148" w:type="pct"/>
          </w:tcPr>
          <w:p w14:paraId="33FF3F1E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2253A16" w14:textId="0B39D0FD" w:rsidR="00097D1B" w:rsidRPr="007671A3" w:rsidRDefault="009E05AF" w:rsidP="00E555BD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932562D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2B20E3AD" w14:textId="48A4ACFA" w:rsidR="00097D1B" w:rsidRPr="00E555BD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(3,687)</w:t>
            </w:r>
          </w:p>
        </w:tc>
      </w:tr>
      <w:tr w:rsidR="00097D1B" w:rsidRPr="007671A3" w14:paraId="0D6BA38B" w14:textId="77777777" w:rsidTr="00E555BD">
        <w:tc>
          <w:tcPr>
            <w:tcW w:w="2305" w:type="pct"/>
          </w:tcPr>
          <w:p w14:paraId="38109CE2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705F4F08" w14:textId="3016BFF3" w:rsidR="00097D1B" w:rsidRPr="007671A3" w:rsidRDefault="009E05AF" w:rsidP="00E555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175,74</w:t>
            </w:r>
            <w:r w:rsidR="00A37EC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367EA4F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14948AAE" w14:textId="316858C1" w:rsidR="00097D1B" w:rsidRPr="007671A3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124,93</w:t>
            </w:r>
            <w:r w:rsidR="005D2E82" w:rsidRPr="005D2E82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2198EE9C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3068F66" w14:textId="0459FC89" w:rsidR="00097D1B" w:rsidRPr="007671A3" w:rsidRDefault="009E05AF" w:rsidP="00E555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159,352</w:t>
            </w:r>
          </w:p>
        </w:tc>
        <w:tc>
          <w:tcPr>
            <w:tcW w:w="146" w:type="pct"/>
          </w:tcPr>
          <w:p w14:paraId="2DB7DC6D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01900710" w14:textId="657D1697" w:rsidR="00097D1B" w:rsidRPr="00E555BD" w:rsidRDefault="00097D1B" w:rsidP="00E555B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111,186</w:t>
            </w:r>
          </w:p>
        </w:tc>
      </w:tr>
    </w:tbl>
    <w:p w14:paraId="2B252724" w14:textId="77777777" w:rsidR="00D76CFC" w:rsidRPr="00B93F03" w:rsidRDefault="00D76CFC" w:rsidP="00B93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191593" w14:textId="610CAE61" w:rsidR="005B3B34" w:rsidRDefault="005B3B34" w:rsidP="000B760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="006E68F2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46205D" w:rsidRPr="007671A3">
        <w:rPr>
          <w:rFonts w:ascii="Angsana New" w:hAnsi="Angsana New"/>
          <w:sz w:val="30"/>
          <w:szCs w:val="30"/>
        </w:rPr>
        <w:t>15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ถึง </w:t>
      </w:r>
      <w:r w:rsidR="00246D4A" w:rsidRPr="007671A3">
        <w:rPr>
          <w:rFonts w:ascii="Angsana New" w:hAnsi="Angsana New"/>
          <w:sz w:val="30"/>
          <w:szCs w:val="30"/>
        </w:rPr>
        <w:t>60</w:t>
      </w:r>
      <w:r w:rsidRPr="007671A3">
        <w:rPr>
          <w:rFonts w:ascii="Angsana New" w:hAnsi="Angsana New"/>
          <w:sz w:val="30"/>
          <w:szCs w:val="30"/>
          <w:cs/>
        </w:rPr>
        <w:t xml:space="preserve"> วัน</w:t>
      </w:r>
    </w:p>
    <w:p w14:paraId="1EFCFC22" w14:textId="77777777" w:rsidR="00B93F03" w:rsidRDefault="00B93F03" w:rsidP="000B760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4"/>
        <w:jc w:val="thaiDistribute"/>
        <w:rPr>
          <w:rFonts w:ascii="Angsana New" w:hAnsi="Angsana New"/>
          <w:sz w:val="30"/>
          <w:szCs w:val="30"/>
        </w:rPr>
      </w:pPr>
    </w:p>
    <w:p w14:paraId="20280DBF" w14:textId="73916139" w:rsidR="005B3B34" w:rsidRPr="007671A3" w:rsidRDefault="00836E89" w:rsidP="005B6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3A4F6C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F91E7F" w:rsidRPr="007671A3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BA41202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087"/>
        <w:gridCol w:w="990"/>
        <w:gridCol w:w="1080"/>
        <w:gridCol w:w="288"/>
        <w:gridCol w:w="1080"/>
        <w:gridCol w:w="270"/>
        <w:gridCol w:w="1080"/>
        <w:gridCol w:w="252"/>
        <w:gridCol w:w="1098"/>
      </w:tblGrid>
      <w:tr w:rsidR="005B3B34" w:rsidRPr="007671A3" w14:paraId="7AF24D7D" w14:textId="77777777" w:rsidTr="00083BAE">
        <w:tc>
          <w:tcPr>
            <w:tcW w:w="3087" w:type="dxa"/>
          </w:tcPr>
          <w:p w14:paraId="2053A45B" w14:textId="77777777" w:rsidR="005B3B34" w:rsidRPr="007671A3" w:rsidRDefault="005B3B34" w:rsidP="0074404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D4F16E" w14:textId="77777777" w:rsidR="005B3B34" w:rsidRPr="007671A3" w:rsidRDefault="005B3B34" w:rsidP="0074404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5B3ECF8B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3ACE562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AE8AAEE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7D1B" w:rsidRPr="007671A3" w14:paraId="7AEF4A47" w14:textId="77777777" w:rsidTr="005918D7">
        <w:tc>
          <w:tcPr>
            <w:tcW w:w="3087" w:type="dxa"/>
          </w:tcPr>
          <w:p w14:paraId="3C93BD4E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D22DC9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C332055" w14:textId="7C289012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8" w:type="dxa"/>
          </w:tcPr>
          <w:p w14:paraId="106C2C15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E3D4E2" w14:textId="207DDB46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F6A9EDE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5D9067" w14:textId="3B2F9FEC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58798C85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4A10A0A2" w14:textId="6361648D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97D1B" w:rsidRPr="007671A3" w14:paraId="7447D936" w14:textId="77777777" w:rsidTr="00083BAE">
        <w:tc>
          <w:tcPr>
            <w:tcW w:w="3087" w:type="dxa"/>
          </w:tcPr>
          <w:p w14:paraId="4901876B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B4F700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6B74A0C0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7D1B" w:rsidRPr="007671A3" w14:paraId="2D165BD0" w14:textId="77777777" w:rsidTr="005918D7">
        <w:tc>
          <w:tcPr>
            <w:tcW w:w="3087" w:type="dxa"/>
          </w:tcPr>
          <w:p w14:paraId="0364E960" w14:textId="77777777" w:rsidR="00097D1B" w:rsidRPr="007671A3" w:rsidRDefault="00097D1B" w:rsidP="00097D1B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159CBFC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1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7CF360A7" w14:textId="6BFA0E29" w:rsidR="00097D1B" w:rsidRPr="007671A3" w:rsidRDefault="00624952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2,104</w:t>
            </w:r>
          </w:p>
        </w:tc>
        <w:tc>
          <w:tcPr>
            <w:tcW w:w="288" w:type="dxa"/>
          </w:tcPr>
          <w:p w14:paraId="1FCFEC4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7C173" w14:textId="2CBDC5BF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1,828</w:t>
            </w:r>
          </w:p>
        </w:tc>
        <w:tc>
          <w:tcPr>
            <w:tcW w:w="270" w:type="dxa"/>
          </w:tcPr>
          <w:p w14:paraId="6CB51CF6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4EE71" w14:textId="33B70242" w:rsidR="00097D1B" w:rsidRPr="007671A3" w:rsidRDefault="00624952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252" w:type="dxa"/>
          </w:tcPr>
          <w:p w14:paraId="52DC669A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58FE08" w14:textId="073232C4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1,658</w:t>
            </w:r>
          </w:p>
        </w:tc>
      </w:tr>
      <w:tr w:rsidR="00097D1B" w:rsidRPr="007671A3" w14:paraId="439C3A53" w14:textId="77777777" w:rsidTr="005918D7">
        <w:tc>
          <w:tcPr>
            <w:tcW w:w="3087" w:type="dxa"/>
          </w:tcPr>
          <w:p w14:paraId="4DCD0B69" w14:textId="77777777" w:rsidR="00097D1B" w:rsidRPr="007671A3" w:rsidRDefault="00097D1B" w:rsidP="00097D1B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990" w:type="dxa"/>
          </w:tcPr>
          <w:p w14:paraId="4E3B949C" w14:textId="77777777" w:rsidR="00097D1B" w:rsidRPr="007671A3" w:rsidRDefault="00097D1B" w:rsidP="00097D1B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5EC0F9DD" w14:textId="77777777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2C3E8148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4F27381" w14:textId="77777777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461F97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6136A3EB" w14:textId="77777777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83B53D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98" w:type="dxa"/>
          </w:tcPr>
          <w:p w14:paraId="670B9D3E" w14:textId="77777777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D1B" w:rsidRPr="007671A3" w14:paraId="3EAC530B" w14:textId="77777777" w:rsidTr="005918D7">
        <w:tc>
          <w:tcPr>
            <w:tcW w:w="3087" w:type="dxa"/>
          </w:tcPr>
          <w:p w14:paraId="5B766415" w14:textId="77777777" w:rsidR="00097D1B" w:rsidRPr="007671A3" w:rsidRDefault="00097D1B" w:rsidP="00097D1B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14:paraId="67EA62FA" w14:textId="77777777" w:rsidR="00097D1B" w:rsidRPr="007671A3" w:rsidRDefault="00097D1B" w:rsidP="00097D1B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E3F97F" w14:textId="77777777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35E74D76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376EC" w14:textId="77777777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45E10D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774BB" w14:textId="77777777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8A60EF0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97E155" w14:textId="77777777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D1B" w:rsidRPr="007671A3" w14:paraId="09919725" w14:textId="77777777" w:rsidTr="005918D7">
        <w:tc>
          <w:tcPr>
            <w:tcW w:w="3087" w:type="dxa"/>
          </w:tcPr>
          <w:p w14:paraId="73FAACAD" w14:textId="77777777" w:rsidR="00097D1B" w:rsidRPr="007671A3" w:rsidRDefault="00097D1B" w:rsidP="00097D1B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72BF6753" w14:textId="77777777" w:rsidR="00097D1B" w:rsidRPr="007671A3" w:rsidRDefault="00097D1B" w:rsidP="00097D1B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EBCC5F" w14:textId="2AD0E815" w:rsidR="00097D1B" w:rsidRPr="007671A3" w:rsidRDefault="00A37ECD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4,015</w:t>
            </w:r>
          </w:p>
        </w:tc>
        <w:tc>
          <w:tcPr>
            <w:tcW w:w="288" w:type="dxa"/>
          </w:tcPr>
          <w:p w14:paraId="780C1DAB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B1C11" w14:textId="6523F97A" w:rsidR="00097D1B" w:rsidRPr="007671A3" w:rsidRDefault="00624952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6,78</w:t>
            </w:r>
            <w:r w:rsidR="00DB5D2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D05DDE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DCF22" w14:textId="0EDE73EC" w:rsidR="00097D1B" w:rsidRPr="007671A3" w:rsidRDefault="00624952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  <w:tc>
          <w:tcPr>
            <w:tcW w:w="252" w:type="dxa"/>
          </w:tcPr>
          <w:p w14:paraId="29F0421D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125288F" w14:textId="3D4D7D01" w:rsidR="00097D1B" w:rsidRPr="007671A3" w:rsidRDefault="00624952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</w:tr>
      <w:tr w:rsidR="00097D1B" w:rsidRPr="007671A3" w14:paraId="203152B9" w14:textId="77777777" w:rsidTr="005918D7">
        <w:tc>
          <w:tcPr>
            <w:tcW w:w="3087" w:type="dxa"/>
          </w:tcPr>
          <w:p w14:paraId="10B28904" w14:textId="1F3F41C6" w:rsidR="00097D1B" w:rsidRPr="007671A3" w:rsidRDefault="00097D1B" w:rsidP="00097D1B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990" w:type="dxa"/>
          </w:tcPr>
          <w:p w14:paraId="2C3F2616" w14:textId="77777777" w:rsidR="00097D1B" w:rsidRPr="007671A3" w:rsidRDefault="00097D1B" w:rsidP="00097D1B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A4E659" w14:textId="1E535E13" w:rsidR="00097D1B" w:rsidRPr="007671A3" w:rsidRDefault="00624952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1,858</w:t>
            </w:r>
          </w:p>
        </w:tc>
        <w:tc>
          <w:tcPr>
            <w:tcW w:w="288" w:type="dxa"/>
          </w:tcPr>
          <w:p w14:paraId="0A259B55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4CBCB" w14:textId="11DB6250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  <w:tc>
          <w:tcPr>
            <w:tcW w:w="270" w:type="dxa"/>
          </w:tcPr>
          <w:p w14:paraId="1BCB024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2A42C" w14:textId="0711E554" w:rsidR="00097D1B" w:rsidRPr="007671A3" w:rsidRDefault="00624952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1,394</w:t>
            </w:r>
          </w:p>
        </w:tc>
        <w:tc>
          <w:tcPr>
            <w:tcW w:w="252" w:type="dxa"/>
          </w:tcPr>
          <w:p w14:paraId="0A01120A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1DCC3E" w14:textId="48DB155C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1,925</w:t>
            </w:r>
          </w:p>
        </w:tc>
      </w:tr>
      <w:tr w:rsidR="00097D1B" w:rsidRPr="007671A3" w14:paraId="18C5AB4E" w14:textId="77777777" w:rsidTr="005918D7">
        <w:tc>
          <w:tcPr>
            <w:tcW w:w="3087" w:type="dxa"/>
          </w:tcPr>
          <w:p w14:paraId="31602BD4" w14:textId="77777777" w:rsidR="00097D1B" w:rsidRPr="007671A3" w:rsidRDefault="00097D1B" w:rsidP="00097D1B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517E2AA3" w14:textId="77777777" w:rsidR="00097D1B" w:rsidRPr="007671A3" w:rsidRDefault="00097D1B" w:rsidP="00097D1B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367D66" w14:textId="7F4CC927" w:rsidR="00097D1B" w:rsidRPr="007671A3" w:rsidRDefault="00624952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1,218</w:t>
            </w:r>
          </w:p>
        </w:tc>
        <w:tc>
          <w:tcPr>
            <w:tcW w:w="288" w:type="dxa"/>
          </w:tcPr>
          <w:p w14:paraId="7575B3D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80BCEF" w14:textId="37C7E253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70" w:type="dxa"/>
          </w:tcPr>
          <w:p w14:paraId="48DCEC79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68BB04" w14:textId="54976AA8" w:rsidR="00097D1B" w:rsidRPr="007671A3" w:rsidRDefault="00624952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1,217</w:t>
            </w:r>
          </w:p>
        </w:tc>
        <w:tc>
          <w:tcPr>
            <w:tcW w:w="252" w:type="dxa"/>
          </w:tcPr>
          <w:p w14:paraId="72DB7938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8C64158" w14:textId="03BFE3EF" w:rsidR="00097D1B" w:rsidRPr="007671A3" w:rsidRDefault="00097D1B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813</w:t>
            </w:r>
          </w:p>
        </w:tc>
      </w:tr>
      <w:tr w:rsidR="00097D1B" w:rsidRPr="007671A3" w14:paraId="220BBC08" w14:textId="77777777" w:rsidTr="005918D7">
        <w:tc>
          <w:tcPr>
            <w:tcW w:w="3087" w:type="dxa"/>
          </w:tcPr>
          <w:p w14:paraId="72499D1C" w14:textId="77777777" w:rsidR="00097D1B" w:rsidRPr="007671A3" w:rsidRDefault="00097D1B" w:rsidP="00097D1B">
            <w:pPr>
              <w:tabs>
                <w:tab w:val="left" w:pos="9000"/>
                <w:tab w:val="left" w:pos="9090"/>
              </w:tabs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D1D29D8" w14:textId="77777777" w:rsidR="00097D1B" w:rsidRPr="007671A3" w:rsidRDefault="00097D1B" w:rsidP="00097D1B">
            <w:pPr>
              <w:tabs>
                <w:tab w:val="left" w:pos="9000"/>
                <w:tab w:val="left" w:pos="9090"/>
              </w:tabs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DB01E3" w14:textId="398B0E6C" w:rsidR="00097D1B" w:rsidRPr="005918D7" w:rsidRDefault="00A37ECD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9,195</w:t>
            </w:r>
          </w:p>
        </w:tc>
        <w:tc>
          <w:tcPr>
            <w:tcW w:w="288" w:type="dxa"/>
          </w:tcPr>
          <w:p w14:paraId="16E420B5" w14:textId="77777777" w:rsidR="00097D1B" w:rsidRPr="005918D7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C77EEB" w14:textId="5EB60515" w:rsidR="00097D1B" w:rsidRPr="005918D7" w:rsidRDefault="00624952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8D7">
              <w:rPr>
                <w:rFonts w:ascii="Angsana New" w:hAnsi="Angsana New"/>
                <w:b/>
                <w:bCs/>
                <w:sz w:val="30"/>
                <w:szCs w:val="30"/>
              </w:rPr>
              <w:t>11,657</w:t>
            </w:r>
          </w:p>
        </w:tc>
        <w:tc>
          <w:tcPr>
            <w:tcW w:w="270" w:type="dxa"/>
          </w:tcPr>
          <w:p w14:paraId="285CDBEF" w14:textId="77777777" w:rsidR="00097D1B" w:rsidRPr="005918D7" w:rsidRDefault="00097D1B" w:rsidP="0062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6E1C25" w14:textId="4FE39023" w:rsidR="00097D1B" w:rsidRPr="005918D7" w:rsidRDefault="00624952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8D7">
              <w:rPr>
                <w:rFonts w:ascii="Angsana New" w:hAnsi="Angsana New"/>
                <w:b/>
                <w:bCs/>
                <w:sz w:val="30"/>
                <w:szCs w:val="30"/>
              </w:rPr>
              <w:t>9,770</w:t>
            </w:r>
          </w:p>
        </w:tc>
        <w:tc>
          <w:tcPr>
            <w:tcW w:w="252" w:type="dxa"/>
          </w:tcPr>
          <w:p w14:paraId="543A7362" w14:textId="77777777" w:rsidR="00097D1B" w:rsidRPr="005918D7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1695C6D" w14:textId="0B1EB29E" w:rsidR="00097D1B" w:rsidRPr="005918D7" w:rsidRDefault="00624952" w:rsidP="005918D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8D7">
              <w:rPr>
                <w:rFonts w:ascii="Angsana New" w:hAnsi="Angsana New"/>
                <w:b/>
                <w:bCs/>
                <w:sz w:val="30"/>
                <w:szCs w:val="30"/>
              </w:rPr>
              <w:t>10,071</w:t>
            </w:r>
          </w:p>
        </w:tc>
      </w:tr>
    </w:tbl>
    <w:p w14:paraId="273274AF" w14:textId="77777777" w:rsidR="00B93F03" w:rsidRDefault="00B93F03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E93640" w14:textId="77777777" w:rsidR="005B3B34" w:rsidRPr="007671A3" w:rsidRDefault="00836E89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t>8</w:t>
      </w:r>
      <w:r w:rsidR="003A4F6C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09D30CFF" w14:textId="77777777" w:rsidR="005B3B34" w:rsidRPr="007671A3" w:rsidRDefault="005B3B34" w:rsidP="005B3B34">
      <w:pPr>
        <w:spacing w:line="240" w:lineRule="auto"/>
        <w:ind w:left="567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70"/>
        <w:gridCol w:w="1080"/>
        <w:gridCol w:w="270"/>
        <w:gridCol w:w="1080"/>
        <w:gridCol w:w="270"/>
        <w:gridCol w:w="1080"/>
      </w:tblGrid>
      <w:tr w:rsidR="005B3B34" w:rsidRPr="007671A3" w14:paraId="24018E15" w14:textId="77777777" w:rsidTr="00E555BD">
        <w:trPr>
          <w:tblHeader/>
        </w:trPr>
        <w:tc>
          <w:tcPr>
            <w:tcW w:w="4077" w:type="dxa"/>
          </w:tcPr>
          <w:p w14:paraId="00A63AA7" w14:textId="77777777" w:rsidR="005B3B34" w:rsidRPr="007671A3" w:rsidRDefault="005B3B34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24CBFF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2B2B960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7E5EA3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7D1B" w:rsidRPr="007671A3" w14:paraId="6ECB4E72" w14:textId="77777777" w:rsidTr="00E555BD">
        <w:trPr>
          <w:tblHeader/>
        </w:trPr>
        <w:tc>
          <w:tcPr>
            <w:tcW w:w="4077" w:type="dxa"/>
          </w:tcPr>
          <w:p w14:paraId="6AB472D9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6EA04" w14:textId="57D55FE1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96C669B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92944" w14:textId="46494064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1AA0F131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1B653" w14:textId="19022971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CC599A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665C6" w14:textId="31409CAB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97D1B" w:rsidRPr="007671A3" w14:paraId="3586F544" w14:textId="77777777" w:rsidTr="00E555BD">
        <w:trPr>
          <w:trHeight w:val="326"/>
          <w:tblHeader/>
        </w:trPr>
        <w:tc>
          <w:tcPr>
            <w:tcW w:w="4077" w:type="dxa"/>
          </w:tcPr>
          <w:p w14:paraId="088D4C60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FB7B426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7D1B" w:rsidRPr="007671A3" w14:paraId="37AE671F" w14:textId="77777777" w:rsidTr="00E555BD">
        <w:tc>
          <w:tcPr>
            <w:tcW w:w="4077" w:type="dxa"/>
          </w:tcPr>
          <w:p w14:paraId="157BF4EB" w14:textId="77777777" w:rsidR="00097D1B" w:rsidRPr="007671A3" w:rsidRDefault="00097D1B" w:rsidP="00097D1B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4F6F8C39" w14:textId="49E7AB70" w:rsidR="00097D1B" w:rsidRPr="007671A3" w:rsidRDefault="005918D7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71,25</w:t>
            </w:r>
            <w:r w:rsidR="00552D1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5635109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87014" w14:textId="4B84D319" w:rsidR="00097D1B" w:rsidRPr="007671A3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71,44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6096BF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83CAF2" w14:textId="681D7823" w:rsidR="00097D1B" w:rsidRPr="007671A3" w:rsidRDefault="00624952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49,086</w:t>
            </w:r>
          </w:p>
        </w:tc>
        <w:tc>
          <w:tcPr>
            <w:tcW w:w="270" w:type="dxa"/>
          </w:tcPr>
          <w:p w14:paraId="1F0D6A2D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AF1466" w14:textId="47DA73FB" w:rsidR="00097D1B" w:rsidRPr="007671A3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52,684</w:t>
            </w:r>
          </w:p>
        </w:tc>
      </w:tr>
      <w:tr w:rsidR="00097D1B" w:rsidRPr="007671A3" w14:paraId="6B88EFEB" w14:textId="77777777" w:rsidTr="00E555BD">
        <w:tc>
          <w:tcPr>
            <w:tcW w:w="4077" w:type="dxa"/>
          </w:tcPr>
          <w:p w14:paraId="38B6D07A" w14:textId="77777777" w:rsidR="00097D1B" w:rsidRPr="007671A3" w:rsidRDefault="00097D1B" w:rsidP="00097D1B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5868A558" w14:textId="209CA1BB" w:rsidR="00097D1B" w:rsidRPr="007671A3" w:rsidRDefault="005918D7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3,250</w:t>
            </w:r>
          </w:p>
        </w:tc>
        <w:tc>
          <w:tcPr>
            <w:tcW w:w="270" w:type="dxa"/>
          </w:tcPr>
          <w:p w14:paraId="419C16AE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EF8C4" w14:textId="58E0D057" w:rsidR="00097D1B" w:rsidRPr="007671A3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6,579</w:t>
            </w:r>
          </w:p>
        </w:tc>
        <w:tc>
          <w:tcPr>
            <w:tcW w:w="270" w:type="dxa"/>
          </w:tcPr>
          <w:p w14:paraId="6B3A2BBA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C6513" w14:textId="4D96C65C" w:rsidR="00097D1B" w:rsidRPr="007671A3" w:rsidRDefault="00624952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3,250</w:t>
            </w:r>
          </w:p>
        </w:tc>
        <w:tc>
          <w:tcPr>
            <w:tcW w:w="270" w:type="dxa"/>
          </w:tcPr>
          <w:p w14:paraId="3DAE4FF6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E63D6" w14:textId="7A9A6547" w:rsidR="00097D1B" w:rsidRPr="007671A3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6,579</w:t>
            </w:r>
          </w:p>
        </w:tc>
      </w:tr>
      <w:tr w:rsidR="00097D1B" w:rsidRPr="007671A3" w14:paraId="01F39F1E" w14:textId="77777777" w:rsidTr="00E555BD">
        <w:trPr>
          <w:trHeight w:val="308"/>
        </w:trPr>
        <w:tc>
          <w:tcPr>
            <w:tcW w:w="4077" w:type="dxa"/>
          </w:tcPr>
          <w:p w14:paraId="7F68E8C7" w14:textId="77777777" w:rsidR="00097D1B" w:rsidRPr="007671A3" w:rsidRDefault="00097D1B" w:rsidP="00097D1B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76B71566" w14:textId="33F54625" w:rsidR="00097D1B" w:rsidRPr="007671A3" w:rsidRDefault="005918D7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24,310</w:t>
            </w:r>
          </w:p>
        </w:tc>
        <w:tc>
          <w:tcPr>
            <w:tcW w:w="270" w:type="dxa"/>
          </w:tcPr>
          <w:p w14:paraId="68BCD4AD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7DCF8" w14:textId="40B1A6E7" w:rsidR="00097D1B" w:rsidRPr="007671A3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38,961</w:t>
            </w:r>
          </w:p>
        </w:tc>
        <w:tc>
          <w:tcPr>
            <w:tcW w:w="270" w:type="dxa"/>
          </w:tcPr>
          <w:p w14:paraId="0D24F40F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38E62" w14:textId="2C4483A0" w:rsidR="00097D1B" w:rsidRPr="007671A3" w:rsidRDefault="00624952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19,870</w:t>
            </w:r>
          </w:p>
        </w:tc>
        <w:tc>
          <w:tcPr>
            <w:tcW w:w="270" w:type="dxa"/>
          </w:tcPr>
          <w:p w14:paraId="4C6A2283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ADE6C" w14:textId="0D58A852" w:rsidR="00097D1B" w:rsidRPr="007671A3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31,424</w:t>
            </w:r>
          </w:p>
        </w:tc>
      </w:tr>
      <w:tr w:rsidR="00097D1B" w:rsidRPr="007671A3" w14:paraId="23818E79" w14:textId="77777777" w:rsidTr="00E555BD">
        <w:tc>
          <w:tcPr>
            <w:tcW w:w="4077" w:type="dxa"/>
          </w:tcPr>
          <w:p w14:paraId="7A2BF91E" w14:textId="77777777" w:rsidR="00097D1B" w:rsidRPr="007671A3" w:rsidRDefault="00097D1B" w:rsidP="00097D1B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อะไหล่ วัสดุ และอื่นๆ</w:t>
            </w:r>
          </w:p>
        </w:tc>
        <w:tc>
          <w:tcPr>
            <w:tcW w:w="1080" w:type="dxa"/>
          </w:tcPr>
          <w:p w14:paraId="0400EF16" w14:textId="6390D0A8" w:rsidR="00097D1B" w:rsidRPr="007671A3" w:rsidRDefault="005918D7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64,626</w:t>
            </w:r>
          </w:p>
        </w:tc>
        <w:tc>
          <w:tcPr>
            <w:tcW w:w="270" w:type="dxa"/>
          </w:tcPr>
          <w:p w14:paraId="32E0DADC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908C7" w14:textId="50E27A44" w:rsidR="00097D1B" w:rsidRPr="007671A3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69,709</w:t>
            </w:r>
          </w:p>
        </w:tc>
        <w:tc>
          <w:tcPr>
            <w:tcW w:w="270" w:type="dxa"/>
          </w:tcPr>
          <w:p w14:paraId="6212B8D8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A2EBC" w14:textId="5B7A608C" w:rsidR="00097D1B" w:rsidRPr="007671A3" w:rsidRDefault="00624952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52,750</w:t>
            </w:r>
          </w:p>
        </w:tc>
        <w:tc>
          <w:tcPr>
            <w:tcW w:w="270" w:type="dxa"/>
          </w:tcPr>
          <w:p w14:paraId="4FEF83DD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29D84" w14:textId="7181DAAC" w:rsidR="00097D1B" w:rsidRPr="007671A3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56,543</w:t>
            </w:r>
          </w:p>
        </w:tc>
      </w:tr>
      <w:tr w:rsidR="00097D1B" w:rsidRPr="007671A3" w14:paraId="24269C60" w14:textId="77777777" w:rsidTr="00E555BD">
        <w:tc>
          <w:tcPr>
            <w:tcW w:w="4077" w:type="dxa"/>
          </w:tcPr>
          <w:p w14:paraId="3C43704E" w14:textId="77777777" w:rsidR="00097D1B" w:rsidRPr="007671A3" w:rsidRDefault="00097D1B" w:rsidP="00097D1B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</w:tcPr>
          <w:p w14:paraId="02382A98" w14:textId="00E14089" w:rsidR="00097D1B" w:rsidRPr="007671A3" w:rsidRDefault="005918D7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</w:t>
            </w:r>
            <w:r w:rsidR="00A37ECD">
              <w:rPr>
                <w:rFonts w:ascii="Angsana New" w:hAnsi="Angsana New"/>
                <w:sz w:val="30"/>
                <w:szCs w:val="30"/>
              </w:rPr>
              <w:t>6</w:t>
            </w:r>
            <w:r w:rsidR="00552D1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C6BCEB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A69F3" w14:textId="18D79E12" w:rsidR="00097D1B" w:rsidRPr="007671A3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10,584</w:t>
            </w:r>
          </w:p>
        </w:tc>
        <w:tc>
          <w:tcPr>
            <w:tcW w:w="270" w:type="dxa"/>
          </w:tcPr>
          <w:p w14:paraId="2FCF734F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763FB" w14:textId="754EEE74" w:rsidR="00097D1B" w:rsidRPr="007671A3" w:rsidRDefault="00A37ECD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16,267</w:t>
            </w:r>
          </w:p>
        </w:tc>
        <w:tc>
          <w:tcPr>
            <w:tcW w:w="270" w:type="dxa"/>
          </w:tcPr>
          <w:p w14:paraId="19137C90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E54C4" w14:textId="597C4CA8" w:rsidR="00097D1B" w:rsidRPr="007671A3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10,584</w:t>
            </w:r>
          </w:p>
        </w:tc>
      </w:tr>
      <w:tr w:rsidR="00097D1B" w:rsidRPr="007671A3" w14:paraId="18BCABED" w14:textId="77777777" w:rsidTr="00E555BD">
        <w:tc>
          <w:tcPr>
            <w:tcW w:w="4077" w:type="dxa"/>
          </w:tcPr>
          <w:p w14:paraId="7849D90D" w14:textId="77777777" w:rsidR="00097D1B" w:rsidRPr="007671A3" w:rsidRDefault="00097D1B" w:rsidP="00097D1B">
            <w:pPr>
              <w:spacing w:line="380" w:lineRule="exac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18C12E" w14:textId="2419B9A3" w:rsidR="00097D1B" w:rsidRPr="00E555BD" w:rsidRDefault="00A37ECD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179,71</w:t>
            </w:r>
            <w:r w:rsidR="00552D1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4B7EC7D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F824AB" w14:textId="36BD208C" w:rsidR="00097D1B" w:rsidRPr="00E555BD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5BD">
              <w:rPr>
                <w:rFonts w:ascii="Angsana New" w:hAnsi="Angsana New"/>
                <w:b/>
                <w:bCs/>
                <w:sz w:val="30"/>
                <w:szCs w:val="30"/>
              </w:rPr>
              <w:t>197,27</w:t>
            </w:r>
            <w:r w:rsidR="005D2E82" w:rsidRPr="00E555BD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A382DF" w14:textId="77777777" w:rsidR="00097D1B" w:rsidRPr="00E555BD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E07B2F" w14:textId="5B76F472" w:rsidR="00097D1B" w:rsidRPr="00E555BD" w:rsidRDefault="00A37ECD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141,223</w:t>
            </w:r>
          </w:p>
        </w:tc>
        <w:tc>
          <w:tcPr>
            <w:tcW w:w="270" w:type="dxa"/>
          </w:tcPr>
          <w:p w14:paraId="3DE26934" w14:textId="77777777" w:rsidR="00097D1B" w:rsidRPr="00E555BD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EAD366" w14:textId="5828B016" w:rsidR="00097D1B" w:rsidRPr="00E555BD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5BD">
              <w:rPr>
                <w:rFonts w:ascii="Angsana New" w:hAnsi="Angsana New"/>
                <w:b/>
                <w:bCs/>
                <w:sz w:val="30"/>
                <w:szCs w:val="30"/>
              </w:rPr>
              <w:t>157,814</w:t>
            </w:r>
          </w:p>
        </w:tc>
      </w:tr>
      <w:tr w:rsidR="00097D1B" w:rsidRPr="007671A3" w14:paraId="68546367" w14:textId="77777777" w:rsidTr="00E555BD">
        <w:tc>
          <w:tcPr>
            <w:tcW w:w="4077" w:type="dxa"/>
          </w:tcPr>
          <w:p w14:paraId="191C5B99" w14:textId="5BDED73A" w:rsidR="00097D1B" w:rsidRPr="007671A3" w:rsidRDefault="00097D1B" w:rsidP="00097D1B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F2AE68" w14:textId="7DFAA4E8" w:rsidR="00097D1B" w:rsidRPr="007671A3" w:rsidRDefault="005918D7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(6,427)</w:t>
            </w:r>
          </w:p>
        </w:tc>
        <w:tc>
          <w:tcPr>
            <w:tcW w:w="270" w:type="dxa"/>
          </w:tcPr>
          <w:p w14:paraId="4C19C3F7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FC20F" w14:textId="1966AA4C" w:rsidR="00097D1B" w:rsidRPr="007671A3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(9,225)</w:t>
            </w:r>
          </w:p>
        </w:tc>
        <w:tc>
          <w:tcPr>
            <w:tcW w:w="270" w:type="dxa"/>
          </w:tcPr>
          <w:p w14:paraId="27447F6F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991D4" w14:textId="3647BE3E" w:rsidR="00097D1B" w:rsidRPr="007671A3" w:rsidRDefault="00624952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(6,004)</w:t>
            </w:r>
          </w:p>
        </w:tc>
        <w:tc>
          <w:tcPr>
            <w:tcW w:w="270" w:type="dxa"/>
          </w:tcPr>
          <w:p w14:paraId="7ABC36F2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94E651" w14:textId="6A589C4B" w:rsidR="00097D1B" w:rsidRPr="007671A3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(8,234)</w:t>
            </w:r>
          </w:p>
        </w:tc>
      </w:tr>
      <w:tr w:rsidR="00097D1B" w:rsidRPr="007671A3" w14:paraId="688E3494" w14:textId="77777777" w:rsidTr="00E555BD">
        <w:trPr>
          <w:trHeight w:val="415"/>
        </w:trPr>
        <w:tc>
          <w:tcPr>
            <w:tcW w:w="4077" w:type="dxa"/>
          </w:tcPr>
          <w:p w14:paraId="0876462E" w14:textId="77777777" w:rsidR="00097D1B" w:rsidRPr="007671A3" w:rsidRDefault="00097D1B" w:rsidP="00097D1B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6F0B6F" w14:textId="694535C5" w:rsidR="00097D1B" w:rsidRPr="00E555BD" w:rsidRDefault="00A37ECD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173,28</w:t>
            </w:r>
            <w:r w:rsidR="00552D1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16680F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A2CCE8" w14:textId="02E66C01" w:rsidR="00097D1B" w:rsidRPr="00E555BD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5BD">
              <w:rPr>
                <w:rFonts w:ascii="Angsana New" w:hAnsi="Angsana New"/>
                <w:b/>
                <w:bCs/>
                <w:sz w:val="30"/>
                <w:szCs w:val="30"/>
              </w:rPr>
              <w:t>188,05</w:t>
            </w:r>
            <w:r w:rsidR="005D2E82" w:rsidRPr="00E555BD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9BC8BC" w14:textId="77777777" w:rsidR="00097D1B" w:rsidRPr="00E555BD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708FDD" w14:textId="51A9782C" w:rsidR="00097D1B" w:rsidRPr="00E555BD" w:rsidRDefault="00A37ECD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135,219</w:t>
            </w:r>
          </w:p>
        </w:tc>
        <w:tc>
          <w:tcPr>
            <w:tcW w:w="270" w:type="dxa"/>
          </w:tcPr>
          <w:p w14:paraId="094BFAA4" w14:textId="77777777" w:rsidR="00097D1B" w:rsidRPr="00E555BD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DB0CFE" w14:textId="5A70D5AE" w:rsidR="00097D1B" w:rsidRPr="00E555BD" w:rsidRDefault="00097D1B" w:rsidP="00E555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5BD">
              <w:rPr>
                <w:rFonts w:ascii="Angsana New" w:hAnsi="Angsana New"/>
                <w:b/>
                <w:bCs/>
                <w:sz w:val="30"/>
                <w:szCs w:val="30"/>
              </w:rPr>
              <w:t>149,580</w:t>
            </w:r>
          </w:p>
        </w:tc>
      </w:tr>
      <w:tr w:rsidR="00A05B3A" w:rsidRPr="007671A3" w14:paraId="09A97B46" w14:textId="77777777" w:rsidTr="00E555BD">
        <w:trPr>
          <w:trHeight w:val="188"/>
        </w:trPr>
        <w:tc>
          <w:tcPr>
            <w:tcW w:w="4077" w:type="dxa"/>
          </w:tcPr>
          <w:p w14:paraId="59456A1B" w14:textId="77777777" w:rsidR="00A05B3A" w:rsidRPr="007671A3" w:rsidRDefault="00A05B3A" w:rsidP="00097D1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046C71" w14:textId="77777777" w:rsidR="00A05B3A" w:rsidRPr="007671A3" w:rsidRDefault="00A05B3A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114B3" w14:textId="77777777" w:rsidR="00A05B3A" w:rsidRPr="007671A3" w:rsidRDefault="00A05B3A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0D43F537" w14:textId="77777777" w:rsidR="00A05B3A" w:rsidRPr="007671A3" w:rsidRDefault="00A05B3A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322FED3" w14:textId="77777777" w:rsidR="00A05B3A" w:rsidRPr="007671A3" w:rsidRDefault="00A05B3A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70968ED6" w14:textId="77777777" w:rsidR="00A05B3A" w:rsidRPr="007671A3" w:rsidRDefault="00A05B3A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F28BB3" w14:textId="77777777" w:rsidR="00A05B3A" w:rsidRPr="007671A3" w:rsidRDefault="00A05B3A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25E6286C" w14:textId="77777777" w:rsidR="00A05B3A" w:rsidRPr="007671A3" w:rsidRDefault="00A05B3A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256FC" w:rsidRPr="007671A3" w14:paraId="4D08922A" w14:textId="77777777" w:rsidTr="00E555BD">
        <w:trPr>
          <w:trHeight w:val="188"/>
        </w:trPr>
        <w:tc>
          <w:tcPr>
            <w:tcW w:w="4077" w:type="dxa"/>
          </w:tcPr>
          <w:p w14:paraId="31FB9D09" w14:textId="77777777" w:rsidR="005256FC" w:rsidRPr="007671A3" w:rsidRDefault="005256FC" w:rsidP="00097D1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C437C4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C1759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35386D33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0C21C63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41C7DA28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B09025B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13AC1E06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256FC" w:rsidRPr="007671A3" w14:paraId="37E78A3A" w14:textId="77777777" w:rsidTr="00E555BD">
        <w:trPr>
          <w:trHeight w:val="188"/>
        </w:trPr>
        <w:tc>
          <w:tcPr>
            <w:tcW w:w="4077" w:type="dxa"/>
          </w:tcPr>
          <w:p w14:paraId="6982364C" w14:textId="77777777" w:rsidR="005256FC" w:rsidRPr="007671A3" w:rsidRDefault="005256FC" w:rsidP="00097D1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69E2DE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12FA5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09FDB459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4FC60EB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411F061E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E3A7235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033C35C5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256FC" w:rsidRPr="007671A3" w14:paraId="5DB3CB2B" w14:textId="77777777" w:rsidTr="00E555BD">
        <w:trPr>
          <w:trHeight w:val="188"/>
        </w:trPr>
        <w:tc>
          <w:tcPr>
            <w:tcW w:w="4077" w:type="dxa"/>
          </w:tcPr>
          <w:p w14:paraId="22159E38" w14:textId="77777777" w:rsidR="005256FC" w:rsidRPr="007671A3" w:rsidRDefault="005256FC" w:rsidP="00097D1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637C52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5358D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36041AF2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68A7CA5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19DCB1C4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29C6E4A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063FEEAB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256FC" w:rsidRPr="007671A3" w14:paraId="68BF9847" w14:textId="77777777" w:rsidTr="00E555BD">
        <w:trPr>
          <w:trHeight w:val="188"/>
        </w:trPr>
        <w:tc>
          <w:tcPr>
            <w:tcW w:w="4077" w:type="dxa"/>
          </w:tcPr>
          <w:p w14:paraId="4CD74B9D" w14:textId="77777777" w:rsidR="005256FC" w:rsidRPr="007671A3" w:rsidRDefault="005256FC" w:rsidP="00097D1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7CB048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3A9BA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021309E2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6ED741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4A449C47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52C1B19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4818569D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256FC" w:rsidRPr="007671A3" w14:paraId="11192632" w14:textId="77777777" w:rsidTr="00E555BD">
        <w:trPr>
          <w:trHeight w:val="188"/>
        </w:trPr>
        <w:tc>
          <w:tcPr>
            <w:tcW w:w="4077" w:type="dxa"/>
          </w:tcPr>
          <w:p w14:paraId="266C3274" w14:textId="77777777" w:rsidR="005256FC" w:rsidRPr="007671A3" w:rsidRDefault="005256FC" w:rsidP="00097D1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D863BC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6E3BC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2B0B853B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402EB6B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2F0E508C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334DB42" w14:textId="77777777" w:rsidR="005256FC" w:rsidRPr="007671A3" w:rsidRDefault="005256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2DCC48FF" w14:textId="77777777" w:rsidR="005256FC" w:rsidRPr="007671A3" w:rsidRDefault="005256FC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97D1B" w:rsidRPr="007671A3" w14:paraId="4398BD7F" w14:textId="77777777" w:rsidTr="00E555BD">
        <w:tc>
          <w:tcPr>
            <w:tcW w:w="4077" w:type="dxa"/>
          </w:tcPr>
          <w:p w14:paraId="5995E0AA" w14:textId="77777777" w:rsidR="00097D1B" w:rsidRPr="007671A3" w:rsidRDefault="00097D1B" w:rsidP="00097D1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65D8B5FE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AC21E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5C182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5D4C1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C696A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4F2A8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DE721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7D1B" w:rsidRPr="007671A3" w14:paraId="01C39082" w14:textId="77777777" w:rsidTr="00E555BD">
        <w:tc>
          <w:tcPr>
            <w:tcW w:w="4077" w:type="dxa"/>
          </w:tcPr>
          <w:p w14:paraId="55AA892D" w14:textId="549A9FB3" w:rsidR="00097D1B" w:rsidRPr="007671A3" w:rsidRDefault="00097D1B" w:rsidP="002802F3">
            <w:pPr>
              <w:tabs>
                <w:tab w:val="clear" w:pos="227"/>
                <w:tab w:val="left" w:pos="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sz w:val="30"/>
                <w:szCs w:val="30"/>
              </w:rPr>
              <w:tab/>
            </w:r>
            <w:r w:rsidRPr="007671A3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</w:t>
            </w:r>
            <w:r w:rsidRPr="007671A3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0A5D6D99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24FCA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BBD9E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629F1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A3F0B3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5B6F3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883C1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7D1B" w:rsidRPr="007671A3" w14:paraId="19037E90" w14:textId="77777777" w:rsidTr="00E555BD">
        <w:tc>
          <w:tcPr>
            <w:tcW w:w="4077" w:type="dxa"/>
            <w:shd w:val="clear" w:color="auto" w:fill="auto"/>
          </w:tcPr>
          <w:p w14:paraId="468B7569" w14:textId="134CD772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6F242119" w14:textId="6EC6C271" w:rsidR="00097D1B" w:rsidRPr="007671A3" w:rsidRDefault="00B0039D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1,642,820</w:t>
            </w:r>
          </w:p>
        </w:tc>
        <w:tc>
          <w:tcPr>
            <w:tcW w:w="270" w:type="dxa"/>
          </w:tcPr>
          <w:p w14:paraId="5816B8C3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BAF444" w14:textId="22BE0478" w:rsidR="00097D1B" w:rsidRPr="007671A3" w:rsidRDefault="00A37ECD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1,534,838</w:t>
            </w:r>
          </w:p>
        </w:tc>
        <w:tc>
          <w:tcPr>
            <w:tcW w:w="270" w:type="dxa"/>
          </w:tcPr>
          <w:p w14:paraId="7139D65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037A5" w14:textId="2259ADB5" w:rsidR="00097D1B" w:rsidRPr="007671A3" w:rsidRDefault="00624952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</w:t>
            </w:r>
            <w:r w:rsidR="005918D7">
              <w:rPr>
                <w:rFonts w:ascii="Angsana New" w:hAnsi="Angsana New"/>
                <w:sz w:val="30"/>
                <w:szCs w:val="30"/>
              </w:rPr>
              <w:t>0,55</w:t>
            </w:r>
            <w:r w:rsidR="00A37EC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EC39AC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54BA3" w14:textId="792F05EF" w:rsidR="00097D1B" w:rsidRPr="007671A3" w:rsidRDefault="00A37ECD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1,261,336</w:t>
            </w:r>
          </w:p>
        </w:tc>
      </w:tr>
      <w:tr w:rsidR="00097D1B" w:rsidRPr="008F5157" w14:paraId="5DE0CB6E" w14:textId="77777777" w:rsidTr="00E555BD">
        <w:tc>
          <w:tcPr>
            <w:tcW w:w="4077" w:type="dxa"/>
          </w:tcPr>
          <w:p w14:paraId="361B25B1" w14:textId="33F2F072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การ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กลับรายการปรับลดมูลค่า</w:t>
            </w:r>
          </w:p>
        </w:tc>
        <w:tc>
          <w:tcPr>
            <w:tcW w:w="1080" w:type="dxa"/>
          </w:tcPr>
          <w:p w14:paraId="4A81C6CD" w14:textId="796439D1" w:rsidR="00097D1B" w:rsidRPr="007671A3" w:rsidRDefault="002802F3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4,144</w:t>
            </w:r>
          </w:p>
        </w:tc>
        <w:tc>
          <w:tcPr>
            <w:tcW w:w="270" w:type="dxa"/>
          </w:tcPr>
          <w:p w14:paraId="6FB47598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0413A" w14:textId="71E35042" w:rsidR="00097D1B" w:rsidRPr="007671A3" w:rsidRDefault="00E07E3E" w:rsidP="00280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2802F3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7FA33565" w14:textId="77777777" w:rsidR="00097D1B" w:rsidRPr="008F5157" w:rsidRDefault="00097D1B" w:rsidP="008F5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44501D" w14:textId="62E9E174" w:rsidR="00097D1B" w:rsidRPr="007671A3" w:rsidRDefault="002802F3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3,869</w:t>
            </w:r>
          </w:p>
        </w:tc>
        <w:tc>
          <w:tcPr>
            <w:tcW w:w="270" w:type="dxa"/>
          </w:tcPr>
          <w:p w14:paraId="5EC23C1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7B969" w14:textId="1BC2C18C" w:rsidR="00097D1B" w:rsidRPr="007671A3" w:rsidRDefault="00097D1B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5,763</w:t>
            </w:r>
          </w:p>
        </w:tc>
      </w:tr>
      <w:tr w:rsidR="00097D1B" w:rsidRPr="007671A3" w14:paraId="6B3AC3C1" w14:textId="77777777" w:rsidTr="00E555BD">
        <w:tc>
          <w:tcPr>
            <w:tcW w:w="4077" w:type="dxa"/>
          </w:tcPr>
          <w:p w14:paraId="568C965F" w14:textId="77777777" w:rsidR="00097D1B" w:rsidRPr="007671A3" w:rsidRDefault="00097D1B" w:rsidP="00097D1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719925" w14:textId="04B7CC5B" w:rsidR="00097D1B" w:rsidRPr="007671A3" w:rsidRDefault="002802F3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1,646,964</w:t>
            </w:r>
          </w:p>
        </w:tc>
        <w:tc>
          <w:tcPr>
            <w:tcW w:w="270" w:type="dxa"/>
          </w:tcPr>
          <w:p w14:paraId="230D0A18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48F28A" w14:textId="13ED34EB" w:rsidR="00097D1B" w:rsidRPr="007671A3" w:rsidRDefault="002802F3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1,543</w:t>
            </w:r>
            <w:r w:rsidR="00097D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70" w:type="dxa"/>
          </w:tcPr>
          <w:p w14:paraId="778D7E55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3479CB" w14:textId="0E53E69C" w:rsidR="00097D1B" w:rsidRPr="007671A3" w:rsidRDefault="002802F3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1,364,421</w:t>
            </w:r>
          </w:p>
        </w:tc>
        <w:tc>
          <w:tcPr>
            <w:tcW w:w="270" w:type="dxa"/>
          </w:tcPr>
          <w:p w14:paraId="1A311E6A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88ECA" w14:textId="1C4575FF" w:rsidR="00097D1B" w:rsidRPr="007671A3" w:rsidRDefault="00A37ECD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Pr="00DB5D27"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06B79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</w:tr>
      <w:tr w:rsidR="00097D1B" w:rsidRPr="007671A3" w14:paraId="0F084856" w14:textId="77777777" w:rsidTr="00E555BD">
        <w:tc>
          <w:tcPr>
            <w:tcW w:w="4077" w:type="dxa"/>
          </w:tcPr>
          <w:p w14:paraId="3A21CE80" w14:textId="77777777" w:rsidR="00097D1B" w:rsidRPr="007671A3" w:rsidRDefault="00097D1B" w:rsidP="00097D1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FBD846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4C2C3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8D05156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D274F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69E997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30697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90CCA9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7D1B" w:rsidRPr="00D20B6E" w14:paraId="6D4908CD" w14:textId="77777777" w:rsidTr="00E555BD">
        <w:tc>
          <w:tcPr>
            <w:tcW w:w="4077" w:type="dxa"/>
          </w:tcPr>
          <w:p w14:paraId="1F356B08" w14:textId="1EA58A14" w:rsidR="00097D1B" w:rsidRPr="006F1710" w:rsidRDefault="00097D1B" w:rsidP="002802F3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6F1710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="00500253" w:rsidRPr="006F1710">
              <w:rPr>
                <w:rFonts w:ascii="Angsana New" w:hAnsi="Angsana New"/>
                <w:spacing w:val="-2"/>
                <w:sz w:val="30"/>
                <w:szCs w:val="30"/>
              </w:rPr>
              <w:t xml:space="preserve">     </w:t>
            </w:r>
          </w:p>
        </w:tc>
        <w:tc>
          <w:tcPr>
            <w:tcW w:w="1080" w:type="dxa"/>
          </w:tcPr>
          <w:p w14:paraId="5F57D677" w14:textId="67C262F3" w:rsidR="00097D1B" w:rsidRPr="006F1710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B74C9" w14:textId="77777777" w:rsidR="00097D1B" w:rsidRPr="006F1710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C2FE3" w14:textId="376E5C44" w:rsidR="00097D1B" w:rsidRPr="006F1710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614BE" w14:textId="77777777" w:rsidR="00097D1B" w:rsidRPr="006F1710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6B1D6" w14:textId="3589AE71" w:rsidR="00097D1B" w:rsidRPr="006F1710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13F7A" w14:textId="77777777" w:rsidR="00097D1B" w:rsidRPr="006F1710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CF1E8" w14:textId="1F205BCC" w:rsidR="00097D1B" w:rsidRPr="006F1710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0253" w:rsidRPr="00D20B6E" w14:paraId="53F4EA9A" w14:textId="77777777" w:rsidTr="00E555BD">
        <w:tc>
          <w:tcPr>
            <w:tcW w:w="4077" w:type="dxa"/>
          </w:tcPr>
          <w:p w14:paraId="4C4C163A" w14:textId="3ABA2EFF" w:rsidR="00500253" w:rsidRPr="006F1710" w:rsidRDefault="002802F3" w:rsidP="002802F3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542E1">
              <w:rPr>
                <w:rFonts w:ascii="Angsana New" w:hAnsi="Angsana New"/>
                <w:b/>
                <w:sz w:val="30"/>
                <w:szCs w:val="30"/>
              </w:rPr>
              <w:tab/>
            </w:r>
            <w:r w:rsidRPr="003542E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6F1710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และสินค้า</w:t>
            </w:r>
            <w:r w:rsidR="00500253" w:rsidRPr="006F1710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ระหว่างผลิต</w:t>
            </w:r>
          </w:p>
        </w:tc>
        <w:tc>
          <w:tcPr>
            <w:tcW w:w="1080" w:type="dxa"/>
          </w:tcPr>
          <w:p w14:paraId="1DFD9965" w14:textId="7C2901FF" w:rsidR="00500253" w:rsidRPr="006F1710" w:rsidRDefault="004F2F7E" w:rsidP="0035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(3,51</w:t>
            </w:r>
            <w:r w:rsidR="003542E1">
              <w:rPr>
                <w:rFonts w:ascii="Angsana New" w:hAnsi="Angsana New"/>
                <w:sz w:val="30"/>
                <w:szCs w:val="30"/>
              </w:rPr>
              <w:t>4</w:t>
            </w:r>
            <w:r w:rsidRPr="006F17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F287DE" w14:textId="77777777" w:rsidR="00500253" w:rsidRPr="006F1710" w:rsidRDefault="00500253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310C4" w14:textId="1C30FD63" w:rsidR="00500253" w:rsidRPr="006F1710" w:rsidRDefault="00500253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7,337</w:t>
            </w:r>
          </w:p>
        </w:tc>
        <w:tc>
          <w:tcPr>
            <w:tcW w:w="270" w:type="dxa"/>
          </w:tcPr>
          <w:p w14:paraId="18B6DCC3" w14:textId="77777777" w:rsidR="00500253" w:rsidRPr="006F1710" w:rsidRDefault="00500253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FE91A" w14:textId="4B78A154" w:rsidR="00500253" w:rsidRPr="006F1710" w:rsidRDefault="004F2F7E" w:rsidP="006F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(6,927)</w:t>
            </w:r>
          </w:p>
        </w:tc>
        <w:tc>
          <w:tcPr>
            <w:tcW w:w="270" w:type="dxa"/>
          </w:tcPr>
          <w:p w14:paraId="40DE5021" w14:textId="77777777" w:rsidR="00500253" w:rsidRPr="006F1710" w:rsidRDefault="00500253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4D8FB" w14:textId="1E758FF5" w:rsidR="00500253" w:rsidRPr="006F1710" w:rsidRDefault="00500253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10,454</w:t>
            </w:r>
          </w:p>
        </w:tc>
      </w:tr>
      <w:tr w:rsidR="00097D1B" w:rsidRPr="00D20B6E" w14:paraId="54B4C020" w14:textId="77777777" w:rsidTr="00E555BD">
        <w:tc>
          <w:tcPr>
            <w:tcW w:w="4077" w:type="dxa"/>
          </w:tcPr>
          <w:p w14:paraId="5C1262F7" w14:textId="50554F57" w:rsidR="00097D1B" w:rsidRPr="006F1710" w:rsidRDefault="00097D1B" w:rsidP="00097D1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71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80" w:type="dxa"/>
          </w:tcPr>
          <w:p w14:paraId="486B7AF1" w14:textId="6000484A" w:rsidR="00097D1B" w:rsidRPr="006F1710" w:rsidRDefault="004F2F7E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886,976</w:t>
            </w:r>
          </w:p>
        </w:tc>
        <w:tc>
          <w:tcPr>
            <w:tcW w:w="270" w:type="dxa"/>
          </w:tcPr>
          <w:p w14:paraId="5E5847E4" w14:textId="77777777" w:rsidR="00097D1B" w:rsidRPr="006F1710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AD595" w14:textId="322925D7" w:rsidR="00097D1B" w:rsidRPr="006F1710" w:rsidRDefault="00097D1B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855,774</w:t>
            </w:r>
          </w:p>
        </w:tc>
        <w:tc>
          <w:tcPr>
            <w:tcW w:w="270" w:type="dxa"/>
          </w:tcPr>
          <w:p w14:paraId="2F70BA94" w14:textId="77777777" w:rsidR="00097D1B" w:rsidRPr="006F1710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28693" w14:textId="281B9E49" w:rsidR="00097D1B" w:rsidRPr="006F1710" w:rsidRDefault="004F2F7E" w:rsidP="006F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709,134</w:t>
            </w:r>
          </w:p>
        </w:tc>
        <w:tc>
          <w:tcPr>
            <w:tcW w:w="270" w:type="dxa"/>
          </w:tcPr>
          <w:p w14:paraId="65E181D4" w14:textId="77777777" w:rsidR="00097D1B" w:rsidRPr="006F1710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E8659" w14:textId="55D6E448" w:rsidR="00097D1B" w:rsidRPr="006F1710" w:rsidRDefault="00097D1B" w:rsidP="0050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680,098</w:t>
            </w:r>
          </w:p>
        </w:tc>
      </w:tr>
    </w:tbl>
    <w:p w14:paraId="4874C44A" w14:textId="77777777" w:rsidR="005B3B34" w:rsidRPr="007671A3" w:rsidRDefault="005B3B34" w:rsidP="007E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  <w:sectPr w:rsidR="005B3B34" w:rsidRPr="007671A3" w:rsidSect="00F70A15">
          <w:headerReference w:type="default" r:id="rId8"/>
          <w:footerReference w:type="default" r:id="rId9"/>
          <w:pgSz w:w="11907" w:h="16840" w:code="9"/>
          <w:pgMar w:top="691" w:right="1107" w:bottom="576" w:left="1152" w:header="720" w:footer="576" w:gutter="0"/>
          <w:pgNumType w:start="20"/>
          <w:cols w:space="708"/>
          <w:docGrid w:linePitch="360"/>
        </w:sectPr>
      </w:pPr>
    </w:p>
    <w:p w14:paraId="429B2A6B" w14:textId="77777777" w:rsidR="005B3B34" w:rsidRPr="007671A3" w:rsidRDefault="006E0254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054C3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55B7150D" w14:textId="77777777" w:rsidR="005B3B34" w:rsidRPr="007671A3" w:rsidRDefault="005B3B34" w:rsidP="005B3B34">
      <w:pPr>
        <w:pStyle w:val="BodyText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6BAF66D1" w14:textId="4E2B2555" w:rsidR="005B3B34" w:rsidRPr="007671A3" w:rsidRDefault="005B3B34" w:rsidP="00B366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7671A3">
        <w:rPr>
          <w:rFonts w:ascii="Angsana New" w:hAnsi="Angsana New"/>
          <w:sz w:val="30"/>
          <w:szCs w:val="30"/>
        </w:rPr>
        <w:t xml:space="preserve">31 </w:t>
      </w:r>
      <w:r w:rsidRPr="007671A3">
        <w:rPr>
          <w:rFonts w:ascii="Angsana New" w:hAnsi="Angsana New"/>
          <w:sz w:val="30"/>
          <w:szCs w:val="30"/>
          <w:cs/>
        </w:rPr>
        <w:t>ธันวาคม และเงินปันผลรับ</w:t>
      </w:r>
      <w:r w:rsidR="004B0776">
        <w:rPr>
          <w:rFonts w:ascii="Angsana New" w:hAnsi="Angsana New" w:hint="cs"/>
          <w:sz w:val="30"/>
          <w:szCs w:val="30"/>
          <w:cs/>
        </w:rPr>
        <w:t>จากเงินลงทุนระหว่างปีสิ้นสุดวันเดียวกัน</w:t>
      </w:r>
      <w:r w:rsidRPr="007671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3084AA0" w14:textId="77777777" w:rsidR="005B3B34" w:rsidRPr="007671A3" w:rsidRDefault="005B3B34" w:rsidP="005B3B34">
      <w:pPr>
        <w:pStyle w:val="BodyText"/>
        <w:spacing w:after="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5B3B34" w:rsidRPr="007671A3" w14:paraId="4515FA0D" w14:textId="77777777" w:rsidTr="00EA1D08">
        <w:trPr>
          <w:cantSplit/>
          <w:tblHeader/>
        </w:trPr>
        <w:tc>
          <w:tcPr>
            <w:tcW w:w="4516" w:type="dxa"/>
          </w:tcPr>
          <w:p w14:paraId="3023A8C7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30EAD29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B3B34" w:rsidRPr="007671A3" w14:paraId="7244DD5D" w14:textId="77777777" w:rsidTr="004B0776">
        <w:trPr>
          <w:cantSplit/>
          <w:tblHeader/>
        </w:trPr>
        <w:tc>
          <w:tcPr>
            <w:tcW w:w="4516" w:type="dxa"/>
          </w:tcPr>
          <w:p w14:paraId="77269DBC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735FB95" w14:textId="77777777" w:rsidR="005B3B34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1F7E2D69" w14:textId="57EF800E" w:rsidR="004B0776" w:rsidRPr="004B0776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โดยตรง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46A0CF37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23A420E" w14:textId="77777777" w:rsidR="005B3B34" w:rsidRPr="007671A3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04DB18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555F08D" w14:textId="594D8F20" w:rsidR="005B3B34" w:rsidRPr="007671A3" w:rsidRDefault="004B0776" w:rsidP="004B0776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</w:t>
            </w:r>
            <w:r w:rsidR="005B3B34"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CFA19FB" w14:textId="77777777" w:rsidR="005B3B34" w:rsidRPr="007671A3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1C373F8" w14:textId="0D920BD0" w:rsidR="005B3B34" w:rsidRPr="007671A3" w:rsidRDefault="004B0776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097D1B" w:rsidRPr="007671A3" w14:paraId="51EB3D46" w14:textId="77777777" w:rsidTr="00EA1D08">
        <w:trPr>
          <w:cantSplit/>
          <w:tblHeader/>
        </w:trPr>
        <w:tc>
          <w:tcPr>
            <w:tcW w:w="4516" w:type="dxa"/>
          </w:tcPr>
          <w:p w14:paraId="56ED24C1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7F693" w14:textId="373EC4C9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0AB45E9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5D3B0" w14:textId="394E4A29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</w:tcPr>
          <w:p w14:paraId="65B6CAD2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FC9DC" w14:textId="3B193A12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73FC229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84C15" w14:textId="0AB6C616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</w:tcPr>
          <w:p w14:paraId="4D5B630C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39DA6" w14:textId="7B68D540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DF3BE6D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D1C42" w14:textId="03E85979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</w:tcPr>
          <w:p w14:paraId="0F9206D1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C36B2" w14:textId="237EB625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056B4267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EDF2715" w14:textId="5ACE35D1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</w:tr>
      <w:tr w:rsidR="000F2463" w:rsidRPr="007671A3" w14:paraId="465A8E39" w14:textId="77777777" w:rsidTr="00EA1D08">
        <w:trPr>
          <w:cantSplit/>
        </w:trPr>
        <w:tc>
          <w:tcPr>
            <w:tcW w:w="4516" w:type="dxa"/>
          </w:tcPr>
          <w:p w14:paraId="489A8EF4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C6B0F63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23A469E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70B40CC3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2463" w:rsidRPr="007671A3" w14:paraId="5667E7E2" w14:textId="77777777" w:rsidTr="00EA1D08">
        <w:trPr>
          <w:cantSplit/>
        </w:trPr>
        <w:tc>
          <w:tcPr>
            <w:tcW w:w="4516" w:type="dxa"/>
          </w:tcPr>
          <w:p w14:paraId="1B0F0470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2A0D76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533A5D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5F2DB19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0CC3BB3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1B3844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4A544F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79118BE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6EF3C9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F8B39CB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B34D712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52B9B76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F7FA7A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850D07E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F5B5820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5E50A21C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B7C75" w:rsidRPr="007671A3" w14:paraId="01E379CD" w14:textId="77777777" w:rsidTr="00EA1D08">
        <w:trPr>
          <w:cantSplit/>
        </w:trPr>
        <w:tc>
          <w:tcPr>
            <w:tcW w:w="4516" w:type="dxa"/>
          </w:tcPr>
          <w:p w14:paraId="6B37AF87" w14:textId="77777777" w:rsidR="001B7C75" w:rsidRPr="007671A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255B37F" w14:textId="756F8BC7" w:rsidR="001B7C75" w:rsidRPr="007671A3" w:rsidRDefault="001B7C75" w:rsidP="001B7C7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3CD3E6E1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4D141D" w14:textId="1F789969" w:rsidR="001B7C75" w:rsidRPr="007671A3" w:rsidRDefault="001B7C75" w:rsidP="001B7C7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3009763A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0952CD" w14:textId="660BA7CD" w:rsidR="001B7C75" w:rsidRPr="007671A3" w:rsidRDefault="001B7C75" w:rsidP="001B7C75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EBA8A77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5EEB25" w14:textId="3B8C24C4" w:rsidR="001B7C75" w:rsidRPr="007671A3" w:rsidRDefault="001B7C75" w:rsidP="001B7C75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56FC435" w14:textId="77777777" w:rsidR="001B7C75" w:rsidRPr="007671A3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6EFF4" w14:textId="24159B10" w:rsidR="001B7C75" w:rsidRPr="007671A3" w:rsidRDefault="001B7C75" w:rsidP="001B7C7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9F06784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000CE" w14:textId="4DF3B208" w:rsidR="001B7C75" w:rsidRPr="007671A3" w:rsidRDefault="001B7C75" w:rsidP="001B7C7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EEBAE1B" w14:textId="77777777" w:rsidR="001B7C75" w:rsidRPr="007671A3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348C1" w14:textId="2A2985AE" w:rsidR="001B7C75" w:rsidRPr="007671A3" w:rsidRDefault="001B7C75" w:rsidP="001B7C7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8AF332" w14:textId="77777777" w:rsidR="001B7C75" w:rsidRPr="007671A3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AA0B242" w14:textId="325C5808" w:rsidR="001B7C75" w:rsidRPr="007671A3" w:rsidRDefault="001B7C75" w:rsidP="001B7C7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B7C75" w:rsidRPr="007671A3" w14:paraId="333EFD04" w14:textId="77777777" w:rsidTr="00EA1D08">
        <w:trPr>
          <w:cantSplit/>
        </w:trPr>
        <w:tc>
          <w:tcPr>
            <w:tcW w:w="4516" w:type="dxa"/>
          </w:tcPr>
          <w:p w14:paraId="0EC46FA3" w14:textId="77777777" w:rsidR="001B7C75" w:rsidRPr="007671A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0FB829B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CE3C3D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E9D862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31F1AEA" w14:textId="77777777" w:rsidR="001B7C75" w:rsidRPr="007671A3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B5871C1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10BE6C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60FBF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6FC69" w14:textId="77777777" w:rsidR="001B7C75" w:rsidRPr="007671A3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E22CF" w14:textId="6BEA6DD5" w:rsidR="001B7C75" w:rsidRPr="007671A3" w:rsidRDefault="001B7C75" w:rsidP="001B7C75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E4A30CC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ED489" w14:textId="7375FBEA" w:rsidR="001B7C75" w:rsidRPr="007671A3" w:rsidRDefault="001B7C75" w:rsidP="001B7C7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86C37C0" w14:textId="77777777" w:rsidR="001B7C75" w:rsidRPr="007671A3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3B27D" w14:textId="15FA307E" w:rsidR="001B7C75" w:rsidRPr="007671A3" w:rsidRDefault="001B7C75" w:rsidP="001B7C7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5035B6D" w14:textId="77777777" w:rsidR="001B7C75" w:rsidRPr="007671A3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CD71B4C" w14:textId="641D69B6" w:rsidR="001B7C75" w:rsidRPr="007671A3" w:rsidRDefault="001B7C75" w:rsidP="001B7C7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27D4418" w14:textId="77777777" w:rsidR="005B3B34" w:rsidRPr="007671A3" w:rsidRDefault="005B3B34" w:rsidP="005B3B3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AA04B0" w14:textId="77777777" w:rsidR="005B3B34" w:rsidRPr="007671A3" w:rsidRDefault="005B3B34" w:rsidP="005B3B34">
      <w:pPr>
        <w:rPr>
          <w:rFonts w:ascii="Angsana New" w:hAnsi="Angsana New"/>
          <w:b/>
          <w:bCs/>
          <w:sz w:val="30"/>
          <w:szCs w:val="30"/>
          <w:cs/>
        </w:rPr>
        <w:sectPr w:rsidR="005B3B34" w:rsidRPr="007671A3" w:rsidSect="00AE5AF5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1782C814" w14:textId="77777777" w:rsidR="005B3B34" w:rsidRPr="007671A3" w:rsidRDefault="007E6917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0B08C9" w:rsidRPr="007671A3">
        <w:rPr>
          <w:rFonts w:ascii="Angsana New" w:hAnsi="Angsana New"/>
          <w:b/>
          <w:bCs/>
          <w:color w:val="000000"/>
          <w:sz w:val="30"/>
          <w:szCs w:val="30"/>
        </w:rPr>
        <w:t>0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เงินลงทุน</w:t>
      </w:r>
      <w:r w:rsidR="00C3621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ระยะยาว</w:t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อื่น</w:t>
      </w:r>
    </w:p>
    <w:p w14:paraId="0F426F93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78"/>
        <w:gridCol w:w="1080"/>
        <w:gridCol w:w="263"/>
        <w:gridCol w:w="1071"/>
        <w:gridCol w:w="270"/>
        <w:gridCol w:w="1080"/>
        <w:gridCol w:w="270"/>
        <w:gridCol w:w="1080"/>
      </w:tblGrid>
      <w:tr w:rsidR="005B3B34" w:rsidRPr="007671A3" w14:paraId="46137F10" w14:textId="77777777" w:rsidTr="00346E39">
        <w:tc>
          <w:tcPr>
            <w:tcW w:w="3978" w:type="dxa"/>
          </w:tcPr>
          <w:p w14:paraId="02BF18BF" w14:textId="77777777" w:rsidR="005B3B34" w:rsidRPr="007671A3" w:rsidRDefault="005B3B34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78250FA8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0D689AF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16CCD7A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760C7" w:rsidRPr="007671A3" w14:paraId="7D6AF1D3" w14:textId="77777777" w:rsidTr="00346E39">
        <w:tc>
          <w:tcPr>
            <w:tcW w:w="3978" w:type="dxa"/>
          </w:tcPr>
          <w:p w14:paraId="74FE5610" w14:textId="77777777" w:rsidR="007760C7" w:rsidRPr="007671A3" w:rsidRDefault="007760C7" w:rsidP="007760C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89387" w14:textId="6C973F3D" w:rsidR="007760C7" w:rsidRPr="007671A3" w:rsidRDefault="00090B52" w:rsidP="00A0445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A0445C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3" w:type="dxa"/>
            <w:vAlign w:val="bottom"/>
          </w:tcPr>
          <w:p w14:paraId="01809BA8" w14:textId="77777777" w:rsidR="007760C7" w:rsidRPr="007671A3" w:rsidRDefault="007760C7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DE027F1" w14:textId="4E451359" w:rsidR="007760C7" w:rsidRPr="007671A3" w:rsidRDefault="00090B52" w:rsidP="00A0445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="00A0445C"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5B690CF6" w14:textId="77777777" w:rsidR="007760C7" w:rsidRPr="007671A3" w:rsidRDefault="007760C7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231873" w14:textId="597AC52B" w:rsidR="007760C7" w:rsidRPr="007671A3" w:rsidRDefault="00090B52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50025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56DE0E0" w14:textId="77777777" w:rsidR="007760C7" w:rsidRPr="007671A3" w:rsidRDefault="007760C7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58B6D6" w14:textId="4EBBCCD5" w:rsidR="007760C7" w:rsidRPr="007671A3" w:rsidRDefault="00500253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</w:tr>
      <w:tr w:rsidR="005E48A1" w:rsidRPr="007671A3" w14:paraId="3513631B" w14:textId="77777777" w:rsidTr="00346E39">
        <w:tc>
          <w:tcPr>
            <w:tcW w:w="3978" w:type="dxa"/>
          </w:tcPr>
          <w:p w14:paraId="0ACC33CD" w14:textId="77777777" w:rsidR="005E48A1" w:rsidRPr="007671A3" w:rsidRDefault="005E48A1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56EBF499" w14:textId="77777777" w:rsidR="005E48A1" w:rsidRPr="007671A3" w:rsidRDefault="005E48A1" w:rsidP="00744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B7C75" w:rsidRPr="007671A3" w14:paraId="4EB83FA4" w14:textId="77777777" w:rsidTr="00346E39">
        <w:tc>
          <w:tcPr>
            <w:tcW w:w="3978" w:type="dxa"/>
          </w:tcPr>
          <w:p w14:paraId="43CDCE43" w14:textId="77777777" w:rsidR="001B7C75" w:rsidRPr="007671A3" w:rsidRDefault="001B7C75" w:rsidP="001B7C75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080" w:type="dxa"/>
          </w:tcPr>
          <w:p w14:paraId="496EB6CF" w14:textId="53551059" w:rsidR="001B7C75" w:rsidRPr="007671A3" w:rsidRDefault="001B7C75" w:rsidP="001B7C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63" w:type="dxa"/>
          </w:tcPr>
          <w:p w14:paraId="3767EE34" w14:textId="77777777" w:rsidR="001B7C75" w:rsidRPr="007671A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92A13EA" w14:textId="7C2E6773" w:rsidR="001B7C75" w:rsidRPr="007671A3" w:rsidRDefault="001B7C75" w:rsidP="001B7C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70" w:type="dxa"/>
          </w:tcPr>
          <w:p w14:paraId="4E4AB560" w14:textId="77777777" w:rsidR="001B7C75" w:rsidRPr="007671A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1CF4A6" w14:textId="62D993B1" w:rsidR="001B7C75" w:rsidRPr="007671A3" w:rsidRDefault="001B7C75" w:rsidP="001B7C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28E256CD" w14:textId="77777777" w:rsidR="001B7C75" w:rsidRPr="007671A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8CFCA" w14:textId="203B0054" w:rsidR="001B7C75" w:rsidRPr="007671A3" w:rsidRDefault="001B7C75" w:rsidP="001B7C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</w:tr>
      <w:tr w:rsidR="001B7C75" w:rsidRPr="007671A3" w14:paraId="36353C9B" w14:textId="77777777" w:rsidTr="00346E39">
        <w:tc>
          <w:tcPr>
            <w:tcW w:w="3978" w:type="dxa"/>
          </w:tcPr>
          <w:p w14:paraId="0D6E4675" w14:textId="77777777" w:rsidR="001B7C75" w:rsidRPr="007671A3" w:rsidRDefault="001B7C75" w:rsidP="001B7C75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ค่าเผื่อมูลค่าเงินลงทุน</w:t>
            </w:r>
          </w:p>
        </w:tc>
        <w:tc>
          <w:tcPr>
            <w:tcW w:w="1080" w:type="dxa"/>
          </w:tcPr>
          <w:p w14:paraId="5A919BBE" w14:textId="01611169" w:rsidR="001B7C75" w:rsidRPr="007671A3" w:rsidRDefault="001B7C75" w:rsidP="001B7C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(876)</w:t>
            </w:r>
          </w:p>
        </w:tc>
        <w:tc>
          <w:tcPr>
            <w:tcW w:w="263" w:type="dxa"/>
          </w:tcPr>
          <w:p w14:paraId="1F10AC6E" w14:textId="77777777" w:rsidR="001B7C75" w:rsidRPr="007671A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B3BAB8" w14:textId="0D35FF43" w:rsidR="001B7C75" w:rsidRPr="007671A3" w:rsidRDefault="001B7C75" w:rsidP="001B7C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(876)</w:t>
            </w:r>
          </w:p>
        </w:tc>
        <w:tc>
          <w:tcPr>
            <w:tcW w:w="270" w:type="dxa"/>
          </w:tcPr>
          <w:p w14:paraId="530F1EFA" w14:textId="77777777" w:rsidR="001B7C75" w:rsidRPr="007671A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43983" w14:textId="5003C7E3" w:rsidR="001B7C75" w:rsidRPr="007671A3" w:rsidRDefault="001B7C75" w:rsidP="001B7C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(442)</w:t>
            </w:r>
          </w:p>
        </w:tc>
        <w:tc>
          <w:tcPr>
            <w:tcW w:w="270" w:type="dxa"/>
          </w:tcPr>
          <w:p w14:paraId="36BEFE27" w14:textId="77777777" w:rsidR="001B7C75" w:rsidRPr="007671A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8F469" w14:textId="15627AB8" w:rsidR="001B7C75" w:rsidRPr="007671A3" w:rsidRDefault="001B7C75" w:rsidP="001B7C7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(442)</w:t>
            </w:r>
          </w:p>
        </w:tc>
      </w:tr>
      <w:tr w:rsidR="001B7C75" w:rsidRPr="007671A3" w14:paraId="7516E628" w14:textId="77777777" w:rsidTr="00346E39">
        <w:tc>
          <w:tcPr>
            <w:tcW w:w="3978" w:type="dxa"/>
          </w:tcPr>
          <w:p w14:paraId="3362E5B2" w14:textId="77777777" w:rsidR="001B7C75" w:rsidRPr="007671A3" w:rsidRDefault="001B7C75" w:rsidP="001B7C75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1299E7" w14:textId="03E58BEA" w:rsidR="001B7C75" w:rsidRPr="00874E14" w:rsidRDefault="001B7C75" w:rsidP="00874E1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4E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08A7349F" w14:textId="77777777" w:rsidR="001B7C75" w:rsidRPr="00874E14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19A7B6D" w14:textId="50BD5CBE" w:rsidR="001B7C75" w:rsidRPr="00874E14" w:rsidRDefault="001B7C75" w:rsidP="00874E1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4E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7DB8E5" w14:textId="77777777" w:rsidR="001B7C75" w:rsidRPr="00874E14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2B2126" w14:textId="3C184075" w:rsidR="001B7C75" w:rsidRPr="00874E14" w:rsidRDefault="001B7C75" w:rsidP="00874E1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4E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A3A7AA" w14:textId="77777777" w:rsidR="001B7C75" w:rsidRPr="00874E14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63FE12" w14:textId="78F242E7" w:rsidR="001B7C75" w:rsidRPr="00874E14" w:rsidRDefault="001B7C75" w:rsidP="00874E1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4E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A8882D9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106B1E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5B3B34" w:rsidRPr="007671A3" w:rsidSect="001E4A07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2" w:right="1151" w:bottom="578" w:left="1440" w:header="720" w:footer="598" w:gutter="0"/>
          <w:cols w:space="720"/>
        </w:sectPr>
      </w:pPr>
    </w:p>
    <w:p w14:paraId="3AEA1EC9" w14:textId="77777777" w:rsidR="005B3B34" w:rsidRPr="007671A3" w:rsidRDefault="007E6917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B08C9" w:rsidRPr="007671A3">
        <w:rPr>
          <w:rFonts w:ascii="Angsana New" w:hAnsi="Angsana New"/>
          <w:b/>
          <w:bCs/>
          <w:sz w:val="30"/>
          <w:szCs w:val="30"/>
        </w:rPr>
        <w:t>1</w:t>
      </w:r>
      <w:r w:rsidR="001054C3" w:rsidRPr="007671A3">
        <w:rPr>
          <w:rFonts w:ascii="Angsana New" w:hAnsi="Angsana New"/>
          <w:b/>
          <w:bCs/>
          <w:sz w:val="30"/>
          <w:szCs w:val="30"/>
        </w:rPr>
        <w:tab/>
      </w:r>
      <w:r w:rsidR="00B366B7" w:rsidRPr="007671A3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42ABEA66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16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36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5B3B34" w:rsidRPr="007671A3" w14:paraId="64E0B51F" w14:textId="77777777" w:rsidTr="00EA1D08">
        <w:tc>
          <w:tcPr>
            <w:tcW w:w="3636" w:type="dxa"/>
          </w:tcPr>
          <w:p w14:paraId="584C1BAD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0" w:type="dxa"/>
            <w:gridSpan w:val="14"/>
          </w:tcPr>
          <w:p w14:paraId="7ACEA6C4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3B34" w:rsidRPr="007671A3" w14:paraId="038361CF" w14:textId="77777777" w:rsidTr="00EA1D08">
        <w:tc>
          <w:tcPr>
            <w:tcW w:w="3636" w:type="dxa"/>
          </w:tcPr>
          <w:p w14:paraId="1B915349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134D60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2F74C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60004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B786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64D20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9925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61DB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69D106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C848B1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D84512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DEB65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598D8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AC578B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449E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3B34" w:rsidRPr="007671A3" w14:paraId="64E97FC6" w14:textId="77777777" w:rsidTr="00EA1D08">
        <w:tc>
          <w:tcPr>
            <w:tcW w:w="3636" w:type="dxa"/>
          </w:tcPr>
          <w:p w14:paraId="624BFB98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7FFD54E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6D811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37BBF000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2F216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63E17C6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2E257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1487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EA2854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D19FB94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5272B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C84A0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88A61A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4358DADC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D0F23A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245D777E" w14:textId="77777777" w:rsidTr="00EA1D08">
        <w:tc>
          <w:tcPr>
            <w:tcW w:w="3636" w:type="dxa"/>
          </w:tcPr>
          <w:p w14:paraId="6CD7AD9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292A56F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6F9B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BB63C2B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2F05E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C0339C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CD4C1C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8ED917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F213B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DEA4425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450700" w14:textId="5A75A440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562A506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5AA11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FE2888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CA47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79734FA8" w14:textId="77777777" w:rsidTr="00EA1D08">
        <w:tc>
          <w:tcPr>
            <w:tcW w:w="3636" w:type="dxa"/>
          </w:tcPr>
          <w:p w14:paraId="30BDDA9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E77A71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51640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07788E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CC0BBE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EB3B3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4C4F8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931F8E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2E6D4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E241BE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4F7390" w14:textId="06185662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51144D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89AFD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72A86A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7C37BE" w14:textId="77777777" w:rsidR="00361D37" w:rsidRPr="0050025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2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B3B34" w:rsidRPr="007671A3" w14:paraId="098BCFC4" w14:textId="77777777" w:rsidTr="00EA1D08">
        <w:tc>
          <w:tcPr>
            <w:tcW w:w="3636" w:type="dxa"/>
          </w:tcPr>
          <w:p w14:paraId="57C3E5DA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155C5EC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2296AD87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3B34" w:rsidRPr="007671A3" w14:paraId="433448D7" w14:textId="77777777" w:rsidTr="00EA1D08">
        <w:tc>
          <w:tcPr>
            <w:tcW w:w="3636" w:type="dxa"/>
          </w:tcPr>
          <w:p w14:paraId="53AE3CC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5E5DE545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17F80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53FDF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A016D7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9253A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5E3DC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334D4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94EA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39E10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B3A97A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962BF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E006B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2EA33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FA4DC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7FDCF184" w14:textId="77777777" w:rsidTr="00EA1D08">
        <w:tc>
          <w:tcPr>
            <w:tcW w:w="3636" w:type="dxa"/>
          </w:tcPr>
          <w:p w14:paraId="47DB2D6E" w14:textId="225E69F2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20" w:type="dxa"/>
          </w:tcPr>
          <w:p w14:paraId="3E6AC02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BA225" w14:textId="60FD9E7E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76681B76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F27CA6" w14:textId="7650665F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877,237</w:t>
            </w:r>
          </w:p>
        </w:tc>
        <w:tc>
          <w:tcPr>
            <w:tcW w:w="270" w:type="dxa"/>
          </w:tcPr>
          <w:p w14:paraId="7BA4ACAA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0F715" w14:textId="1CA6B8C2" w:rsidR="00A0445C" w:rsidRPr="00874E14" w:rsidRDefault="0056460E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74E14">
              <w:rPr>
                <w:rFonts w:ascii="Angsana New" w:hAnsi="Angsana New"/>
                <w:sz w:val="30"/>
                <w:szCs w:val="30"/>
              </w:rPr>
              <w:t>2,635,670</w:t>
            </w:r>
          </w:p>
        </w:tc>
        <w:tc>
          <w:tcPr>
            <w:tcW w:w="270" w:type="dxa"/>
          </w:tcPr>
          <w:p w14:paraId="2993CE40" w14:textId="77777777" w:rsidR="00A0445C" w:rsidRPr="00874E14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C3D33" w14:textId="2BBC723C" w:rsidR="00A0445C" w:rsidRPr="00874E14" w:rsidRDefault="0056460E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874E14">
              <w:rPr>
                <w:rFonts w:ascii="Angsana New" w:hAnsi="Angsana New"/>
                <w:sz w:val="30"/>
                <w:szCs w:val="30"/>
              </w:rPr>
              <w:t>69,057</w:t>
            </w:r>
          </w:p>
        </w:tc>
        <w:tc>
          <w:tcPr>
            <w:tcW w:w="270" w:type="dxa"/>
          </w:tcPr>
          <w:p w14:paraId="3BA4A019" w14:textId="77777777" w:rsidR="00A0445C" w:rsidRPr="00874E14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EBF5E" w14:textId="13CD5362" w:rsidR="00A0445C" w:rsidRPr="00874E14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874E14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26203C49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58CC5" w14:textId="3E6B5156" w:rsidR="00A0445C" w:rsidRPr="00A0445C" w:rsidRDefault="00004254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  <w:r w:rsidR="00A0445C" w:rsidRPr="00A0445C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78E629A5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D8951B" w14:textId="324C5C59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4,</w:t>
            </w:r>
            <w:r w:rsidR="00004254">
              <w:rPr>
                <w:rFonts w:ascii="Angsana New" w:hAnsi="Angsana New"/>
                <w:sz w:val="30"/>
                <w:szCs w:val="30"/>
              </w:rPr>
              <w:t>116,90</w:t>
            </w:r>
            <w:r w:rsidR="0056460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0445C" w:rsidRPr="007671A3" w14:paraId="4C976AB4" w14:textId="77777777" w:rsidTr="00EA1D08">
        <w:tc>
          <w:tcPr>
            <w:tcW w:w="3636" w:type="dxa"/>
          </w:tcPr>
          <w:p w14:paraId="5A2A447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2290AE0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1B3AA" w14:textId="04436D6F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6482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B5111" w14:textId="4073DBD2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4,541</w:t>
            </w:r>
          </w:p>
        </w:tc>
        <w:tc>
          <w:tcPr>
            <w:tcW w:w="270" w:type="dxa"/>
          </w:tcPr>
          <w:p w14:paraId="6531E2E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A76C8" w14:textId="16DB023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16,37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0BBFB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64F8F" w14:textId="1762BE24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5,50</w:t>
            </w:r>
            <w:r w:rsidR="0056460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E6DB6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7B7F3F" w14:textId="149779AE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CD5E4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6C8E8" w14:textId="2975ECB1" w:rsidR="00A0445C" w:rsidRPr="007671A3" w:rsidRDefault="00004254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</w:t>
            </w:r>
            <w:r w:rsidR="0056460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D765F3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E69A3" w14:textId="585218C2" w:rsidR="00A0445C" w:rsidRPr="007671A3" w:rsidRDefault="00004254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33,30</w:t>
            </w:r>
            <w:r w:rsidR="0056460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0445C" w:rsidRPr="007671A3" w14:paraId="4131A3B5" w14:textId="77777777" w:rsidTr="00EA1D08">
        <w:tc>
          <w:tcPr>
            <w:tcW w:w="3636" w:type="dxa"/>
          </w:tcPr>
          <w:p w14:paraId="67E5691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66FD47D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9A43A" w14:textId="3594689C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DE037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3891A6" w14:textId="130AC391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3872D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A33F0" w14:textId="74EE1F5D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(5,384)</w:t>
            </w:r>
          </w:p>
        </w:tc>
        <w:tc>
          <w:tcPr>
            <w:tcW w:w="270" w:type="dxa"/>
          </w:tcPr>
          <w:p w14:paraId="68C760D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DC06F4" w14:textId="2EDC166B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(9,216)</w:t>
            </w:r>
          </w:p>
        </w:tc>
        <w:tc>
          <w:tcPr>
            <w:tcW w:w="270" w:type="dxa"/>
          </w:tcPr>
          <w:p w14:paraId="6B03A47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963AB" w14:textId="6AB42C09" w:rsidR="00A0445C" w:rsidRPr="007671A3" w:rsidRDefault="00A0445C" w:rsidP="00373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(852)</w:t>
            </w:r>
          </w:p>
        </w:tc>
        <w:tc>
          <w:tcPr>
            <w:tcW w:w="270" w:type="dxa"/>
          </w:tcPr>
          <w:p w14:paraId="1A01431B" w14:textId="77777777" w:rsidR="00A0445C" w:rsidRPr="007671A3" w:rsidRDefault="00A0445C" w:rsidP="00373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782E30" w14:textId="2CF73D3D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90B6F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C6E450" w14:textId="0D480F4C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(15,452)</w:t>
            </w:r>
          </w:p>
        </w:tc>
      </w:tr>
      <w:tr w:rsidR="00A0445C" w:rsidRPr="007671A3" w14:paraId="2897AFF0" w14:textId="77777777" w:rsidTr="00EA1D08">
        <w:tc>
          <w:tcPr>
            <w:tcW w:w="3636" w:type="dxa"/>
          </w:tcPr>
          <w:p w14:paraId="28623E02" w14:textId="21A031D8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ออก)</w:t>
            </w:r>
          </w:p>
        </w:tc>
        <w:tc>
          <w:tcPr>
            <w:tcW w:w="720" w:type="dxa"/>
          </w:tcPr>
          <w:p w14:paraId="5BF191B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70F6A5" w14:textId="5A81E16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B302D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81B9D7" w14:textId="786F6D79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5,968</w:t>
            </w:r>
          </w:p>
        </w:tc>
        <w:tc>
          <w:tcPr>
            <w:tcW w:w="270" w:type="dxa"/>
          </w:tcPr>
          <w:p w14:paraId="1AC359F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5FA2BC" w14:textId="3B441B8E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12,383</w:t>
            </w:r>
          </w:p>
        </w:tc>
        <w:tc>
          <w:tcPr>
            <w:tcW w:w="270" w:type="dxa"/>
          </w:tcPr>
          <w:p w14:paraId="16F2FB1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9841D5" w14:textId="7B9DC51B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270" w:type="dxa"/>
          </w:tcPr>
          <w:p w14:paraId="262247F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30BD49" w14:textId="795D902E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A541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D9B807" w14:textId="31FF52A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(19,034)</w:t>
            </w:r>
          </w:p>
        </w:tc>
        <w:tc>
          <w:tcPr>
            <w:tcW w:w="270" w:type="dxa"/>
          </w:tcPr>
          <w:p w14:paraId="69758FB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6B7D8" w14:textId="0671AB69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45C" w:rsidRPr="007671A3" w14:paraId="606D3D48" w14:textId="77777777" w:rsidTr="00EA1D08">
        <w:tc>
          <w:tcPr>
            <w:tcW w:w="3636" w:type="dxa"/>
          </w:tcPr>
          <w:p w14:paraId="5E455530" w14:textId="10AD8861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20" w:type="dxa"/>
          </w:tcPr>
          <w:p w14:paraId="24E20BD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EC5B06" w14:textId="51C991FE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1C6C9F9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33365B" w14:textId="3CF2959D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887,746</w:t>
            </w:r>
          </w:p>
        </w:tc>
        <w:tc>
          <w:tcPr>
            <w:tcW w:w="270" w:type="dxa"/>
          </w:tcPr>
          <w:p w14:paraId="5DB8F40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75DE59" w14:textId="11CA2399" w:rsidR="00A0445C" w:rsidRPr="007671A3" w:rsidRDefault="00A0445C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1B7C75">
              <w:rPr>
                <w:rFonts w:ascii="Angsana New" w:hAnsi="Angsana New"/>
                <w:b/>
                <w:bCs/>
                <w:sz w:val="30"/>
                <w:szCs w:val="30"/>
              </w:rPr>
              <w:t>659,04</w:t>
            </w:r>
            <w:r w:rsidR="0056460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3DFCC3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A9D8DC" w14:textId="561704D6" w:rsidR="00A0445C" w:rsidRPr="007671A3" w:rsidRDefault="00373E1D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66,0</w:t>
            </w:r>
            <w:r w:rsidR="0056460E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0DF12DF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7D1F7D" w14:textId="33E9931D" w:rsidR="00A0445C" w:rsidRPr="00E90D86" w:rsidRDefault="00A0445C" w:rsidP="00E9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0D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2DF88A" w14:textId="77777777" w:rsidR="00A0445C" w:rsidRPr="00E90D86" w:rsidRDefault="00A0445C" w:rsidP="00E9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A4C955" w14:textId="55708AC0" w:rsidR="00A0445C" w:rsidRPr="007671A3" w:rsidRDefault="0056460E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198,309</w:t>
            </w:r>
          </w:p>
        </w:tc>
        <w:tc>
          <w:tcPr>
            <w:tcW w:w="270" w:type="dxa"/>
          </w:tcPr>
          <w:p w14:paraId="5DCC9DD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CF2FE6" w14:textId="558E66D7" w:rsidR="00A0445C" w:rsidRPr="007671A3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4,1</w:t>
            </w:r>
            <w:r w:rsidR="0056460E">
              <w:rPr>
                <w:rFonts w:ascii="Angsana New" w:hAnsi="Angsana New"/>
                <w:b/>
                <w:bCs/>
                <w:sz w:val="30"/>
                <w:szCs w:val="30"/>
              </w:rPr>
              <w:t>34,756</w:t>
            </w:r>
          </w:p>
        </w:tc>
      </w:tr>
      <w:tr w:rsidR="00A0445C" w:rsidRPr="007671A3" w14:paraId="4E2C6822" w14:textId="77777777" w:rsidTr="00EA1D08">
        <w:tc>
          <w:tcPr>
            <w:tcW w:w="3636" w:type="dxa"/>
          </w:tcPr>
          <w:p w14:paraId="59D4CBD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539E063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28FBA" w14:textId="096D9F0D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0C18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7DA56C" w14:textId="30777EE4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3,102</w:t>
            </w:r>
          </w:p>
        </w:tc>
        <w:tc>
          <w:tcPr>
            <w:tcW w:w="270" w:type="dxa"/>
          </w:tcPr>
          <w:p w14:paraId="243FF55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464B9" w14:textId="12EDC51C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6,473</w:t>
            </w:r>
          </w:p>
        </w:tc>
        <w:tc>
          <w:tcPr>
            <w:tcW w:w="270" w:type="dxa"/>
          </w:tcPr>
          <w:p w14:paraId="5788DDA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D3933" w14:textId="04260F61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9,11</w:t>
            </w:r>
            <w:r w:rsidR="005646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781CF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BF57D" w14:textId="204E0A49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059A5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FFFFCF" w14:textId="539536CA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7,460</w:t>
            </w:r>
          </w:p>
        </w:tc>
        <w:tc>
          <w:tcPr>
            <w:tcW w:w="270" w:type="dxa"/>
          </w:tcPr>
          <w:p w14:paraId="7405852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D345E0" w14:textId="42DDB6E3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26,14</w:t>
            </w:r>
            <w:r w:rsidR="0056460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0445C" w:rsidRPr="007671A3" w14:paraId="5A3AB8F4" w14:textId="77777777" w:rsidTr="00EA1D08">
        <w:tc>
          <w:tcPr>
            <w:tcW w:w="3636" w:type="dxa"/>
          </w:tcPr>
          <w:p w14:paraId="18A3BE5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5CC8D45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87AA56" w14:textId="4D7B6155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9E61B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74D00" w14:textId="734BB78F" w:rsidR="00A0445C" w:rsidRPr="007671A3" w:rsidRDefault="001B7C75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(184)</w:t>
            </w:r>
          </w:p>
        </w:tc>
        <w:tc>
          <w:tcPr>
            <w:tcW w:w="270" w:type="dxa"/>
          </w:tcPr>
          <w:p w14:paraId="75F1B03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24F87" w14:textId="46AF741A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(16,154)</w:t>
            </w:r>
          </w:p>
        </w:tc>
        <w:tc>
          <w:tcPr>
            <w:tcW w:w="270" w:type="dxa"/>
          </w:tcPr>
          <w:p w14:paraId="77B1C4B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D54034" w14:textId="30ACF598" w:rsidR="00A0445C" w:rsidRPr="007671A3" w:rsidRDefault="00BC37EF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(1,505</w:t>
            </w:r>
            <w:r w:rsidR="001B7C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0CF7E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F8A92" w14:textId="6CED5F2B" w:rsidR="00A0445C" w:rsidRPr="007671A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C3F69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D7690E" w14:textId="6689876B" w:rsidR="00A0445C" w:rsidRPr="007671A3" w:rsidRDefault="00BC37EF" w:rsidP="00BC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E5F70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2C98B" w14:textId="1246B79A" w:rsidR="00A0445C" w:rsidRPr="007671A3" w:rsidRDefault="00A37ECD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3567B7">
              <w:rPr>
                <w:rFonts w:ascii="Angsana New" w:hAnsi="Angsana New"/>
                <w:sz w:val="30"/>
                <w:szCs w:val="30"/>
              </w:rPr>
              <w:t>7,843</w:t>
            </w:r>
            <w:r w:rsidR="001B7C7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445C" w:rsidRPr="007671A3" w14:paraId="7151AC25" w14:textId="77777777" w:rsidTr="00EA1D08">
        <w:tc>
          <w:tcPr>
            <w:tcW w:w="3636" w:type="dxa"/>
          </w:tcPr>
          <w:p w14:paraId="19D65238" w14:textId="0C168B6D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B0776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720" w:type="dxa"/>
          </w:tcPr>
          <w:p w14:paraId="4E1CDF3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AB6B7D" w14:textId="1151C8C8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76A9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D0BD9A" w14:textId="3ACDD4C6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1,476</w:t>
            </w:r>
          </w:p>
        </w:tc>
        <w:tc>
          <w:tcPr>
            <w:tcW w:w="270" w:type="dxa"/>
          </w:tcPr>
          <w:p w14:paraId="7006B74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B2F6A3" w14:textId="5405D45F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7,042</w:t>
            </w:r>
          </w:p>
        </w:tc>
        <w:tc>
          <w:tcPr>
            <w:tcW w:w="270" w:type="dxa"/>
          </w:tcPr>
          <w:p w14:paraId="08ACBA3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6F7749" w14:textId="1A0DD391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3567B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40200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19BE0E" w14:textId="6968EDDA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CEF2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90CCF8" w14:textId="7478B8B4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(8,751)</w:t>
            </w:r>
          </w:p>
        </w:tc>
        <w:tc>
          <w:tcPr>
            <w:tcW w:w="270" w:type="dxa"/>
          </w:tcPr>
          <w:p w14:paraId="4A14195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1CF0E2" w14:textId="00C256C6" w:rsidR="00A0445C" w:rsidRPr="007671A3" w:rsidRDefault="003567B7" w:rsidP="00356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45C" w:rsidRPr="007671A3" w14:paraId="1A320DEC" w14:textId="77777777" w:rsidTr="00EA1D08">
        <w:tc>
          <w:tcPr>
            <w:tcW w:w="3636" w:type="dxa"/>
          </w:tcPr>
          <w:p w14:paraId="6546016D" w14:textId="2C047902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0" w:type="dxa"/>
          </w:tcPr>
          <w:p w14:paraId="49B18FB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E3F0AB" w14:textId="490DC626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C75">
              <w:rPr>
                <w:rFonts w:ascii="Angsana New" w:hAnsi="Angsana New"/>
                <w:b/>
                <w:bCs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3294B40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CA42B6" w14:textId="05687218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892,140</w:t>
            </w:r>
          </w:p>
        </w:tc>
        <w:tc>
          <w:tcPr>
            <w:tcW w:w="270" w:type="dxa"/>
          </w:tcPr>
          <w:p w14:paraId="236E0A6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90B893" w14:textId="13D0717A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2,656,40</w:t>
            </w:r>
            <w:r w:rsidR="0056460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E05C5F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88FB36" w14:textId="10766510" w:rsidR="00A0445C" w:rsidRPr="007671A3" w:rsidRDefault="00BC37EF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73,867</w:t>
            </w:r>
          </w:p>
        </w:tc>
        <w:tc>
          <w:tcPr>
            <w:tcW w:w="270" w:type="dxa"/>
          </w:tcPr>
          <w:p w14:paraId="281A15F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C98C49" w14:textId="7979C080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17810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BE697F" w14:textId="09914E40" w:rsidR="00A0445C" w:rsidRPr="007671A3" w:rsidRDefault="00BC37EF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197,018</w:t>
            </w:r>
          </w:p>
        </w:tc>
        <w:tc>
          <w:tcPr>
            <w:tcW w:w="270" w:type="dxa"/>
          </w:tcPr>
          <w:p w14:paraId="01E2199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FB567E" w14:textId="11589DAF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4,143,</w:t>
            </w:r>
            <w:r w:rsidR="00A37ECD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</w:tr>
    </w:tbl>
    <w:p w14:paraId="0D4CE1AB" w14:textId="77777777" w:rsidR="005B3B34" w:rsidRPr="007671A3" w:rsidRDefault="005B3B34" w:rsidP="005B3B34">
      <w:pPr>
        <w:rPr>
          <w:rFonts w:ascii="Angsana New" w:hAnsi="Angsana New"/>
        </w:rPr>
      </w:pPr>
    </w:p>
    <w:p w14:paraId="597A02CF" w14:textId="77777777" w:rsidR="0008163F" w:rsidRPr="007671A3" w:rsidRDefault="0008163F" w:rsidP="005B3B34">
      <w:pPr>
        <w:rPr>
          <w:rFonts w:ascii="Angsana New" w:hAnsi="Angsana New"/>
        </w:rPr>
      </w:pPr>
    </w:p>
    <w:p w14:paraId="38CAA70D" w14:textId="77777777" w:rsidR="00C66B61" w:rsidRPr="007671A3" w:rsidRDefault="00C66B61" w:rsidP="005B3B34">
      <w:pPr>
        <w:rPr>
          <w:rFonts w:ascii="Angsana New" w:hAnsi="Angsana New"/>
        </w:rPr>
      </w:pPr>
    </w:p>
    <w:tbl>
      <w:tblPr>
        <w:tblW w:w="1417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E82F2B" w:rsidRPr="007671A3" w14:paraId="3DAE9EB7" w14:textId="77777777" w:rsidTr="00EA1D08">
        <w:tc>
          <w:tcPr>
            <w:tcW w:w="3645" w:type="dxa"/>
          </w:tcPr>
          <w:p w14:paraId="51776E1F" w14:textId="77777777" w:rsidR="00E82F2B" w:rsidRPr="007671A3" w:rsidRDefault="0008163F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</w:rPr>
              <w:lastRenderedPageBreak/>
              <w:br w:type="page"/>
            </w:r>
            <w:r w:rsidR="00E82F2B" w:rsidRPr="007671A3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0530" w:type="dxa"/>
            <w:gridSpan w:val="14"/>
          </w:tcPr>
          <w:p w14:paraId="6DC87147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82F2B" w:rsidRPr="007671A3" w14:paraId="2E0D606A" w14:textId="77777777" w:rsidTr="00EA1D08">
        <w:tc>
          <w:tcPr>
            <w:tcW w:w="3645" w:type="dxa"/>
          </w:tcPr>
          <w:p w14:paraId="6F0B97F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AD0BAA4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94E126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E31C9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18FB0F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43ED9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E0DA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DD2C1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0AFB8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F5F189E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04B4D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5A403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1D52A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1B907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80ECE8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F2B" w:rsidRPr="007671A3" w14:paraId="2D5F0F20" w14:textId="77777777" w:rsidTr="00EA1D08">
        <w:tc>
          <w:tcPr>
            <w:tcW w:w="3645" w:type="dxa"/>
          </w:tcPr>
          <w:p w14:paraId="52389E12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114F107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F873C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00A40602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871BEC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46F21E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C355E1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28D67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B77B23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CFBDBF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14116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A93A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1E4887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2AD12FFF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2B1205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54A8CB73" w14:textId="77777777" w:rsidTr="00EA1D08">
        <w:tc>
          <w:tcPr>
            <w:tcW w:w="3645" w:type="dxa"/>
          </w:tcPr>
          <w:p w14:paraId="32D4192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0DD53DBE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E565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3327FB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5BBB2C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1285955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F7DD4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6EFFC7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B5A37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64C1F1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5069B4" w14:textId="1225A46F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4F3DD6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81AF68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C32F8D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81125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30E6CCBC" w14:textId="77777777" w:rsidTr="00EA1D08">
        <w:tc>
          <w:tcPr>
            <w:tcW w:w="3645" w:type="dxa"/>
          </w:tcPr>
          <w:p w14:paraId="6A91D7B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80C5DC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76187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694AB2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76B39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34D35E3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D2926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847C0F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C21F5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93835A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6E14BE" w14:textId="3912811B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61E79C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33202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664ABF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2606FC" w14:textId="77777777" w:rsidR="00361D37" w:rsidRPr="0050025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2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82F2B" w:rsidRPr="007671A3" w14:paraId="45C4542A" w14:textId="77777777" w:rsidTr="00EA1D08">
        <w:tc>
          <w:tcPr>
            <w:tcW w:w="3645" w:type="dxa"/>
          </w:tcPr>
          <w:p w14:paraId="2149245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E02C6A4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1B8B303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2F2B" w:rsidRPr="007671A3" w14:paraId="6BA9C108" w14:textId="77777777" w:rsidTr="00EA1D08">
        <w:tc>
          <w:tcPr>
            <w:tcW w:w="3645" w:type="dxa"/>
          </w:tcPr>
          <w:p w14:paraId="3C3E34D7" w14:textId="77777777" w:rsidR="00E82F2B" w:rsidRDefault="002448B9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  <w:r w:rsidR="00A37E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  <w:p w14:paraId="17DDA7FA" w14:textId="2F656131" w:rsidR="00A37ECD" w:rsidRPr="007671A3" w:rsidRDefault="00A37ECD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ผลขาดทุนจากการด้อยค่าสะสม</w:t>
            </w:r>
          </w:p>
        </w:tc>
        <w:tc>
          <w:tcPr>
            <w:tcW w:w="720" w:type="dxa"/>
          </w:tcPr>
          <w:p w14:paraId="2D81D7B2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C9224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F5E0C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87CC92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FF18D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29972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5817B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52812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F12F5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7015F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C4E1D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5D8CA5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9752E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11404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1425887B" w14:textId="77777777" w:rsidTr="00EA1D08">
        <w:tc>
          <w:tcPr>
            <w:tcW w:w="3645" w:type="dxa"/>
          </w:tcPr>
          <w:p w14:paraId="6A5F391A" w14:textId="16EF51B5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20" w:type="dxa"/>
          </w:tcPr>
          <w:p w14:paraId="621E9B8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42226D" w14:textId="2B1EBE5C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F7DE6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FDB347" w14:textId="371A441E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521,523</w:t>
            </w:r>
          </w:p>
        </w:tc>
        <w:tc>
          <w:tcPr>
            <w:tcW w:w="270" w:type="dxa"/>
          </w:tcPr>
          <w:p w14:paraId="12D372A7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E22B90" w14:textId="64DB5D0A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1,862,089</w:t>
            </w:r>
          </w:p>
        </w:tc>
        <w:tc>
          <w:tcPr>
            <w:tcW w:w="270" w:type="dxa"/>
          </w:tcPr>
          <w:p w14:paraId="03AE0450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E8321A" w14:textId="57FF0A57" w:rsidR="00A0445C" w:rsidRPr="00A0445C" w:rsidRDefault="007B5965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46,83</w:t>
            </w:r>
            <w:r w:rsidR="00A0445C" w:rsidRPr="00A044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7D6DC65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D1FD70" w14:textId="3B2E86C0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7AF47725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8BAEE5" w14:textId="6D8B96FA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C142C2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AF5D4" w14:textId="4F0AD401" w:rsidR="00A0445C" w:rsidRPr="00A0445C" w:rsidRDefault="00DB75A1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2,431,29</w:t>
            </w:r>
            <w:r w:rsidR="00A0445C" w:rsidRPr="00A0445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0445C" w:rsidRPr="007671A3" w14:paraId="24B42F91" w14:textId="77777777" w:rsidTr="00EA1D08">
        <w:tc>
          <w:tcPr>
            <w:tcW w:w="3645" w:type="dxa"/>
          </w:tcPr>
          <w:p w14:paraId="2BC47385" w14:textId="5955C8A9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2A90733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A09372" w14:textId="4BB7344A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45321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9E6BC1" w14:textId="4E5DD9D1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35,809</w:t>
            </w:r>
          </w:p>
        </w:tc>
        <w:tc>
          <w:tcPr>
            <w:tcW w:w="270" w:type="dxa"/>
          </w:tcPr>
          <w:p w14:paraId="1A9890B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F4D93A" w14:textId="017A0617" w:rsid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135,902</w:t>
            </w:r>
          </w:p>
        </w:tc>
        <w:tc>
          <w:tcPr>
            <w:tcW w:w="270" w:type="dxa"/>
          </w:tcPr>
          <w:p w14:paraId="713E85F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A67D9F" w14:textId="74222A10" w:rsid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9,17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C2E006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309E6" w14:textId="0CF33902" w:rsidR="00A0445C" w:rsidRPr="007671A3" w:rsidRDefault="00A0445C" w:rsidP="007B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2F8E26" w14:textId="77777777" w:rsidR="00A0445C" w:rsidRPr="007671A3" w:rsidRDefault="00A0445C" w:rsidP="007B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6D4098" w14:textId="69DEA949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53B33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E9D45" w14:textId="23896B3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180,88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A0445C" w:rsidRPr="007671A3" w14:paraId="0328E2C1" w14:textId="77777777" w:rsidTr="00EA1D08">
        <w:tc>
          <w:tcPr>
            <w:tcW w:w="3645" w:type="dxa"/>
          </w:tcPr>
          <w:p w14:paraId="7EF18E94" w14:textId="53763289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13F7B0F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4BB3B1" w14:textId="228D9561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39523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4A5D6" w14:textId="53705805" w:rsidR="00A0445C" w:rsidRPr="007671A3" w:rsidRDefault="00A0445C" w:rsidP="007B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2AB4A5" w14:textId="77777777" w:rsidR="00A0445C" w:rsidRPr="007671A3" w:rsidRDefault="00A0445C" w:rsidP="007B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60F6BC" w14:textId="1263AFE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(4,049</w:t>
            </w:r>
            <w:r w:rsidRPr="007671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E6472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43F670" w14:textId="1A2BAF7B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(8,855</w:t>
            </w:r>
            <w:r w:rsidRPr="007671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51EFA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6449D1" w14:textId="71555E6B" w:rsidR="00A0445C" w:rsidRPr="007671A3" w:rsidRDefault="00A0445C" w:rsidP="007B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(852)</w:t>
            </w:r>
          </w:p>
        </w:tc>
        <w:tc>
          <w:tcPr>
            <w:tcW w:w="270" w:type="dxa"/>
          </w:tcPr>
          <w:p w14:paraId="1E709079" w14:textId="77777777" w:rsidR="00A0445C" w:rsidRPr="007671A3" w:rsidRDefault="00A0445C" w:rsidP="007B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63389D" w14:textId="668A32A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7FC3E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8AC809" w14:textId="716DCDCA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(13,756</w:t>
            </w:r>
            <w:r w:rsidRPr="007671A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445C" w:rsidRPr="007671A3" w14:paraId="2A9DA1A9" w14:textId="77777777" w:rsidTr="00EA1D08">
        <w:tc>
          <w:tcPr>
            <w:tcW w:w="3645" w:type="dxa"/>
          </w:tcPr>
          <w:p w14:paraId="528FC5A7" w14:textId="07724288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359A5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720" w:type="dxa"/>
          </w:tcPr>
          <w:p w14:paraId="709E72B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A36ED6" w14:textId="75B7341F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DFBC9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51E2AF" w14:textId="0550794D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7255E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55476C" w14:textId="66BAEBC0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70" w:type="dxa"/>
          </w:tcPr>
          <w:p w14:paraId="02A1B3E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80860F" w14:textId="2908BFE2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2DA3A3B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CBE7FC" w14:textId="17D8655D" w:rsidR="00A0445C" w:rsidRPr="007671A3" w:rsidRDefault="00A0445C" w:rsidP="007B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8FA636" w14:textId="77777777" w:rsidR="00A0445C" w:rsidRPr="007671A3" w:rsidRDefault="00A0445C" w:rsidP="007B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E81C3E" w14:textId="40E103D2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039F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C5820" w14:textId="58C1851C" w:rsidR="00A0445C" w:rsidRPr="007671A3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45C" w:rsidRPr="007671A3" w14:paraId="7DE0B515" w14:textId="77777777" w:rsidTr="00EA1D08">
        <w:tc>
          <w:tcPr>
            <w:tcW w:w="3645" w:type="dxa"/>
          </w:tcPr>
          <w:p w14:paraId="7C4FA8A8" w14:textId="052AA74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20" w:type="dxa"/>
          </w:tcPr>
          <w:p w14:paraId="1706343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0CD25A" w14:textId="131C74D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EBA6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712CD4" w14:textId="45BB24A3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557,332</w:t>
            </w:r>
          </w:p>
        </w:tc>
        <w:tc>
          <w:tcPr>
            <w:tcW w:w="270" w:type="dxa"/>
          </w:tcPr>
          <w:p w14:paraId="77D171B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047C3B" w14:textId="37795476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1,993,85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C1EBBE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1C3A6E" w14:textId="26814DED" w:rsidR="00A0445C" w:rsidRPr="007671A3" w:rsidRDefault="007B596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47,24</w:t>
            </w:r>
            <w:r w:rsidR="00A0445C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FFA64C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F9FA51" w14:textId="4993FA7D" w:rsidR="00A0445C" w:rsidRPr="00500253" w:rsidRDefault="00A0445C" w:rsidP="007B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25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4DA35" w14:textId="77777777" w:rsidR="00A0445C" w:rsidRPr="0050025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33E27F" w14:textId="4CFD6108" w:rsidR="00A0445C" w:rsidRPr="0050025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25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84E14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C42589" w14:textId="18E5D8A4" w:rsidR="00A0445C" w:rsidRPr="007671A3" w:rsidRDefault="00DB75A1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2,598,42</w:t>
            </w:r>
            <w:r w:rsidR="00A0445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A0445C" w:rsidRPr="007671A3" w14:paraId="45540F24" w14:textId="77777777" w:rsidTr="00EA1D08">
        <w:tc>
          <w:tcPr>
            <w:tcW w:w="3645" w:type="dxa"/>
          </w:tcPr>
          <w:p w14:paraId="308FEF4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1CDC1C7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3BC8C2" w14:textId="65B8C1D0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918CA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CE864A" w14:textId="6AE3B58E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</w:t>
            </w:r>
            <w:r w:rsidR="00546F87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6F029C9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F7480" w14:textId="0392670B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135,482</w:t>
            </w:r>
          </w:p>
        </w:tc>
        <w:tc>
          <w:tcPr>
            <w:tcW w:w="270" w:type="dxa"/>
          </w:tcPr>
          <w:p w14:paraId="67652C5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62D747" w14:textId="37467247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8,204</w:t>
            </w:r>
          </w:p>
        </w:tc>
        <w:tc>
          <w:tcPr>
            <w:tcW w:w="270" w:type="dxa"/>
          </w:tcPr>
          <w:p w14:paraId="7DE9982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80114E" w14:textId="37B7542E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2482B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7E58D" w14:textId="4605E9D9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E0CB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BA98B" w14:textId="673F0B60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180,743</w:t>
            </w:r>
          </w:p>
        </w:tc>
      </w:tr>
      <w:tr w:rsidR="00A37ECD" w:rsidRPr="007671A3" w14:paraId="535C0FAD" w14:textId="77777777" w:rsidTr="00EA1D08">
        <w:tc>
          <w:tcPr>
            <w:tcW w:w="3645" w:type="dxa"/>
          </w:tcPr>
          <w:p w14:paraId="224CC40B" w14:textId="1B75775D" w:rsidR="00A37ECD" w:rsidRPr="007671A3" w:rsidRDefault="00A37ECD" w:rsidP="00A3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720" w:type="dxa"/>
          </w:tcPr>
          <w:p w14:paraId="76099F01" w14:textId="77777777" w:rsidR="00A37ECD" w:rsidRPr="007671A3" w:rsidRDefault="00A37ECD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25CE5D" w14:textId="0836BD21" w:rsidR="00A37ECD" w:rsidRDefault="00A37ECD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6AC04B" w14:textId="77777777" w:rsidR="00A37ECD" w:rsidRPr="007671A3" w:rsidRDefault="00A37ECD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5FD669" w14:textId="37025EF3" w:rsidR="00A37ECD" w:rsidRDefault="00A37ECD" w:rsidP="00A3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159D4" w14:textId="77777777" w:rsidR="00A37ECD" w:rsidRPr="007671A3" w:rsidRDefault="00A37ECD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CFF222" w14:textId="71016073" w:rsidR="00A37ECD" w:rsidRDefault="00A37ECD" w:rsidP="00A3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88CD34" w14:textId="77777777" w:rsidR="00A37ECD" w:rsidRPr="007671A3" w:rsidRDefault="00A37ECD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352F57" w14:textId="5CDE0340" w:rsidR="00A37ECD" w:rsidRDefault="00A37ECD" w:rsidP="00A3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65E237" w14:textId="77777777" w:rsidR="00A37ECD" w:rsidRPr="007671A3" w:rsidRDefault="00A37ECD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42801" w14:textId="4C2FA89C" w:rsidR="00A37ECD" w:rsidRDefault="00A37ECD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9F87E7" w14:textId="77777777" w:rsidR="00A37ECD" w:rsidRPr="007671A3" w:rsidRDefault="00A37ECD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D8515" w14:textId="5B6433E6" w:rsidR="00A37ECD" w:rsidRDefault="00A37ECD" w:rsidP="00A37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  <w:tc>
          <w:tcPr>
            <w:tcW w:w="270" w:type="dxa"/>
          </w:tcPr>
          <w:p w14:paraId="47573A24" w14:textId="77777777" w:rsidR="00A37ECD" w:rsidRPr="007671A3" w:rsidRDefault="00A37ECD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E43CD" w14:textId="2E27E67B" w:rsidR="00A37ECD" w:rsidRDefault="00A37ECD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</w:tr>
      <w:tr w:rsidR="00A0445C" w:rsidRPr="007671A3" w14:paraId="1414E75B" w14:textId="77777777" w:rsidTr="00EA1D08">
        <w:tc>
          <w:tcPr>
            <w:tcW w:w="3645" w:type="dxa"/>
          </w:tcPr>
          <w:p w14:paraId="44D5A32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52E10F8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1D40ED" w14:textId="7BF03E59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50953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7A60DC" w14:textId="3CB8F336" w:rsidR="00A0445C" w:rsidRPr="007671A3" w:rsidRDefault="00546F87" w:rsidP="00061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14:paraId="67E2C2FE" w14:textId="77777777" w:rsidR="00A0445C" w:rsidRPr="007671A3" w:rsidRDefault="00A0445C" w:rsidP="00061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5F79D9" w14:textId="2287C78C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(15,263)</w:t>
            </w:r>
          </w:p>
        </w:tc>
        <w:tc>
          <w:tcPr>
            <w:tcW w:w="270" w:type="dxa"/>
          </w:tcPr>
          <w:p w14:paraId="46D218B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0A84F1" w14:textId="0C95A928" w:rsidR="00A0445C" w:rsidRPr="007671A3" w:rsidRDefault="00A37ECD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(1,048</w:t>
            </w:r>
            <w:r w:rsidR="00546F8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9ABE6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887A98" w14:textId="0F253A3C" w:rsidR="00A0445C" w:rsidRPr="007671A3" w:rsidRDefault="00546F87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4042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FBAB5" w14:textId="6BE8FCDA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9AA59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F8B03" w14:textId="5C05457A" w:rsidR="00A0445C" w:rsidRPr="007671A3" w:rsidRDefault="005B2090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(16,330</w:t>
            </w:r>
            <w:r w:rsidR="00546F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445C" w:rsidRPr="007671A3" w14:paraId="10A4F56E" w14:textId="77777777" w:rsidTr="00EA1D08">
        <w:tc>
          <w:tcPr>
            <w:tcW w:w="3645" w:type="dxa"/>
          </w:tcPr>
          <w:p w14:paraId="00FC4BE1" w14:textId="0BA06122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0" w:type="dxa"/>
          </w:tcPr>
          <w:p w14:paraId="69F7A49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723B5A" w14:textId="4936E409" w:rsidR="00A0445C" w:rsidRPr="007671A3" w:rsidRDefault="001B7C75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BD2B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AFD3AE" w14:textId="101B54D7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594,370</w:t>
            </w:r>
          </w:p>
        </w:tc>
        <w:tc>
          <w:tcPr>
            <w:tcW w:w="270" w:type="dxa"/>
          </w:tcPr>
          <w:p w14:paraId="4A58973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AD42F7" w14:textId="4B091A65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2,114,069</w:t>
            </w:r>
          </w:p>
        </w:tc>
        <w:tc>
          <w:tcPr>
            <w:tcW w:w="270" w:type="dxa"/>
          </w:tcPr>
          <w:p w14:paraId="68EEC37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CE705F" w14:textId="2D457C81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54,40</w:t>
            </w:r>
            <w:r w:rsidR="00A37EC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B9BDC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B38B1D" w14:textId="53E2FCB7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C940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F6B43E" w14:textId="44E181F5" w:rsidR="00A0445C" w:rsidRPr="001E43B9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43B9">
              <w:rPr>
                <w:rFonts w:ascii="Angsana New" w:hAnsi="Angsana New"/>
                <w:b/>
                <w:bCs/>
                <w:sz w:val="30"/>
                <w:szCs w:val="30"/>
              </w:rPr>
              <w:t>20,967</w:t>
            </w:r>
          </w:p>
        </w:tc>
        <w:tc>
          <w:tcPr>
            <w:tcW w:w="270" w:type="dxa"/>
          </w:tcPr>
          <w:p w14:paraId="776D8C1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A4E2FE" w14:textId="14446EF5" w:rsidR="00A0445C" w:rsidRPr="007671A3" w:rsidRDefault="00546F87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</w:t>
            </w:r>
            <w:r w:rsidR="001E43B9">
              <w:rPr>
                <w:rFonts w:ascii="Angsana New" w:hAnsi="Angsana New"/>
                <w:b/>
                <w:bCs/>
                <w:sz w:val="30"/>
                <w:szCs w:val="30"/>
              </w:rPr>
              <w:t>83,807</w:t>
            </w:r>
          </w:p>
        </w:tc>
      </w:tr>
      <w:tr w:rsidR="00A0445C" w:rsidRPr="007671A3" w14:paraId="451C6CB7" w14:textId="77777777" w:rsidTr="00EA1D08">
        <w:tc>
          <w:tcPr>
            <w:tcW w:w="3645" w:type="dxa"/>
          </w:tcPr>
          <w:p w14:paraId="2368378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0281E1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16906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AF710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90D63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5E0C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3E11D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FE24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D901A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15CA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ED401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0E49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0F133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61A14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74779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445C" w:rsidRPr="007671A3" w14:paraId="1C655417" w14:textId="77777777" w:rsidTr="00EA1D08">
        <w:tc>
          <w:tcPr>
            <w:tcW w:w="3645" w:type="dxa"/>
          </w:tcPr>
          <w:p w14:paraId="6E837D4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56ABE2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CB2A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2EB97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EBDD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4A06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59EF4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D2D3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B85B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4CFD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70EB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CCD5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D447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C7566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98AF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445C" w:rsidRPr="007671A3" w14:paraId="2A2771FB" w14:textId="77777777" w:rsidTr="00EA1D08">
        <w:tc>
          <w:tcPr>
            <w:tcW w:w="3645" w:type="dxa"/>
          </w:tcPr>
          <w:p w14:paraId="7657C3D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000952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67AE3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948AF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A4FF8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B9BE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C9FB0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F7E2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88674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DF97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87FD5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E7B3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9A0F5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4BBAC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4917E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445C" w:rsidRPr="007671A3" w14:paraId="5A86CD13" w14:textId="77777777" w:rsidTr="00EA1D08">
        <w:tc>
          <w:tcPr>
            <w:tcW w:w="3645" w:type="dxa"/>
          </w:tcPr>
          <w:p w14:paraId="464C7B5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F243AD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2A84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2E284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BCAA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AAF4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40B1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B583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2FE8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C749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27B8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9073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68C6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D5AAA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FFC07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445C" w:rsidRPr="007671A3" w14:paraId="52C681DE" w14:textId="77777777" w:rsidTr="00EA1D08">
        <w:tc>
          <w:tcPr>
            <w:tcW w:w="3645" w:type="dxa"/>
          </w:tcPr>
          <w:p w14:paraId="4C90F6C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720" w:type="dxa"/>
          </w:tcPr>
          <w:p w14:paraId="7058297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013B15F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445C" w:rsidRPr="007671A3" w14:paraId="62931DAB" w14:textId="77777777" w:rsidTr="00EA1D08">
        <w:tc>
          <w:tcPr>
            <w:tcW w:w="3645" w:type="dxa"/>
          </w:tcPr>
          <w:p w14:paraId="2470F30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C27F62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B599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8AF6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DC91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7C2C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752A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BE4F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1C501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B3A6E1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9D032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EB08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62DB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FE3973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C465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0FED9918" w14:textId="77777777" w:rsidTr="00EA1D08">
        <w:tc>
          <w:tcPr>
            <w:tcW w:w="3645" w:type="dxa"/>
          </w:tcPr>
          <w:p w14:paraId="40E60D7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49ED6E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A866B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37956C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037B3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99F1A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847E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AE6E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88BCB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9BC133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B00D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D528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75393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3F20401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818D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427E45B4" w14:textId="77777777" w:rsidTr="00EA1D08">
        <w:tc>
          <w:tcPr>
            <w:tcW w:w="3645" w:type="dxa"/>
          </w:tcPr>
          <w:p w14:paraId="2916EEE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FD8152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0F91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35206A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D73B0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800FC2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D7026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B83B17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3AD9D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2AC5251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CBE77" w14:textId="68E6275D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793D6A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9E0B4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323510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82FC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5D06E3D7" w14:textId="77777777" w:rsidTr="00EA1D08">
        <w:tc>
          <w:tcPr>
            <w:tcW w:w="3645" w:type="dxa"/>
          </w:tcPr>
          <w:p w14:paraId="0144E4C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B089C3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5D337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68B05A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640FA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1FB9B13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D1721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138D2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1B5AC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C773C7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56B050" w14:textId="519C689C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9B6D12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832BE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1436EE4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5F81E5" w14:textId="77777777" w:rsidR="00A0445C" w:rsidRPr="0050025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2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0445C" w:rsidRPr="007671A3" w14:paraId="2ADC7DBF" w14:textId="77777777" w:rsidTr="00EA1D08">
        <w:tc>
          <w:tcPr>
            <w:tcW w:w="3645" w:type="dxa"/>
          </w:tcPr>
          <w:p w14:paraId="6C5F8B0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865F9F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6B3351F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445C" w:rsidRPr="007671A3" w14:paraId="3CABEEC3" w14:textId="77777777" w:rsidTr="00EA1D08">
        <w:tc>
          <w:tcPr>
            <w:tcW w:w="3645" w:type="dxa"/>
          </w:tcPr>
          <w:p w14:paraId="67D0DC87" w14:textId="55B747E8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720" w:type="dxa"/>
          </w:tcPr>
          <w:p w14:paraId="52A9269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98EB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5275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2660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01FC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1342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B4C0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FC24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C86F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1960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5798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370C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B5CF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B1AB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0C80384A" w14:textId="77777777" w:rsidTr="00EA1D08">
        <w:tc>
          <w:tcPr>
            <w:tcW w:w="3645" w:type="dxa"/>
          </w:tcPr>
          <w:p w14:paraId="2FD19F6D" w14:textId="519A8652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20" w:type="dxa"/>
          </w:tcPr>
          <w:p w14:paraId="17DDE1F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3220D0" w14:textId="7E2FE65E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3C2196D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A58B2D" w14:textId="01B92604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330,414</w:t>
            </w:r>
          </w:p>
        </w:tc>
        <w:tc>
          <w:tcPr>
            <w:tcW w:w="270" w:type="dxa"/>
          </w:tcPr>
          <w:p w14:paraId="3CD936F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1E2759" w14:textId="77658984" w:rsidR="00A0445C" w:rsidRPr="007671A3" w:rsidRDefault="0056460E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665,190</w:t>
            </w:r>
          </w:p>
        </w:tc>
        <w:tc>
          <w:tcPr>
            <w:tcW w:w="270" w:type="dxa"/>
          </w:tcPr>
          <w:p w14:paraId="43D8731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C36F8D" w14:textId="3F91A8F7" w:rsidR="00A0445C" w:rsidRPr="007671A3" w:rsidRDefault="0056460E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18,782</w:t>
            </w:r>
          </w:p>
        </w:tc>
        <w:tc>
          <w:tcPr>
            <w:tcW w:w="270" w:type="dxa"/>
          </w:tcPr>
          <w:p w14:paraId="219B514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8A27EC" w14:textId="20539175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2A70B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33BAA1" w14:textId="21B6CADE" w:rsidR="00A0445C" w:rsidRPr="007671A3" w:rsidRDefault="0056460E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198,309</w:t>
            </w:r>
          </w:p>
        </w:tc>
        <w:tc>
          <w:tcPr>
            <w:tcW w:w="270" w:type="dxa"/>
          </w:tcPr>
          <w:p w14:paraId="738BA6B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8716BD" w14:textId="6830A0EA" w:rsidR="00A0445C" w:rsidRPr="007671A3" w:rsidRDefault="00F44D0A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1,536</w:t>
            </w:r>
            <w:r w:rsidR="00A0445C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6460E"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</w:tr>
      <w:tr w:rsidR="00A0445C" w:rsidRPr="007671A3" w14:paraId="27E76269" w14:textId="77777777" w:rsidTr="00EA1D08">
        <w:tc>
          <w:tcPr>
            <w:tcW w:w="3645" w:type="dxa"/>
          </w:tcPr>
          <w:p w14:paraId="2640DC62" w14:textId="50FBD0AD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0" w:type="dxa"/>
          </w:tcPr>
          <w:p w14:paraId="2153511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45B2073" w14:textId="1EA1B992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06F892A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91DDC78" w14:textId="3D58C6AB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297,770</w:t>
            </w:r>
          </w:p>
        </w:tc>
        <w:tc>
          <w:tcPr>
            <w:tcW w:w="270" w:type="dxa"/>
          </w:tcPr>
          <w:p w14:paraId="599FA0F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BEFE8FE" w14:textId="2E3CE5E2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542,33</w:t>
            </w:r>
            <w:r w:rsidR="0056460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CA455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3D412F8" w14:textId="4CDD943D" w:rsidR="00A0445C" w:rsidRPr="007671A3" w:rsidRDefault="005B2090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19,466</w:t>
            </w:r>
          </w:p>
        </w:tc>
        <w:tc>
          <w:tcPr>
            <w:tcW w:w="270" w:type="dxa"/>
          </w:tcPr>
          <w:p w14:paraId="29E89C8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BCA626D" w14:textId="30D06379" w:rsidR="00A0445C" w:rsidRPr="007671A3" w:rsidRDefault="00546F87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2ED8F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645A496" w14:textId="109456C6" w:rsidR="00A0445C" w:rsidRPr="007671A3" w:rsidRDefault="005B2090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232E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E43B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,051</w:t>
            </w:r>
          </w:p>
        </w:tc>
        <w:tc>
          <w:tcPr>
            <w:tcW w:w="270" w:type="dxa"/>
          </w:tcPr>
          <w:p w14:paraId="18C8054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C7E64A1" w14:textId="270BD019" w:rsidR="00A0445C" w:rsidRPr="007671A3" w:rsidRDefault="0056460E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E43B9"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 w:rsidR="001E43B9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</w:tr>
    </w:tbl>
    <w:p w14:paraId="72B71B86" w14:textId="77777777" w:rsidR="002F52C8" w:rsidRPr="007671A3" w:rsidRDefault="002F52C8" w:rsidP="0037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804"/>
        <w:jc w:val="thaiDistribute"/>
        <w:rPr>
          <w:rFonts w:ascii="Angsana New" w:hAnsi="Angsana New"/>
          <w:sz w:val="30"/>
          <w:szCs w:val="30"/>
        </w:rPr>
      </w:pPr>
    </w:p>
    <w:p w14:paraId="75A7EB86" w14:textId="4DF56782" w:rsidR="005B3B34" w:rsidRPr="007671A3" w:rsidRDefault="000E5C0A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10"/>
          <w:sz w:val="30"/>
          <w:szCs w:val="30"/>
          <w:cs/>
        </w:rPr>
        <w:t>มูลค่าตามบัญชีของ ที่ดิน อาคารและอุปกรณ์ก่อนหักค่าเสื่อมราคาสะสม ซึ่งได้รับการคิดค่าเสื่อมราคาเต็มมูลค่าแล้ว แต่ยังค</w:t>
      </w:r>
      <w:r w:rsidR="00334182" w:rsidRPr="007671A3">
        <w:rPr>
          <w:rFonts w:ascii="Angsana New" w:hAnsi="Angsana New"/>
          <w:spacing w:val="-10"/>
          <w:sz w:val="30"/>
          <w:szCs w:val="30"/>
          <w:cs/>
        </w:rPr>
        <w:t>งใช้งานอยู่</w:t>
      </w:r>
      <w:r w:rsidR="002B35D1" w:rsidRPr="007671A3">
        <w:rPr>
          <w:rFonts w:ascii="Angsana New" w:hAnsi="Angsana New"/>
          <w:spacing w:val="-10"/>
          <w:sz w:val="30"/>
          <w:szCs w:val="30"/>
          <w:cs/>
        </w:rPr>
        <w:t xml:space="preserve"> ณ วันที่</w:t>
      </w:r>
      <w:r w:rsidR="002B35D1" w:rsidRPr="007671A3">
        <w:rPr>
          <w:rFonts w:ascii="Angsana New" w:hAnsi="Angsana New"/>
          <w:spacing w:val="-10"/>
          <w:sz w:val="30"/>
          <w:szCs w:val="30"/>
        </w:rPr>
        <w:t xml:space="preserve"> 31 </w:t>
      </w:r>
      <w:r w:rsidR="002B35D1" w:rsidRPr="007671A3">
        <w:rPr>
          <w:rFonts w:ascii="Angsana New" w:hAnsi="Angsana New"/>
          <w:spacing w:val="-10"/>
          <w:sz w:val="30"/>
          <w:szCs w:val="30"/>
          <w:cs/>
        </w:rPr>
        <w:t xml:space="preserve">ธันวาคม </w:t>
      </w:r>
      <w:r w:rsidR="00090B52" w:rsidRPr="007671A3">
        <w:rPr>
          <w:rFonts w:ascii="Angsana New" w:hAnsi="Angsana New"/>
          <w:spacing w:val="-10"/>
          <w:sz w:val="30"/>
          <w:szCs w:val="30"/>
        </w:rPr>
        <w:t>256</w:t>
      </w:r>
      <w:r w:rsidR="00A0445C">
        <w:rPr>
          <w:rFonts w:ascii="Angsana New" w:hAnsi="Angsana New"/>
          <w:spacing w:val="-10"/>
          <w:sz w:val="30"/>
          <w:szCs w:val="30"/>
        </w:rPr>
        <w:t>1</w:t>
      </w:r>
      <w:r w:rsidR="002B35D1" w:rsidRPr="007671A3">
        <w:rPr>
          <w:rFonts w:ascii="Angsana New" w:hAnsi="Angsana New"/>
          <w:sz w:val="30"/>
          <w:szCs w:val="30"/>
          <w:cs/>
        </w:rPr>
        <w:t xml:space="preserve"> </w:t>
      </w:r>
      <w:r w:rsidR="00334182" w:rsidRPr="007671A3">
        <w:rPr>
          <w:rFonts w:ascii="Angsana New" w:hAnsi="Angsana New"/>
          <w:spacing w:val="-10"/>
          <w:sz w:val="30"/>
          <w:szCs w:val="30"/>
          <w:cs/>
        </w:rPr>
        <w:t>มี</w:t>
      </w:r>
      <w:r w:rsidR="00334182" w:rsidRPr="0056460E">
        <w:rPr>
          <w:rFonts w:ascii="Angsana New" w:hAnsi="Angsana New"/>
          <w:spacing w:val="-10"/>
          <w:sz w:val="30"/>
          <w:szCs w:val="30"/>
          <w:cs/>
        </w:rPr>
        <w:t>จำนวน</w:t>
      </w:r>
      <w:r w:rsidR="00F27128" w:rsidRPr="0056460E">
        <w:rPr>
          <w:rFonts w:ascii="Angsana New" w:hAnsi="Angsana New"/>
          <w:spacing w:val="-10"/>
          <w:sz w:val="30"/>
          <w:szCs w:val="30"/>
        </w:rPr>
        <w:t xml:space="preserve"> </w:t>
      </w:r>
      <w:r w:rsidR="0056460E" w:rsidRPr="0056460E">
        <w:rPr>
          <w:rFonts w:ascii="Angsana New" w:hAnsi="Angsana New"/>
          <w:spacing w:val="-10"/>
          <w:sz w:val="30"/>
          <w:szCs w:val="30"/>
        </w:rPr>
        <w:t>797.7</w:t>
      </w:r>
      <w:r w:rsidR="00F27128" w:rsidRPr="0056460E">
        <w:rPr>
          <w:rFonts w:ascii="Angsana New" w:hAnsi="Angsana New"/>
          <w:spacing w:val="-10"/>
          <w:sz w:val="30"/>
          <w:szCs w:val="30"/>
        </w:rPr>
        <w:t xml:space="preserve"> </w:t>
      </w:r>
      <w:r w:rsidRPr="0056460E">
        <w:rPr>
          <w:rFonts w:ascii="Angsana New" w:hAnsi="Angsana New"/>
          <w:spacing w:val="-10"/>
          <w:sz w:val="30"/>
          <w:szCs w:val="30"/>
          <w:cs/>
        </w:rPr>
        <w:t>ล้าน</w:t>
      </w:r>
      <w:r w:rsidR="002B35D1" w:rsidRPr="0056460E">
        <w:rPr>
          <w:rFonts w:ascii="Angsana New" w:hAnsi="Angsana New"/>
          <w:spacing w:val="-10"/>
          <w:sz w:val="30"/>
          <w:szCs w:val="30"/>
          <w:cs/>
        </w:rPr>
        <w:t>บาท</w:t>
      </w:r>
      <w:r w:rsidR="005B3B34" w:rsidRPr="007671A3">
        <w:rPr>
          <w:rFonts w:ascii="Angsana New" w:hAnsi="Angsana New"/>
          <w:sz w:val="30"/>
          <w:szCs w:val="30"/>
          <w:cs/>
        </w:rPr>
        <w:t xml:space="preserve"> </w:t>
      </w:r>
      <w:r w:rsidR="00C75695" w:rsidRPr="007671A3">
        <w:rPr>
          <w:rFonts w:ascii="Angsana New" w:hAnsi="Angsana New"/>
          <w:sz w:val="30"/>
          <w:szCs w:val="30"/>
        </w:rPr>
        <w:br/>
      </w:r>
      <w:r w:rsidR="005B3B34" w:rsidRPr="007671A3">
        <w:rPr>
          <w:rFonts w:ascii="Angsana New" w:hAnsi="Angsana New"/>
          <w:i/>
          <w:iCs/>
          <w:sz w:val="30"/>
          <w:szCs w:val="30"/>
          <w:cs/>
        </w:rPr>
        <w:t>(</w:t>
      </w:r>
      <w:r w:rsidR="00090B52" w:rsidRPr="007671A3">
        <w:rPr>
          <w:rFonts w:ascii="Angsana New" w:hAnsi="Angsana New"/>
          <w:i/>
          <w:iCs/>
          <w:sz w:val="30"/>
          <w:szCs w:val="30"/>
        </w:rPr>
        <w:t>25</w:t>
      </w:r>
      <w:r w:rsidR="00A0445C">
        <w:rPr>
          <w:rFonts w:ascii="Angsana New" w:hAnsi="Angsana New"/>
          <w:i/>
          <w:iCs/>
          <w:sz w:val="30"/>
          <w:szCs w:val="30"/>
        </w:rPr>
        <w:t>60</w:t>
      </w:r>
      <w:r w:rsidR="005B3B34" w:rsidRPr="007671A3">
        <w:rPr>
          <w:rFonts w:ascii="Angsana New" w:hAnsi="Angsana New"/>
          <w:i/>
          <w:iCs/>
          <w:sz w:val="30"/>
          <w:szCs w:val="30"/>
        </w:rPr>
        <w:t>:</w:t>
      </w:r>
      <w:r w:rsidR="008F6F76" w:rsidRPr="007671A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0445C">
        <w:rPr>
          <w:rFonts w:ascii="Angsana New" w:hAnsi="Angsana New"/>
          <w:i/>
          <w:iCs/>
          <w:sz w:val="30"/>
          <w:szCs w:val="30"/>
        </w:rPr>
        <w:t>781.7</w:t>
      </w:r>
      <w:r w:rsidR="005B3B34" w:rsidRPr="007671A3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124F57" w:rsidRPr="007671A3">
        <w:rPr>
          <w:rFonts w:ascii="Angsana New" w:hAnsi="Angsana New"/>
          <w:i/>
          <w:iCs/>
          <w:sz w:val="30"/>
          <w:szCs w:val="30"/>
        </w:rPr>
        <w:t xml:space="preserve">   </w:t>
      </w:r>
    </w:p>
    <w:p w14:paraId="460359A8" w14:textId="77777777" w:rsidR="00DF53A0" w:rsidRPr="007671A3" w:rsidRDefault="00DF53A0" w:rsidP="00DF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993641E" w14:textId="77777777" w:rsidR="002F52C8" w:rsidRPr="007671A3" w:rsidRDefault="002F52C8" w:rsidP="004D27EF">
      <w:pPr>
        <w:spacing w:line="240" w:lineRule="auto"/>
        <w:rPr>
          <w:rFonts w:ascii="Angsana New" w:hAnsi="Angsana New"/>
          <w:sz w:val="2"/>
          <w:szCs w:val="2"/>
        </w:rPr>
      </w:pPr>
      <w:r w:rsidRPr="007671A3">
        <w:rPr>
          <w:rFonts w:ascii="Angsana New" w:hAnsi="Angsana New"/>
        </w:rPr>
        <w:br w:type="page"/>
      </w:r>
    </w:p>
    <w:tbl>
      <w:tblPr>
        <w:tblW w:w="1417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5B3B34" w:rsidRPr="007671A3" w14:paraId="3D6BB556" w14:textId="77777777" w:rsidTr="00EA1D08">
        <w:tc>
          <w:tcPr>
            <w:tcW w:w="3645" w:type="dxa"/>
          </w:tcPr>
          <w:p w14:paraId="76747D74" w14:textId="77777777" w:rsidR="005B3B34" w:rsidRPr="007671A3" w:rsidRDefault="003730C9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</w:rPr>
              <w:lastRenderedPageBreak/>
              <w:br w:type="page"/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0530" w:type="dxa"/>
            <w:gridSpan w:val="14"/>
          </w:tcPr>
          <w:p w14:paraId="6DFDD1EF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99C" w:rsidRPr="007671A3" w14:paraId="1654FE7E" w14:textId="77777777" w:rsidTr="00EA1D08">
        <w:tc>
          <w:tcPr>
            <w:tcW w:w="3645" w:type="dxa"/>
          </w:tcPr>
          <w:p w14:paraId="6818734A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D0BCFED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347C1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9FCD1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B48BB6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077E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5520F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9D233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51A10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99B73B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31C15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491AF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D08B8" w14:textId="77777777" w:rsidR="0006499C" w:rsidRPr="007671A3" w:rsidRDefault="0006499C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F644626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3E855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99C" w:rsidRPr="007671A3" w14:paraId="28D474B3" w14:textId="77777777" w:rsidTr="00EA1D08">
        <w:tc>
          <w:tcPr>
            <w:tcW w:w="3645" w:type="dxa"/>
          </w:tcPr>
          <w:p w14:paraId="55B3D3AE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ECCA4FB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E22B2B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E9EDF5E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EC15AD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7F0889DA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9D61A4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7845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5D5E3D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0F5396F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917B0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E95E6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C98606" w14:textId="77777777" w:rsidR="0006499C" w:rsidRPr="007671A3" w:rsidRDefault="0006499C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16277C7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F4E8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4F773977" w14:textId="77777777" w:rsidTr="00EA1D08">
        <w:tc>
          <w:tcPr>
            <w:tcW w:w="3645" w:type="dxa"/>
          </w:tcPr>
          <w:p w14:paraId="798DC0D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4E2B81F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26EC9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E4EB48B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711D2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A772C4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EB00A8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A84E47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3E060C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17AB92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DC8E3" w14:textId="1491DDE8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5DB07D6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C71F6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00C5D2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5D82FE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77950CA3" w14:textId="77777777" w:rsidTr="00EA1D08">
        <w:tc>
          <w:tcPr>
            <w:tcW w:w="3645" w:type="dxa"/>
          </w:tcPr>
          <w:p w14:paraId="2BE4795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710337B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93E1F5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1B50399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BF0C0E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0F3E74FE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1AEA25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5957E4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1A7F1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A8BC8D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A4AE42" w14:textId="43F7BF29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BBDDEC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17AEF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D9F0DB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DD3DB5" w14:textId="77777777" w:rsidR="00361D37" w:rsidRPr="0050025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2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B3B34" w:rsidRPr="007671A3" w14:paraId="79309F90" w14:textId="77777777" w:rsidTr="00EA1D08">
        <w:tc>
          <w:tcPr>
            <w:tcW w:w="3645" w:type="dxa"/>
          </w:tcPr>
          <w:p w14:paraId="2C12B8C9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547BC54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0C10BD08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3B34" w:rsidRPr="007671A3" w14:paraId="20468DCB" w14:textId="77777777" w:rsidTr="00EA1D08">
        <w:tc>
          <w:tcPr>
            <w:tcW w:w="3645" w:type="dxa"/>
          </w:tcPr>
          <w:p w14:paraId="59665856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4657D35A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4040E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C5730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9BEEE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E78EA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319BA7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D05D8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627CF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1D8BB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48866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1A4AB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71874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1D5EF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909B7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0C649FE8" w14:textId="77777777" w:rsidTr="00EA1D08">
        <w:tc>
          <w:tcPr>
            <w:tcW w:w="3645" w:type="dxa"/>
          </w:tcPr>
          <w:p w14:paraId="4DBA7631" w14:textId="41DB2CC0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20" w:type="dxa"/>
          </w:tcPr>
          <w:p w14:paraId="055520A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25AE5" w14:textId="5B6C62D0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79F5CDD1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5C7D4" w14:textId="70110425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702,346</w:t>
            </w:r>
          </w:p>
        </w:tc>
        <w:tc>
          <w:tcPr>
            <w:tcW w:w="270" w:type="dxa"/>
          </w:tcPr>
          <w:p w14:paraId="3B30086D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C01377" w14:textId="37B232B2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2,148,808</w:t>
            </w:r>
          </w:p>
        </w:tc>
        <w:tc>
          <w:tcPr>
            <w:tcW w:w="270" w:type="dxa"/>
          </w:tcPr>
          <w:p w14:paraId="2FB79C37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F0B79B" w14:textId="4E3EFB97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56,82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AC0960A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8EA94" w14:textId="4CB0E1DC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C0DCE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8A49BE" w14:textId="05E0662D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2</w:t>
            </w:r>
            <w:r w:rsidR="002958C2">
              <w:rPr>
                <w:rFonts w:ascii="Angsana New" w:hAnsi="Angsana New"/>
                <w:sz w:val="30"/>
                <w:szCs w:val="30"/>
              </w:rPr>
              <w:t>05,562</w:t>
            </w:r>
          </w:p>
        </w:tc>
        <w:tc>
          <w:tcPr>
            <w:tcW w:w="270" w:type="dxa"/>
          </w:tcPr>
          <w:p w14:paraId="173BB074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D0EFB" w14:textId="470832D2" w:rsidR="00A0445C" w:rsidRPr="00A0445C" w:rsidRDefault="002958C2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3,377,171</w:t>
            </w:r>
          </w:p>
        </w:tc>
      </w:tr>
      <w:tr w:rsidR="00A0445C" w:rsidRPr="007671A3" w14:paraId="560471C0" w14:textId="77777777" w:rsidTr="00EA1D08">
        <w:tc>
          <w:tcPr>
            <w:tcW w:w="3645" w:type="dxa"/>
          </w:tcPr>
          <w:p w14:paraId="0B57504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2FAEF10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619FD0" w14:textId="061755AF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3CDB9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0C7FB" w14:textId="2D95ED56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3,810</w:t>
            </w:r>
          </w:p>
        </w:tc>
        <w:tc>
          <w:tcPr>
            <w:tcW w:w="270" w:type="dxa"/>
          </w:tcPr>
          <w:p w14:paraId="48C4D4E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289143" w14:textId="0E340E56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12,87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598E0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AAA8D0" w14:textId="76C9C25B" w:rsidR="00A0445C" w:rsidRPr="007671A3" w:rsidRDefault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</w:t>
            </w:r>
            <w:r w:rsidR="00CB7F83">
              <w:rPr>
                <w:rFonts w:ascii="Angsana New" w:hAnsi="Angsana New"/>
                <w:sz w:val="30"/>
                <w:szCs w:val="30"/>
              </w:rPr>
              <w:t>88</w:t>
            </w:r>
            <w:r w:rsidR="00CB7F83" w:rsidRPr="005D2E82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D1B209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DD90E" w14:textId="64A8A0E8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3CE1A0" w14:textId="77777777" w:rsidR="00A0445C" w:rsidRPr="007671A3" w:rsidRDefault="00A0445C" w:rsidP="00A0445C"/>
        </w:tc>
        <w:tc>
          <w:tcPr>
            <w:tcW w:w="1170" w:type="dxa"/>
          </w:tcPr>
          <w:p w14:paraId="54A89469" w14:textId="3532019D" w:rsidR="00A0445C" w:rsidRPr="007671A3" w:rsidRDefault="0029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CB7F83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270" w:type="dxa"/>
          </w:tcPr>
          <w:p w14:paraId="62525F7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4C0C8" w14:textId="2411D7C0" w:rsidR="00A0445C" w:rsidRPr="007671A3" w:rsidRDefault="002958C2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27,568</w:t>
            </w:r>
          </w:p>
        </w:tc>
      </w:tr>
      <w:tr w:rsidR="00A0445C" w:rsidRPr="007671A3" w14:paraId="0B4B57BD" w14:textId="77777777" w:rsidTr="00EA1D08">
        <w:tc>
          <w:tcPr>
            <w:tcW w:w="3645" w:type="dxa"/>
          </w:tcPr>
          <w:p w14:paraId="038CBC5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4921935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F6779" w14:textId="1F9EE4D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15D2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EEA278" w14:textId="64545E53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B832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3336D" w14:textId="6782C1EF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(2,500)</w:t>
            </w:r>
          </w:p>
        </w:tc>
        <w:tc>
          <w:tcPr>
            <w:tcW w:w="270" w:type="dxa"/>
          </w:tcPr>
          <w:p w14:paraId="1B18C8B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918CE" w14:textId="0358E95F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(8,927)</w:t>
            </w:r>
          </w:p>
        </w:tc>
        <w:tc>
          <w:tcPr>
            <w:tcW w:w="270" w:type="dxa"/>
          </w:tcPr>
          <w:p w14:paraId="4399682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3CBD43" w14:textId="1015966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35962D" w14:textId="77777777" w:rsidR="00A0445C" w:rsidRPr="007671A3" w:rsidRDefault="00A0445C" w:rsidP="00A0445C"/>
        </w:tc>
        <w:tc>
          <w:tcPr>
            <w:tcW w:w="1170" w:type="dxa"/>
          </w:tcPr>
          <w:p w14:paraId="0ACEDFF1" w14:textId="1E380AF1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71DEB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AEFB8" w14:textId="4ADB3D96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(11,427)</w:t>
            </w:r>
          </w:p>
        </w:tc>
      </w:tr>
      <w:tr w:rsidR="00A0445C" w:rsidRPr="007671A3" w14:paraId="0562CF3B" w14:textId="77777777" w:rsidTr="00EA1D08">
        <w:tc>
          <w:tcPr>
            <w:tcW w:w="3645" w:type="dxa"/>
          </w:tcPr>
          <w:p w14:paraId="6471A4BB" w14:textId="280663FB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359A5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720" w:type="dxa"/>
          </w:tcPr>
          <w:p w14:paraId="76C9872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53C31C" w14:textId="58906EB3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0C31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F932DC" w14:textId="19FB01F8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5,945</w:t>
            </w:r>
          </w:p>
        </w:tc>
        <w:tc>
          <w:tcPr>
            <w:tcW w:w="270" w:type="dxa"/>
          </w:tcPr>
          <w:p w14:paraId="3720CBC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378C49" w14:textId="583DA071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7,432</w:t>
            </w:r>
          </w:p>
        </w:tc>
        <w:tc>
          <w:tcPr>
            <w:tcW w:w="270" w:type="dxa"/>
          </w:tcPr>
          <w:p w14:paraId="6E0D75F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72FCA5" w14:textId="0ABFC726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7752F01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D2DF94" w14:textId="28FB0615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D81699" w14:textId="77777777" w:rsidR="00A0445C" w:rsidRPr="007671A3" w:rsidRDefault="00A0445C" w:rsidP="00A0445C"/>
        </w:tc>
        <w:tc>
          <w:tcPr>
            <w:tcW w:w="1170" w:type="dxa"/>
            <w:tcBorders>
              <w:bottom w:val="single" w:sz="4" w:space="0" w:color="auto"/>
            </w:tcBorders>
          </w:tcPr>
          <w:p w14:paraId="7BE79949" w14:textId="492333B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(14,008)</w:t>
            </w:r>
          </w:p>
        </w:tc>
        <w:tc>
          <w:tcPr>
            <w:tcW w:w="270" w:type="dxa"/>
          </w:tcPr>
          <w:p w14:paraId="7EF07E1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21A925" w14:textId="6A5449DB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45C" w:rsidRPr="007671A3" w14:paraId="43D8D210" w14:textId="77777777" w:rsidTr="00EA1D08">
        <w:tc>
          <w:tcPr>
            <w:tcW w:w="3645" w:type="dxa"/>
          </w:tcPr>
          <w:p w14:paraId="3AB4B55E" w14:textId="5C6F9C8C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20" w:type="dxa"/>
          </w:tcPr>
          <w:p w14:paraId="419EB40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6E8649" w14:textId="3EA2374B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2B22420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4C30DB" w14:textId="702FFED3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712,101</w:t>
            </w:r>
          </w:p>
        </w:tc>
        <w:tc>
          <w:tcPr>
            <w:tcW w:w="270" w:type="dxa"/>
          </w:tcPr>
          <w:p w14:paraId="71FB21E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4F8E81" w14:textId="7C4FE8E6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2,166,614</w:t>
            </w:r>
          </w:p>
        </w:tc>
        <w:tc>
          <w:tcPr>
            <w:tcW w:w="270" w:type="dxa"/>
          </w:tcPr>
          <w:p w14:paraId="691AB5B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BA18EE" w14:textId="5A74B4E2" w:rsidR="00A0445C" w:rsidRPr="007671A3" w:rsidRDefault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52,</w:t>
            </w:r>
            <w:r w:rsidR="00CB7F83"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3E5B281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1D0A90" w14:textId="35C721DE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2B0FDA" w14:textId="77777777" w:rsidR="00A0445C" w:rsidRPr="007671A3" w:rsidRDefault="00A0445C" w:rsidP="00A0445C"/>
        </w:tc>
        <w:tc>
          <w:tcPr>
            <w:tcW w:w="1170" w:type="dxa"/>
            <w:tcBorders>
              <w:top w:val="single" w:sz="4" w:space="0" w:color="auto"/>
            </w:tcBorders>
          </w:tcPr>
          <w:p w14:paraId="2A0BFA5C" w14:textId="4A4C1B91" w:rsidR="00A0445C" w:rsidRPr="007671A3" w:rsidRDefault="0029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198,</w:t>
            </w:r>
            <w:r w:rsidR="00CB7F83">
              <w:rPr>
                <w:rFonts w:ascii="Angsana New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28905EE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96C38D" w14:textId="3F32792B" w:rsidR="00A0445C" w:rsidRPr="007671A3" w:rsidRDefault="002958C2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3,393,312</w:t>
            </w:r>
          </w:p>
        </w:tc>
      </w:tr>
      <w:tr w:rsidR="00CA4F9B" w:rsidRPr="007671A3" w14:paraId="6A0B0828" w14:textId="77777777" w:rsidTr="00EA1D08">
        <w:tc>
          <w:tcPr>
            <w:tcW w:w="3645" w:type="dxa"/>
          </w:tcPr>
          <w:p w14:paraId="6FFF817B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38174B70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5D5FC" w14:textId="69B97044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DF1DA2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097B6" w14:textId="7E1707BE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3,065</w:t>
            </w:r>
          </w:p>
        </w:tc>
        <w:tc>
          <w:tcPr>
            <w:tcW w:w="270" w:type="dxa"/>
          </w:tcPr>
          <w:p w14:paraId="5C48DC02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2D3016" w14:textId="17E2A136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270" w:type="dxa"/>
          </w:tcPr>
          <w:p w14:paraId="4A9AA365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B26A5" w14:textId="1C95CE83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8,345</w:t>
            </w:r>
          </w:p>
        </w:tc>
        <w:tc>
          <w:tcPr>
            <w:tcW w:w="270" w:type="dxa"/>
          </w:tcPr>
          <w:p w14:paraId="74865052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44576" w14:textId="625271AC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A99A76" w14:textId="77777777" w:rsidR="00CA4F9B" w:rsidRPr="007671A3" w:rsidRDefault="00CA4F9B" w:rsidP="00CA4F9B"/>
        </w:tc>
        <w:tc>
          <w:tcPr>
            <w:tcW w:w="1170" w:type="dxa"/>
          </w:tcPr>
          <w:p w14:paraId="10974523" w14:textId="400067A9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7,460</w:t>
            </w:r>
          </w:p>
        </w:tc>
        <w:tc>
          <w:tcPr>
            <w:tcW w:w="270" w:type="dxa"/>
          </w:tcPr>
          <w:p w14:paraId="1643FFE6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BCC62A" w14:textId="6022BA01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20,448</w:t>
            </w:r>
          </w:p>
        </w:tc>
      </w:tr>
      <w:tr w:rsidR="00CA4F9B" w:rsidRPr="007671A3" w14:paraId="70CCEE42" w14:textId="77777777" w:rsidTr="00EA1D08">
        <w:tc>
          <w:tcPr>
            <w:tcW w:w="3645" w:type="dxa"/>
          </w:tcPr>
          <w:p w14:paraId="4444CAA3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1E1E9C78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65657D" w14:textId="0A14C629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F3213D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4ED6CF" w14:textId="5490ED5F" w:rsidR="00CA4F9B" w:rsidRPr="007671A3" w:rsidRDefault="00CA4F9B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(184)</w:t>
            </w:r>
          </w:p>
        </w:tc>
        <w:tc>
          <w:tcPr>
            <w:tcW w:w="270" w:type="dxa"/>
          </w:tcPr>
          <w:p w14:paraId="2C939F23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CD6AF" w14:textId="6C4F64DD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(16,154)</w:t>
            </w:r>
          </w:p>
        </w:tc>
        <w:tc>
          <w:tcPr>
            <w:tcW w:w="270" w:type="dxa"/>
          </w:tcPr>
          <w:p w14:paraId="3CD4D0AA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55E279" w14:textId="547E6D9F" w:rsidR="00CA4F9B" w:rsidRPr="007671A3" w:rsidRDefault="000730D1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</w:t>
            </w:r>
            <w:r w:rsidR="00CA4F9B">
              <w:rPr>
                <w:rFonts w:ascii="Angsana New" w:hAnsi="Angsana New"/>
                <w:sz w:val="30"/>
                <w:szCs w:val="30"/>
              </w:rPr>
              <w:t>9)</w:t>
            </w:r>
          </w:p>
        </w:tc>
        <w:tc>
          <w:tcPr>
            <w:tcW w:w="270" w:type="dxa"/>
          </w:tcPr>
          <w:p w14:paraId="38DE1832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300A5" w14:textId="0FDFB3C5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4C828B" w14:textId="77777777" w:rsidR="00CA4F9B" w:rsidRPr="007671A3" w:rsidRDefault="00CA4F9B" w:rsidP="00CA4F9B"/>
        </w:tc>
        <w:tc>
          <w:tcPr>
            <w:tcW w:w="1170" w:type="dxa"/>
          </w:tcPr>
          <w:p w14:paraId="64390F12" w14:textId="1A955DFA" w:rsidR="00CA4F9B" w:rsidRPr="007671A3" w:rsidRDefault="005D2E9C" w:rsidP="005D2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41A0D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84FDF" w14:textId="2F46AEFA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(16,837)</w:t>
            </w:r>
          </w:p>
        </w:tc>
      </w:tr>
      <w:tr w:rsidR="00CA4F9B" w:rsidRPr="007671A3" w14:paraId="2D75A57A" w14:textId="77777777" w:rsidTr="00EA1D08">
        <w:tc>
          <w:tcPr>
            <w:tcW w:w="3645" w:type="dxa"/>
          </w:tcPr>
          <w:p w14:paraId="00DD486D" w14:textId="6E5276E9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359A5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720" w:type="dxa"/>
          </w:tcPr>
          <w:p w14:paraId="4430272F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5C08A6" w14:textId="5A02C41F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C48DB1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7C7A6B" w14:textId="56EF3E56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1,476</w:t>
            </w:r>
          </w:p>
        </w:tc>
        <w:tc>
          <w:tcPr>
            <w:tcW w:w="270" w:type="dxa"/>
          </w:tcPr>
          <w:p w14:paraId="207140C7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CEC6F8" w14:textId="3CDD60BB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7,042</w:t>
            </w:r>
          </w:p>
        </w:tc>
        <w:tc>
          <w:tcPr>
            <w:tcW w:w="270" w:type="dxa"/>
          </w:tcPr>
          <w:p w14:paraId="1EB3E62C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91E3CC" w14:textId="01E13D2B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55DD03B1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E37D70" w14:textId="14004FB5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4FE6E3" w14:textId="77777777" w:rsidR="00CA4F9B" w:rsidRPr="007671A3" w:rsidRDefault="00CA4F9B" w:rsidP="00CA4F9B"/>
        </w:tc>
        <w:tc>
          <w:tcPr>
            <w:tcW w:w="1170" w:type="dxa"/>
            <w:tcBorders>
              <w:bottom w:val="single" w:sz="4" w:space="0" w:color="auto"/>
            </w:tcBorders>
          </w:tcPr>
          <w:p w14:paraId="28596AF5" w14:textId="0682988B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(8,751)</w:t>
            </w:r>
          </w:p>
        </w:tc>
        <w:tc>
          <w:tcPr>
            <w:tcW w:w="270" w:type="dxa"/>
          </w:tcPr>
          <w:p w14:paraId="09690057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3EBA16" w14:textId="45B374E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4F9B" w:rsidRPr="007671A3" w14:paraId="44A82E0D" w14:textId="77777777" w:rsidTr="00EA1D08">
        <w:tc>
          <w:tcPr>
            <w:tcW w:w="3645" w:type="dxa"/>
          </w:tcPr>
          <w:p w14:paraId="1559F7BD" w14:textId="5B4F5255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0" w:type="dxa"/>
          </w:tcPr>
          <w:p w14:paraId="3781CCE7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9E7916" w14:textId="372AC010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1F97F931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3F891F" w14:textId="33374781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716,458</w:t>
            </w:r>
          </w:p>
        </w:tc>
        <w:tc>
          <w:tcPr>
            <w:tcW w:w="270" w:type="dxa"/>
          </w:tcPr>
          <w:p w14:paraId="347C2635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D27EB9" w14:textId="13D4B5E3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2,159,080</w:t>
            </w:r>
          </w:p>
        </w:tc>
        <w:tc>
          <w:tcPr>
            <w:tcW w:w="270" w:type="dxa"/>
          </w:tcPr>
          <w:p w14:paraId="3B542CEA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4BDF35" w14:textId="64CA5EDE" w:rsidR="00CA4F9B" w:rsidRPr="007671A3" w:rsidRDefault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</w:t>
            </w:r>
            <w:r w:rsidR="00CB7F83">
              <w:rPr>
                <w:rFonts w:ascii="Angsana New" w:hAnsi="Angsana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70" w:type="dxa"/>
          </w:tcPr>
          <w:p w14:paraId="24BEB1B2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B3D168" w14:textId="6AFE7CA3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755129" w14:textId="77777777" w:rsidR="00CA4F9B" w:rsidRPr="007671A3" w:rsidRDefault="00CA4F9B" w:rsidP="00CA4F9B"/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B74539" w14:textId="42A658A5" w:rsidR="00CA4F9B" w:rsidRPr="007671A3" w:rsidRDefault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197,</w:t>
            </w:r>
            <w:r w:rsidR="00CB7F83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23E75F72" w14:textId="77777777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4553AE" w14:textId="109891B8" w:rsidR="00CA4F9B" w:rsidRPr="007671A3" w:rsidRDefault="00CA4F9B" w:rsidP="00CA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3,396,923</w:t>
            </w:r>
          </w:p>
        </w:tc>
      </w:tr>
    </w:tbl>
    <w:p w14:paraId="02FB7BAC" w14:textId="77777777" w:rsidR="007A60A0" w:rsidRPr="007671A3" w:rsidRDefault="007A60A0">
      <w:pPr>
        <w:rPr>
          <w:rFonts w:ascii="Angsana New" w:hAnsi="Angsana New"/>
        </w:rPr>
      </w:pPr>
    </w:p>
    <w:p w14:paraId="04C42BE3" w14:textId="77777777" w:rsidR="002F52C8" w:rsidRPr="007671A3" w:rsidRDefault="002F52C8" w:rsidP="00C66B61">
      <w:pPr>
        <w:spacing w:line="240" w:lineRule="auto"/>
        <w:rPr>
          <w:rFonts w:ascii="Angsana New" w:hAnsi="Angsana New"/>
          <w:sz w:val="2"/>
          <w:szCs w:val="2"/>
        </w:rPr>
      </w:pPr>
      <w:r w:rsidRPr="007671A3">
        <w:rPr>
          <w:rFonts w:ascii="Angsana New" w:hAnsi="Angsana New"/>
        </w:rPr>
        <w:br w:type="page"/>
      </w:r>
    </w:p>
    <w:tbl>
      <w:tblPr>
        <w:tblW w:w="1417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595DE1" w:rsidRPr="007671A3" w14:paraId="7CD68CAB" w14:textId="77777777" w:rsidTr="00EA1D08">
        <w:tc>
          <w:tcPr>
            <w:tcW w:w="3645" w:type="dxa"/>
          </w:tcPr>
          <w:p w14:paraId="74D451FF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10530" w:type="dxa"/>
            <w:gridSpan w:val="14"/>
          </w:tcPr>
          <w:p w14:paraId="105A8CC1" w14:textId="77777777" w:rsidR="00595DE1" w:rsidRPr="007671A3" w:rsidRDefault="0013075F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DE1" w:rsidRPr="007671A3" w14:paraId="4579F168" w14:textId="77777777" w:rsidTr="00EA1D08">
        <w:tc>
          <w:tcPr>
            <w:tcW w:w="3645" w:type="dxa"/>
          </w:tcPr>
          <w:p w14:paraId="4DDF840A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2D960A8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5DCB86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599E4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D7ADF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F9BF2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E7D8A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2DCD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EE14EC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DA550CB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931EC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CEAB9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E599B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445F704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221484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DE1" w:rsidRPr="007671A3" w14:paraId="4149596E" w14:textId="77777777" w:rsidTr="00EA1D08">
        <w:tc>
          <w:tcPr>
            <w:tcW w:w="3645" w:type="dxa"/>
          </w:tcPr>
          <w:p w14:paraId="722EFA5F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F47F55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9ADFFE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0E8FFCA0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B4870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B76C103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D75F25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9B3C2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21DE7D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A61200D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766DE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22BD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E7AA3F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2A7B0B0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1F037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DE1" w:rsidRPr="007671A3" w14:paraId="624F97DF" w14:textId="77777777" w:rsidTr="00EA1D08">
        <w:tc>
          <w:tcPr>
            <w:tcW w:w="3645" w:type="dxa"/>
          </w:tcPr>
          <w:p w14:paraId="35F89692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1CB52F1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B5259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1F322DC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8D1595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A81CFCB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0D7058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B9BB264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1778AD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27D503B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7B9092" w14:textId="7D3B32E5" w:rsidR="00595DE1" w:rsidRPr="007671A3" w:rsidRDefault="00361D37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B66002A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2134E9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BF78677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EE696E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DE1" w:rsidRPr="007671A3" w14:paraId="6DE8BD3D" w14:textId="77777777" w:rsidTr="00EA1D08">
        <w:tc>
          <w:tcPr>
            <w:tcW w:w="3645" w:type="dxa"/>
          </w:tcPr>
          <w:p w14:paraId="22822A0B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693AE47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91C22C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4D2C682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164FBB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43FD7EFE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FDA9BE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465C534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4B1404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E4B92CE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4BA8E6" w14:textId="7C8E032C" w:rsidR="00595DE1" w:rsidRPr="007671A3" w:rsidRDefault="00361D37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59B650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7ED55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DCA6B4D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8351DF" w14:textId="77777777" w:rsidR="00595DE1" w:rsidRPr="0050025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2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95DE1" w:rsidRPr="007671A3" w14:paraId="5F28EB8B" w14:textId="77777777" w:rsidTr="00EA1D08">
        <w:tc>
          <w:tcPr>
            <w:tcW w:w="3645" w:type="dxa"/>
          </w:tcPr>
          <w:p w14:paraId="14B0B636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A4B029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0AAE636C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5DE1" w:rsidRPr="007671A3" w14:paraId="665281BD" w14:textId="77777777" w:rsidTr="00EA1D08">
        <w:tc>
          <w:tcPr>
            <w:tcW w:w="3645" w:type="dxa"/>
          </w:tcPr>
          <w:p w14:paraId="41C7E178" w14:textId="2C219CED" w:rsidR="00595DE1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  <w:r w:rsidR="001E43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  <w:p w14:paraId="3FE10E03" w14:textId="208DEBE5" w:rsidR="001E43B9" w:rsidRPr="007671A3" w:rsidRDefault="001E43B9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ผลขาดทุนจากการด้อยค่าสะสม</w:t>
            </w:r>
          </w:p>
        </w:tc>
        <w:tc>
          <w:tcPr>
            <w:tcW w:w="720" w:type="dxa"/>
          </w:tcPr>
          <w:p w14:paraId="37E34CC0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043C6A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E801C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55E3A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CCFC8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0BF71D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3C3A4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53595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56825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195D88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6219D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E483EF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66A6C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4DA227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5D3AE253" w14:textId="77777777" w:rsidTr="00EA1D08">
        <w:tc>
          <w:tcPr>
            <w:tcW w:w="3645" w:type="dxa"/>
          </w:tcPr>
          <w:p w14:paraId="06482C1F" w14:textId="4D67054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20" w:type="dxa"/>
          </w:tcPr>
          <w:p w14:paraId="19D1496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A9BDD" w14:textId="71E7B163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A28C8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B3CAD" w14:textId="2148DD45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425,210</w:t>
            </w:r>
          </w:p>
        </w:tc>
        <w:tc>
          <w:tcPr>
            <w:tcW w:w="270" w:type="dxa"/>
          </w:tcPr>
          <w:p w14:paraId="32937F48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6BD1A" w14:textId="30FE4EC7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1,519,051</w:t>
            </w:r>
          </w:p>
        </w:tc>
        <w:tc>
          <w:tcPr>
            <w:tcW w:w="270" w:type="dxa"/>
          </w:tcPr>
          <w:p w14:paraId="4F118761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837485" w14:textId="25091B5F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38,10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419FBD1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DE512D" w14:textId="0D75CBB5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DCF36D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7392C3" w14:textId="5D43A9BC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D2078C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78755A" w14:textId="72165EBC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1,982,36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A0445C" w:rsidRPr="007671A3" w14:paraId="71F50F20" w14:textId="77777777" w:rsidTr="00EA1D08">
        <w:tc>
          <w:tcPr>
            <w:tcW w:w="3645" w:type="dxa"/>
          </w:tcPr>
          <w:p w14:paraId="768A662A" w14:textId="54E4DD15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367E5C8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B0B03D" w14:textId="36289E2F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65DE0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40337" w14:textId="4F493D33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27,001</w:t>
            </w:r>
          </w:p>
        </w:tc>
        <w:tc>
          <w:tcPr>
            <w:tcW w:w="270" w:type="dxa"/>
          </w:tcPr>
          <w:p w14:paraId="7CFC502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9C2668" w14:textId="47BDBC59" w:rsid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102,965</w:t>
            </w:r>
          </w:p>
        </w:tc>
        <w:tc>
          <w:tcPr>
            <w:tcW w:w="270" w:type="dxa"/>
          </w:tcPr>
          <w:p w14:paraId="5F7A6B2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6E7FE0" w14:textId="54EF6E9C" w:rsid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7,571</w:t>
            </w:r>
          </w:p>
        </w:tc>
        <w:tc>
          <w:tcPr>
            <w:tcW w:w="270" w:type="dxa"/>
          </w:tcPr>
          <w:p w14:paraId="082CAF1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468D07" w14:textId="00732D12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D26C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65779" w14:textId="5D94A936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67E1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F4C75" w14:textId="2B2C53C3" w:rsid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137,537</w:t>
            </w:r>
          </w:p>
        </w:tc>
      </w:tr>
      <w:tr w:rsidR="00A0445C" w:rsidRPr="007671A3" w14:paraId="0C73ED73" w14:textId="77777777" w:rsidTr="00EA1D08">
        <w:tc>
          <w:tcPr>
            <w:tcW w:w="3645" w:type="dxa"/>
          </w:tcPr>
          <w:p w14:paraId="370961D2" w14:textId="55B66652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7DFA7CB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E967A" w14:textId="4194B7E3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2F89AF" w14:textId="6346022A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C1BD5D" w14:textId="416D9CF5" w:rsidR="00A0445C" w:rsidRPr="007671A3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8A7AD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986793" w14:textId="06628C44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(2,115)</w:t>
            </w:r>
          </w:p>
        </w:tc>
        <w:tc>
          <w:tcPr>
            <w:tcW w:w="270" w:type="dxa"/>
          </w:tcPr>
          <w:p w14:paraId="6FCA2C7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18EF08" w14:textId="0EF02DCB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(8,590</w:t>
            </w:r>
            <w:r w:rsidRPr="007671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96CE0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6C1294" w14:textId="01A137CD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119EA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FE27B" w14:textId="4375598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A0478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5AEE9" w14:textId="5DF91C35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(10,705</w:t>
            </w:r>
            <w:r w:rsidRPr="007671A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445C" w:rsidRPr="007671A3" w14:paraId="0664CD0F" w14:textId="77777777" w:rsidTr="00EA1D08">
        <w:tc>
          <w:tcPr>
            <w:tcW w:w="3645" w:type="dxa"/>
          </w:tcPr>
          <w:p w14:paraId="56690F38" w14:textId="3DF6FF6B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359A5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720" w:type="dxa"/>
          </w:tcPr>
          <w:p w14:paraId="1779CB4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77CBE" w14:textId="2047CB45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F94FB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47015" w14:textId="2DE3180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CA37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874F5" w14:textId="17DBE112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70" w:type="dxa"/>
          </w:tcPr>
          <w:p w14:paraId="284BBB9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8487F" w14:textId="2798ACFD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47B23CA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CB625" w14:textId="2778B9A6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74722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4AF071" w14:textId="32FB5B91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F70F7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84D92" w14:textId="17AA8B32" w:rsidR="00A0445C" w:rsidRPr="007671A3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45C" w:rsidRPr="007671A3" w14:paraId="43E3BF10" w14:textId="77777777" w:rsidTr="00EA1D08">
        <w:tc>
          <w:tcPr>
            <w:tcW w:w="3645" w:type="dxa"/>
          </w:tcPr>
          <w:p w14:paraId="641B6508" w14:textId="1FB98245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20" w:type="dxa"/>
          </w:tcPr>
          <w:p w14:paraId="09FFC0A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8F3504" w14:textId="04AAC2ED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F1AC9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76603D" w14:textId="2604B5B2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452,211</w:t>
            </w:r>
          </w:p>
        </w:tc>
        <w:tc>
          <w:tcPr>
            <w:tcW w:w="270" w:type="dxa"/>
          </w:tcPr>
          <w:p w14:paraId="3156E00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DD142D" w14:textId="1DBB3EF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1,619,809</w:t>
            </w:r>
          </w:p>
        </w:tc>
        <w:tc>
          <w:tcPr>
            <w:tcW w:w="270" w:type="dxa"/>
          </w:tcPr>
          <w:p w14:paraId="785C05E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5C0712" w14:textId="336B4048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37,173</w:t>
            </w:r>
          </w:p>
        </w:tc>
        <w:tc>
          <w:tcPr>
            <w:tcW w:w="270" w:type="dxa"/>
          </w:tcPr>
          <w:p w14:paraId="4E8843B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9B696C" w14:textId="348DC6A0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8442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CC5A6D" w14:textId="3E09B201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5C68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8E65C9" w14:textId="14FEADF4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2,109,193</w:t>
            </w:r>
          </w:p>
        </w:tc>
      </w:tr>
      <w:tr w:rsidR="00A0445C" w:rsidRPr="007671A3" w14:paraId="67DB23ED" w14:textId="77777777" w:rsidTr="00197927">
        <w:tc>
          <w:tcPr>
            <w:tcW w:w="3645" w:type="dxa"/>
          </w:tcPr>
          <w:p w14:paraId="1325AA2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26FD256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90EA0F" w14:textId="481B047A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70352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36AF0" w14:textId="075B9A26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28,157</w:t>
            </w:r>
          </w:p>
        </w:tc>
        <w:tc>
          <w:tcPr>
            <w:tcW w:w="270" w:type="dxa"/>
          </w:tcPr>
          <w:p w14:paraId="771A504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5AA00" w14:textId="54E68AC5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102,241</w:t>
            </w:r>
          </w:p>
        </w:tc>
        <w:tc>
          <w:tcPr>
            <w:tcW w:w="270" w:type="dxa"/>
          </w:tcPr>
          <w:p w14:paraId="6DD79A7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4E9B1C" w14:textId="739C1BD4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6,801</w:t>
            </w:r>
          </w:p>
        </w:tc>
        <w:tc>
          <w:tcPr>
            <w:tcW w:w="270" w:type="dxa"/>
          </w:tcPr>
          <w:p w14:paraId="79A131A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A9B27" w14:textId="4062BC2D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1EFCA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FC2E6" w14:textId="5791AAEA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74D3C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DA4E0" w14:textId="5A533279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137,199</w:t>
            </w:r>
          </w:p>
        </w:tc>
      </w:tr>
      <w:tr w:rsidR="001E43B9" w:rsidRPr="007671A3" w14:paraId="7699A0B2" w14:textId="77777777" w:rsidTr="00197927">
        <w:tc>
          <w:tcPr>
            <w:tcW w:w="3645" w:type="dxa"/>
          </w:tcPr>
          <w:p w14:paraId="5225A532" w14:textId="2223437C" w:rsidR="001E43B9" w:rsidRPr="007671A3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43B9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720" w:type="dxa"/>
          </w:tcPr>
          <w:p w14:paraId="093F52AC" w14:textId="77777777" w:rsidR="001E43B9" w:rsidRPr="007671A3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34C5A" w14:textId="71B6FD28" w:rsidR="001E43B9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A4F78E" w14:textId="77777777" w:rsidR="001E43B9" w:rsidRPr="007671A3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B9DAC7" w14:textId="141AD441" w:rsidR="001E43B9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0AD61E" w14:textId="77777777" w:rsidR="001E43B9" w:rsidRPr="007671A3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C4FDDD" w14:textId="644D8AAB" w:rsidR="001E43B9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4BCD45" w14:textId="77777777" w:rsidR="001E43B9" w:rsidRPr="007671A3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0E9C92" w14:textId="0DCD9FC9" w:rsidR="001E43B9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9951F9" w14:textId="77777777" w:rsidR="001E43B9" w:rsidRPr="007671A3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A9B7D" w14:textId="24779772" w:rsidR="001E43B9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5C091E" w14:textId="77777777" w:rsidR="001E43B9" w:rsidRPr="007671A3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D67D5F" w14:textId="1AF9B773" w:rsidR="001E43B9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  <w:tc>
          <w:tcPr>
            <w:tcW w:w="270" w:type="dxa"/>
          </w:tcPr>
          <w:p w14:paraId="4A946533" w14:textId="77777777" w:rsidR="001E43B9" w:rsidRPr="007671A3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B3E81" w14:textId="78FF71BE" w:rsidR="001E43B9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</w:tr>
      <w:tr w:rsidR="00A0445C" w:rsidRPr="007671A3" w14:paraId="0B005C4D" w14:textId="77777777" w:rsidTr="00197927">
        <w:tc>
          <w:tcPr>
            <w:tcW w:w="3645" w:type="dxa"/>
          </w:tcPr>
          <w:p w14:paraId="5CFE335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1F05185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841CEC" w14:textId="4F87A4D8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56569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458672" w14:textId="6035497E" w:rsidR="00A0445C" w:rsidRPr="007671A3" w:rsidRDefault="00CA4F9B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14:paraId="0943B33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ED266" w14:textId="2B669C75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(15,263)</w:t>
            </w:r>
          </w:p>
        </w:tc>
        <w:tc>
          <w:tcPr>
            <w:tcW w:w="270" w:type="dxa"/>
          </w:tcPr>
          <w:p w14:paraId="561A33D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4E148" w14:textId="46E480D0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(448)</w:t>
            </w:r>
          </w:p>
        </w:tc>
        <w:tc>
          <w:tcPr>
            <w:tcW w:w="270" w:type="dxa"/>
          </w:tcPr>
          <w:p w14:paraId="5B8356E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8D9C4" w14:textId="26D9F3D9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720D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40D34" w14:textId="0A56BE15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B851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9CBCB6" w14:textId="44C439BA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(15,730)</w:t>
            </w:r>
          </w:p>
        </w:tc>
      </w:tr>
      <w:tr w:rsidR="00A0445C" w:rsidRPr="007671A3" w14:paraId="27E912B8" w14:textId="77777777" w:rsidTr="00EA1D08">
        <w:tc>
          <w:tcPr>
            <w:tcW w:w="3645" w:type="dxa"/>
          </w:tcPr>
          <w:p w14:paraId="27E1A2B5" w14:textId="39A0458A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0" w:type="dxa"/>
          </w:tcPr>
          <w:p w14:paraId="162BBE1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284502" w14:textId="24A5CAA3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EC309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6113360" w14:textId="05422087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480,349</w:t>
            </w:r>
          </w:p>
        </w:tc>
        <w:tc>
          <w:tcPr>
            <w:tcW w:w="270" w:type="dxa"/>
          </w:tcPr>
          <w:p w14:paraId="6CECC2E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FD7693" w14:textId="2CBD4210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1,706,787</w:t>
            </w:r>
          </w:p>
        </w:tc>
        <w:tc>
          <w:tcPr>
            <w:tcW w:w="270" w:type="dxa"/>
          </w:tcPr>
          <w:p w14:paraId="03BAC5D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4473D1" w14:textId="5D452329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43,526</w:t>
            </w:r>
          </w:p>
        </w:tc>
        <w:tc>
          <w:tcPr>
            <w:tcW w:w="270" w:type="dxa"/>
          </w:tcPr>
          <w:p w14:paraId="701BE0E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90F9A7" w14:textId="6BAC99B5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C66AC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FB893F" w14:textId="3975F317" w:rsidR="00A0445C" w:rsidRPr="001E43B9" w:rsidRDefault="001E43B9" w:rsidP="001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43B9">
              <w:rPr>
                <w:rFonts w:ascii="Angsana New" w:hAnsi="Angsana New"/>
                <w:b/>
                <w:bCs/>
                <w:sz w:val="30"/>
                <w:szCs w:val="30"/>
              </w:rPr>
              <w:t>20,967</w:t>
            </w:r>
          </w:p>
        </w:tc>
        <w:tc>
          <w:tcPr>
            <w:tcW w:w="270" w:type="dxa"/>
          </w:tcPr>
          <w:p w14:paraId="56CD02D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F2BA7D" w14:textId="13E4B14C" w:rsidR="00A0445C" w:rsidRPr="007671A3" w:rsidRDefault="001E43B9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2,251,629</w:t>
            </w:r>
          </w:p>
        </w:tc>
      </w:tr>
    </w:tbl>
    <w:p w14:paraId="337FF75C" w14:textId="77777777" w:rsidR="002F52C8" w:rsidRPr="007671A3" w:rsidRDefault="002F52C8" w:rsidP="00C66B61">
      <w:pPr>
        <w:spacing w:line="240" w:lineRule="auto"/>
        <w:rPr>
          <w:rFonts w:ascii="Angsana New" w:hAnsi="Angsana New"/>
          <w:sz w:val="2"/>
          <w:szCs w:val="2"/>
        </w:rPr>
      </w:pPr>
      <w:r w:rsidRPr="007671A3">
        <w:rPr>
          <w:rFonts w:ascii="Angsana New" w:hAnsi="Angsana New"/>
        </w:rPr>
        <w:br w:type="page"/>
      </w:r>
    </w:p>
    <w:tbl>
      <w:tblPr>
        <w:tblW w:w="1416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36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5B3B34" w:rsidRPr="007671A3" w14:paraId="7914AEE3" w14:textId="77777777" w:rsidTr="00EA1D08">
        <w:tc>
          <w:tcPr>
            <w:tcW w:w="3636" w:type="dxa"/>
          </w:tcPr>
          <w:p w14:paraId="4F414815" w14:textId="77777777" w:rsidR="005B3B34" w:rsidRPr="007671A3" w:rsidRDefault="00595DE1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720" w:type="dxa"/>
          </w:tcPr>
          <w:p w14:paraId="1677284C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745196D7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99C" w:rsidRPr="007671A3" w14:paraId="5C6814C2" w14:textId="77777777" w:rsidTr="00EA1D08">
        <w:tc>
          <w:tcPr>
            <w:tcW w:w="3636" w:type="dxa"/>
          </w:tcPr>
          <w:p w14:paraId="2986332D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C6610CE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9F5EF1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A0E8F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D309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E8E09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BE66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2F66E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349ADA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3255C36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F543E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F9315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9A6E30" w14:textId="77777777" w:rsidR="0006499C" w:rsidRPr="007671A3" w:rsidRDefault="0006499C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D81EE1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7F393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99C" w:rsidRPr="007671A3" w14:paraId="53FFEBFD" w14:textId="77777777" w:rsidTr="00EA1D08">
        <w:tc>
          <w:tcPr>
            <w:tcW w:w="3636" w:type="dxa"/>
          </w:tcPr>
          <w:p w14:paraId="1FF145D3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6105FF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3F001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34F35F61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9ECABA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1D42E25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FAFC8F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7DFDA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13893B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B8490E0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B69F30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5EF05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AF72F3" w14:textId="77777777" w:rsidR="0006499C" w:rsidRPr="007671A3" w:rsidRDefault="0006499C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7FD9AFD6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3BA39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489868B4" w14:textId="77777777" w:rsidTr="00EA1D08">
        <w:tc>
          <w:tcPr>
            <w:tcW w:w="3636" w:type="dxa"/>
          </w:tcPr>
          <w:p w14:paraId="1C0D26B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F934A9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081D5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8A18418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55840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6B5FACC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63352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EFC141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9B327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7EBA19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438E9" w14:textId="3082A71F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8282EEB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9CB2E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E88375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BFBBE8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6C3A8401" w14:textId="77777777" w:rsidTr="00EA1D08">
        <w:tc>
          <w:tcPr>
            <w:tcW w:w="3636" w:type="dxa"/>
          </w:tcPr>
          <w:p w14:paraId="19F5AEC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13F365B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14F2A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BAE20A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2865C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12D5C12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60268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CB2BA58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A3AFB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599C378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ECBC52" w14:textId="2B06DD12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301549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1693D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E32BCC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80188C" w14:textId="77777777" w:rsidR="00361D37" w:rsidRPr="00AB6D9A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D9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B3B34" w:rsidRPr="007671A3" w14:paraId="1E486ED1" w14:textId="77777777" w:rsidTr="00EA1D08">
        <w:tc>
          <w:tcPr>
            <w:tcW w:w="3636" w:type="dxa"/>
          </w:tcPr>
          <w:p w14:paraId="1BE70FB4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A523141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0E383B52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3B34" w:rsidRPr="007671A3" w14:paraId="4C71F47E" w14:textId="77777777" w:rsidTr="00EA1D08">
        <w:tc>
          <w:tcPr>
            <w:tcW w:w="3636" w:type="dxa"/>
          </w:tcPr>
          <w:p w14:paraId="5BCFF9FA" w14:textId="467AEB17" w:rsidR="005B3B34" w:rsidRPr="007671A3" w:rsidRDefault="004359A5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="005B3B34"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720" w:type="dxa"/>
          </w:tcPr>
          <w:p w14:paraId="54B5D28C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5B1FD2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0A8C2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702C8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F26023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5F025F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AC051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0BA0B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E10F0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C91F7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89536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1026D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6BFDA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AAE723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53F60734" w14:textId="77777777" w:rsidTr="00EA1D08">
        <w:tc>
          <w:tcPr>
            <w:tcW w:w="3636" w:type="dxa"/>
          </w:tcPr>
          <w:p w14:paraId="1C1E9CAE" w14:textId="11E2D8C2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20" w:type="dxa"/>
          </w:tcPr>
          <w:p w14:paraId="5D6D908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4DA823" w14:textId="40350C20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7138298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9EA9BE" w14:textId="183FD01E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259,890</w:t>
            </w:r>
          </w:p>
        </w:tc>
        <w:tc>
          <w:tcPr>
            <w:tcW w:w="270" w:type="dxa"/>
          </w:tcPr>
          <w:p w14:paraId="6BE2956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8A2672" w14:textId="579E29F2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546,805</w:t>
            </w:r>
          </w:p>
        </w:tc>
        <w:tc>
          <w:tcPr>
            <w:tcW w:w="270" w:type="dxa"/>
          </w:tcPr>
          <w:p w14:paraId="44F1CCD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4C1D77" w14:textId="02A37E4C" w:rsidR="00A0445C" w:rsidRPr="007671A3" w:rsidRDefault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CB7F83">
              <w:rPr>
                <w:rFonts w:ascii="Angsana New" w:hAnsi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02130B0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F9B49F0" w14:textId="7ACD5E8D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7044B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093118" w14:textId="5530E09B" w:rsidR="00A0445C" w:rsidRPr="007671A3" w:rsidRDefault="00530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198,</w:t>
            </w:r>
            <w:r w:rsidR="00CB7F83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CAD2F1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AF3BF12" w14:textId="03D0F6DF" w:rsidR="00A0445C" w:rsidRPr="007671A3" w:rsidRDefault="00530EBE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1,284,119</w:t>
            </w:r>
          </w:p>
        </w:tc>
      </w:tr>
      <w:tr w:rsidR="00A0445C" w:rsidRPr="007671A3" w14:paraId="34BC7B38" w14:textId="77777777" w:rsidTr="00EA1D08">
        <w:tc>
          <w:tcPr>
            <w:tcW w:w="3636" w:type="dxa"/>
          </w:tcPr>
          <w:p w14:paraId="2AD9F3EC" w14:textId="596EC8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720" w:type="dxa"/>
          </w:tcPr>
          <w:p w14:paraId="066F72A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8E93A2" w14:textId="524C0666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04C2B0A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00BC62" w14:textId="499E47FA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236,109</w:t>
            </w:r>
          </w:p>
        </w:tc>
        <w:tc>
          <w:tcPr>
            <w:tcW w:w="270" w:type="dxa"/>
          </w:tcPr>
          <w:p w14:paraId="0347C5C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7B5CC0" w14:textId="583C2240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452,293</w:t>
            </w:r>
          </w:p>
        </w:tc>
        <w:tc>
          <w:tcPr>
            <w:tcW w:w="270" w:type="dxa"/>
          </w:tcPr>
          <w:p w14:paraId="5EA21C7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2A4B83" w14:textId="6CC2E902" w:rsidR="00A0445C" w:rsidRPr="007671A3" w:rsidRDefault="00446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217F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14:paraId="4D9F8B0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A4517E" w14:textId="55BD6FF1" w:rsidR="00A0445C" w:rsidRPr="007671A3" w:rsidRDefault="00CA4F9B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74E7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E97F66" w14:textId="09E52E97" w:rsidR="00A0445C" w:rsidRPr="007671A3" w:rsidRDefault="00217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176,</w:t>
            </w:r>
            <w:r w:rsidR="00446A6E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34C93BE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0CE511" w14:textId="3F70D0AF" w:rsidR="00A0445C" w:rsidRPr="007671A3" w:rsidRDefault="001E43B9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1,145,294</w:t>
            </w:r>
          </w:p>
        </w:tc>
      </w:tr>
    </w:tbl>
    <w:p w14:paraId="3DCFD61B" w14:textId="77777777" w:rsidR="009C0F0B" w:rsidRPr="007671A3" w:rsidRDefault="009C0F0B" w:rsidP="00E50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9559D94" w14:textId="1D2A4E90" w:rsidR="00E82FB7" w:rsidRPr="007671A3" w:rsidRDefault="00E82FB7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spacing w:val="-8"/>
          <w:sz w:val="30"/>
          <w:szCs w:val="30"/>
          <w:cs/>
        </w:rPr>
        <w:t>มูลค่าตามบัญชีของ ที่ดิน อาคารและอุปกรณ์ก่อนหักค่าเสื่อมราคาสะสม ซึ่งได้รับการคิดค่าเสื่อมราคาเต็มมูลค่</w:t>
      </w:r>
      <w:r w:rsidR="004B1102" w:rsidRPr="007671A3">
        <w:rPr>
          <w:rFonts w:ascii="Angsana New" w:hAnsi="Angsana New"/>
          <w:spacing w:val="-8"/>
          <w:sz w:val="30"/>
          <w:szCs w:val="30"/>
          <w:cs/>
        </w:rPr>
        <w:t>าแล้ว แต่ยังคงใช้งานอยู่</w:t>
      </w:r>
      <w:r w:rsidR="002B35D1" w:rsidRPr="007671A3">
        <w:rPr>
          <w:rFonts w:ascii="Angsana New" w:hAnsi="Angsana New"/>
          <w:spacing w:val="-8"/>
          <w:sz w:val="30"/>
          <w:szCs w:val="30"/>
        </w:rPr>
        <w:t xml:space="preserve"> </w:t>
      </w:r>
      <w:r w:rsidR="002B35D1" w:rsidRPr="007671A3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2B35D1" w:rsidRPr="007671A3">
        <w:rPr>
          <w:rFonts w:ascii="Angsana New" w:hAnsi="Angsana New"/>
          <w:spacing w:val="-8"/>
          <w:sz w:val="30"/>
          <w:szCs w:val="30"/>
        </w:rPr>
        <w:t>31</w:t>
      </w:r>
      <w:r w:rsidR="002B35D1" w:rsidRPr="007671A3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="00090B52" w:rsidRPr="007671A3">
        <w:rPr>
          <w:rFonts w:ascii="Angsana New" w:hAnsi="Angsana New"/>
          <w:spacing w:val="-8"/>
          <w:sz w:val="30"/>
          <w:szCs w:val="30"/>
        </w:rPr>
        <w:t>256</w:t>
      </w:r>
      <w:r w:rsidR="00A0445C">
        <w:rPr>
          <w:rFonts w:ascii="Angsana New" w:hAnsi="Angsana New"/>
          <w:spacing w:val="-8"/>
          <w:sz w:val="30"/>
          <w:szCs w:val="30"/>
        </w:rPr>
        <w:t>1</w:t>
      </w:r>
      <w:r w:rsidR="002B35D1" w:rsidRPr="007671A3">
        <w:rPr>
          <w:rFonts w:ascii="Angsana New" w:hAnsi="Angsana New"/>
          <w:sz w:val="30"/>
          <w:szCs w:val="30"/>
          <w:cs/>
        </w:rPr>
        <w:t xml:space="preserve"> </w:t>
      </w:r>
      <w:r w:rsidR="004B1102" w:rsidRPr="007671A3">
        <w:rPr>
          <w:rFonts w:ascii="Angsana New" w:hAnsi="Angsana New"/>
          <w:spacing w:val="-8"/>
          <w:sz w:val="30"/>
          <w:szCs w:val="30"/>
          <w:cs/>
        </w:rPr>
        <w:t>มี</w:t>
      </w:r>
      <w:r w:rsidR="004B1102" w:rsidRPr="00D779CD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="00EA485F" w:rsidRPr="00D779CD">
        <w:rPr>
          <w:rFonts w:ascii="Angsana New" w:hAnsi="Angsana New"/>
          <w:spacing w:val="-8"/>
          <w:sz w:val="30"/>
          <w:szCs w:val="30"/>
        </w:rPr>
        <w:t xml:space="preserve"> </w:t>
      </w:r>
      <w:r w:rsidR="0037404D">
        <w:rPr>
          <w:rFonts w:ascii="Angsana New" w:hAnsi="Angsana New"/>
          <w:spacing w:val="-8"/>
          <w:sz w:val="30"/>
          <w:szCs w:val="30"/>
        </w:rPr>
        <w:t>776</w:t>
      </w:r>
      <w:r w:rsidR="00FB76FF" w:rsidRPr="00D779CD">
        <w:rPr>
          <w:rFonts w:ascii="Angsana New" w:hAnsi="Angsana New"/>
          <w:spacing w:val="-8"/>
          <w:sz w:val="30"/>
          <w:szCs w:val="30"/>
        </w:rPr>
        <w:t xml:space="preserve"> </w:t>
      </w:r>
      <w:r w:rsidRPr="00D779CD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="002B35D1" w:rsidRPr="007671A3">
        <w:rPr>
          <w:rFonts w:ascii="Angsana New" w:hAnsi="Angsana New"/>
          <w:spacing w:val="-8"/>
          <w:sz w:val="30"/>
          <w:szCs w:val="30"/>
        </w:rPr>
        <w:t xml:space="preserve"> </w:t>
      </w:r>
      <w:r w:rsidR="00EA1D08" w:rsidRPr="007671A3">
        <w:rPr>
          <w:rFonts w:ascii="Angsana New" w:hAnsi="Angsana New"/>
          <w:spacing w:val="-8"/>
          <w:sz w:val="30"/>
          <w:szCs w:val="30"/>
        </w:rPr>
        <w:t xml:space="preserve"> </w:t>
      </w:r>
      <w:r w:rsidRPr="007671A3">
        <w:rPr>
          <w:rFonts w:ascii="Angsana New" w:hAnsi="Angsana New"/>
          <w:i/>
          <w:iCs/>
          <w:sz w:val="30"/>
          <w:szCs w:val="30"/>
          <w:cs/>
        </w:rPr>
        <w:t>(</w:t>
      </w:r>
      <w:r w:rsidR="00090B52" w:rsidRPr="007671A3">
        <w:rPr>
          <w:rFonts w:ascii="Angsana New" w:hAnsi="Angsana New"/>
          <w:i/>
          <w:iCs/>
          <w:sz w:val="30"/>
          <w:szCs w:val="30"/>
        </w:rPr>
        <w:t>25</w:t>
      </w:r>
      <w:r w:rsidR="00A0445C">
        <w:rPr>
          <w:rFonts w:ascii="Angsana New" w:hAnsi="Angsana New"/>
          <w:i/>
          <w:iCs/>
          <w:sz w:val="30"/>
          <w:szCs w:val="30"/>
        </w:rPr>
        <w:t>60</w:t>
      </w:r>
      <w:r w:rsidR="00B84EF3" w:rsidRPr="007671A3">
        <w:rPr>
          <w:rFonts w:ascii="Angsana New" w:hAnsi="Angsana New"/>
          <w:i/>
          <w:iCs/>
          <w:sz w:val="30"/>
          <w:szCs w:val="30"/>
        </w:rPr>
        <w:t>:</w:t>
      </w:r>
      <w:r w:rsidR="002C282A" w:rsidRPr="007671A3">
        <w:rPr>
          <w:rFonts w:ascii="Angsana New" w:hAnsi="Angsana New"/>
          <w:i/>
          <w:iCs/>
          <w:sz w:val="30"/>
          <w:szCs w:val="30"/>
        </w:rPr>
        <w:t xml:space="preserve"> </w:t>
      </w:r>
      <w:r w:rsidR="0037404D">
        <w:rPr>
          <w:rFonts w:ascii="Angsana New" w:hAnsi="Angsana New"/>
          <w:i/>
          <w:iCs/>
          <w:sz w:val="30"/>
          <w:szCs w:val="30"/>
        </w:rPr>
        <w:t>764</w:t>
      </w:r>
      <w:r w:rsidRPr="007671A3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390935AD" w14:textId="77777777" w:rsidR="00B4180C" w:rsidRPr="007671A3" w:rsidRDefault="00B4180C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8B1374" w14:textId="77777777" w:rsidR="008347B4" w:rsidRPr="007671A3" w:rsidRDefault="008347B4" w:rsidP="00C66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0"/>
        <w:jc w:val="thaiDistribute"/>
        <w:rPr>
          <w:rFonts w:ascii="Angsana New" w:hAnsi="Angsana New"/>
          <w:sz w:val="14"/>
          <w:szCs w:val="14"/>
        </w:rPr>
      </w:pPr>
    </w:p>
    <w:p w14:paraId="36761711" w14:textId="77777777" w:rsidR="00B33AF5" w:rsidRPr="007671A3" w:rsidRDefault="00B33AF5" w:rsidP="000E259F">
      <w:pPr>
        <w:tabs>
          <w:tab w:val="clear" w:pos="227"/>
          <w:tab w:val="clear" w:pos="454"/>
        </w:tabs>
        <w:spacing w:line="240" w:lineRule="auto"/>
        <w:ind w:left="540" w:right="40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B33AF5" w:rsidRPr="007671A3" w:rsidSect="00C35F94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209" w:gutter="0"/>
          <w:cols w:space="720"/>
        </w:sectPr>
      </w:pPr>
    </w:p>
    <w:p w14:paraId="6B5FBD6A" w14:textId="77777777" w:rsidR="003F5688" w:rsidRPr="007671A3" w:rsidRDefault="000E259F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ที่ดิน อาคา</w:t>
      </w:r>
      <w:r w:rsidR="008347B4" w:rsidRPr="007671A3">
        <w:rPr>
          <w:rFonts w:ascii="Angsana New" w:hAnsi="Angsana New"/>
          <w:i/>
          <w:iCs/>
          <w:sz w:val="30"/>
          <w:szCs w:val="30"/>
          <w:cs/>
        </w:rPr>
        <w:t>รและอุปกรณ์ระหว่างก่อสร้าง</w:t>
      </w:r>
    </w:p>
    <w:p w14:paraId="52F28E55" w14:textId="77777777" w:rsidR="00F2289D" w:rsidRPr="007671A3" w:rsidRDefault="00F2289D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0"/>
          <w:szCs w:val="20"/>
        </w:rPr>
      </w:pPr>
    </w:p>
    <w:p w14:paraId="60F2C53D" w14:textId="08FEB6D8" w:rsidR="00D779CD" w:rsidRDefault="00D779CD" w:rsidP="00D779C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779CD">
        <w:rPr>
          <w:rFonts w:ascii="Angsana New" w:hAnsi="Angsana New"/>
          <w:spacing w:val="-8"/>
          <w:sz w:val="30"/>
          <w:szCs w:val="30"/>
          <w:cs/>
        </w:rPr>
        <w:t>บริษัทเริ่มก่อสร้างโรงงานแห่งใหม่</w:t>
      </w:r>
      <w:r w:rsidRPr="00D779CD">
        <w:rPr>
          <w:rFonts w:ascii="Angsana New" w:hAnsi="Angsana New" w:hint="cs"/>
          <w:spacing w:val="-8"/>
          <w:sz w:val="30"/>
          <w:szCs w:val="30"/>
          <w:cs/>
        </w:rPr>
        <w:t>ในจังหวัดลำพูน</w:t>
      </w:r>
      <w:r w:rsidRPr="00D779CD">
        <w:rPr>
          <w:rFonts w:ascii="Angsana New" w:hAnsi="Angsana New"/>
          <w:spacing w:val="-8"/>
          <w:sz w:val="30"/>
          <w:szCs w:val="30"/>
          <w:cs/>
        </w:rPr>
        <w:t>และได้ดำเนินงานก่อสร้างไปแล้วบางส่วนในระหว่างปี</w:t>
      </w:r>
      <w:r w:rsidRPr="00D779CD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779CD">
        <w:rPr>
          <w:rFonts w:ascii="Angsana New" w:hAnsi="Angsana New"/>
          <w:spacing w:val="-8"/>
          <w:sz w:val="30"/>
          <w:szCs w:val="30"/>
          <w:lang w:val="en-GB"/>
        </w:rPr>
        <w:t>2558 - 2559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ทั้งนี้ต้นทุนที่เกิดขึ้นจนถึง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วันที่รายงานมีจำนวนเงินทั้งสิ้น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22E78">
        <w:rPr>
          <w:rFonts w:ascii="Angsana New" w:hAnsi="Angsana New"/>
          <w:sz w:val="30"/>
          <w:szCs w:val="30"/>
        </w:rPr>
        <w:t>240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(31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22E78">
        <w:rPr>
          <w:rFonts w:ascii="Angsana New" w:hAnsi="Angsana New"/>
          <w:i/>
          <w:iCs/>
          <w:sz w:val="30"/>
          <w:szCs w:val="30"/>
        </w:rPr>
        <w:t>2560: 241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5C85AE18" w14:textId="77777777" w:rsidR="00D779CD" w:rsidRDefault="00D779CD" w:rsidP="00D7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/>
          <w:i/>
          <w:iCs/>
          <w:sz w:val="30"/>
          <w:szCs w:val="30"/>
        </w:rPr>
      </w:pPr>
    </w:p>
    <w:p w14:paraId="0F74AF01" w14:textId="77777777" w:rsidR="00D779CD" w:rsidRDefault="00D779CD" w:rsidP="00D779C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>2558</w:t>
      </w:r>
      <w:r>
        <w:rPr>
          <w:rFonts w:ascii="Angsana New" w:hAnsi="Angsana New"/>
          <w:sz w:val="30"/>
          <w:szCs w:val="30"/>
          <w:cs/>
        </w:rPr>
        <w:t xml:space="preserve"> คณะกรรมการได้พิจารณาถึงสถานการณ์การตลาดในประเทศในปัจจุบัน จึงได้มีมติอนุมัติให้ชะลอโครงการที่อยู่ในระหว่างก่อสร้างเป็นการชั่วคราวเพื่อให้สอดคล้องกับ</w:t>
      </w:r>
      <w:r>
        <w:rPr>
          <w:rFonts w:ascii="Angsana New" w:hAnsi="Angsana New"/>
          <w:spacing w:val="2"/>
          <w:sz w:val="30"/>
          <w:szCs w:val="30"/>
          <w:cs/>
        </w:rPr>
        <w:t>สถานการณ์การตลาด โดยฝ่ายจัดการและคณะกรรมการบริหารได้พิจารณาปัจจัยและผลกระทบที่อาจเกิดขึ้นใน</w:t>
      </w:r>
      <w:r>
        <w:rPr>
          <w:rFonts w:ascii="Angsana New" w:hAnsi="Angsana New"/>
          <w:sz w:val="30"/>
          <w:szCs w:val="30"/>
          <w:cs/>
        </w:rPr>
        <w:t>ทุก</w:t>
      </w:r>
      <w:r>
        <w:rPr>
          <w:rFonts w:ascii="Angsana New" w:hAnsi="Angsana New"/>
          <w:spacing w:val="-4"/>
          <w:sz w:val="30"/>
          <w:szCs w:val="30"/>
          <w:cs/>
        </w:rPr>
        <w:t>ด้าน</w:t>
      </w:r>
      <w:r>
        <w:rPr>
          <w:rFonts w:ascii="Angsana New" w:hAnsi="Angsana New"/>
          <w:sz w:val="30"/>
          <w:szCs w:val="30"/>
          <w:cs/>
        </w:rPr>
        <w:t xml:space="preserve">โดยละเอียดรอบคอบแล้วเห็นว่าการดำเนินการดังกล่าวจะไม่ส่งผลกระทบอย่างมีนัยสำคัญต่อการดำเนินธุรกิจของบริษัทรวมทั้งผู้มีส่วนได้เสียรายอื่นๆ ทั้งนี้ฝ่ายจัดการจะติดตามสถานการณ์การตลาดอย่างใกล้ชิดและสม่ำเสมอเพื่อพิจารณาระยะเวลาที่เหมาะสมที่สุดในการเริ่มดำเนินโครงการอีกครั้งหนึ่ง </w:t>
      </w:r>
    </w:p>
    <w:p w14:paraId="0A6A7C81" w14:textId="77777777" w:rsidR="00D779CD" w:rsidRDefault="00D779CD" w:rsidP="00D779C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370AC0" w14:textId="7A637DCB" w:rsidR="00D779CD" w:rsidRDefault="00D779CD" w:rsidP="00D779C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12EC0">
        <w:rPr>
          <w:rFonts w:ascii="Angsana New" w:hAnsi="Angsana New" w:hint="cs"/>
          <w:spacing w:val="2"/>
          <w:sz w:val="30"/>
          <w:szCs w:val="30"/>
          <w:cs/>
        </w:rPr>
        <w:t>ในไตรมาส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D2E82" w:rsidRPr="005D2E82">
        <w:rPr>
          <w:rFonts w:ascii="Angsana New" w:hAnsi="Angsana New"/>
          <w:spacing w:val="2"/>
          <w:sz w:val="30"/>
          <w:szCs w:val="30"/>
        </w:rPr>
        <w:t>3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D2E82" w:rsidRPr="005D2E82">
        <w:rPr>
          <w:rFonts w:ascii="Angsana New" w:hAnsi="Angsana New"/>
          <w:spacing w:val="2"/>
          <w:sz w:val="30"/>
          <w:szCs w:val="30"/>
        </w:rPr>
        <w:t>2561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pacing w:val="2"/>
          <w:sz w:val="30"/>
          <w:szCs w:val="30"/>
          <w:cs/>
        </w:rPr>
        <w:t>บริษัทแต่งตั้งผู้ประเมินราคาอิสระเพื่อทำการทบทวนและทำการทดสอบการด้อยค่าของที่ดิน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pacing w:val="2"/>
          <w:sz w:val="30"/>
          <w:szCs w:val="30"/>
          <w:cs/>
        </w:rPr>
        <w:t>อาคารและอุปกรณ์ระหว่างก่อสร้างในจังหวัดลำพูน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pacing w:val="2"/>
          <w:sz w:val="30"/>
          <w:szCs w:val="30"/>
          <w:cs/>
        </w:rPr>
        <w:t>ผู้ประเมินราคาอิสระประเมินมูลค่ายุติธรรมของที่ดิน</w:t>
      </w:r>
      <w:r w:rsidRPr="00112EC0">
        <w:rPr>
          <w:rFonts w:ascii="Angsana New" w:hAnsi="Angsana New" w:hint="cs"/>
          <w:spacing w:val="6"/>
          <w:sz w:val="30"/>
          <w:szCs w:val="30"/>
          <w:cs/>
        </w:rPr>
        <w:t>โดยใช้วิธีราคาตลาด</w:t>
      </w:r>
      <w:r w:rsidRPr="00112EC0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Pr="00112EC0">
        <w:rPr>
          <w:rFonts w:ascii="Angsana New" w:hAnsi="Angsana New"/>
          <w:spacing w:val="6"/>
          <w:sz w:val="30"/>
          <w:szCs w:val="30"/>
        </w:rPr>
        <w:t xml:space="preserve">Market Data Approach) </w:t>
      </w:r>
      <w:r w:rsidRPr="00112EC0">
        <w:rPr>
          <w:rFonts w:ascii="Angsana New" w:hAnsi="Angsana New" w:hint="cs"/>
          <w:spacing w:val="6"/>
          <w:sz w:val="30"/>
          <w:szCs w:val="30"/>
          <w:cs/>
        </w:rPr>
        <w:t>และประเมินมูลค่าของอาคารและอุปกรณ์ระหว่างก่อสร้างโดย</w:t>
      </w:r>
      <w:r w:rsidRPr="00717255">
        <w:rPr>
          <w:rFonts w:ascii="Angsana New" w:hAnsi="Angsana New" w:hint="cs"/>
          <w:spacing w:val="4"/>
          <w:sz w:val="30"/>
          <w:szCs w:val="30"/>
          <w:cs/>
        </w:rPr>
        <w:t>ใช้วิธีราคาทุนการเปลี่ยนแทน</w:t>
      </w:r>
      <w:r w:rsidRPr="00717255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Pr="00717255">
        <w:rPr>
          <w:rFonts w:ascii="Angsana New" w:hAnsi="Angsana New"/>
          <w:spacing w:val="4"/>
          <w:sz w:val="30"/>
          <w:szCs w:val="30"/>
        </w:rPr>
        <w:t xml:space="preserve">Cost Approach) </w:t>
      </w:r>
      <w:r w:rsidRPr="00717255">
        <w:rPr>
          <w:rFonts w:ascii="Angsana New" w:hAnsi="Angsana New" w:hint="cs"/>
          <w:spacing w:val="4"/>
          <w:sz w:val="30"/>
          <w:szCs w:val="30"/>
          <w:cs/>
        </w:rPr>
        <w:t>เป็นผลให้บริษัทรับรู้ผลขาดทุนจากการด้อยค่าเป็นจำนวนเงิน</w:t>
      </w:r>
      <w:r w:rsidRPr="00717255">
        <w:rPr>
          <w:rFonts w:ascii="Angsana New" w:hAnsi="Angsana New"/>
          <w:sz w:val="30"/>
          <w:szCs w:val="30"/>
          <w:cs/>
        </w:rPr>
        <w:t xml:space="preserve"> </w:t>
      </w:r>
      <w:r w:rsidR="00974947">
        <w:rPr>
          <w:rFonts w:ascii="Angsana New" w:hAnsi="Angsana New"/>
          <w:sz w:val="30"/>
          <w:szCs w:val="30"/>
        </w:rPr>
        <w:t>2</w:t>
      </w:r>
      <w:r w:rsidR="00322E78">
        <w:rPr>
          <w:rFonts w:ascii="Angsana New" w:hAnsi="Angsana New"/>
          <w:sz w:val="30"/>
          <w:szCs w:val="30"/>
        </w:rPr>
        <w:t>1</w:t>
      </w:r>
      <w:r w:rsidRPr="00717255">
        <w:rPr>
          <w:rFonts w:ascii="Angsana New" w:hAnsi="Angsana New"/>
          <w:sz w:val="30"/>
          <w:szCs w:val="30"/>
          <w:cs/>
        </w:rPr>
        <w:t xml:space="preserve"> </w:t>
      </w:r>
      <w:r w:rsidRPr="00717255">
        <w:rPr>
          <w:rFonts w:ascii="Angsana New" w:hAnsi="Angsana New" w:hint="cs"/>
          <w:sz w:val="30"/>
          <w:szCs w:val="30"/>
          <w:cs/>
        </w:rPr>
        <w:t>ล้านบาท</w:t>
      </w:r>
      <w:r w:rsidRPr="00717255">
        <w:rPr>
          <w:rFonts w:ascii="Angsana New" w:hAnsi="Angsana New"/>
          <w:spacing w:val="-8"/>
          <w:sz w:val="30"/>
          <w:szCs w:val="30"/>
        </w:rPr>
        <w:t xml:space="preserve"> </w:t>
      </w:r>
      <w:r w:rsidRPr="00112EC0">
        <w:rPr>
          <w:rFonts w:ascii="Angsana New" w:hAnsi="Angsana New" w:hint="cs"/>
          <w:spacing w:val="6"/>
          <w:sz w:val="30"/>
          <w:szCs w:val="30"/>
          <w:cs/>
        </w:rPr>
        <w:t xml:space="preserve">ซึ่งแสดงภายใต้รายการ </w:t>
      </w:r>
      <w:r w:rsidRPr="00112EC0">
        <w:rPr>
          <w:rFonts w:ascii="Angsana New" w:hAnsi="Angsana New"/>
          <w:spacing w:val="6"/>
          <w:sz w:val="30"/>
          <w:szCs w:val="30"/>
        </w:rPr>
        <w:t>“</w:t>
      </w:r>
      <w:r w:rsidRPr="00112EC0">
        <w:rPr>
          <w:rFonts w:ascii="Angsana New" w:hAnsi="Angsana New" w:hint="cs"/>
          <w:spacing w:val="6"/>
          <w:sz w:val="30"/>
          <w:szCs w:val="30"/>
          <w:cs/>
        </w:rPr>
        <w:t>ค่าใช้จ่ายในการบริหาร</w:t>
      </w:r>
      <w:r w:rsidRPr="00112EC0">
        <w:rPr>
          <w:rFonts w:ascii="Angsana New" w:hAnsi="Angsana New"/>
          <w:spacing w:val="6"/>
          <w:sz w:val="30"/>
          <w:szCs w:val="30"/>
        </w:rPr>
        <w:t>”</w:t>
      </w:r>
      <w:r w:rsidRPr="00112EC0">
        <w:rPr>
          <w:rFonts w:ascii="Angsana New" w:hAnsi="Angsana New" w:hint="cs"/>
          <w:spacing w:val="6"/>
          <w:sz w:val="30"/>
          <w:szCs w:val="30"/>
          <w:cs/>
        </w:rPr>
        <w:t xml:space="preserve"> ในงบกำไรขาดทุนรวมและงบกำไรขาดทุนเฉพาะกิจการ</w:t>
      </w:r>
      <w:r w:rsidRPr="00112EC0">
        <w:rPr>
          <w:rFonts w:ascii="Angsana New" w:hAnsi="Angsana New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z w:val="30"/>
          <w:szCs w:val="30"/>
          <w:cs/>
        </w:rPr>
        <w:t>การวัดมูลค่ายุติธรรมดังกล่าว</w:t>
      </w:r>
      <w:r w:rsidRPr="00112EC0">
        <w:rPr>
          <w:rFonts w:ascii="Angsana New" w:hAnsi="Angsana New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z w:val="30"/>
          <w:szCs w:val="30"/>
          <w:cs/>
        </w:rPr>
        <w:t>ถูกจัดลำดับชั้นการวัดมูลค่ายุติธรรมอยู่ในระดับที่</w:t>
      </w:r>
      <w:r w:rsidRPr="00112EC0">
        <w:rPr>
          <w:rFonts w:ascii="Angsana New" w:hAnsi="Angsana New"/>
          <w:sz w:val="30"/>
          <w:szCs w:val="30"/>
          <w:cs/>
        </w:rPr>
        <w:t xml:space="preserve"> </w:t>
      </w:r>
      <w:r w:rsidR="005D2E82" w:rsidRPr="005D2E82">
        <w:rPr>
          <w:rFonts w:ascii="Angsana New" w:hAnsi="Angsana New"/>
          <w:sz w:val="30"/>
          <w:szCs w:val="30"/>
        </w:rPr>
        <w:t>3</w:t>
      </w:r>
    </w:p>
    <w:p w14:paraId="09E1D70B" w14:textId="51C07FC7" w:rsidR="003B46D0" w:rsidRPr="003B46D0" w:rsidRDefault="003B46D0" w:rsidP="003B46D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6638CF" w14:textId="77777777" w:rsidR="003B46D0" w:rsidRDefault="003B46D0" w:rsidP="009E1C8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9E44FB" w14:textId="77777777" w:rsidR="003B46D0" w:rsidRPr="007671A3" w:rsidRDefault="003B46D0" w:rsidP="009E1C8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E4AA9B" w14:textId="3FEE43FF" w:rsidR="000704CA" w:rsidRPr="007671A3" w:rsidRDefault="00070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7671A3">
        <w:rPr>
          <w:rFonts w:ascii="Angsana New" w:hAnsi="Angsana New"/>
          <w:sz w:val="20"/>
          <w:szCs w:val="20"/>
        </w:rPr>
        <w:br w:type="page"/>
      </w:r>
    </w:p>
    <w:p w14:paraId="6571C8F5" w14:textId="77777777" w:rsidR="003E4DF2" w:rsidRPr="007671A3" w:rsidRDefault="0046205D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สินทรัพย์ไม่มีตัวตน</w:t>
      </w:r>
    </w:p>
    <w:p w14:paraId="5937583D" w14:textId="77777777" w:rsidR="00F577BE" w:rsidRPr="007671A3" w:rsidRDefault="00F577BE" w:rsidP="00030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563"/>
        <w:gridCol w:w="1350"/>
        <w:gridCol w:w="270"/>
        <w:gridCol w:w="1350"/>
        <w:gridCol w:w="270"/>
        <w:gridCol w:w="1350"/>
      </w:tblGrid>
      <w:tr w:rsidR="002117AF" w:rsidRPr="007671A3" w14:paraId="18995CC8" w14:textId="77777777" w:rsidTr="00EA1D08">
        <w:trPr>
          <w:tblHeader/>
        </w:trPr>
        <w:tc>
          <w:tcPr>
            <w:tcW w:w="4563" w:type="dxa"/>
          </w:tcPr>
          <w:p w14:paraId="3B40F1F4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458EF6A8" w14:textId="77777777" w:rsidR="002117AF" w:rsidRPr="007671A3" w:rsidRDefault="002117AF" w:rsidP="0074404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17AF" w:rsidRPr="007671A3" w14:paraId="55581AD7" w14:textId="77777777" w:rsidTr="00EA1D08">
        <w:trPr>
          <w:tblHeader/>
        </w:trPr>
        <w:tc>
          <w:tcPr>
            <w:tcW w:w="4563" w:type="dxa"/>
          </w:tcPr>
          <w:p w14:paraId="4E891EA6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69B6C5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95960E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457A88" w:rsidRPr="007671A3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14AA85E8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DFE18E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สินทรัพย์ไม่มีตัวตนระหว่างพัฒนา</w:t>
            </w:r>
          </w:p>
        </w:tc>
        <w:tc>
          <w:tcPr>
            <w:tcW w:w="270" w:type="dxa"/>
          </w:tcPr>
          <w:p w14:paraId="63DD0157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895114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F84A61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4A241C" w14:textId="77777777" w:rsidR="002117AF" w:rsidRPr="00F51BF9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B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117AF" w:rsidRPr="007671A3" w14:paraId="7CCF95AA" w14:textId="77777777" w:rsidTr="001059BC">
        <w:trPr>
          <w:tblHeader/>
        </w:trPr>
        <w:tc>
          <w:tcPr>
            <w:tcW w:w="4563" w:type="dxa"/>
          </w:tcPr>
          <w:p w14:paraId="300A8DB0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1FEA5BC7" w14:textId="77777777" w:rsidR="002117AF" w:rsidRPr="007671A3" w:rsidRDefault="002117AF" w:rsidP="0074404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7AF" w:rsidRPr="007671A3" w14:paraId="192F3759" w14:textId="77777777" w:rsidTr="001059BC">
        <w:tc>
          <w:tcPr>
            <w:tcW w:w="4563" w:type="dxa"/>
          </w:tcPr>
          <w:p w14:paraId="42AD99B0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18EDC364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D8D9F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DEF2BE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31EBD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8F2FF3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135F1007" w14:textId="77777777" w:rsidTr="001059BC">
        <w:tc>
          <w:tcPr>
            <w:tcW w:w="4563" w:type="dxa"/>
          </w:tcPr>
          <w:p w14:paraId="436B2268" w14:textId="1FE781AE" w:rsidR="00A0445C" w:rsidRPr="007671A3" w:rsidRDefault="00A0445C" w:rsidP="00A0445C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50" w:type="dxa"/>
            <w:vAlign w:val="bottom"/>
          </w:tcPr>
          <w:p w14:paraId="0013B7CB" w14:textId="15D4A6F9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17,961</w:t>
            </w:r>
          </w:p>
        </w:tc>
        <w:tc>
          <w:tcPr>
            <w:tcW w:w="270" w:type="dxa"/>
          </w:tcPr>
          <w:p w14:paraId="0F7E8937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62CBBE" w14:textId="64523B01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5D2EE11A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7E891D" w14:textId="5F14AB38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18,279</w:t>
            </w:r>
          </w:p>
        </w:tc>
      </w:tr>
      <w:tr w:rsidR="00A0445C" w:rsidRPr="007671A3" w14:paraId="463653FB" w14:textId="77777777" w:rsidTr="000704CA">
        <w:tc>
          <w:tcPr>
            <w:tcW w:w="4563" w:type="dxa"/>
          </w:tcPr>
          <w:p w14:paraId="40F6A500" w14:textId="77777777" w:rsidR="00A0445C" w:rsidRPr="007671A3" w:rsidRDefault="00A0445C" w:rsidP="00A0445C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124BD47" w14:textId="1C161098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097E233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18AC79" w14:textId="071A88DC" w:rsidR="00A0445C" w:rsidRPr="007671A3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D751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A2236F" w14:textId="63C52810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A0445C" w:rsidRPr="007671A3" w14:paraId="0D12F254" w14:textId="77777777" w:rsidTr="000704CA">
        <w:tc>
          <w:tcPr>
            <w:tcW w:w="4563" w:type="dxa"/>
          </w:tcPr>
          <w:p w14:paraId="2D40AB5C" w14:textId="6AD394BB" w:rsidR="00A0445C" w:rsidRPr="007671A3" w:rsidRDefault="00F51BF9" w:rsidP="00A044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1BF9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FAC6D5" w14:textId="70D0F2A7" w:rsidR="00A0445C" w:rsidRPr="007671A3" w:rsidRDefault="00A0445C" w:rsidP="006C3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43AAAE1F" w14:textId="77777777" w:rsidR="00A0445C" w:rsidRPr="007671A3" w:rsidRDefault="00A0445C" w:rsidP="006C3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6C5D0" w14:textId="025B042C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(318)</w:t>
            </w:r>
          </w:p>
        </w:tc>
        <w:tc>
          <w:tcPr>
            <w:tcW w:w="270" w:type="dxa"/>
          </w:tcPr>
          <w:p w14:paraId="013F7B4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692DE7" w14:textId="568FF953" w:rsidR="00A0445C" w:rsidRPr="007671A3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45C" w:rsidRPr="007671A3" w14:paraId="6B72F497" w14:textId="77777777" w:rsidTr="000704CA">
        <w:tc>
          <w:tcPr>
            <w:tcW w:w="4563" w:type="dxa"/>
          </w:tcPr>
          <w:p w14:paraId="2AE745D3" w14:textId="1083E69B" w:rsidR="00A0445C" w:rsidRPr="007671A3" w:rsidRDefault="00A0445C" w:rsidP="00A0445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6E8A2B" w14:textId="6C5CC2E3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18,429</w:t>
            </w:r>
          </w:p>
        </w:tc>
        <w:tc>
          <w:tcPr>
            <w:tcW w:w="270" w:type="dxa"/>
          </w:tcPr>
          <w:p w14:paraId="7CB7574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9C3FD2" w14:textId="3DAD6139" w:rsidR="00A0445C" w:rsidRPr="007671A3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492D0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5192A2" w14:textId="3F778AC5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18,429</w:t>
            </w:r>
          </w:p>
        </w:tc>
      </w:tr>
      <w:tr w:rsidR="00A0445C" w:rsidRPr="007671A3" w14:paraId="4EE219A1" w14:textId="77777777" w:rsidTr="000704CA">
        <w:tc>
          <w:tcPr>
            <w:tcW w:w="4563" w:type="dxa"/>
          </w:tcPr>
          <w:p w14:paraId="341E3759" w14:textId="77777777" w:rsidR="00A0445C" w:rsidRPr="007671A3" w:rsidRDefault="00A0445C" w:rsidP="00A0445C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63E30DF" w14:textId="1C97DACA" w:rsidR="00A0445C" w:rsidRPr="007671A3" w:rsidRDefault="00791FA9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</w:t>
            </w:r>
            <w:r w:rsidR="00FC465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E57ED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3F5E1C" w14:textId="0BDDD2C4" w:rsidR="00A0445C" w:rsidRPr="007671A3" w:rsidRDefault="00791FA9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270A42D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B431AA" w14:textId="780418FA" w:rsidR="00A0445C" w:rsidRPr="007671A3" w:rsidRDefault="00791FA9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2,10</w:t>
            </w:r>
            <w:r w:rsidR="00FC465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0445C" w:rsidRPr="007671A3" w14:paraId="376320D8" w14:textId="77777777" w:rsidTr="00435A5D">
        <w:tc>
          <w:tcPr>
            <w:tcW w:w="4563" w:type="dxa"/>
          </w:tcPr>
          <w:p w14:paraId="3F4A369E" w14:textId="572F71AA" w:rsidR="00A0445C" w:rsidRPr="007671A3" w:rsidRDefault="00802D61" w:rsidP="00A044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2D61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1E15BB" w14:textId="6DA6FF22" w:rsidR="00A0445C" w:rsidRPr="007671A3" w:rsidRDefault="00791FA9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(98)</w:t>
            </w:r>
          </w:p>
        </w:tc>
        <w:tc>
          <w:tcPr>
            <w:tcW w:w="270" w:type="dxa"/>
          </w:tcPr>
          <w:p w14:paraId="2634619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913367" w14:textId="57EB709C" w:rsidR="00A0445C" w:rsidRPr="007671A3" w:rsidRDefault="00791FA9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6DC3D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FE1B1E" w14:textId="7F0D8E5E" w:rsidR="00A0445C" w:rsidRPr="007671A3" w:rsidRDefault="00791FA9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(98)</w:t>
            </w:r>
          </w:p>
        </w:tc>
      </w:tr>
      <w:tr w:rsidR="00A0445C" w:rsidRPr="007671A3" w14:paraId="2D2E4C97" w14:textId="77777777" w:rsidTr="00435A5D">
        <w:tc>
          <w:tcPr>
            <w:tcW w:w="4563" w:type="dxa"/>
          </w:tcPr>
          <w:p w14:paraId="5ED4B8D1" w14:textId="3FF451FC" w:rsidR="00A0445C" w:rsidRPr="007671A3" w:rsidRDefault="00A0445C" w:rsidP="00A044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31214" w14:textId="11B760BA" w:rsidR="00A0445C" w:rsidRPr="007671A3" w:rsidRDefault="00791FA9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19,72</w:t>
            </w:r>
            <w:r w:rsidR="00FC465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994F2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7F36E2" w14:textId="4208CE68" w:rsidR="00A0445C" w:rsidRPr="007671A3" w:rsidRDefault="00791FA9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1A69452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8EED31" w14:textId="24631AB0" w:rsidR="00A0445C" w:rsidRPr="007671A3" w:rsidRDefault="00791FA9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20,43</w:t>
            </w:r>
            <w:r w:rsidR="00FC465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A0445C" w:rsidRPr="007671A3" w14:paraId="7BA2E2BF" w14:textId="77777777" w:rsidTr="00435A5D">
        <w:tc>
          <w:tcPr>
            <w:tcW w:w="4563" w:type="dxa"/>
          </w:tcPr>
          <w:p w14:paraId="643D03E3" w14:textId="77777777" w:rsidR="00A0445C" w:rsidRPr="007671A3" w:rsidRDefault="00A0445C" w:rsidP="00A0445C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CAFCC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D50F61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FD1A2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9E24A7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4FF62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445C" w:rsidRPr="007671A3" w14:paraId="1B11A3D5" w14:textId="77777777" w:rsidTr="00435A5D">
        <w:tc>
          <w:tcPr>
            <w:tcW w:w="4563" w:type="dxa"/>
          </w:tcPr>
          <w:p w14:paraId="32E1BC83" w14:textId="77777777" w:rsidR="00A0445C" w:rsidRPr="007671A3" w:rsidRDefault="00A0445C" w:rsidP="00A0445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1909C2A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CA0E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35DF3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203C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1789E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27C8195C" w14:textId="77777777" w:rsidTr="000704CA">
        <w:tc>
          <w:tcPr>
            <w:tcW w:w="4563" w:type="dxa"/>
          </w:tcPr>
          <w:p w14:paraId="0EC6D81B" w14:textId="6C9269E8" w:rsidR="00A0445C" w:rsidRPr="007671A3" w:rsidRDefault="00A0445C" w:rsidP="00A0445C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50" w:type="dxa"/>
            <w:vAlign w:val="bottom"/>
          </w:tcPr>
          <w:p w14:paraId="7D5D4059" w14:textId="5B4F3624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11,315</w:t>
            </w:r>
          </w:p>
        </w:tc>
        <w:tc>
          <w:tcPr>
            <w:tcW w:w="270" w:type="dxa"/>
          </w:tcPr>
          <w:p w14:paraId="7D7A8D8A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94E709" w14:textId="20A3008A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702082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9BE5B4" w14:textId="63CD5683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11,315</w:t>
            </w:r>
          </w:p>
        </w:tc>
      </w:tr>
      <w:tr w:rsidR="00A0445C" w:rsidRPr="007671A3" w14:paraId="117FF7B8" w14:textId="77777777" w:rsidTr="000704CA">
        <w:tc>
          <w:tcPr>
            <w:tcW w:w="4563" w:type="dxa"/>
          </w:tcPr>
          <w:p w14:paraId="4281B8B6" w14:textId="77777777" w:rsidR="00A0445C" w:rsidRPr="007671A3" w:rsidRDefault="00A0445C" w:rsidP="00A0445C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97F33D" w14:textId="68F92A93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1,531</w:t>
            </w:r>
          </w:p>
        </w:tc>
        <w:tc>
          <w:tcPr>
            <w:tcW w:w="270" w:type="dxa"/>
          </w:tcPr>
          <w:p w14:paraId="315B2BD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AD0E21" w14:textId="5F971076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03BE9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B45079" w14:textId="05110471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1,531</w:t>
            </w:r>
          </w:p>
        </w:tc>
      </w:tr>
      <w:tr w:rsidR="00A0445C" w:rsidRPr="007671A3" w14:paraId="54993952" w14:textId="77777777" w:rsidTr="000704CA">
        <w:tc>
          <w:tcPr>
            <w:tcW w:w="4563" w:type="dxa"/>
          </w:tcPr>
          <w:p w14:paraId="754F0570" w14:textId="7ABA4DE8" w:rsidR="00A0445C" w:rsidRPr="007671A3" w:rsidRDefault="00A0445C" w:rsidP="00A0445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909158" w14:textId="78E420B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12,846</w:t>
            </w:r>
          </w:p>
        </w:tc>
        <w:tc>
          <w:tcPr>
            <w:tcW w:w="270" w:type="dxa"/>
          </w:tcPr>
          <w:p w14:paraId="0C24E05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BE6D4C" w14:textId="62C7F920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3EFB4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BF7FDE" w14:textId="2CAD292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12,846</w:t>
            </w:r>
          </w:p>
        </w:tc>
      </w:tr>
      <w:tr w:rsidR="002F7880" w:rsidRPr="007671A3" w14:paraId="638B7F0A" w14:textId="77777777" w:rsidTr="00595B93">
        <w:tc>
          <w:tcPr>
            <w:tcW w:w="4563" w:type="dxa"/>
          </w:tcPr>
          <w:p w14:paraId="1538D82E" w14:textId="77777777" w:rsidR="002F7880" w:rsidRPr="007671A3" w:rsidRDefault="002F7880" w:rsidP="002F7880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40CA2AF0" w14:textId="683DA331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</w:t>
            </w:r>
            <w:r w:rsidR="00FC465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DE04F1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705D88" w14:textId="66E35102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0E4ED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1B2C9E" w14:textId="6A5B0010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</w:t>
            </w:r>
            <w:r w:rsidR="00FC465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F7880" w:rsidRPr="007671A3" w14:paraId="026DC6C7" w14:textId="77777777" w:rsidTr="00595B93">
        <w:tc>
          <w:tcPr>
            <w:tcW w:w="4563" w:type="dxa"/>
          </w:tcPr>
          <w:p w14:paraId="0CC8F4E1" w14:textId="4EF27196" w:rsidR="002F7880" w:rsidRPr="007671A3" w:rsidRDefault="002F7880" w:rsidP="002F78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1FA9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 </w:t>
            </w:r>
          </w:p>
        </w:tc>
        <w:tc>
          <w:tcPr>
            <w:tcW w:w="1350" w:type="dxa"/>
            <w:vAlign w:val="bottom"/>
          </w:tcPr>
          <w:p w14:paraId="146700FB" w14:textId="5A4BE5DB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(98)</w:t>
            </w:r>
          </w:p>
        </w:tc>
        <w:tc>
          <w:tcPr>
            <w:tcW w:w="270" w:type="dxa"/>
          </w:tcPr>
          <w:p w14:paraId="4E9D5B39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C182D6" w14:textId="39A7A2C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C4F925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97037D" w14:textId="74333CC3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(98)</w:t>
            </w:r>
          </w:p>
        </w:tc>
      </w:tr>
      <w:tr w:rsidR="002F7880" w:rsidRPr="007671A3" w14:paraId="13E1184A" w14:textId="77777777" w:rsidTr="00595B93">
        <w:tc>
          <w:tcPr>
            <w:tcW w:w="4563" w:type="dxa"/>
          </w:tcPr>
          <w:p w14:paraId="79959412" w14:textId="6D7A46BD" w:rsidR="002F7880" w:rsidRPr="007671A3" w:rsidRDefault="002F7880" w:rsidP="002F788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E76E3" w14:textId="11F6FBC4" w:rsidR="002F7880" w:rsidRPr="007671A3" w:rsidRDefault="00FC4659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2F78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085</w:t>
            </w:r>
          </w:p>
        </w:tc>
        <w:tc>
          <w:tcPr>
            <w:tcW w:w="270" w:type="dxa"/>
          </w:tcPr>
          <w:p w14:paraId="1503E884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BC1C8" w14:textId="6F1C7918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45E77A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E1AA6" w14:textId="2DE69BEE" w:rsidR="002F7880" w:rsidRPr="007671A3" w:rsidRDefault="00FC4659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14,085</w:t>
            </w:r>
          </w:p>
        </w:tc>
      </w:tr>
      <w:tr w:rsidR="00A0445C" w:rsidRPr="007671A3" w14:paraId="61266BA0" w14:textId="77777777" w:rsidTr="00064D74">
        <w:tc>
          <w:tcPr>
            <w:tcW w:w="4563" w:type="dxa"/>
          </w:tcPr>
          <w:p w14:paraId="332EFD44" w14:textId="77777777" w:rsidR="00A0445C" w:rsidRPr="007671A3" w:rsidRDefault="00A0445C" w:rsidP="00A0445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B6D5D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7A06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10974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9851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C3C9E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445C" w:rsidRPr="007671A3" w14:paraId="444E36D2" w14:textId="77777777" w:rsidTr="00EA1D08">
        <w:tc>
          <w:tcPr>
            <w:tcW w:w="4563" w:type="dxa"/>
          </w:tcPr>
          <w:p w14:paraId="3D6D9B63" w14:textId="438D320D" w:rsidR="00A0445C" w:rsidRPr="007671A3" w:rsidRDefault="00A0445C" w:rsidP="00A0445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vAlign w:val="bottom"/>
          </w:tcPr>
          <w:p w14:paraId="30EEE9E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FFA9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8D4B1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7BD0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6C7EE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5CDE68B7" w14:textId="77777777" w:rsidTr="00EA1D08">
        <w:tc>
          <w:tcPr>
            <w:tcW w:w="4563" w:type="dxa"/>
          </w:tcPr>
          <w:p w14:paraId="0799DF46" w14:textId="102E18F8" w:rsidR="00A0445C" w:rsidRPr="007671A3" w:rsidRDefault="00A0445C" w:rsidP="00A0445C">
            <w:pPr>
              <w:spacing w:line="240" w:lineRule="auto"/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50" w:type="dxa"/>
            <w:vAlign w:val="bottom"/>
          </w:tcPr>
          <w:p w14:paraId="351730C2" w14:textId="71443C3C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5,583</w:t>
            </w:r>
          </w:p>
        </w:tc>
        <w:tc>
          <w:tcPr>
            <w:tcW w:w="270" w:type="dxa"/>
          </w:tcPr>
          <w:p w14:paraId="55B6626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E9369F" w14:textId="488634C8" w:rsidR="00A0445C" w:rsidRPr="007671A3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E1569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C4B19B" w14:textId="26C815DF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5,583</w:t>
            </w:r>
          </w:p>
        </w:tc>
      </w:tr>
      <w:tr w:rsidR="00A0445C" w:rsidRPr="007671A3" w14:paraId="5E5818C1" w14:textId="77777777" w:rsidTr="00EA1D08">
        <w:tc>
          <w:tcPr>
            <w:tcW w:w="4563" w:type="dxa"/>
          </w:tcPr>
          <w:p w14:paraId="5B64136A" w14:textId="06AC1714" w:rsidR="00A0445C" w:rsidRPr="007671A3" w:rsidRDefault="00A0445C" w:rsidP="00A044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49A8AB" w14:textId="6242D615" w:rsidR="00A0445C" w:rsidRPr="007671A3" w:rsidRDefault="00791FA9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FC4659">
              <w:rPr>
                <w:rFonts w:ascii="Angsana New" w:hAnsi="Angsana New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70" w:type="dxa"/>
          </w:tcPr>
          <w:p w14:paraId="09D875D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02CE0FD" w14:textId="325E6E87" w:rsidR="00A0445C" w:rsidRPr="007671A3" w:rsidRDefault="00791FA9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64C032B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C67348F" w14:textId="7FECB11A" w:rsidR="00A0445C" w:rsidRPr="007671A3" w:rsidRDefault="00E07E3E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6,351</w:t>
            </w:r>
          </w:p>
        </w:tc>
      </w:tr>
    </w:tbl>
    <w:p w14:paraId="74BA96E7" w14:textId="77777777" w:rsidR="00B366B7" w:rsidRPr="007671A3" w:rsidRDefault="00B366B7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1350"/>
        <w:gridCol w:w="270"/>
        <w:gridCol w:w="1350"/>
        <w:gridCol w:w="270"/>
        <w:gridCol w:w="1350"/>
      </w:tblGrid>
      <w:tr w:rsidR="002117AF" w:rsidRPr="007671A3" w14:paraId="5A9B84C2" w14:textId="77777777" w:rsidTr="00274CAF">
        <w:trPr>
          <w:tblHeader/>
        </w:trPr>
        <w:tc>
          <w:tcPr>
            <w:tcW w:w="4572" w:type="dxa"/>
          </w:tcPr>
          <w:p w14:paraId="353C003F" w14:textId="77777777" w:rsidR="00FA4397" w:rsidRPr="007671A3" w:rsidRDefault="001840BD" w:rsidP="00B366B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4590" w:type="dxa"/>
            <w:gridSpan w:val="5"/>
          </w:tcPr>
          <w:p w14:paraId="59E2531E" w14:textId="77777777" w:rsidR="002117AF" w:rsidRPr="007671A3" w:rsidRDefault="002117AF" w:rsidP="0074404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7AF" w:rsidRPr="007671A3" w14:paraId="5CF43923" w14:textId="77777777" w:rsidTr="00274CAF">
        <w:trPr>
          <w:tblHeader/>
        </w:trPr>
        <w:tc>
          <w:tcPr>
            <w:tcW w:w="4572" w:type="dxa"/>
          </w:tcPr>
          <w:p w14:paraId="1B40DEAB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2AB17F2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C25FE1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457A88" w:rsidRPr="007671A3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73E500B8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5985B6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สินทรัพย์ไม่มีตัวตนระหว่างพัฒนา</w:t>
            </w:r>
          </w:p>
        </w:tc>
        <w:tc>
          <w:tcPr>
            <w:tcW w:w="270" w:type="dxa"/>
          </w:tcPr>
          <w:p w14:paraId="0C6B5C21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BA1CA2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E920A2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95C005" w14:textId="77777777" w:rsidR="002117AF" w:rsidRPr="00F51BF9" w:rsidRDefault="002117AF" w:rsidP="00F93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B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117AF" w:rsidRPr="007671A3" w14:paraId="3B1643E2" w14:textId="77777777" w:rsidTr="00274CAF">
        <w:trPr>
          <w:tblHeader/>
        </w:trPr>
        <w:tc>
          <w:tcPr>
            <w:tcW w:w="4572" w:type="dxa"/>
          </w:tcPr>
          <w:p w14:paraId="2040CBD5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70D8753B" w14:textId="77777777" w:rsidR="002117AF" w:rsidRPr="007671A3" w:rsidRDefault="002117AF" w:rsidP="0074404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7AF" w:rsidRPr="007671A3" w14:paraId="42D32463" w14:textId="77777777" w:rsidTr="000704CA">
        <w:tc>
          <w:tcPr>
            <w:tcW w:w="4572" w:type="dxa"/>
          </w:tcPr>
          <w:p w14:paraId="6036FADC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3842A7E2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F5A65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ABD7F7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9018F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0DBB30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3678FD2B" w14:textId="77777777" w:rsidTr="000704CA">
        <w:tc>
          <w:tcPr>
            <w:tcW w:w="4572" w:type="dxa"/>
          </w:tcPr>
          <w:p w14:paraId="3927BEDC" w14:textId="6E3603EA" w:rsidR="00A0445C" w:rsidRPr="007671A3" w:rsidRDefault="00A0445C" w:rsidP="00A0445C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50" w:type="dxa"/>
            <w:vAlign w:val="bottom"/>
          </w:tcPr>
          <w:p w14:paraId="44D1D00B" w14:textId="5257A887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14,777</w:t>
            </w:r>
          </w:p>
        </w:tc>
        <w:tc>
          <w:tcPr>
            <w:tcW w:w="270" w:type="dxa"/>
          </w:tcPr>
          <w:p w14:paraId="402712D5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0A513E" w14:textId="16FFC504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DB8586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9E42E4" w14:textId="47087FB3" w:rsidR="00A0445C" w:rsidRPr="00A0445C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14,785</w:t>
            </w:r>
          </w:p>
        </w:tc>
      </w:tr>
      <w:tr w:rsidR="00A0445C" w:rsidRPr="007671A3" w14:paraId="03C013B8" w14:textId="77777777" w:rsidTr="00274CAF">
        <w:tc>
          <w:tcPr>
            <w:tcW w:w="4572" w:type="dxa"/>
          </w:tcPr>
          <w:p w14:paraId="5A953A61" w14:textId="77777777" w:rsidR="00A0445C" w:rsidRPr="007671A3" w:rsidRDefault="00A0445C" w:rsidP="00A0445C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9ED7A53" w14:textId="2B4BA9C4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167A88E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E231EC" w14:textId="2DC02C6A" w:rsidR="00A0445C" w:rsidRPr="007671A3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2133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C6D401" w14:textId="546A32B3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A0445C" w:rsidRPr="007671A3" w14:paraId="1FB113C2" w14:textId="77777777" w:rsidTr="00274CAF">
        <w:tc>
          <w:tcPr>
            <w:tcW w:w="4572" w:type="dxa"/>
          </w:tcPr>
          <w:p w14:paraId="7AC12141" w14:textId="12BEF0C5" w:rsidR="00A0445C" w:rsidRPr="007671A3" w:rsidRDefault="00F51BF9" w:rsidP="00A044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1BF9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350" w:type="dxa"/>
            <w:vAlign w:val="bottom"/>
          </w:tcPr>
          <w:p w14:paraId="5E25A948" w14:textId="58FA8DDA" w:rsidR="00A0445C" w:rsidRPr="007671A3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5DC13EF" w14:textId="1F20D5B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F59D6D" w14:textId="07781C65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57A5442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335E2E" w14:textId="02AEEBA7" w:rsidR="00A0445C" w:rsidRPr="007671A3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45C" w:rsidRPr="007671A3" w14:paraId="1C6F0DF6" w14:textId="77777777" w:rsidTr="00274CAF">
        <w:tc>
          <w:tcPr>
            <w:tcW w:w="4572" w:type="dxa"/>
          </w:tcPr>
          <w:p w14:paraId="674FB57E" w14:textId="341D588B" w:rsidR="00A0445C" w:rsidRPr="007671A3" w:rsidRDefault="00A0445C" w:rsidP="00A0445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F28F91" w14:textId="0B9315C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14,935</w:t>
            </w:r>
          </w:p>
        </w:tc>
        <w:tc>
          <w:tcPr>
            <w:tcW w:w="270" w:type="dxa"/>
          </w:tcPr>
          <w:p w14:paraId="2F7AA3F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F1F38F" w14:textId="24B717F0" w:rsidR="00A0445C" w:rsidRPr="007671A3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1975D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CA781F" w14:textId="1F1E15D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14,935</w:t>
            </w:r>
          </w:p>
        </w:tc>
      </w:tr>
      <w:tr w:rsidR="00A0445C" w:rsidRPr="007671A3" w14:paraId="6F56874A" w14:textId="77777777" w:rsidTr="001F0DEB">
        <w:tc>
          <w:tcPr>
            <w:tcW w:w="4572" w:type="dxa"/>
          </w:tcPr>
          <w:p w14:paraId="6B7761E5" w14:textId="77777777" w:rsidR="00A0445C" w:rsidRPr="007671A3" w:rsidRDefault="00A0445C" w:rsidP="00A0445C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DF36BA0" w14:textId="19D2BC11" w:rsidR="00A0445C" w:rsidRPr="007671A3" w:rsidRDefault="002F7880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</w:t>
            </w:r>
            <w:r w:rsidR="00FC465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E74C67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EDDDC7" w14:textId="1A64DDEA" w:rsidR="00A0445C" w:rsidRPr="007671A3" w:rsidRDefault="002F7880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0061F76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5C2725" w14:textId="56398114" w:rsidR="00A0445C" w:rsidRPr="007671A3" w:rsidRDefault="002F7880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1,71</w:t>
            </w:r>
            <w:r w:rsidR="00FC465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E3DF1" w:rsidRPr="007671A3" w14:paraId="5B2960ED" w14:textId="77777777" w:rsidTr="009F5214">
        <w:tc>
          <w:tcPr>
            <w:tcW w:w="4572" w:type="dxa"/>
          </w:tcPr>
          <w:p w14:paraId="1127F4A4" w14:textId="46D0A484" w:rsidR="00DE3DF1" w:rsidRPr="007671A3" w:rsidRDefault="00DE3DF1" w:rsidP="00DE3D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2D61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E100B5" w14:textId="360A9884" w:rsidR="00DE3DF1" w:rsidRPr="007671A3" w:rsidRDefault="00DE3DF1" w:rsidP="00DE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70" w:type="dxa"/>
          </w:tcPr>
          <w:p w14:paraId="06E50463" w14:textId="77777777" w:rsidR="00DE3DF1" w:rsidRPr="007671A3" w:rsidRDefault="00DE3DF1" w:rsidP="00DE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E5FB45" w14:textId="76DC8DC2" w:rsidR="00DE3DF1" w:rsidRPr="007671A3" w:rsidRDefault="00DE3DF1" w:rsidP="00DE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54D7A" w14:textId="77777777" w:rsidR="00DE3DF1" w:rsidRPr="007671A3" w:rsidRDefault="00DE3DF1" w:rsidP="00DE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D9F8C5" w14:textId="13115BF1" w:rsidR="00DE3DF1" w:rsidRPr="007671A3" w:rsidRDefault="00DE3DF1" w:rsidP="00DE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(52)</w:t>
            </w:r>
          </w:p>
        </w:tc>
      </w:tr>
      <w:tr w:rsidR="00A0445C" w:rsidRPr="007671A3" w14:paraId="14410822" w14:textId="77777777" w:rsidTr="001F0DEB">
        <w:tc>
          <w:tcPr>
            <w:tcW w:w="4572" w:type="dxa"/>
          </w:tcPr>
          <w:p w14:paraId="365787BA" w14:textId="304C2406" w:rsidR="00A0445C" w:rsidRPr="007671A3" w:rsidRDefault="00A0445C" w:rsidP="00A044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EAB15" w14:textId="378C76C9" w:rsidR="00A0445C" w:rsidRPr="007671A3" w:rsidRDefault="002F7880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16,078</w:t>
            </w:r>
          </w:p>
        </w:tc>
        <w:tc>
          <w:tcPr>
            <w:tcW w:w="270" w:type="dxa"/>
          </w:tcPr>
          <w:p w14:paraId="02F62D8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3D7946" w14:textId="26A9D72F" w:rsidR="00A0445C" w:rsidRPr="007671A3" w:rsidRDefault="002F7880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0662351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9CA3B5" w14:textId="4E069CC9" w:rsidR="00A0445C" w:rsidRPr="007671A3" w:rsidRDefault="002F7880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16,594</w:t>
            </w:r>
          </w:p>
        </w:tc>
      </w:tr>
      <w:tr w:rsidR="00A0445C" w:rsidRPr="007671A3" w14:paraId="1B2E95A4" w14:textId="77777777" w:rsidTr="00274CAF">
        <w:tc>
          <w:tcPr>
            <w:tcW w:w="4572" w:type="dxa"/>
          </w:tcPr>
          <w:p w14:paraId="1DE1CEBB" w14:textId="77777777" w:rsidR="00A0445C" w:rsidRPr="007671A3" w:rsidRDefault="00A0445C" w:rsidP="00A0445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C49AC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71FD3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0C55C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43F74F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734BC6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445C" w:rsidRPr="007671A3" w14:paraId="696C81F8" w14:textId="77777777" w:rsidTr="000704CA">
        <w:tc>
          <w:tcPr>
            <w:tcW w:w="4572" w:type="dxa"/>
          </w:tcPr>
          <w:p w14:paraId="55FA43DF" w14:textId="77777777" w:rsidR="00A0445C" w:rsidRPr="007671A3" w:rsidRDefault="00A0445C" w:rsidP="00A0445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D0A98D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6D10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DE5190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BCE7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5D6EB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057B3BF0" w14:textId="77777777" w:rsidTr="00274CAF">
        <w:tc>
          <w:tcPr>
            <w:tcW w:w="4572" w:type="dxa"/>
          </w:tcPr>
          <w:p w14:paraId="652F7C95" w14:textId="77777777" w:rsidR="00A0445C" w:rsidRPr="007671A3" w:rsidRDefault="00A0445C" w:rsidP="00A0445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9CB4F52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EEBE9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9D0B6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C673C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A12E5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3E73EE29" w14:textId="77777777" w:rsidTr="000704CA">
        <w:tc>
          <w:tcPr>
            <w:tcW w:w="4572" w:type="dxa"/>
          </w:tcPr>
          <w:p w14:paraId="63B71D7C" w14:textId="54AB5672" w:rsidR="00A0445C" w:rsidRPr="007671A3" w:rsidRDefault="00A0445C" w:rsidP="00A0445C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50" w:type="dxa"/>
            <w:vAlign w:val="bottom"/>
          </w:tcPr>
          <w:p w14:paraId="02F2F9D7" w14:textId="0BE5AF84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9,443</w:t>
            </w:r>
          </w:p>
        </w:tc>
        <w:tc>
          <w:tcPr>
            <w:tcW w:w="270" w:type="dxa"/>
          </w:tcPr>
          <w:p w14:paraId="3E674DC6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1F8644" w14:textId="409BDBD1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6EA750" w14:textId="77777777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155BEA" w14:textId="3915DDD5" w:rsidR="00A0445C" w:rsidRPr="00A0445C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9,443</w:t>
            </w:r>
          </w:p>
        </w:tc>
      </w:tr>
      <w:tr w:rsidR="00A0445C" w:rsidRPr="007671A3" w14:paraId="5B72E8E3" w14:textId="77777777" w:rsidTr="00274CAF">
        <w:tc>
          <w:tcPr>
            <w:tcW w:w="4572" w:type="dxa"/>
          </w:tcPr>
          <w:p w14:paraId="00846B2F" w14:textId="77777777" w:rsidR="00A0445C" w:rsidRPr="007671A3" w:rsidRDefault="00A0445C" w:rsidP="00A0445C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10A26B" w14:textId="77C23955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1,212</w:t>
            </w:r>
          </w:p>
        </w:tc>
        <w:tc>
          <w:tcPr>
            <w:tcW w:w="270" w:type="dxa"/>
          </w:tcPr>
          <w:p w14:paraId="6033D37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454817" w14:textId="3858FDF6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EB607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E175D9" w14:textId="0DD10724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1,212</w:t>
            </w:r>
          </w:p>
        </w:tc>
      </w:tr>
      <w:tr w:rsidR="002F7880" w:rsidRPr="007671A3" w14:paraId="3FEAB00F" w14:textId="77777777" w:rsidTr="00595B93">
        <w:tc>
          <w:tcPr>
            <w:tcW w:w="4572" w:type="dxa"/>
          </w:tcPr>
          <w:p w14:paraId="625D2B3F" w14:textId="68CDDA09" w:rsidR="002F7880" w:rsidRPr="007671A3" w:rsidRDefault="002F7880" w:rsidP="002F788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510779" w14:textId="270BA61A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10,655</w:t>
            </w:r>
          </w:p>
        </w:tc>
        <w:tc>
          <w:tcPr>
            <w:tcW w:w="270" w:type="dxa"/>
          </w:tcPr>
          <w:p w14:paraId="5E9882E6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E29882" w14:textId="04F00BDD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017CBB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1AF30A" w14:textId="75E4E001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10,655</w:t>
            </w:r>
          </w:p>
        </w:tc>
      </w:tr>
      <w:tr w:rsidR="002F7880" w:rsidRPr="007671A3" w14:paraId="1BA8FAB4" w14:textId="77777777" w:rsidTr="00595B93">
        <w:tc>
          <w:tcPr>
            <w:tcW w:w="4572" w:type="dxa"/>
          </w:tcPr>
          <w:p w14:paraId="2970F8BB" w14:textId="77777777" w:rsidR="002F7880" w:rsidRPr="007671A3" w:rsidRDefault="002F7880" w:rsidP="002F7880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6E02EA22" w14:textId="22B5D6C9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  <w:tc>
          <w:tcPr>
            <w:tcW w:w="270" w:type="dxa"/>
          </w:tcPr>
          <w:p w14:paraId="00DD1025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C0FD3C" w14:textId="4227801F" w:rsidR="002F7880" w:rsidRPr="007671A3" w:rsidRDefault="00F51BF9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FBD90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D82FA7" w14:textId="6872819E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</w:tr>
      <w:tr w:rsidR="002F7880" w:rsidRPr="007671A3" w14:paraId="4765CF8D" w14:textId="77777777" w:rsidTr="00595B93">
        <w:tc>
          <w:tcPr>
            <w:tcW w:w="4572" w:type="dxa"/>
          </w:tcPr>
          <w:p w14:paraId="77B7EFA1" w14:textId="29AB81A9" w:rsidR="002F7880" w:rsidRPr="007671A3" w:rsidRDefault="002F7880" w:rsidP="002F78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1FA9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70DCE9" w14:textId="7ED13406" w:rsidR="002F7880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70" w:type="dxa"/>
          </w:tcPr>
          <w:p w14:paraId="12D7C65E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E1B0F4" w14:textId="5CB0FC04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4E724F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84094E" w14:textId="0BE382F6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(52)</w:t>
            </w:r>
          </w:p>
        </w:tc>
      </w:tr>
      <w:tr w:rsidR="002F7880" w:rsidRPr="007671A3" w14:paraId="7AD21DAF" w14:textId="77777777" w:rsidTr="00595B93">
        <w:tc>
          <w:tcPr>
            <w:tcW w:w="4572" w:type="dxa"/>
          </w:tcPr>
          <w:p w14:paraId="3CA6877C" w14:textId="76AAFA54" w:rsidR="002F7880" w:rsidRPr="007671A3" w:rsidRDefault="002F7880" w:rsidP="002F788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86D72" w14:textId="41562483" w:rsidR="002F7880" w:rsidRPr="007671A3" w:rsidRDefault="00FC4659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11,658</w:t>
            </w:r>
          </w:p>
        </w:tc>
        <w:tc>
          <w:tcPr>
            <w:tcW w:w="270" w:type="dxa"/>
          </w:tcPr>
          <w:p w14:paraId="677BA09A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D2D42" w14:textId="0CC10C68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4DF360" w14:textId="77777777" w:rsidR="002F7880" w:rsidRPr="007671A3" w:rsidRDefault="002F7880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E7EC4" w14:textId="1B029D76" w:rsidR="002F7880" w:rsidRPr="007671A3" w:rsidRDefault="00FC4659" w:rsidP="002F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11,658</w:t>
            </w:r>
          </w:p>
        </w:tc>
      </w:tr>
      <w:tr w:rsidR="00A0445C" w:rsidRPr="007671A3" w14:paraId="3E68A72B" w14:textId="77777777" w:rsidTr="00274CAF">
        <w:tc>
          <w:tcPr>
            <w:tcW w:w="4572" w:type="dxa"/>
          </w:tcPr>
          <w:p w14:paraId="69C9C5C5" w14:textId="77777777" w:rsidR="00A0445C" w:rsidRPr="007671A3" w:rsidRDefault="00A0445C" w:rsidP="00A0445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B518D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87D19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8173A3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3E1ADE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998AA5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445C" w:rsidRPr="007671A3" w14:paraId="07AF16D0" w14:textId="77777777" w:rsidTr="00274CAF">
        <w:tc>
          <w:tcPr>
            <w:tcW w:w="4572" w:type="dxa"/>
          </w:tcPr>
          <w:p w14:paraId="4FE2048C" w14:textId="5C6AC299" w:rsidR="00A0445C" w:rsidRPr="007671A3" w:rsidRDefault="00A0445C" w:rsidP="00A0445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vAlign w:val="bottom"/>
          </w:tcPr>
          <w:p w14:paraId="2CD5463A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3F0F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702207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6286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8EAA8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445C" w:rsidRPr="007671A3" w14:paraId="2EEC5C66" w14:textId="77777777" w:rsidTr="00274CAF">
        <w:tc>
          <w:tcPr>
            <w:tcW w:w="4572" w:type="dxa"/>
          </w:tcPr>
          <w:p w14:paraId="630ACCA1" w14:textId="2C7954F2" w:rsidR="00A0445C" w:rsidRPr="007671A3" w:rsidRDefault="00A0445C" w:rsidP="00A0445C">
            <w:pPr>
              <w:spacing w:line="240" w:lineRule="auto"/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350" w:type="dxa"/>
            <w:vAlign w:val="bottom"/>
          </w:tcPr>
          <w:p w14:paraId="305916A1" w14:textId="5DD6990B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4,280</w:t>
            </w:r>
          </w:p>
        </w:tc>
        <w:tc>
          <w:tcPr>
            <w:tcW w:w="270" w:type="dxa"/>
          </w:tcPr>
          <w:p w14:paraId="64C5E5AB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08C064" w14:textId="5BBDD065" w:rsidR="00A0445C" w:rsidRPr="007671A3" w:rsidRDefault="00A0445C" w:rsidP="0087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98C0D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0EB2C0" w14:textId="758897DF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4,280</w:t>
            </w:r>
          </w:p>
        </w:tc>
      </w:tr>
      <w:tr w:rsidR="00A0445C" w:rsidRPr="007671A3" w14:paraId="30E65B7E" w14:textId="77777777" w:rsidTr="00274CAF">
        <w:tc>
          <w:tcPr>
            <w:tcW w:w="4572" w:type="dxa"/>
          </w:tcPr>
          <w:p w14:paraId="3CA17711" w14:textId="6CA8280C" w:rsidR="00A0445C" w:rsidRPr="007671A3" w:rsidRDefault="00A0445C" w:rsidP="00A044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61A1FE" w14:textId="7E1A55CF" w:rsidR="00A0445C" w:rsidRPr="007671A3" w:rsidRDefault="00FC4659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4,420</w:t>
            </w:r>
          </w:p>
        </w:tc>
        <w:tc>
          <w:tcPr>
            <w:tcW w:w="270" w:type="dxa"/>
          </w:tcPr>
          <w:p w14:paraId="5190467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6EB4D98" w14:textId="4B7C0D02" w:rsidR="00A0445C" w:rsidRPr="007671A3" w:rsidRDefault="00FC4659" w:rsidP="00FC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2C0C9351" w14:textId="77777777" w:rsidR="00A0445C" w:rsidRPr="007671A3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97C4EC2" w14:textId="36F6F22A" w:rsidR="00A0445C" w:rsidRPr="007671A3" w:rsidRDefault="00FC4659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4,936</w:t>
            </w:r>
          </w:p>
        </w:tc>
      </w:tr>
    </w:tbl>
    <w:p w14:paraId="6A596AD9" w14:textId="24D35F72" w:rsidR="00C82CA1" w:rsidRPr="007671A3" w:rsidRDefault="00C82CA1" w:rsidP="009E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C0161B1" w14:textId="77777777" w:rsidR="00C82CA1" w:rsidRPr="007671A3" w:rsidRDefault="00C8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1050C3B9" w14:textId="2692D746" w:rsidR="005B3B34" w:rsidRPr="007671A3" w:rsidRDefault="00DE3EB6" w:rsidP="009E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841E72"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สินทรัพย์</w:t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ภาษีเงินได้รอการตัดบัญชี</w:t>
      </w:r>
    </w:p>
    <w:p w14:paraId="0571469C" w14:textId="77777777" w:rsidR="005B3B34" w:rsidRPr="007671A3" w:rsidRDefault="005B3B34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5AE7D33" w14:textId="77777777" w:rsidR="005B3B34" w:rsidRPr="007671A3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t>สินทรัพย์ภาษีเงินได้รอการตัดบัญชี ณ วันที่</w:t>
      </w:r>
      <w:r w:rsidR="00994822" w:rsidRPr="007671A3">
        <w:rPr>
          <w:rFonts w:ascii="Angsana New" w:hAnsi="Angsana New"/>
          <w:b/>
          <w:sz w:val="30"/>
          <w:szCs w:val="30"/>
          <w:cs/>
        </w:rPr>
        <w:t xml:space="preserve"> </w:t>
      </w:r>
      <w:r w:rsidR="0046205D" w:rsidRPr="007671A3">
        <w:rPr>
          <w:rFonts w:ascii="Angsana New" w:hAnsi="Angsana New"/>
          <w:bCs/>
          <w:sz w:val="30"/>
          <w:szCs w:val="30"/>
        </w:rPr>
        <w:t>31</w:t>
      </w:r>
      <w:r w:rsidRPr="007671A3">
        <w:rPr>
          <w:rFonts w:ascii="Angsana New" w:hAnsi="Angsana New"/>
          <w:b/>
          <w:sz w:val="30"/>
          <w:szCs w:val="30"/>
        </w:rPr>
        <w:t xml:space="preserve"> </w:t>
      </w:r>
      <w:r w:rsidRPr="007671A3">
        <w:rPr>
          <w:rFonts w:ascii="Angsana New" w:hAnsi="Angsana New"/>
          <w:b/>
          <w:sz w:val="30"/>
          <w:szCs w:val="30"/>
          <w:cs/>
        </w:rPr>
        <w:t>ธันวาคม มีดังนี้</w:t>
      </w:r>
    </w:p>
    <w:p w14:paraId="72060602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75"/>
        <w:gridCol w:w="1073"/>
        <w:gridCol w:w="236"/>
        <w:gridCol w:w="1070"/>
        <w:gridCol w:w="244"/>
        <w:gridCol w:w="1097"/>
        <w:gridCol w:w="236"/>
        <w:gridCol w:w="1005"/>
      </w:tblGrid>
      <w:tr w:rsidR="002117AF" w:rsidRPr="007671A3" w14:paraId="7F93CDDA" w14:textId="77777777" w:rsidTr="006443E4">
        <w:trPr>
          <w:trHeight w:val="434"/>
        </w:trPr>
        <w:tc>
          <w:tcPr>
            <w:tcW w:w="2314" w:type="pct"/>
          </w:tcPr>
          <w:p w14:paraId="6C217DEC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5BE8C909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0C753351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073E6420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445C" w:rsidRPr="007671A3" w14:paraId="30F474E8" w14:textId="77777777" w:rsidTr="006443E4">
        <w:tc>
          <w:tcPr>
            <w:tcW w:w="2314" w:type="pct"/>
          </w:tcPr>
          <w:p w14:paraId="644D272B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EE489F0" w14:textId="237CEC8C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208CBCEB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38393E" w14:textId="0CF0873B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2" w:type="pct"/>
          </w:tcPr>
          <w:p w14:paraId="51F8F05D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2A0EC1" w14:textId="7ECFD7BB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2684DC54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20550AA" w14:textId="7B944FC9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0445C" w:rsidRPr="007671A3" w14:paraId="75BA146D" w14:textId="77777777" w:rsidTr="006443E4">
        <w:tc>
          <w:tcPr>
            <w:tcW w:w="2314" w:type="pct"/>
          </w:tcPr>
          <w:p w14:paraId="2D35B862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6" w:type="pct"/>
            <w:gridSpan w:val="7"/>
          </w:tcPr>
          <w:p w14:paraId="00EF41C0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445C" w:rsidRPr="00B7744D" w14:paraId="771339E5" w14:textId="77777777" w:rsidTr="006443E4">
        <w:tc>
          <w:tcPr>
            <w:tcW w:w="2314" w:type="pct"/>
          </w:tcPr>
          <w:p w14:paraId="7EAE83D8" w14:textId="261C9D64" w:rsidR="00A0445C" w:rsidRPr="00B7744D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7744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</w:t>
            </w:r>
            <w:r w:rsidRPr="00B7744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7744D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0804F094" w14:textId="6BBFCDA3" w:rsidR="00A0445C" w:rsidRPr="00B7744D" w:rsidRDefault="005B04D2" w:rsidP="001E43B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5"/>
              </w:tabs>
              <w:spacing w:line="380" w:lineRule="exact"/>
              <w:ind w:left="-108" w:right="-108"/>
              <w:rPr>
                <w:cs/>
              </w:rPr>
            </w:pPr>
            <w:r w:rsidRPr="00B7744D">
              <w:rPr>
                <w:rFonts w:hint="cs"/>
                <w:lang w:val="en-US"/>
              </w:rPr>
              <w:t>14</w:t>
            </w:r>
            <w:r w:rsidR="001E43B9" w:rsidRPr="00B7744D">
              <w:rPr>
                <w:rFonts w:hint="cs"/>
                <w:cs/>
              </w:rPr>
              <w:t>,</w:t>
            </w:r>
            <w:r w:rsidRPr="00B7744D">
              <w:rPr>
                <w:rFonts w:hint="cs"/>
                <w:lang w:val="en-US"/>
              </w:rPr>
              <w:t>736</w:t>
            </w:r>
          </w:p>
        </w:tc>
        <w:tc>
          <w:tcPr>
            <w:tcW w:w="128" w:type="pct"/>
            <w:vAlign w:val="bottom"/>
          </w:tcPr>
          <w:p w14:paraId="408E2207" w14:textId="77777777" w:rsidR="00A0445C" w:rsidRPr="00B7744D" w:rsidRDefault="00A0445C" w:rsidP="00A0445C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14:paraId="27BC2C3A" w14:textId="1D47B648" w:rsidR="00A0445C" w:rsidRPr="00B7744D" w:rsidRDefault="00A0445C" w:rsidP="001E43B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B7744D">
              <w:rPr>
                <w:rFonts w:hint="cs"/>
                <w:lang w:val="en-US"/>
              </w:rPr>
              <w:t>30</w:t>
            </w:r>
            <w:r w:rsidRPr="00B7744D">
              <w:rPr>
                <w:rFonts w:hint="cs"/>
                <w:cs/>
              </w:rPr>
              <w:t>,</w:t>
            </w:r>
            <w:r w:rsidRPr="00B7744D">
              <w:rPr>
                <w:rFonts w:hint="cs"/>
                <w:lang w:val="en-US"/>
              </w:rPr>
              <w:t>98</w:t>
            </w:r>
            <w:r w:rsidR="00D609AC">
              <w:rPr>
                <w:lang w:val="en-US"/>
              </w:rPr>
              <w:t>8</w:t>
            </w:r>
          </w:p>
        </w:tc>
        <w:tc>
          <w:tcPr>
            <w:tcW w:w="132" w:type="pct"/>
          </w:tcPr>
          <w:p w14:paraId="78F9840F" w14:textId="77777777" w:rsidR="00A0445C" w:rsidRPr="00B7744D" w:rsidRDefault="00A0445C" w:rsidP="00A0445C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2" w:right="-11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174C2F3C" w14:textId="6D457A1F" w:rsidR="00A0445C" w:rsidRPr="00B7744D" w:rsidRDefault="005B04D2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6"/>
              </w:tabs>
              <w:spacing w:line="380" w:lineRule="exact"/>
              <w:ind w:left="-108" w:right="-108"/>
              <w:rPr>
                <w:color w:val="000000"/>
                <w:cs/>
              </w:rPr>
            </w:pPr>
            <w:r w:rsidRPr="00B7744D">
              <w:rPr>
                <w:rFonts w:hint="cs"/>
                <w:color w:val="000000"/>
                <w:lang w:val="en-US"/>
              </w:rPr>
              <w:t>13</w:t>
            </w:r>
            <w:r w:rsidR="001E43B9" w:rsidRPr="00B7744D">
              <w:rPr>
                <w:rFonts w:hint="cs"/>
                <w:color w:val="000000"/>
                <w:cs/>
              </w:rPr>
              <w:t>,</w:t>
            </w:r>
            <w:r w:rsidRPr="00B7744D">
              <w:rPr>
                <w:rFonts w:hint="cs"/>
                <w:color w:val="000000"/>
                <w:lang w:val="en-US"/>
              </w:rPr>
              <w:t>917</w:t>
            </w:r>
          </w:p>
        </w:tc>
        <w:tc>
          <w:tcPr>
            <w:tcW w:w="128" w:type="pct"/>
            <w:vAlign w:val="bottom"/>
          </w:tcPr>
          <w:p w14:paraId="60BCC6F8" w14:textId="77777777" w:rsidR="00A0445C" w:rsidRPr="00B7744D" w:rsidRDefault="00A0445C" w:rsidP="00A0445C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  <w:vAlign w:val="bottom"/>
          </w:tcPr>
          <w:p w14:paraId="4529FE72" w14:textId="7B74888B" w:rsidR="00A0445C" w:rsidRPr="00B7744D" w:rsidRDefault="00A0445C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olor w:val="000000"/>
                <w:cs/>
              </w:rPr>
            </w:pPr>
            <w:r w:rsidRPr="00B7744D">
              <w:rPr>
                <w:rFonts w:hint="cs"/>
                <w:color w:val="000000"/>
                <w:lang w:val="en-US"/>
              </w:rPr>
              <w:t>23</w:t>
            </w:r>
            <w:r w:rsidRPr="00B7744D">
              <w:rPr>
                <w:rFonts w:hint="cs"/>
                <w:color w:val="000000"/>
                <w:cs/>
              </w:rPr>
              <w:t>,</w:t>
            </w:r>
            <w:r w:rsidRPr="00B7744D">
              <w:rPr>
                <w:rFonts w:hint="cs"/>
                <w:color w:val="000000"/>
                <w:lang w:val="en-US"/>
              </w:rPr>
              <w:t>939</w:t>
            </w:r>
          </w:p>
        </w:tc>
      </w:tr>
    </w:tbl>
    <w:p w14:paraId="37A10845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/>
        <w:jc w:val="both"/>
        <w:rPr>
          <w:rFonts w:ascii="Angsana New" w:hAnsi="Angsana New"/>
          <w:sz w:val="30"/>
          <w:szCs w:val="30"/>
        </w:rPr>
      </w:pPr>
    </w:p>
    <w:p w14:paraId="37C6FF22" w14:textId="77777777" w:rsidR="005B3B34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t>รายการเคลื่อนไหวของสินทรัพย์ภาษีเงินได้รอการตัดบัญชีที่เกิดขึ้นในระหว่างปีมีดังนี้</w:t>
      </w:r>
    </w:p>
    <w:p w14:paraId="4A54177A" w14:textId="77777777" w:rsidR="00AC3F5C" w:rsidRPr="007671A3" w:rsidRDefault="00AC3F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57"/>
        <w:gridCol w:w="1053"/>
        <w:gridCol w:w="252"/>
        <w:gridCol w:w="1053"/>
        <w:gridCol w:w="252"/>
        <w:gridCol w:w="1080"/>
        <w:gridCol w:w="243"/>
        <w:gridCol w:w="1017"/>
      </w:tblGrid>
      <w:tr w:rsidR="00AC3F5C" w:rsidRPr="007671A3" w14:paraId="7836DDE7" w14:textId="77777777" w:rsidTr="00B60346">
        <w:trPr>
          <w:trHeight w:val="139"/>
        </w:trPr>
        <w:tc>
          <w:tcPr>
            <w:tcW w:w="4257" w:type="dxa"/>
          </w:tcPr>
          <w:p w14:paraId="7CD169B9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8D1EB27" w14:textId="77777777" w:rsidR="00AC3F5C" w:rsidRPr="007671A3" w:rsidRDefault="00AC3F5C" w:rsidP="00B60346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3F5C" w:rsidRPr="007671A3" w14:paraId="16925A63" w14:textId="77777777" w:rsidTr="00B60346">
        <w:trPr>
          <w:trHeight w:val="139"/>
        </w:trPr>
        <w:tc>
          <w:tcPr>
            <w:tcW w:w="4257" w:type="dxa"/>
          </w:tcPr>
          <w:p w14:paraId="6BEBE399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53874803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7E2766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5" w:type="dxa"/>
            <w:gridSpan w:val="3"/>
          </w:tcPr>
          <w:p w14:paraId="15E61D8D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3808578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313B84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F5C" w:rsidRPr="007671A3" w14:paraId="2D5FDE19" w14:textId="77777777" w:rsidTr="00B60346">
        <w:trPr>
          <w:trHeight w:val="139"/>
        </w:trPr>
        <w:tc>
          <w:tcPr>
            <w:tcW w:w="4257" w:type="dxa"/>
          </w:tcPr>
          <w:p w14:paraId="07A23779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7536D693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3D2B964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tcBorders>
              <w:bottom w:val="single" w:sz="4" w:space="0" w:color="auto"/>
            </w:tcBorders>
          </w:tcPr>
          <w:p w14:paraId="561F120F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รายได้ (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</w:tcPr>
          <w:p w14:paraId="0104B666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CD61E94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F5C" w:rsidRPr="007671A3" w14:paraId="282DFABA" w14:textId="77777777" w:rsidTr="00B60346">
        <w:trPr>
          <w:trHeight w:val="139"/>
        </w:trPr>
        <w:tc>
          <w:tcPr>
            <w:tcW w:w="4257" w:type="dxa"/>
          </w:tcPr>
          <w:p w14:paraId="51D82B40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6D00275A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39F29BD6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B512933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3A655CD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36963A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43" w:type="dxa"/>
          </w:tcPr>
          <w:p w14:paraId="6C2E1977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F93E7BC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AC3F5C" w:rsidRPr="007671A3" w14:paraId="0361179F" w14:textId="77777777" w:rsidTr="00B60346">
        <w:trPr>
          <w:trHeight w:val="139"/>
        </w:trPr>
        <w:tc>
          <w:tcPr>
            <w:tcW w:w="4257" w:type="dxa"/>
          </w:tcPr>
          <w:p w14:paraId="06F88CD6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83FAA5D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52" w:type="dxa"/>
          </w:tcPr>
          <w:p w14:paraId="0D77633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826F081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52" w:type="dxa"/>
          </w:tcPr>
          <w:p w14:paraId="48E55A6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CB1870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07753870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702D98F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AC3F5C" w:rsidRPr="007671A3" w14:paraId="21913682" w14:textId="77777777" w:rsidTr="00B60346">
        <w:trPr>
          <w:trHeight w:val="139"/>
        </w:trPr>
        <w:tc>
          <w:tcPr>
            <w:tcW w:w="4257" w:type="dxa"/>
          </w:tcPr>
          <w:p w14:paraId="3ED3EBFB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6310BF05" w14:textId="7633A3F1" w:rsidR="00AC3F5C" w:rsidRPr="007671A3" w:rsidRDefault="00AC3F5C" w:rsidP="00A0445C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A0445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14:paraId="147CFD8F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A180927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2723EB78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D2D51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C904449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5985F69" w14:textId="5C8A35CF" w:rsidR="00AC3F5C" w:rsidRPr="007671A3" w:rsidRDefault="00AC3F5C" w:rsidP="00A0445C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A0445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AC3F5C" w:rsidRPr="007671A3" w14:paraId="54AF0869" w14:textId="77777777" w:rsidTr="00B60346">
        <w:trPr>
          <w:trHeight w:val="139"/>
        </w:trPr>
        <w:tc>
          <w:tcPr>
            <w:tcW w:w="4257" w:type="dxa"/>
          </w:tcPr>
          <w:p w14:paraId="5AE4DA43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18962FA8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3F5C" w:rsidRPr="007671A3" w14:paraId="06C243CC" w14:textId="77777777" w:rsidTr="00B60346">
        <w:trPr>
          <w:trHeight w:val="139"/>
        </w:trPr>
        <w:tc>
          <w:tcPr>
            <w:tcW w:w="4257" w:type="dxa"/>
          </w:tcPr>
          <w:p w14:paraId="59E28FD1" w14:textId="77777777" w:rsidR="00AC3F5C" w:rsidRPr="00F51BF9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1B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3" w:type="dxa"/>
          </w:tcPr>
          <w:p w14:paraId="63B41F70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026F5B7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AD21C8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F5C741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9DB09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A84BA9E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0F80AC7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445C" w:rsidRPr="007671A3" w14:paraId="127D490B" w14:textId="77777777" w:rsidTr="00B60346">
        <w:trPr>
          <w:trHeight w:val="139"/>
        </w:trPr>
        <w:tc>
          <w:tcPr>
            <w:tcW w:w="4257" w:type="dxa"/>
          </w:tcPr>
          <w:p w14:paraId="65AF91DE" w14:textId="77777777" w:rsidR="00A0445C" w:rsidRPr="007671A3" w:rsidRDefault="00A0445C" w:rsidP="00A0445C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053" w:type="dxa"/>
          </w:tcPr>
          <w:p w14:paraId="1B7BEAA9" w14:textId="3C9F03AF" w:rsidR="00A0445C" w:rsidRPr="007671A3" w:rsidRDefault="00A0445C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1,302</w:t>
            </w:r>
          </w:p>
        </w:tc>
        <w:tc>
          <w:tcPr>
            <w:tcW w:w="252" w:type="dxa"/>
          </w:tcPr>
          <w:p w14:paraId="7BE61647" w14:textId="77777777" w:rsidR="00A0445C" w:rsidRPr="007671A3" w:rsidRDefault="00A0445C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4F1AD89" w14:textId="014AA983" w:rsidR="00A0445C" w:rsidRPr="007671A3" w:rsidRDefault="00A0445C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cs/>
              </w:rPr>
            </w:pPr>
            <w:r w:rsidRPr="007671A3">
              <w:rPr>
                <w:lang w:val="en-US"/>
              </w:rPr>
              <w:t>(220)</w:t>
            </w:r>
          </w:p>
        </w:tc>
        <w:tc>
          <w:tcPr>
            <w:tcW w:w="252" w:type="dxa"/>
          </w:tcPr>
          <w:p w14:paraId="069B3179" w14:textId="77777777" w:rsidR="00A0445C" w:rsidRPr="007671A3" w:rsidRDefault="00A0445C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59420" w14:textId="78B6938A" w:rsidR="00A0445C" w:rsidRPr="001B1224" w:rsidRDefault="00A0445C" w:rsidP="001B122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</w:tabs>
              <w:spacing w:line="380" w:lineRule="exact"/>
              <w:ind w:right="-108"/>
              <w:rPr>
                <w:cs/>
              </w:rPr>
            </w:pPr>
            <w:r w:rsidRPr="001B1224">
              <w:rPr>
                <w:cs/>
              </w:rPr>
              <w:t>-</w:t>
            </w:r>
          </w:p>
        </w:tc>
        <w:tc>
          <w:tcPr>
            <w:tcW w:w="243" w:type="dxa"/>
          </w:tcPr>
          <w:p w14:paraId="58D046B2" w14:textId="77777777" w:rsidR="00A0445C" w:rsidRPr="00AC0C1F" w:rsidRDefault="00A0445C" w:rsidP="00AC0C1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493507E9" w14:textId="34ACEA3B" w:rsidR="00A0445C" w:rsidRPr="007671A3" w:rsidRDefault="00A0445C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1,082</w:t>
            </w:r>
          </w:p>
        </w:tc>
      </w:tr>
      <w:tr w:rsidR="00A0445C" w:rsidRPr="007671A3" w14:paraId="2F11D3A5" w14:textId="77777777" w:rsidTr="00B60346">
        <w:trPr>
          <w:trHeight w:val="139"/>
        </w:trPr>
        <w:tc>
          <w:tcPr>
            <w:tcW w:w="4257" w:type="dxa"/>
          </w:tcPr>
          <w:p w14:paraId="6B67E4D7" w14:textId="77777777" w:rsidR="00A0445C" w:rsidRPr="007671A3" w:rsidRDefault="00A0445C" w:rsidP="00A0445C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053" w:type="dxa"/>
          </w:tcPr>
          <w:p w14:paraId="0BC2EEA4" w14:textId="6328ADEA" w:rsidR="00A0445C" w:rsidRPr="007671A3" w:rsidRDefault="00A0445C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3,68</w:t>
            </w:r>
            <w:r w:rsidR="00D609AC">
              <w:rPr>
                <w:lang w:val="en-US"/>
              </w:rPr>
              <w:t>6</w:t>
            </w:r>
          </w:p>
        </w:tc>
        <w:tc>
          <w:tcPr>
            <w:tcW w:w="252" w:type="dxa"/>
          </w:tcPr>
          <w:p w14:paraId="5049B7A9" w14:textId="77777777" w:rsidR="00A0445C" w:rsidRPr="007671A3" w:rsidRDefault="00A0445C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7179D12" w14:textId="653FA237" w:rsidR="00A0445C" w:rsidRPr="007671A3" w:rsidRDefault="00A0445C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cs/>
              </w:rPr>
            </w:pPr>
            <w:r w:rsidRPr="007671A3">
              <w:rPr>
                <w:rFonts w:hint="cs"/>
                <w:cs/>
              </w:rPr>
              <w:t>(</w:t>
            </w:r>
            <w:r w:rsidRPr="007671A3">
              <w:rPr>
                <w:rFonts w:hint="cs"/>
                <w:lang w:val="en-US"/>
              </w:rPr>
              <w:t>2</w:t>
            </w:r>
            <w:r w:rsidRPr="007671A3">
              <w:rPr>
                <w:rFonts w:hint="cs"/>
                <w:cs/>
              </w:rPr>
              <w:t>,</w:t>
            </w:r>
            <w:r w:rsidRPr="007671A3">
              <w:rPr>
                <w:rFonts w:hint="cs"/>
                <w:lang w:val="en-US"/>
              </w:rPr>
              <w:t>751</w:t>
            </w:r>
            <w:r w:rsidRPr="007671A3">
              <w:rPr>
                <w:rFonts w:hint="cs"/>
                <w:cs/>
              </w:rPr>
              <w:t>)</w:t>
            </w:r>
          </w:p>
        </w:tc>
        <w:tc>
          <w:tcPr>
            <w:tcW w:w="252" w:type="dxa"/>
          </w:tcPr>
          <w:p w14:paraId="1FF18ABE" w14:textId="77777777" w:rsidR="00A0445C" w:rsidRPr="007671A3" w:rsidRDefault="00A0445C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644E47" w14:textId="6C7C23B0" w:rsidR="00A0445C" w:rsidRPr="001B1224" w:rsidRDefault="00A0445C" w:rsidP="001B122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</w:tabs>
              <w:spacing w:line="380" w:lineRule="exact"/>
              <w:ind w:right="-108"/>
              <w:rPr>
                <w:cs/>
              </w:rPr>
            </w:pPr>
            <w:r w:rsidRPr="001B1224">
              <w:rPr>
                <w:cs/>
              </w:rPr>
              <w:t>-</w:t>
            </w:r>
          </w:p>
        </w:tc>
        <w:tc>
          <w:tcPr>
            <w:tcW w:w="243" w:type="dxa"/>
          </w:tcPr>
          <w:p w14:paraId="731BB68F" w14:textId="77777777" w:rsidR="00A0445C" w:rsidRPr="00AC0C1F" w:rsidRDefault="00A0445C" w:rsidP="00AC0C1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093771B5" w14:textId="2AA4C7F8" w:rsidR="00A0445C" w:rsidRPr="007671A3" w:rsidRDefault="00A0445C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93</w:t>
            </w:r>
            <w:r w:rsidR="00D609AC">
              <w:rPr>
                <w:lang w:val="en-US"/>
              </w:rPr>
              <w:t>5</w:t>
            </w:r>
          </w:p>
        </w:tc>
      </w:tr>
      <w:tr w:rsidR="00A0445C" w:rsidRPr="007671A3" w14:paraId="1ECD1382" w14:textId="77777777" w:rsidTr="00B60346">
        <w:trPr>
          <w:trHeight w:val="348"/>
        </w:trPr>
        <w:tc>
          <w:tcPr>
            <w:tcW w:w="4257" w:type="dxa"/>
          </w:tcPr>
          <w:p w14:paraId="59F11ED5" w14:textId="77777777" w:rsidR="00A0445C" w:rsidRPr="007671A3" w:rsidRDefault="00A0445C" w:rsidP="00A0445C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 (ค่าเผื่อมูลค่าเงินลงทุน)</w:t>
            </w:r>
          </w:p>
        </w:tc>
        <w:tc>
          <w:tcPr>
            <w:tcW w:w="1053" w:type="dxa"/>
          </w:tcPr>
          <w:p w14:paraId="1238AC92" w14:textId="3108B122" w:rsidR="00A0445C" w:rsidRPr="007671A3" w:rsidRDefault="00A0445C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175</w:t>
            </w:r>
          </w:p>
        </w:tc>
        <w:tc>
          <w:tcPr>
            <w:tcW w:w="252" w:type="dxa"/>
          </w:tcPr>
          <w:p w14:paraId="234112B1" w14:textId="77777777" w:rsidR="00A0445C" w:rsidRPr="007671A3" w:rsidRDefault="00A0445C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276C5E1" w14:textId="1067761E" w:rsidR="00A0445C" w:rsidRPr="007671A3" w:rsidRDefault="00A0445C" w:rsidP="001B122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</w:tabs>
              <w:spacing w:line="380" w:lineRule="exact"/>
              <w:ind w:right="-108"/>
              <w:rPr>
                <w:cs/>
              </w:rPr>
            </w:pPr>
            <w:r w:rsidRPr="007671A3">
              <w:rPr>
                <w:rFonts w:hint="cs"/>
                <w:cs/>
              </w:rPr>
              <w:t>-</w:t>
            </w:r>
          </w:p>
        </w:tc>
        <w:tc>
          <w:tcPr>
            <w:tcW w:w="252" w:type="dxa"/>
          </w:tcPr>
          <w:p w14:paraId="7191F757" w14:textId="77777777" w:rsidR="00A0445C" w:rsidRPr="007671A3" w:rsidRDefault="00A0445C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AC410" w14:textId="4E72DE44" w:rsidR="00A0445C" w:rsidRPr="001B1224" w:rsidRDefault="00A0445C" w:rsidP="001B122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</w:tabs>
              <w:spacing w:line="380" w:lineRule="exact"/>
              <w:ind w:right="-108"/>
              <w:rPr>
                <w:cs/>
              </w:rPr>
            </w:pPr>
            <w:r w:rsidRPr="001B1224">
              <w:rPr>
                <w:cs/>
              </w:rPr>
              <w:t>-</w:t>
            </w:r>
          </w:p>
        </w:tc>
        <w:tc>
          <w:tcPr>
            <w:tcW w:w="243" w:type="dxa"/>
          </w:tcPr>
          <w:p w14:paraId="08D04C3E" w14:textId="77777777" w:rsidR="00A0445C" w:rsidRPr="00AC0C1F" w:rsidRDefault="00A0445C" w:rsidP="00AC0C1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3A09A35E" w14:textId="6732093C" w:rsidR="00A0445C" w:rsidRPr="007671A3" w:rsidRDefault="00A0445C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175</w:t>
            </w:r>
          </w:p>
        </w:tc>
      </w:tr>
      <w:tr w:rsidR="00AC0C1F" w:rsidRPr="007671A3" w14:paraId="282F69F4" w14:textId="77777777" w:rsidTr="00B60346">
        <w:trPr>
          <w:trHeight w:val="348"/>
        </w:trPr>
        <w:tc>
          <w:tcPr>
            <w:tcW w:w="4257" w:type="dxa"/>
          </w:tcPr>
          <w:p w14:paraId="1422475B" w14:textId="79407013" w:rsidR="00AC0C1F" w:rsidRPr="001E43B9" w:rsidRDefault="00AC0C1F" w:rsidP="00A0445C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43B9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53" w:type="dxa"/>
          </w:tcPr>
          <w:p w14:paraId="021839F7" w14:textId="38187E51" w:rsidR="00AC0C1F" w:rsidRPr="001E43B9" w:rsidRDefault="00AC0C1F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1E43B9">
              <w:rPr>
                <w:lang w:val="en-US"/>
              </w:rPr>
              <w:t>1,731</w:t>
            </w:r>
          </w:p>
        </w:tc>
        <w:tc>
          <w:tcPr>
            <w:tcW w:w="252" w:type="dxa"/>
          </w:tcPr>
          <w:p w14:paraId="76746C47" w14:textId="77777777" w:rsidR="00AC0C1F" w:rsidRPr="001E43B9" w:rsidRDefault="00AC0C1F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B6ADECC" w14:textId="7075206F" w:rsidR="00AC0C1F" w:rsidRPr="001E43B9" w:rsidRDefault="001E43B9" w:rsidP="001E43B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cs/>
              </w:rPr>
            </w:pPr>
            <w:r w:rsidRPr="001E43B9">
              <w:rPr>
                <w:lang w:val="en-US"/>
              </w:rPr>
              <w:t>(1,731)</w:t>
            </w:r>
          </w:p>
        </w:tc>
        <w:tc>
          <w:tcPr>
            <w:tcW w:w="252" w:type="dxa"/>
          </w:tcPr>
          <w:p w14:paraId="7DF22461" w14:textId="77777777" w:rsidR="00AC0C1F" w:rsidRPr="001E43B9" w:rsidRDefault="00AC0C1F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A8936" w14:textId="006AF4D7" w:rsidR="00AC0C1F" w:rsidRPr="001E43B9" w:rsidRDefault="00F51BF9" w:rsidP="00F51BF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0B1EACB8" w14:textId="77777777" w:rsidR="00AC0C1F" w:rsidRPr="001E43B9" w:rsidRDefault="00AC0C1F" w:rsidP="00AC0C1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32D4C8FD" w14:textId="223F8BD6" w:rsidR="00AC0C1F" w:rsidRPr="001E43B9" w:rsidRDefault="00F51BF9" w:rsidP="00F51BF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0445C" w:rsidRPr="007671A3" w14:paraId="42CC1A4D" w14:textId="77777777" w:rsidTr="00B60346">
        <w:trPr>
          <w:trHeight w:val="348"/>
        </w:trPr>
        <w:tc>
          <w:tcPr>
            <w:tcW w:w="4257" w:type="dxa"/>
          </w:tcPr>
          <w:p w14:paraId="5F0FBB19" w14:textId="1A3D71F3" w:rsidR="00A0445C" w:rsidRPr="001E43B9" w:rsidRDefault="00A0445C" w:rsidP="00A0445C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43B9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53" w:type="dxa"/>
          </w:tcPr>
          <w:p w14:paraId="79898778" w14:textId="2937EBD8" w:rsidR="00A0445C" w:rsidRPr="001E43B9" w:rsidRDefault="00AC0C1F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1E43B9">
              <w:rPr>
                <w:lang w:val="en-US"/>
              </w:rPr>
              <w:t>8,866</w:t>
            </w:r>
          </w:p>
        </w:tc>
        <w:tc>
          <w:tcPr>
            <w:tcW w:w="252" w:type="dxa"/>
          </w:tcPr>
          <w:p w14:paraId="2C1EFB2F" w14:textId="77777777" w:rsidR="00A0445C" w:rsidRPr="001E43B9" w:rsidRDefault="00A0445C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9705D4" w14:textId="20B9C708" w:rsidR="00A0445C" w:rsidRPr="001E43B9" w:rsidRDefault="005B04D2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5B04D2">
              <w:rPr>
                <w:rFonts w:hint="cs"/>
                <w:lang w:val="en-US"/>
              </w:rPr>
              <w:t>1</w:t>
            </w:r>
            <w:r w:rsidR="001E43B9" w:rsidRPr="001E43B9">
              <w:rPr>
                <w:rFonts w:hint="cs"/>
                <w:cs/>
              </w:rPr>
              <w:t>,</w:t>
            </w:r>
            <w:r w:rsidRPr="005B04D2">
              <w:rPr>
                <w:rFonts w:hint="cs"/>
                <w:lang w:val="en-US"/>
              </w:rPr>
              <w:t>187</w:t>
            </w:r>
          </w:p>
        </w:tc>
        <w:tc>
          <w:tcPr>
            <w:tcW w:w="252" w:type="dxa"/>
          </w:tcPr>
          <w:p w14:paraId="2BC761FF" w14:textId="77777777" w:rsidR="00A0445C" w:rsidRPr="001E43B9" w:rsidRDefault="00A0445C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72E29" w14:textId="37BE5027" w:rsidR="00A0445C" w:rsidRPr="001E43B9" w:rsidRDefault="005D2E82" w:rsidP="00AC0C1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  <w:r w:rsidRPr="001E43B9">
              <w:rPr>
                <w:lang w:val="en-US"/>
              </w:rPr>
              <w:t>3</w:t>
            </w:r>
          </w:p>
        </w:tc>
        <w:tc>
          <w:tcPr>
            <w:tcW w:w="243" w:type="dxa"/>
          </w:tcPr>
          <w:p w14:paraId="7D82890C" w14:textId="77777777" w:rsidR="00A0445C" w:rsidRPr="001E43B9" w:rsidRDefault="00A0445C" w:rsidP="00AC0C1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13D08D5E" w14:textId="5BD359FA" w:rsidR="00A0445C" w:rsidRPr="001E43B9" w:rsidRDefault="00A0445C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1E43B9">
              <w:rPr>
                <w:lang w:val="en-US"/>
              </w:rPr>
              <w:t>10,056</w:t>
            </w:r>
          </w:p>
        </w:tc>
      </w:tr>
      <w:tr w:rsidR="00A0445C" w:rsidRPr="007671A3" w14:paraId="67E402BF" w14:textId="77777777" w:rsidTr="00B60346">
        <w:trPr>
          <w:trHeight w:val="334"/>
        </w:trPr>
        <w:tc>
          <w:tcPr>
            <w:tcW w:w="4257" w:type="dxa"/>
          </w:tcPr>
          <w:p w14:paraId="4CA0DB8F" w14:textId="77777777" w:rsidR="00A0445C" w:rsidRPr="007671A3" w:rsidRDefault="00A0445C" w:rsidP="00A0445C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213E6BF" w14:textId="7FF57367" w:rsidR="00A0445C" w:rsidRPr="007671A3" w:rsidRDefault="00A0445C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12,578</w:t>
            </w:r>
          </w:p>
        </w:tc>
        <w:tc>
          <w:tcPr>
            <w:tcW w:w="252" w:type="dxa"/>
          </w:tcPr>
          <w:p w14:paraId="60881982" w14:textId="77777777" w:rsidR="00A0445C" w:rsidRPr="007671A3" w:rsidRDefault="00A0445C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0476E2F" w14:textId="28B67652" w:rsidR="00A0445C" w:rsidRPr="007671A3" w:rsidRDefault="00A0445C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7671A3">
              <w:rPr>
                <w:rFonts w:hint="cs"/>
                <w:lang w:val="en-US"/>
              </w:rPr>
              <w:t>6</w:t>
            </w:r>
            <w:r w:rsidRPr="007671A3">
              <w:rPr>
                <w:rFonts w:hint="cs"/>
                <w:cs/>
              </w:rPr>
              <w:t>,</w:t>
            </w:r>
            <w:r w:rsidRPr="007671A3">
              <w:rPr>
                <w:rFonts w:hint="cs"/>
                <w:lang w:val="en-US"/>
              </w:rPr>
              <w:t>16</w:t>
            </w:r>
            <w:r>
              <w:rPr>
                <w:rFonts w:hint="cs"/>
                <w:lang w:val="en-US"/>
              </w:rPr>
              <w:t>2</w:t>
            </w:r>
          </w:p>
        </w:tc>
        <w:tc>
          <w:tcPr>
            <w:tcW w:w="252" w:type="dxa"/>
          </w:tcPr>
          <w:p w14:paraId="2F5AF8BC" w14:textId="77777777" w:rsidR="00A0445C" w:rsidRPr="007671A3" w:rsidRDefault="00A0445C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052135" w14:textId="6052E347" w:rsidR="00A0445C" w:rsidRPr="00AC0C1F" w:rsidRDefault="00A0445C" w:rsidP="001B122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</w:tabs>
              <w:spacing w:line="380" w:lineRule="exact"/>
              <w:ind w:right="-108"/>
              <w:rPr>
                <w:lang w:val="en-US"/>
              </w:rPr>
            </w:pPr>
            <w:r w:rsidRPr="00AC0C1F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6FD7D115" w14:textId="77777777" w:rsidR="00A0445C" w:rsidRPr="00AC0C1F" w:rsidRDefault="00A0445C" w:rsidP="00AC0C1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57D02DF" w14:textId="691718B6" w:rsidR="00A0445C" w:rsidRPr="007671A3" w:rsidRDefault="00A0445C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18,74</w:t>
            </w:r>
            <w:r w:rsidR="005D2E82" w:rsidRPr="005D2E82">
              <w:rPr>
                <w:rFonts w:hint="cs"/>
                <w:lang w:val="en-US"/>
              </w:rPr>
              <w:t>0</w:t>
            </w:r>
          </w:p>
        </w:tc>
      </w:tr>
      <w:tr w:rsidR="00A0445C" w:rsidRPr="007671A3" w14:paraId="37E79536" w14:textId="77777777" w:rsidTr="00B60346">
        <w:trPr>
          <w:trHeight w:val="334"/>
        </w:trPr>
        <w:tc>
          <w:tcPr>
            <w:tcW w:w="4257" w:type="dxa"/>
          </w:tcPr>
          <w:p w14:paraId="314A3C25" w14:textId="77777777" w:rsidR="00A0445C" w:rsidRPr="007671A3" w:rsidRDefault="00A0445C" w:rsidP="00A0445C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7F21A5B" w14:textId="0E984665" w:rsidR="00A0445C" w:rsidRPr="001B1224" w:rsidRDefault="00A0445C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1B1224">
              <w:rPr>
                <w:b/>
                <w:bCs/>
                <w:lang w:val="en-US"/>
              </w:rPr>
              <w:t>28,33</w:t>
            </w:r>
            <w:r w:rsidR="00D609AC">
              <w:rPr>
                <w:b/>
                <w:bCs/>
                <w:lang w:val="en-US"/>
              </w:rPr>
              <w:t>8</w:t>
            </w:r>
          </w:p>
        </w:tc>
        <w:tc>
          <w:tcPr>
            <w:tcW w:w="252" w:type="dxa"/>
          </w:tcPr>
          <w:p w14:paraId="6DE9D066" w14:textId="77777777" w:rsidR="00A0445C" w:rsidRPr="001B1224" w:rsidRDefault="00A0445C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DECD3DD" w14:textId="21880983" w:rsidR="00A0445C" w:rsidRPr="001B1224" w:rsidRDefault="00A0445C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1B1224">
              <w:rPr>
                <w:rFonts w:hint="cs"/>
                <w:b/>
                <w:bCs/>
                <w:lang w:val="en-US"/>
              </w:rPr>
              <w:t>2</w:t>
            </w:r>
            <w:r w:rsidRPr="001B1224">
              <w:rPr>
                <w:rFonts w:hint="cs"/>
                <w:b/>
                <w:bCs/>
                <w:cs/>
              </w:rPr>
              <w:t>,</w:t>
            </w:r>
            <w:r w:rsidRPr="001B1224">
              <w:rPr>
                <w:rFonts w:hint="cs"/>
                <w:b/>
                <w:bCs/>
                <w:lang w:val="en-US"/>
              </w:rPr>
              <w:t>647</w:t>
            </w:r>
          </w:p>
        </w:tc>
        <w:tc>
          <w:tcPr>
            <w:tcW w:w="252" w:type="dxa"/>
          </w:tcPr>
          <w:p w14:paraId="41889409" w14:textId="77777777" w:rsidR="00A0445C" w:rsidRPr="001B1224" w:rsidRDefault="00A0445C" w:rsidP="00A0445C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3F370" w14:textId="2DD1AC1D" w:rsidR="00A0445C" w:rsidRPr="001B1224" w:rsidRDefault="005D2E82" w:rsidP="00AC0C1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 w:rsidRPr="005D2E82">
              <w:rPr>
                <w:rFonts w:hint="cs"/>
                <w:b/>
                <w:bCs/>
                <w:lang w:val="en-US"/>
              </w:rPr>
              <w:t>3</w:t>
            </w:r>
          </w:p>
        </w:tc>
        <w:tc>
          <w:tcPr>
            <w:tcW w:w="243" w:type="dxa"/>
          </w:tcPr>
          <w:p w14:paraId="3FBEE52E" w14:textId="77777777" w:rsidR="00A0445C" w:rsidRPr="001B1224" w:rsidRDefault="00A0445C" w:rsidP="00AC0C1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96AF938" w14:textId="02D1473E" w:rsidR="00A0445C" w:rsidRPr="001B1224" w:rsidRDefault="00A0445C" w:rsidP="00A044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1B1224">
              <w:rPr>
                <w:b/>
                <w:bCs/>
                <w:lang w:val="en-US"/>
              </w:rPr>
              <w:t>30,98</w:t>
            </w:r>
            <w:r w:rsidR="00D609AC">
              <w:rPr>
                <w:b/>
                <w:bCs/>
                <w:lang w:val="en-US"/>
              </w:rPr>
              <w:t>8</w:t>
            </w:r>
          </w:p>
        </w:tc>
      </w:tr>
    </w:tbl>
    <w:p w14:paraId="68367A70" w14:textId="77777777" w:rsidR="005B3B34" w:rsidRDefault="005B3B34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75EB6C3A" w14:textId="77777777" w:rsidR="00AC3F5C" w:rsidRDefault="00AC3F5C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3A3F224" w14:textId="17157B84" w:rsidR="00AC3F5C" w:rsidRDefault="00AC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24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275"/>
        <w:gridCol w:w="1053"/>
        <w:gridCol w:w="270"/>
        <w:gridCol w:w="1035"/>
        <w:gridCol w:w="252"/>
        <w:gridCol w:w="1080"/>
        <w:gridCol w:w="243"/>
        <w:gridCol w:w="1035"/>
      </w:tblGrid>
      <w:tr w:rsidR="005B3B34" w:rsidRPr="007671A3" w14:paraId="2DC3952C" w14:textId="77777777" w:rsidTr="00991AD1">
        <w:trPr>
          <w:trHeight w:val="139"/>
        </w:trPr>
        <w:tc>
          <w:tcPr>
            <w:tcW w:w="4275" w:type="dxa"/>
          </w:tcPr>
          <w:p w14:paraId="0D0418A5" w14:textId="77777777" w:rsidR="005B3B34" w:rsidRPr="007671A3" w:rsidRDefault="005B3B34" w:rsidP="00744044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vAlign w:val="bottom"/>
          </w:tcPr>
          <w:p w14:paraId="71323261" w14:textId="77777777" w:rsidR="005B3B34" w:rsidRPr="007671A3" w:rsidRDefault="005B3B34" w:rsidP="00744044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3EB6" w:rsidRPr="007671A3" w14:paraId="57359FE5" w14:textId="77777777" w:rsidTr="00991AD1">
        <w:trPr>
          <w:trHeight w:val="139"/>
        </w:trPr>
        <w:tc>
          <w:tcPr>
            <w:tcW w:w="4275" w:type="dxa"/>
          </w:tcPr>
          <w:p w14:paraId="433E7C0C" w14:textId="77777777" w:rsidR="00DE3EB6" w:rsidRPr="007671A3" w:rsidRDefault="00DE3EB6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4F29A1A3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2ADCC9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0664B416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605D51C9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71762C9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3EB6" w:rsidRPr="007671A3" w14:paraId="0FF03A03" w14:textId="77777777" w:rsidTr="00991AD1">
        <w:trPr>
          <w:trHeight w:val="139"/>
        </w:trPr>
        <w:tc>
          <w:tcPr>
            <w:tcW w:w="4275" w:type="dxa"/>
          </w:tcPr>
          <w:p w14:paraId="3F43FD2B" w14:textId="77777777" w:rsidR="00DE3EB6" w:rsidRPr="007671A3" w:rsidRDefault="00DE3EB6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2E542075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6DE711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tcBorders>
              <w:bottom w:val="single" w:sz="4" w:space="0" w:color="auto"/>
            </w:tcBorders>
          </w:tcPr>
          <w:p w14:paraId="4F466AB7" w14:textId="76DCB7F5" w:rsidR="00DE3EB6" w:rsidRPr="007671A3" w:rsidRDefault="00DE3EB6" w:rsidP="00841E72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รายได้ (</w:t>
            </w:r>
            <w:r w:rsidR="00841E72"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</w:tcPr>
          <w:p w14:paraId="5B78CBEA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33BD41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3D7B" w:rsidRPr="007671A3" w14:paraId="6F1E7D52" w14:textId="77777777" w:rsidTr="00991AD1">
        <w:trPr>
          <w:trHeight w:val="139"/>
        </w:trPr>
        <w:tc>
          <w:tcPr>
            <w:tcW w:w="4275" w:type="dxa"/>
          </w:tcPr>
          <w:p w14:paraId="0DEE3EF0" w14:textId="77777777" w:rsidR="005D3D7B" w:rsidRPr="007671A3" w:rsidRDefault="005D3D7B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7F1395C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6205D" w:rsidRPr="007671A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322C6D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BDF3FAB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E9A5670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F3064B" w14:textId="77777777" w:rsidR="005D3D7B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43" w:type="dxa"/>
          </w:tcPr>
          <w:p w14:paraId="63452B9C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FA6DAA2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B16EF" w:rsidRPr="007671A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6205D" w:rsidRPr="007671A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D3D7B" w:rsidRPr="007671A3" w14:paraId="7A0F2BEC" w14:textId="77777777" w:rsidTr="00991AD1">
        <w:trPr>
          <w:trHeight w:val="139"/>
        </w:trPr>
        <w:tc>
          <w:tcPr>
            <w:tcW w:w="4275" w:type="dxa"/>
          </w:tcPr>
          <w:p w14:paraId="7FBAB862" w14:textId="77777777" w:rsidR="005D3D7B" w:rsidRPr="007671A3" w:rsidRDefault="005D3D7B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394082B6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AE34460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BC302EB" w14:textId="77777777" w:rsidR="005D3D7B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52" w:type="dxa"/>
          </w:tcPr>
          <w:p w14:paraId="0353EEE1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FEACE" w14:textId="77777777" w:rsidR="005D3D7B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05DFBC1B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3400510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5D3D7B" w:rsidRPr="007671A3" w14:paraId="7CBCEDFC" w14:textId="77777777" w:rsidTr="00991AD1">
        <w:trPr>
          <w:trHeight w:val="139"/>
        </w:trPr>
        <w:tc>
          <w:tcPr>
            <w:tcW w:w="4275" w:type="dxa"/>
          </w:tcPr>
          <w:p w14:paraId="3314F957" w14:textId="77777777" w:rsidR="005D3D7B" w:rsidRPr="007671A3" w:rsidRDefault="005D3D7B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46AE5B24" w14:textId="3BF617B3" w:rsidR="005D3D7B" w:rsidRPr="007671A3" w:rsidRDefault="00090B52" w:rsidP="00A0445C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0445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9EB5A6F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F90C72" w14:textId="77777777" w:rsidR="005D3D7B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215F4D21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EAB0D" w14:textId="77777777" w:rsidR="005D3D7B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394F72E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4DB50F0" w14:textId="46B4B3F1" w:rsidR="005D3D7B" w:rsidRPr="007671A3" w:rsidRDefault="00090B52" w:rsidP="00A0445C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0445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D3D7B" w:rsidRPr="007671A3" w14:paraId="5D052BC2" w14:textId="77777777" w:rsidTr="00991AD1">
        <w:trPr>
          <w:trHeight w:val="139"/>
        </w:trPr>
        <w:tc>
          <w:tcPr>
            <w:tcW w:w="4275" w:type="dxa"/>
          </w:tcPr>
          <w:p w14:paraId="7702E4D7" w14:textId="77777777" w:rsidR="005D3D7B" w:rsidRPr="007671A3" w:rsidRDefault="005D3D7B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8" w:type="dxa"/>
            <w:gridSpan w:val="7"/>
          </w:tcPr>
          <w:p w14:paraId="4511F588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3D7B" w:rsidRPr="007671A3" w14:paraId="31836ED9" w14:textId="77777777" w:rsidTr="00991AD1">
        <w:trPr>
          <w:trHeight w:val="139"/>
        </w:trPr>
        <w:tc>
          <w:tcPr>
            <w:tcW w:w="4275" w:type="dxa"/>
          </w:tcPr>
          <w:p w14:paraId="2A6CAB03" w14:textId="77777777" w:rsidR="005D3D7B" w:rsidRPr="00F51BF9" w:rsidRDefault="005D3D7B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1B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3" w:type="dxa"/>
          </w:tcPr>
          <w:p w14:paraId="25E95D65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0B43A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9FEC1F5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637FEA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EF86B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FCF47E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3C5485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2584" w:rsidRPr="007671A3" w14:paraId="276ADFEB" w14:textId="77777777" w:rsidTr="00991AD1">
        <w:trPr>
          <w:trHeight w:val="139"/>
        </w:trPr>
        <w:tc>
          <w:tcPr>
            <w:tcW w:w="4275" w:type="dxa"/>
          </w:tcPr>
          <w:p w14:paraId="1A40507A" w14:textId="77777777" w:rsidR="003A2584" w:rsidRPr="007671A3" w:rsidRDefault="003A2584" w:rsidP="003A2584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053" w:type="dxa"/>
          </w:tcPr>
          <w:p w14:paraId="305C2366" w14:textId="4423CBBC" w:rsidR="003A2584" w:rsidRPr="007671A3" w:rsidRDefault="003A2584" w:rsidP="00B420F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1,</w:t>
            </w:r>
            <w:r w:rsidR="00F57CBB">
              <w:rPr>
                <w:lang w:val="en-US"/>
              </w:rPr>
              <w:t>082</w:t>
            </w:r>
          </w:p>
        </w:tc>
        <w:tc>
          <w:tcPr>
            <w:tcW w:w="270" w:type="dxa"/>
          </w:tcPr>
          <w:p w14:paraId="59C6DA0B" w14:textId="77777777" w:rsidR="003A2584" w:rsidRPr="007671A3" w:rsidRDefault="003A2584" w:rsidP="003A258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CA7B79B" w14:textId="2D7D1459" w:rsidR="003A2584" w:rsidRPr="007671A3" w:rsidRDefault="001E43B9" w:rsidP="003A258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(1,082)</w:t>
            </w:r>
          </w:p>
        </w:tc>
        <w:tc>
          <w:tcPr>
            <w:tcW w:w="252" w:type="dxa"/>
          </w:tcPr>
          <w:p w14:paraId="093B8676" w14:textId="77777777" w:rsidR="003A2584" w:rsidRPr="007671A3" w:rsidRDefault="003A2584" w:rsidP="003A258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2057A" w14:textId="0C3E065E" w:rsidR="003A2584" w:rsidRPr="007671A3" w:rsidRDefault="00994CA1" w:rsidP="003A2584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B90465" w14:textId="77777777" w:rsidR="003A2584" w:rsidRPr="007671A3" w:rsidRDefault="003A2584" w:rsidP="003A258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1EA5FD2" w14:textId="2666DCA1" w:rsidR="003A2584" w:rsidRPr="007671A3" w:rsidRDefault="00994CA1" w:rsidP="00994CA1">
            <w:pPr>
              <w:pStyle w:val="NoSpacing"/>
              <w:tabs>
                <w:tab w:val="decimal" w:pos="558"/>
              </w:tabs>
              <w:ind w:left="-108" w:right="-108"/>
            </w:pPr>
            <w:r>
              <w:t>-</w:t>
            </w:r>
          </w:p>
        </w:tc>
      </w:tr>
      <w:tr w:rsidR="003A2584" w:rsidRPr="007671A3" w14:paraId="61A2023F" w14:textId="77777777" w:rsidTr="00991AD1">
        <w:trPr>
          <w:trHeight w:val="139"/>
        </w:trPr>
        <w:tc>
          <w:tcPr>
            <w:tcW w:w="4275" w:type="dxa"/>
          </w:tcPr>
          <w:p w14:paraId="4A1D1209" w14:textId="77777777" w:rsidR="003A2584" w:rsidRPr="007671A3" w:rsidRDefault="003A2584" w:rsidP="003A2584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053" w:type="dxa"/>
          </w:tcPr>
          <w:p w14:paraId="5849D10A" w14:textId="31A6D1FE" w:rsidR="003A2584" w:rsidRPr="007671A3" w:rsidRDefault="00F57CBB" w:rsidP="003A258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93</w:t>
            </w:r>
            <w:r w:rsidR="00D609AC">
              <w:rPr>
                <w:lang w:val="en-US"/>
              </w:rPr>
              <w:t>5</w:t>
            </w:r>
          </w:p>
        </w:tc>
        <w:tc>
          <w:tcPr>
            <w:tcW w:w="270" w:type="dxa"/>
          </w:tcPr>
          <w:p w14:paraId="22E54A72" w14:textId="77777777" w:rsidR="003A2584" w:rsidRPr="007671A3" w:rsidRDefault="003A2584" w:rsidP="003A258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165BAC6" w14:textId="2B059608" w:rsidR="003A2584" w:rsidRPr="007671A3" w:rsidRDefault="005B04D2" w:rsidP="003A258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5B04D2">
              <w:rPr>
                <w:rFonts w:hint="cs"/>
                <w:lang w:val="en-US"/>
              </w:rPr>
              <w:t>34</w:t>
            </w:r>
            <w:r w:rsidR="000453BF">
              <w:rPr>
                <w:rFonts w:hint="cs"/>
                <w:lang w:val="en-US"/>
              </w:rPr>
              <w:t>6</w:t>
            </w:r>
          </w:p>
        </w:tc>
        <w:tc>
          <w:tcPr>
            <w:tcW w:w="252" w:type="dxa"/>
          </w:tcPr>
          <w:p w14:paraId="46BB2315" w14:textId="77777777" w:rsidR="003A2584" w:rsidRPr="007671A3" w:rsidRDefault="003A2584" w:rsidP="003A258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DBEB7" w14:textId="428703D6" w:rsidR="003A2584" w:rsidRPr="007671A3" w:rsidRDefault="00994CA1" w:rsidP="003A2584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FCA1D0B" w14:textId="77777777" w:rsidR="003A2584" w:rsidRPr="007671A3" w:rsidRDefault="003A2584" w:rsidP="003A258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7C8E911" w14:textId="67D2C727" w:rsidR="003A2584" w:rsidRPr="007671A3" w:rsidRDefault="00994CA1" w:rsidP="003A258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1,28</w:t>
            </w:r>
            <w:r w:rsidR="00D609AC">
              <w:rPr>
                <w:lang w:val="en-US"/>
              </w:rPr>
              <w:t>1</w:t>
            </w:r>
          </w:p>
        </w:tc>
      </w:tr>
      <w:tr w:rsidR="003A2584" w:rsidRPr="007671A3" w14:paraId="4D7FA201" w14:textId="77777777" w:rsidTr="00991AD1">
        <w:trPr>
          <w:trHeight w:val="348"/>
        </w:trPr>
        <w:tc>
          <w:tcPr>
            <w:tcW w:w="4275" w:type="dxa"/>
          </w:tcPr>
          <w:p w14:paraId="1F3D1942" w14:textId="77777777" w:rsidR="003A2584" w:rsidRPr="007671A3" w:rsidRDefault="003A2584" w:rsidP="003A2584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 (ค่าเผื่อมูลค่าเงินลงทุน)</w:t>
            </w:r>
          </w:p>
        </w:tc>
        <w:tc>
          <w:tcPr>
            <w:tcW w:w="1053" w:type="dxa"/>
          </w:tcPr>
          <w:p w14:paraId="05FEC1D0" w14:textId="266F259A" w:rsidR="003A2584" w:rsidRPr="007671A3" w:rsidRDefault="003A2584" w:rsidP="003A258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175</w:t>
            </w:r>
          </w:p>
        </w:tc>
        <w:tc>
          <w:tcPr>
            <w:tcW w:w="270" w:type="dxa"/>
          </w:tcPr>
          <w:p w14:paraId="195DEAF5" w14:textId="77777777" w:rsidR="003A2584" w:rsidRPr="007671A3" w:rsidRDefault="003A2584" w:rsidP="003A258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30B7ACB" w14:textId="187041A4" w:rsidR="003A2584" w:rsidRPr="007671A3" w:rsidRDefault="001E43B9" w:rsidP="003A258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49"/>
              </w:tabs>
              <w:spacing w:line="380" w:lineRule="exact"/>
              <w:ind w:left="-108" w:right="-108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52" w:type="dxa"/>
          </w:tcPr>
          <w:p w14:paraId="2A7283A8" w14:textId="77777777" w:rsidR="003A2584" w:rsidRPr="007671A3" w:rsidRDefault="003A2584" w:rsidP="003A258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18992" w14:textId="50AB11B7" w:rsidR="003A2584" w:rsidRPr="007671A3" w:rsidRDefault="00994CA1" w:rsidP="003A2584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57748BB" w14:textId="77777777" w:rsidR="003A2584" w:rsidRPr="007671A3" w:rsidRDefault="003A2584" w:rsidP="003A2584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C2E0B98" w14:textId="2F9978C6" w:rsidR="003A2584" w:rsidRPr="007671A3" w:rsidRDefault="00994CA1" w:rsidP="003A258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175</w:t>
            </w:r>
          </w:p>
        </w:tc>
      </w:tr>
      <w:tr w:rsidR="00F57CBB" w:rsidRPr="007671A3" w14:paraId="7FF1EEFD" w14:textId="77777777" w:rsidTr="00991AD1">
        <w:trPr>
          <w:trHeight w:val="348"/>
        </w:trPr>
        <w:tc>
          <w:tcPr>
            <w:tcW w:w="4275" w:type="dxa"/>
          </w:tcPr>
          <w:p w14:paraId="2EEE5FA9" w14:textId="0F466C7F" w:rsidR="00F57CBB" w:rsidRPr="007671A3" w:rsidRDefault="00F57CBB" w:rsidP="00F57CBB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3B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53" w:type="dxa"/>
          </w:tcPr>
          <w:p w14:paraId="09D8B362" w14:textId="009435EB" w:rsidR="00F57CBB" w:rsidRPr="007671A3" w:rsidRDefault="00F57CBB" w:rsidP="00B420F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1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59667A09" w14:textId="77777777" w:rsidR="00F57CBB" w:rsidRPr="007671A3" w:rsidRDefault="00F57CBB" w:rsidP="00F57CBB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B649764" w14:textId="2A8AAEA7" w:rsidR="00F57CBB" w:rsidRPr="007671A3" w:rsidRDefault="005B04D2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5B04D2">
              <w:rPr>
                <w:rFonts w:hint="cs"/>
                <w:lang w:val="en-US"/>
              </w:rPr>
              <w:t>4</w:t>
            </w:r>
            <w:r w:rsidR="001E43B9">
              <w:rPr>
                <w:rFonts w:hint="cs"/>
                <w:cs/>
              </w:rPr>
              <w:t>,</w:t>
            </w:r>
            <w:r w:rsidRPr="005B04D2">
              <w:rPr>
                <w:rFonts w:hint="cs"/>
                <w:lang w:val="en-US"/>
              </w:rPr>
              <w:t>193</w:t>
            </w:r>
          </w:p>
        </w:tc>
        <w:tc>
          <w:tcPr>
            <w:tcW w:w="252" w:type="dxa"/>
          </w:tcPr>
          <w:p w14:paraId="6D10B549" w14:textId="77777777" w:rsidR="00F57CBB" w:rsidRPr="007671A3" w:rsidRDefault="00F57CBB" w:rsidP="00F57CBB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7A92E" w14:textId="4DD385AD" w:rsidR="00F57CBB" w:rsidRPr="007671A3" w:rsidRDefault="00994CA1" w:rsidP="00F57CBB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1F226B3" w14:textId="77777777" w:rsidR="00F57CBB" w:rsidRPr="007671A3" w:rsidRDefault="00F57CBB" w:rsidP="00F57CBB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1C36477" w14:textId="2DBB2304" w:rsidR="00F57CBB" w:rsidRPr="007671A3" w:rsidRDefault="00994CA1" w:rsidP="00F57C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4,193</w:t>
            </w:r>
          </w:p>
        </w:tc>
      </w:tr>
      <w:tr w:rsidR="00F57CBB" w:rsidRPr="007671A3" w14:paraId="50DF603C" w14:textId="77777777" w:rsidTr="00991AD1">
        <w:trPr>
          <w:trHeight w:val="348"/>
        </w:trPr>
        <w:tc>
          <w:tcPr>
            <w:tcW w:w="4275" w:type="dxa"/>
          </w:tcPr>
          <w:p w14:paraId="4F95D7AD" w14:textId="158F7CB3" w:rsidR="00F57CBB" w:rsidRPr="007671A3" w:rsidRDefault="00F57CBB" w:rsidP="00F57CBB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3B0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53" w:type="dxa"/>
          </w:tcPr>
          <w:p w14:paraId="427FF8B1" w14:textId="15A451E6" w:rsidR="00F57CBB" w:rsidRPr="007671A3" w:rsidRDefault="00F57CBB" w:rsidP="00B420F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1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427466E8" w14:textId="77777777" w:rsidR="00F57CBB" w:rsidRPr="007671A3" w:rsidRDefault="00F57CBB" w:rsidP="00F57CBB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69CAC80" w14:textId="3A678D51" w:rsidR="00F57CBB" w:rsidRPr="007671A3" w:rsidRDefault="0035493A" w:rsidP="0035493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>
              <w:rPr>
                <w:rFonts w:hint="cs"/>
                <w:cs/>
              </w:rPr>
              <w:t>85</w:t>
            </w:r>
            <w:r w:rsidR="000453BF">
              <w:rPr>
                <w:rFonts w:hint="cs"/>
                <w:cs/>
              </w:rPr>
              <w:t>6</w:t>
            </w:r>
          </w:p>
        </w:tc>
        <w:tc>
          <w:tcPr>
            <w:tcW w:w="252" w:type="dxa"/>
          </w:tcPr>
          <w:p w14:paraId="43925249" w14:textId="77777777" w:rsidR="00F57CBB" w:rsidRPr="007671A3" w:rsidRDefault="00F57CBB" w:rsidP="00F57CBB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BA5AA" w14:textId="46BC22C7" w:rsidR="00F57CBB" w:rsidRPr="007671A3" w:rsidRDefault="00994CA1" w:rsidP="00F57CBB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FBF6138" w14:textId="77777777" w:rsidR="00F57CBB" w:rsidRPr="007671A3" w:rsidRDefault="00F57CBB" w:rsidP="00F57CBB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C0181DA" w14:textId="6D560A78" w:rsidR="00F57CBB" w:rsidRPr="007671A3" w:rsidRDefault="00994CA1" w:rsidP="00F57C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85</w:t>
            </w:r>
            <w:r w:rsidR="000453BF">
              <w:rPr>
                <w:lang w:val="en-US"/>
              </w:rPr>
              <w:t>6</w:t>
            </w:r>
          </w:p>
        </w:tc>
      </w:tr>
      <w:tr w:rsidR="001E43B9" w:rsidRPr="007671A3" w14:paraId="33B0285D" w14:textId="77777777" w:rsidTr="00991AD1">
        <w:trPr>
          <w:trHeight w:val="348"/>
        </w:trPr>
        <w:tc>
          <w:tcPr>
            <w:tcW w:w="4275" w:type="dxa"/>
          </w:tcPr>
          <w:p w14:paraId="3476EDC2" w14:textId="529DF565" w:rsidR="001E43B9" w:rsidRPr="007671A3" w:rsidRDefault="001E43B9" w:rsidP="001E43B9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</w:t>
            </w:r>
            <w:r w:rsidRPr="001351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53" w:type="dxa"/>
          </w:tcPr>
          <w:p w14:paraId="518C0CCF" w14:textId="5BE6A49E" w:rsidR="001E43B9" w:rsidRPr="007671A3" w:rsidRDefault="001E43B9" w:rsidP="001E43B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10,056</w:t>
            </w:r>
          </w:p>
        </w:tc>
        <w:tc>
          <w:tcPr>
            <w:tcW w:w="270" w:type="dxa"/>
          </w:tcPr>
          <w:p w14:paraId="04D4392B" w14:textId="77777777" w:rsidR="001E43B9" w:rsidRPr="00F57CBB" w:rsidRDefault="001E43B9" w:rsidP="001E43B9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CA1E389" w14:textId="46531CB0" w:rsidR="001E43B9" w:rsidRPr="007671A3" w:rsidRDefault="005B04D2" w:rsidP="001E43B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5B04D2">
              <w:rPr>
                <w:rFonts w:hint="cs"/>
                <w:lang w:val="en-US"/>
              </w:rPr>
              <w:t>1</w:t>
            </w:r>
            <w:r w:rsidR="001E43B9">
              <w:rPr>
                <w:rFonts w:hint="cs"/>
                <w:cs/>
              </w:rPr>
              <w:t>,</w:t>
            </w:r>
            <w:r w:rsidRPr="005B04D2">
              <w:rPr>
                <w:rFonts w:hint="cs"/>
                <w:lang w:val="en-US"/>
              </w:rPr>
              <w:t>37</w:t>
            </w:r>
            <w:r w:rsidR="005A0013">
              <w:rPr>
                <w:rFonts w:hint="cs"/>
                <w:lang w:val="en-US"/>
              </w:rPr>
              <w:t>2</w:t>
            </w:r>
          </w:p>
        </w:tc>
        <w:tc>
          <w:tcPr>
            <w:tcW w:w="252" w:type="dxa"/>
          </w:tcPr>
          <w:p w14:paraId="49A2F275" w14:textId="77777777" w:rsidR="001E43B9" w:rsidRPr="007671A3" w:rsidRDefault="001E43B9" w:rsidP="001E43B9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C5DBB" w14:textId="42574EC2" w:rsidR="001E43B9" w:rsidRPr="007671A3" w:rsidRDefault="00994CA1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5B04D2" w:rsidRPr="005B04D2">
              <w:rPr>
                <w:rFonts w:hint="cs"/>
                <w:lang w:val="en-US"/>
              </w:rPr>
              <w:t>3</w:t>
            </w:r>
            <w:r>
              <w:rPr>
                <w:rFonts w:hint="cs"/>
                <w:cs/>
              </w:rPr>
              <w:t>,</w:t>
            </w:r>
            <w:r w:rsidR="005B04D2" w:rsidRPr="005B04D2">
              <w:rPr>
                <w:rFonts w:hint="cs"/>
                <w:lang w:val="en-US"/>
              </w:rPr>
              <w:t>19</w:t>
            </w:r>
            <w:r w:rsidR="005A0013">
              <w:rPr>
                <w:rFonts w:hint="cs"/>
                <w:lang w:val="en-US"/>
              </w:rPr>
              <w:t>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43" w:type="dxa"/>
          </w:tcPr>
          <w:p w14:paraId="25E47FA4" w14:textId="77777777" w:rsidR="001E43B9" w:rsidRPr="007671A3" w:rsidRDefault="001E43B9" w:rsidP="001E43B9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A016C9A" w14:textId="18F551E6" w:rsidR="001E43B9" w:rsidRPr="007671A3" w:rsidRDefault="00994CA1" w:rsidP="001E43B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8,231</w:t>
            </w:r>
          </w:p>
        </w:tc>
      </w:tr>
      <w:tr w:rsidR="001E43B9" w:rsidRPr="007671A3" w14:paraId="20F73748" w14:textId="77777777" w:rsidTr="00991AD1">
        <w:trPr>
          <w:trHeight w:val="334"/>
        </w:trPr>
        <w:tc>
          <w:tcPr>
            <w:tcW w:w="4275" w:type="dxa"/>
          </w:tcPr>
          <w:p w14:paraId="5D169E29" w14:textId="62D3EE5B" w:rsidR="001E43B9" w:rsidRPr="007671A3" w:rsidRDefault="001E43B9" w:rsidP="001E43B9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7BE6F60" w14:textId="73022B04" w:rsidR="001E43B9" w:rsidRPr="007671A3" w:rsidRDefault="001E43B9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18,740</w:t>
            </w:r>
          </w:p>
        </w:tc>
        <w:tc>
          <w:tcPr>
            <w:tcW w:w="270" w:type="dxa"/>
          </w:tcPr>
          <w:p w14:paraId="6FC37F9A" w14:textId="77777777" w:rsidR="001E43B9" w:rsidRPr="00F57CBB" w:rsidRDefault="001E43B9" w:rsidP="001E43B9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A032CF5" w14:textId="2F073545" w:rsidR="001E43B9" w:rsidRPr="007671A3" w:rsidRDefault="001E43B9" w:rsidP="001E43B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5B04D2" w:rsidRPr="005B04D2">
              <w:rPr>
                <w:rFonts w:hint="cs"/>
                <w:lang w:val="en-US"/>
              </w:rPr>
              <w:t>18</w:t>
            </w:r>
            <w:r>
              <w:rPr>
                <w:rFonts w:hint="cs"/>
                <w:cs/>
              </w:rPr>
              <w:t>,</w:t>
            </w:r>
            <w:r w:rsidR="005230E7">
              <w:rPr>
                <w:rFonts w:hint="cs"/>
                <w:lang w:val="en-US"/>
              </w:rPr>
              <w:t>740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52" w:type="dxa"/>
          </w:tcPr>
          <w:p w14:paraId="26E09024" w14:textId="77777777" w:rsidR="001E43B9" w:rsidRPr="007671A3" w:rsidRDefault="001E43B9" w:rsidP="001E43B9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068674" w14:textId="747486EE" w:rsidR="001E43B9" w:rsidRPr="007671A3" w:rsidRDefault="00994CA1" w:rsidP="001E43B9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560CDA8" w14:textId="77777777" w:rsidR="001E43B9" w:rsidRPr="007671A3" w:rsidRDefault="001E43B9" w:rsidP="001E43B9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DBE84BD" w14:textId="1653A6B8" w:rsidR="001E43B9" w:rsidRPr="007671A3" w:rsidRDefault="00994CA1" w:rsidP="00994CA1">
            <w:pPr>
              <w:pStyle w:val="NoSpacing"/>
              <w:tabs>
                <w:tab w:val="decimal" w:pos="558"/>
              </w:tabs>
              <w:ind w:left="-108" w:right="-108"/>
            </w:pPr>
            <w:r w:rsidRPr="00994CA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57CBB" w:rsidRPr="007671A3" w14:paraId="4ADE6D97" w14:textId="77777777" w:rsidTr="00991AD1">
        <w:trPr>
          <w:trHeight w:val="334"/>
        </w:trPr>
        <w:tc>
          <w:tcPr>
            <w:tcW w:w="4275" w:type="dxa"/>
          </w:tcPr>
          <w:p w14:paraId="471078DB" w14:textId="77777777" w:rsidR="00F57CBB" w:rsidRPr="007671A3" w:rsidRDefault="00F57CBB" w:rsidP="00F57CBB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DF95022" w14:textId="1C2F17C2" w:rsidR="00F57CBB" w:rsidRPr="007671A3" w:rsidRDefault="00F57CBB" w:rsidP="00F57C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30,98</w:t>
            </w:r>
            <w:r w:rsidR="00D609AC">
              <w:rPr>
                <w:rFonts w:hint="cs"/>
                <w:b/>
                <w:bCs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40841BBE" w14:textId="77777777" w:rsidR="00F57CBB" w:rsidRPr="007671A3" w:rsidRDefault="00F57CBB" w:rsidP="00F57CBB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7291760" w14:textId="6696DF2C" w:rsidR="00F57CBB" w:rsidRPr="007671A3" w:rsidRDefault="00994CA1" w:rsidP="00F57C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5B04D2" w:rsidRPr="005B04D2">
              <w:rPr>
                <w:rFonts w:hint="cs"/>
                <w:b/>
                <w:bCs/>
                <w:lang w:val="en-US"/>
              </w:rPr>
              <w:t>13</w:t>
            </w:r>
            <w:r>
              <w:rPr>
                <w:rFonts w:hint="cs"/>
                <w:b/>
                <w:bCs/>
                <w:cs/>
              </w:rPr>
              <w:t>,</w:t>
            </w:r>
            <w:r w:rsidR="0035493A">
              <w:rPr>
                <w:rFonts w:hint="cs"/>
                <w:b/>
                <w:bCs/>
                <w:lang w:val="en-US"/>
              </w:rPr>
              <w:t>055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52" w:type="dxa"/>
          </w:tcPr>
          <w:p w14:paraId="6E727F0F" w14:textId="77777777" w:rsidR="00F57CBB" w:rsidRPr="007671A3" w:rsidRDefault="00F57CBB" w:rsidP="00F57CBB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8163B4" w14:textId="7B7274C2" w:rsidR="00F57CBB" w:rsidRPr="007671A3" w:rsidRDefault="00994CA1" w:rsidP="00F57C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5B04D2" w:rsidRPr="005B04D2">
              <w:rPr>
                <w:rFonts w:hint="cs"/>
                <w:b/>
                <w:bCs/>
                <w:lang w:val="en-US"/>
              </w:rPr>
              <w:t>3</w:t>
            </w:r>
            <w:r>
              <w:rPr>
                <w:rFonts w:hint="cs"/>
                <w:b/>
                <w:bCs/>
                <w:cs/>
              </w:rPr>
              <w:t>,</w:t>
            </w:r>
            <w:r w:rsidR="005230E7">
              <w:rPr>
                <w:rFonts w:hint="cs"/>
                <w:b/>
                <w:bCs/>
                <w:lang w:val="en-US"/>
              </w:rPr>
              <w:t>197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43" w:type="dxa"/>
          </w:tcPr>
          <w:p w14:paraId="33DAB09B" w14:textId="77777777" w:rsidR="00F57CBB" w:rsidRPr="007671A3" w:rsidRDefault="00F57CBB" w:rsidP="00F57CBB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7B5F755" w14:textId="55AF393A" w:rsidR="00F57CBB" w:rsidRPr="007671A3" w:rsidRDefault="00994CA1" w:rsidP="00F57CB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14,73</w:t>
            </w:r>
            <w:r w:rsidR="00D609AC">
              <w:rPr>
                <w:rFonts w:hint="cs"/>
                <w:b/>
                <w:bCs/>
                <w:cs/>
                <w:lang w:val="en-US"/>
              </w:rPr>
              <w:t>6</w:t>
            </w:r>
          </w:p>
        </w:tc>
      </w:tr>
    </w:tbl>
    <w:p w14:paraId="17DA040A" w14:textId="55DED309" w:rsidR="00D105F1" w:rsidRDefault="00D10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22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5"/>
        <w:gridCol w:w="4208"/>
        <w:gridCol w:w="29"/>
        <w:gridCol w:w="1040"/>
        <w:gridCol w:w="11"/>
        <w:gridCol w:w="225"/>
        <w:gridCol w:w="38"/>
        <w:gridCol w:w="1033"/>
        <w:gridCol w:w="11"/>
        <w:gridCol w:w="225"/>
        <w:gridCol w:w="27"/>
        <w:gridCol w:w="1073"/>
        <w:gridCol w:w="243"/>
        <w:gridCol w:w="1019"/>
        <w:gridCol w:w="18"/>
      </w:tblGrid>
      <w:tr w:rsidR="00D105F1" w:rsidRPr="007671A3" w14:paraId="7D71F063" w14:textId="77777777" w:rsidTr="001B1224">
        <w:trPr>
          <w:gridBefore w:val="1"/>
          <w:wBefore w:w="26" w:type="dxa"/>
          <w:trHeight w:val="139"/>
        </w:trPr>
        <w:tc>
          <w:tcPr>
            <w:tcW w:w="4240" w:type="dxa"/>
            <w:gridSpan w:val="2"/>
          </w:tcPr>
          <w:p w14:paraId="03FAECFF" w14:textId="77777777" w:rsidR="00D105F1" w:rsidRPr="007671A3" w:rsidRDefault="00D105F1" w:rsidP="00B6034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rial" w:hAnsi="Arial"/>
                <w:sz w:val="18"/>
                <w:szCs w:val="18"/>
              </w:rPr>
              <w:br w:type="page"/>
            </w:r>
          </w:p>
        </w:tc>
        <w:tc>
          <w:tcPr>
            <w:tcW w:w="4959" w:type="dxa"/>
            <w:gridSpan w:val="12"/>
            <w:vAlign w:val="bottom"/>
          </w:tcPr>
          <w:p w14:paraId="4C62981A" w14:textId="77777777" w:rsidR="00D105F1" w:rsidRPr="007671A3" w:rsidRDefault="00D105F1" w:rsidP="00B6034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5F1" w:rsidRPr="007671A3" w14:paraId="3C435E48" w14:textId="77777777" w:rsidTr="001B1224">
        <w:trPr>
          <w:gridBefore w:val="1"/>
          <w:wBefore w:w="26" w:type="dxa"/>
          <w:trHeight w:val="139"/>
        </w:trPr>
        <w:tc>
          <w:tcPr>
            <w:tcW w:w="4240" w:type="dxa"/>
            <w:gridSpan w:val="2"/>
          </w:tcPr>
          <w:p w14:paraId="17200918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gridSpan w:val="2"/>
          </w:tcPr>
          <w:p w14:paraId="43098C6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gridSpan w:val="2"/>
          </w:tcPr>
          <w:p w14:paraId="605C051C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7" w:type="dxa"/>
            <w:gridSpan w:val="5"/>
          </w:tcPr>
          <w:p w14:paraId="453CFE21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4FEE1499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7B991EE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05F1" w:rsidRPr="007671A3" w14:paraId="75CE597B" w14:textId="77777777" w:rsidTr="001B1224">
        <w:trPr>
          <w:gridBefore w:val="1"/>
          <w:wBefore w:w="26" w:type="dxa"/>
          <w:trHeight w:val="139"/>
        </w:trPr>
        <w:tc>
          <w:tcPr>
            <w:tcW w:w="4240" w:type="dxa"/>
            <w:gridSpan w:val="2"/>
          </w:tcPr>
          <w:p w14:paraId="7F84CC64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gridSpan w:val="2"/>
          </w:tcPr>
          <w:p w14:paraId="24A2092C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gridSpan w:val="2"/>
          </w:tcPr>
          <w:p w14:paraId="7746A5BD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7" w:type="dxa"/>
            <w:gridSpan w:val="5"/>
            <w:tcBorders>
              <w:bottom w:val="single" w:sz="4" w:space="0" w:color="auto"/>
            </w:tcBorders>
          </w:tcPr>
          <w:p w14:paraId="6C512BCF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รายได้ (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</w:tcPr>
          <w:p w14:paraId="010A90A0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0D5AF74F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05F1" w:rsidRPr="007671A3" w14:paraId="4E9095D6" w14:textId="77777777" w:rsidTr="001B1224">
        <w:trPr>
          <w:gridBefore w:val="1"/>
          <w:wBefore w:w="26" w:type="dxa"/>
          <w:trHeight w:val="139"/>
        </w:trPr>
        <w:tc>
          <w:tcPr>
            <w:tcW w:w="4240" w:type="dxa"/>
            <w:gridSpan w:val="2"/>
          </w:tcPr>
          <w:p w14:paraId="084BA97A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gridSpan w:val="2"/>
          </w:tcPr>
          <w:p w14:paraId="59B16AD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3" w:type="dxa"/>
            <w:gridSpan w:val="2"/>
          </w:tcPr>
          <w:p w14:paraId="065C7275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</w:tcPr>
          <w:p w14:paraId="239F966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tcBorders>
              <w:top w:val="single" w:sz="4" w:space="0" w:color="auto"/>
            </w:tcBorders>
          </w:tcPr>
          <w:p w14:paraId="3C597AC1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FC724B1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43" w:type="dxa"/>
          </w:tcPr>
          <w:p w14:paraId="25D76754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53A3D0DD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D105F1" w:rsidRPr="007671A3" w14:paraId="0F05D72D" w14:textId="77777777" w:rsidTr="001B1224">
        <w:trPr>
          <w:gridBefore w:val="1"/>
          <w:wBefore w:w="26" w:type="dxa"/>
          <w:trHeight w:val="139"/>
        </w:trPr>
        <w:tc>
          <w:tcPr>
            <w:tcW w:w="4240" w:type="dxa"/>
            <w:gridSpan w:val="2"/>
          </w:tcPr>
          <w:p w14:paraId="1BD10DA2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gridSpan w:val="2"/>
          </w:tcPr>
          <w:p w14:paraId="3E04BFFE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63" w:type="dxa"/>
            <w:gridSpan w:val="2"/>
          </w:tcPr>
          <w:p w14:paraId="57463955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3C124559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52" w:type="dxa"/>
            <w:gridSpan w:val="2"/>
          </w:tcPr>
          <w:p w14:paraId="23FB4E83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AFFAFA2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3E01D4F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6753A5A0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105F1" w:rsidRPr="007671A3" w14:paraId="296240CF" w14:textId="77777777" w:rsidTr="001B1224">
        <w:trPr>
          <w:gridBefore w:val="1"/>
          <w:wBefore w:w="26" w:type="dxa"/>
          <w:trHeight w:val="139"/>
        </w:trPr>
        <w:tc>
          <w:tcPr>
            <w:tcW w:w="4240" w:type="dxa"/>
            <w:gridSpan w:val="2"/>
          </w:tcPr>
          <w:p w14:paraId="6E1C89F9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  <w:gridSpan w:val="2"/>
          </w:tcPr>
          <w:p w14:paraId="57E6113D" w14:textId="71568D46" w:rsidR="00D105F1" w:rsidRPr="007671A3" w:rsidRDefault="00D105F1" w:rsidP="00673C3C">
            <w:pPr>
              <w:pStyle w:val="NoSpacing"/>
              <w:tabs>
                <w:tab w:val="left" w:pos="69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673C3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63" w:type="dxa"/>
            <w:gridSpan w:val="2"/>
          </w:tcPr>
          <w:p w14:paraId="30302DB3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4355EC04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  <w:gridSpan w:val="2"/>
          </w:tcPr>
          <w:p w14:paraId="524C33F0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7159E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2792B2FC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41E92CA3" w14:textId="33808ED9" w:rsidR="00D105F1" w:rsidRPr="007671A3" w:rsidRDefault="00D105F1" w:rsidP="00673C3C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673C3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D105F1" w:rsidRPr="007671A3" w14:paraId="731414CA" w14:textId="77777777" w:rsidTr="001B1224">
        <w:trPr>
          <w:gridBefore w:val="1"/>
          <w:wBefore w:w="26" w:type="dxa"/>
          <w:trHeight w:val="139"/>
        </w:trPr>
        <w:tc>
          <w:tcPr>
            <w:tcW w:w="4240" w:type="dxa"/>
            <w:gridSpan w:val="2"/>
          </w:tcPr>
          <w:p w14:paraId="395D05A3" w14:textId="77777777" w:rsidR="00D105F1" w:rsidRPr="007671A3" w:rsidRDefault="00D105F1" w:rsidP="00B60346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</w:p>
        </w:tc>
        <w:tc>
          <w:tcPr>
            <w:tcW w:w="4959" w:type="dxa"/>
            <w:gridSpan w:val="12"/>
          </w:tcPr>
          <w:p w14:paraId="40AE2025" w14:textId="77777777" w:rsidR="00D105F1" w:rsidRPr="007671A3" w:rsidRDefault="00D105F1" w:rsidP="00B60346">
            <w:pPr>
              <w:pStyle w:val="NoSpacing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05F1" w:rsidRPr="007671A3" w14:paraId="4A824C92" w14:textId="77777777" w:rsidTr="001B1224">
        <w:trPr>
          <w:gridBefore w:val="1"/>
          <w:wBefore w:w="26" w:type="dxa"/>
          <w:trHeight w:val="139"/>
        </w:trPr>
        <w:tc>
          <w:tcPr>
            <w:tcW w:w="4240" w:type="dxa"/>
            <w:gridSpan w:val="2"/>
          </w:tcPr>
          <w:p w14:paraId="646E720E" w14:textId="77777777" w:rsidR="00D105F1" w:rsidRPr="00F51BF9" w:rsidRDefault="00D105F1" w:rsidP="00B60346">
            <w:pPr>
              <w:pStyle w:val="NormalAngsanaNew"/>
              <w:spacing w:line="380" w:lineRule="exact"/>
              <w:rPr>
                <w:b/>
                <w:bCs/>
                <w:i/>
                <w:iCs/>
                <w:cs/>
              </w:rPr>
            </w:pPr>
            <w:r w:rsidRPr="00F51BF9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1" w:type="dxa"/>
            <w:gridSpan w:val="2"/>
          </w:tcPr>
          <w:p w14:paraId="7C1A79D8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63" w:type="dxa"/>
            <w:gridSpan w:val="2"/>
          </w:tcPr>
          <w:p w14:paraId="1EC14FDA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44" w:type="dxa"/>
            <w:gridSpan w:val="2"/>
          </w:tcPr>
          <w:p w14:paraId="792125C0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52" w:type="dxa"/>
            <w:gridSpan w:val="2"/>
          </w:tcPr>
          <w:p w14:paraId="07B22280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57E243C4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43" w:type="dxa"/>
          </w:tcPr>
          <w:p w14:paraId="1E4EAA0B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5" w:type="dxa"/>
            <w:gridSpan w:val="2"/>
          </w:tcPr>
          <w:p w14:paraId="4ADE3ACB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</w:tr>
      <w:tr w:rsidR="00673C3C" w:rsidRPr="007671A3" w14:paraId="367FBF09" w14:textId="77777777" w:rsidTr="001B1224">
        <w:trPr>
          <w:gridBefore w:val="1"/>
          <w:wBefore w:w="26" w:type="dxa"/>
          <w:trHeight w:val="139"/>
        </w:trPr>
        <w:tc>
          <w:tcPr>
            <w:tcW w:w="4240" w:type="dxa"/>
            <w:gridSpan w:val="2"/>
          </w:tcPr>
          <w:p w14:paraId="03C05A2E" w14:textId="77777777" w:rsidR="00673C3C" w:rsidRPr="007671A3" w:rsidRDefault="00673C3C" w:rsidP="00673C3C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051" w:type="dxa"/>
            <w:gridSpan w:val="2"/>
          </w:tcPr>
          <w:p w14:paraId="055041B9" w14:textId="58FA5E38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73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956</w:t>
            </w:r>
          </w:p>
        </w:tc>
        <w:tc>
          <w:tcPr>
            <w:tcW w:w="263" w:type="dxa"/>
            <w:gridSpan w:val="2"/>
          </w:tcPr>
          <w:p w14:paraId="72F613B8" w14:textId="77777777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44" w:type="dxa"/>
            <w:gridSpan w:val="2"/>
          </w:tcPr>
          <w:p w14:paraId="655F7EEA" w14:textId="651C8B20" w:rsidR="00673C3C" w:rsidRPr="00994CA1" w:rsidRDefault="00673C3C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994CA1">
              <w:rPr>
                <w:cs/>
              </w:rPr>
              <w:t>(</w:t>
            </w:r>
            <w:r w:rsidR="0035493A" w:rsidRPr="0035493A">
              <w:rPr>
                <w:lang w:val="en-US"/>
              </w:rPr>
              <w:t>219</w:t>
            </w:r>
            <w:r w:rsidRPr="00994CA1">
              <w:rPr>
                <w:cs/>
              </w:rPr>
              <w:t>)</w:t>
            </w:r>
          </w:p>
        </w:tc>
        <w:tc>
          <w:tcPr>
            <w:tcW w:w="252" w:type="dxa"/>
            <w:gridSpan w:val="2"/>
          </w:tcPr>
          <w:p w14:paraId="1B94C7A1" w14:textId="77777777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35BB1F31" w14:textId="18532968" w:rsidR="00673C3C" w:rsidRPr="007671A3" w:rsidRDefault="00673C3C" w:rsidP="00673C3C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6A85B03" w14:textId="77777777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5" w:type="dxa"/>
            <w:gridSpan w:val="2"/>
          </w:tcPr>
          <w:p w14:paraId="63B8757A" w14:textId="3F55AE08" w:rsidR="00673C3C" w:rsidRPr="007671A3" w:rsidRDefault="00673C3C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737</w:t>
            </w:r>
          </w:p>
        </w:tc>
      </w:tr>
      <w:tr w:rsidR="00673C3C" w:rsidRPr="007671A3" w14:paraId="37D7D8C5" w14:textId="77777777" w:rsidTr="001B1224">
        <w:trPr>
          <w:gridBefore w:val="1"/>
          <w:wBefore w:w="26" w:type="dxa"/>
          <w:trHeight w:val="139"/>
        </w:trPr>
        <w:tc>
          <w:tcPr>
            <w:tcW w:w="4240" w:type="dxa"/>
            <w:gridSpan w:val="2"/>
          </w:tcPr>
          <w:p w14:paraId="5DD07D75" w14:textId="77777777" w:rsidR="00673C3C" w:rsidRPr="007671A3" w:rsidRDefault="00673C3C" w:rsidP="00673C3C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051" w:type="dxa"/>
            <w:gridSpan w:val="2"/>
          </w:tcPr>
          <w:p w14:paraId="2269CC65" w14:textId="55037152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2,799</w:t>
            </w:r>
          </w:p>
        </w:tc>
        <w:tc>
          <w:tcPr>
            <w:tcW w:w="263" w:type="dxa"/>
            <w:gridSpan w:val="2"/>
          </w:tcPr>
          <w:p w14:paraId="4FD2FED4" w14:textId="77777777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44" w:type="dxa"/>
            <w:gridSpan w:val="2"/>
          </w:tcPr>
          <w:p w14:paraId="6C86F76F" w14:textId="2B6C695F" w:rsidR="00673C3C" w:rsidRPr="00994CA1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994CA1">
              <w:rPr>
                <w:cs/>
              </w:rPr>
              <w:t>(</w:t>
            </w:r>
            <w:r w:rsidR="0035493A" w:rsidRPr="0035493A">
              <w:rPr>
                <w:lang w:val="en-US"/>
              </w:rPr>
              <w:t>2</w:t>
            </w:r>
            <w:r w:rsidRPr="00994CA1">
              <w:rPr>
                <w:cs/>
              </w:rPr>
              <w:t>,</w:t>
            </w:r>
            <w:r w:rsidR="0035493A" w:rsidRPr="0035493A">
              <w:rPr>
                <w:lang w:val="en-US"/>
              </w:rPr>
              <w:t>004</w:t>
            </w:r>
            <w:r w:rsidRPr="00994CA1">
              <w:rPr>
                <w:cs/>
              </w:rPr>
              <w:t>)</w:t>
            </w:r>
          </w:p>
        </w:tc>
        <w:tc>
          <w:tcPr>
            <w:tcW w:w="252" w:type="dxa"/>
            <w:gridSpan w:val="2"/>
          </w:tcPr>
          <w:p w14:paraId="10CF5729" w14:textId="77777777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7D4F80DB" w14:textId="5DC81498" w:rsidR="00673C3C" w:rsidRPr="007671A3" w:rsidRDefault="00673C3C" w:rsidP="00673C3C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E0F3DE7" w14:textId="77777777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5" w:type="dxa"/>
            <w:gridSpan w:val="2"/>
          </w:tcPr>
          <w:p w14:paraId="59C6B9EF" w14:textId="0A376EC8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795</w:t>
            </w:r>
          </w:p>
        </w:tc>
      </w:tr>
      <w:tr w:rsidR="00673C3C" w:rsidRPr="007671A3" w14:paraId="708ACF0B" w14:textId="77777777" w:rsidTr="001B1224">
        <w:trPr>
          <w:gridBefore w:val="1"/>
          <w:wBefore w:w="26" w:type="dxa"/>
          <w:trHeight w:val="348"/>
        </w:trPr>
        <w:tc>
          <w:tcPr>
            <w:tcW w:w="4240" w:type="dxa"/>
            <w:gridSpan w:val="2"/>
          </w:tcPr>
          <w:p w14:paraId="6EA3DA53" w14:textId="77777777" w:rsidR="00673C3C" w:rsidRPr="007671A3" w:rsidRDefault="00673C3C" w:rsidP="00673C3C">
            <w:pPr>
              <w:pStyle w:val="NormalAngsanaNew"/>
              <w:spacing w:line="380" w:lineRule="exact"/>
              <w:rPr>
                <w:lang w:val="en-US"/>
              </w:rPr>
            </w:pPr>
            <w:r w:rsidRPr="007671A3">
              <w:rPr>
                <w:cs/>
              </w:rPr>
              <w:t>เงินลงทุน (ค่าเผื่อมูลค่าเงินลงทุน</w:t>
            </w:r>
            <w:r w:rsidRPr="007671A3">
              <w:rPr>
                <w:lang w:val="en-US"/>
              </w:rPr>
              <w:t>)</w:t>
            </w:r>
          </w:p>
        </w:tc>
        <w:tc>
          <w:tcPr>
            <w:tcW w:w="1051" w:type="dxa"/>
            <w:gridSpan w:val="2"/>
          </w:tcPr>
          <w:p w14:paraId="1EFB9D69" w14:textId="54CCCD64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88</w:t>
            </w:r>
          </w:p>
        </w:tc>
        <w:tc>
          <w:tcPr>
            <w:tcW w:w="263" w:type="dxa"/>
            <w:gridSpan w:val="2"/>
          </w:tcPr>
          <w:p w14:paraId="35D29758" w14:textId="77777777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044" w:type="dxa"/>
            <w:gridSpan w:val="2"/>
          </w:tcPr>
          <w:p w14:paraId="6B04C868" w14:textId="5230C9BF" w:rsidR="00673C3C" w:rsidRPr="007671A3" w:rsidRDefault="00673C3C" w:rsidP="00673C3C">
            <w:pPr>
              <w:pStyle w:val="NoSpacing"/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31893BE3" w14:textId="77777777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78CB41E9" w14:textId="2813C31C" w:rsidR="00673C3C" w:rsidRPr="007671A3" w:rsidRDefault="00673C3C" w:rsidP="00673C3C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8AC8EAB" w14:textId="77777777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5" w:type="dxa"/>
            <w:gridSpan w:val="2"/>
          </w:tcPr>
          <w:p w14:paraId="7EE9F5E2" w14:textId="01F22DBE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88</w:t>
            </w:r>
          </w:p>
        </w:tc>
      </w:tr>
      <w:tr w:rsidR="00C56CB0" w:rsidRPr="007671A3" w14:paraId="52CBCB7E" w14:textId="77777777" w:rsidTr="001B1224">
        <w:trPr>
          <w:gridBefore w:val="1"/>
          <w:wBefore w:w="26" w:type="dxa"/>
          <w:trHeight w:val="348"/>
        </w:trPr>
        <w:tc>
          <w:tcPr>
            <w:tcW w:w="4240" w:type="dxa"/>
            <w:gridSpan w:val="2"/>
          </w:tcPr>
          <w:p w14:paraId="215ABA0B" w14:textId="4E1F7301" w:rsidR="00C56CB0" w:rsidRPr="007671A3" w:rsidRDefault="00C56CB0" w:rsidP="00673C3C">
            <w:pPr>
              <w:pStyle w:val="NormalAngsanaNew"/>
              <w:spacing w:line="380" w:lineRule="exact"/>
              <w:rPr>
                <w:cs/>
              </w:rPr>
            </w:pPr>
            <w:r w:rsidRPr="00C56CB0">
              <w:rPr>
                <w:cs/>
              </w:rPr>
              <w:t>ประมาณการหนี้สิน</w:t>
            </w:r>
          </w:p>
        </w:tc>
        <w:tc>
          <w:tcPr>
            <w:tcW w:w="1051" w:type="dxa"/>
            <w:gridSpan w:val="2"/>
          </w:tcPr>
          <w:p w14:paraId="30A004A6" w14:textId="6A8D4964" w:rsidR="00C56CB0" w:rsidRPr="00994CA1" w:rsidRDefault="000F108B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994CA1">
              <w:rPr>
                <w:lang w:val="en-US"/>
              </w:rPr>
              <w:t>1,507</w:t>
            </w:r>
          </w:p>
        </w:tc>
        <w:tc>
          <w:tcPr>
            <w:tcW w:w="263" w:type="dxa"/>
            <w:gridSpan w:val="2"/>
          </w:tcPr>
          <w:p w14:paraId="05DF272E" w14:textId="77777777" w:rsidR="00C56CB0" w:rsidRPr="0072052C" w:rsidRDefault="00C56CB0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lang w:val="en-US"/>
              </w:rPr>
            </w:pPr>
          </w:p>
        </w:tc>
        <w:tc>
          <w:tcPr>
            <w:tcW w:w="1044" w:type="dxa"/>
            <w:gridSpan w:val="2"/>
          </w:tcPr>
          <w:p w14:paraId="5CEEBF24" w14:textId="62DEA9AD" w:rsidR="00C56CB0" w:rsidRPr="00994CA1" w:rsidRDefault="00994CA1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994CA1">
              <w:rPr>
                <w:cs/>
              </w:rPr>
              <w:t>(</w:t>
            </w:r>
            <w:r w:rsidR="0035493A" w:rsidRPr="0035493A">
              <w:rPr>
                <w:lang w:val="en-US"/>
              </w:rPr>
              <w:t>1</w:t>
            </w:r>
            <w:r w:rsidRPr="00994CA1">
              <w:rPr>
                <w:cs/>
              </w:rPr>
              <w:t>,</w:t>
            </w:r>
            <w:r w:rsidR="0035493A" w:rsidRPr="0035493A">
              <w:rPr>
                <w:lang w:val="en-US"/>
              </w:rPr>
              <w:t>507</w:t>
            </w:r>
            <w:r w:rsidRPr="00994CA1">
              <w:rPr>
                <w:cs/>
              </w:rPr>
              <w:t>)</w:t>
            </w:r>
          </w:p>
        </w:tc>
        <w:tc>
          <w:tcPr>
            <w:tcW w:w="252" w:type="dxa"/>
            <w:gridSpan w:val="2"/>
          </w:tcPr>
          <w:p w14:paraId="4E27A118" w14:textId="77777777" w:rsidR="00C56CB0" w:rsidRPr="0072052C" w:rsidRDefault="00C56CB0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cs/>
              </w:rPr>
            </w:pPr>
          </w:p>
        </w:tc>
        <w:tc>
          <w:tcPr>
            <w:tcW w:w="1071" w:type="dxa"/>
          </w:tcPr>
          <w:p w14:paraId="615BE777" w14:textId="15E7D97A" w:rsidR="00C56CB0" w:rsidRPr="00994CA1" w:rsidRDefault="00994CA1" w:rsidP="00673C3C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CBA097" w14:textId="77777777" w:rsidR="00C56CB0" w:rsidRPr="0072052C" w:rsidRDefault="00C56CB0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cs/>
              </w:rPr>
            </w:pPr>
          </w:p>
        </w:tc>
        <w:tc>
          <w:tcPr>
            <w:tcW w:w="1035" w:type="dxa"/>
            <w:gridSpan w:val="2"/>
          </w:tcPr>
          <w:p w14:paraId="27DC8AF6" w14:textId="7A8ECBC6" w:rsidR="00C56CB0" w:rsidRPr="0072052C" w:rsidRDefault="00994CA1" w:rsidP="00994CA1">
            <w:pPr>
              <w:pStyle w:val="NoSpacing"/>
              <w:tabs>
                <w:tab w:val="decimal" w:pos="558"/>
              </w:tabs>
              <w:ind w:left="-108" w:right="-108"/>
              <w:rPr>
                <w:highlight w:val="yellow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73C3C" w:rsidRPr="007671A3" w14:paraId="5638437F" w14:textId="77777777" w:rsidTr="001B1224">
        <w:trPr>
          <w:gridBefore w:val="1"/>
          <w:wBefore w:w="26" w:type="dxa"/>
          <w:trHeight w:val="334"/>
        </w:trPr>
        <w:tc>
          <w:tcPr>
            <w:tcW w:w="4240" w:type="dxa"/>
            <w:gridSpan w:val="2"/>
          </w:tcPr>
          <w:p w14:paraId="31FACC07" w14:textId="751988BF" w:rsidR="00673C3C" w:rsidRPr="007671A3" w:rsidRDefault="00673C3C" w:rsidP="00673C3C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rFonts w:hint="cs"/>
                <w:cs/>
              </w:rPr>
              <w:t>ประมาณการหนี้สิน</w:t>
            </w:r>
            <w:r>
              <w:rPr>
                <w:rFonts w:hint="cs"/>
                <w:cs/>
              </w:rPr>
              <w:t>สำหรับผลประโยชน์</w:t>
            </w:r>
            <w:r w:rsidRPr="007671A3">
              <w:rPr>
                <w:rFonts w:hint="cs"/>
                <w:cs/>
              </w:rPr>
              <w:t>พนักงาน</w:t>
            </w:r>
          </w:p>
        </w:tc>
        <w:tc>
          <w:tcPr>
            <w:tcW w:w="1051" w:type="dxa"/>
            <w:gridSpan w:val="2"/>
            <w:vAlign w:val="bottom"/>
          </w:tcPr>
          <w:p w14:paraId="7D71F4AB" w14:textId="3E335869" w:rsidR="00673C3C" w:rsidRPr="00994CA1" w:rsidRDefault="000F108B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994CA1">
              <w:rPr>
                <w:lang w:val="en-US"/>
              </w:rPr>
              <w:t>8</w:t>
            </w:r>
            <w:r w:rsidR="00673C3C" w:rsidRPr="00994CA1">
              <w:rPr>
                <w:lang w:val="en-US"/>
              </w:rPr>
              <w:t>,</w:t>
            </w:r>
            <w:r w:rsidRPr="00994CA1">
              <w:rPr>
                <w:lang w:val="en-US"/>
              </w:rPr>
              <w:t>06</w:t>
            </w:r>
            <w:r w:rsidR="00B75EA5">
              <w:rPr>
                <w:lang w:val="en-US"/>
              </w:rPr>
              <w:t>7</w:t>
            </w:r>
          </w:p>
        </w:tc>
        <w:tc>
          <w:tcPr>
            <w:tcW w:w="263" w:type="dxa"/>
            <w:gridSpan w:val="2"/>
          </w:tcPr>
          <w:p w14:paraId="17C432F1" w14:textId="77777777" w:rsidR="00673C3C" w:rsidRPr="0072052C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cs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5CE313E7" w14:textId="52D39507" w:rsidR="00673C3C" w:rsidRPr="00994CA1" w:rsidRDefault="0035493A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35493A">
              <w:rPr>
                <w:lang w:val="en-US"/>
              </w:rPr>
              <w:t>1</w:t>
            </w:r>
            <w:r w:rsidR="00994CA1" w:rsidRPr="00994CA1">
              <w:rPr>
                <w:cs/>
              </w:rPr>
              <w:t>,</w:t>
            </w:r>
            <w:r w:rsidRPr="0035493A">
              <w:rPr>
                <w:lang w:val="en-US"/>
              </w:rPr>
              <w:t>07</w:t>
            </w:r>
            <w:r w:rsidR="00575704">
              <w:rPr>
                <w:lang w:val="en-US"/>
              </w:rPr>
              <w:t>6</w:t>
            </w:r>
          </w:p>
        </w:tc>
        <w:tc>
          <w:tcPr>
            <w:tcW w:w="252" w:type="dxa"/>
            <w:gridSpan w:val="2"/>
          </w:tcPr>
          <w:p w14:paraId="0E7F6248" w14:textId="77777777" w:rsidR="00673C3C" w:rsidRPr="0072052C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cs/>
              </w:rPr>
            </w:pPr>
          </w:p>
        </w:tc>
        <w:tc>
          <w:tcPr>
            <w:tcW w:w="1071" w:type="dxa"/>
            <w:vAlign w:val="bottom"/>
          </w:tcPr>
          <w:p w14:paraId="47EA2412" w14:textId="2659A99B" w:rsidR="00673C3C" w:rsidRPr="00994CA1" w:rsidRDefault="00673C3C" w:rsidP="00720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994CA1">
              <w:rPr>
                <w:cs/>
              </w:rPr>
              <w:t>(</w:t>
            </w:r>
            <w:r w:rsidR="0035493A" w:rsidRPr="0035493A">
              <w:rPr>
                <w:lang w:val="en-US"/>
              </w:rPr>
              <w:t>1</w:t>
            </w:r>
            <w:r w:rsidRPr="00994CA1">
              <w:rPr>
                <w:cs/>
              </w:rPr>
              <w:t>)</w:t>
            </w:r>
          </w:p>
        </w:tc>
        <w:tc>
          <w:tcPr>
            <w:tcW w:w="243" w:type="dxa"/>
          </w:tcPr>
          <w:p w14:paraId="7C769E0D" w14:textId="77777777" w:rsidR="00673C3C" w:rsidRPr="0072052C" w:rsidRDefault="00673C3C" w:rsidP="00720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highlight w:val="yellow"/>
                <w:cs/>
                <w:lang w:val="en-US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D9A5EEB" w14:textId="145F52E9" w:rsidR="00673C3C" w:rsidRPr="0072052C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highlight w:val="yellow"/>
                <w:lang w:val="en-US"/>
              </w:rPr>
            </w:pPr>
            <w:r w:rsidRPr="00994CA1">
              <w:rPr>
                <w:lang w:val="en-US"/>
              </w:rPr>
              <w:t>9,142</w:t>
            </w:r>
          </w:p>
        </w:tc>
      </w:tr>
      <w:tr w:rsidR="00673C3C" w:rsidRPr="007671A3" w14:paraId="4FBD80B7" w14:textId="77777777" w:rsidTr="001B1224">
        <w:trPr>
          <w:gridBefore w:val="1"/>
          <w:wBefore w:w="26" w:type="dxa"/>
          <w:trHeight w:val="334"/>
        </w:trPr>
        <w:tc>
          <w:tcPr>
            <w:tcW w:w="4240" w:type="dxa"/>
            <w:gridSpan w:val="2"/>
          </w:tcPr>
          <w:p w14:paraId="47824F28" w14:textId="77777777" w:rsidR="00673C3C" w:rsidRPr="007671A3" w:rsidRDefault="00673C3C" w:rsidP="00673C3C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rFonts w:hint="cs"/>
                <w:cs/>
              </w:rPr>
              <w:t>ผลขาดทุนสะสมทางภาษี</w:t>
            </w:r>
          </w:p>
        </w:tc>
        <w:tc>
          <w:tcPr>
            <w:tcW w:w="1051" w:type="dxa"/>
            <w:gridSpan w:val="2"/>
          </w:tcPr>
          <w:p w14:paraId="6D237A36" w14:textId="1B442724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3,392</w:t>
            </w:r>
          </w:p>
        </w:tc>
        <w:tc>
          <w:tcPr>
            <w:tcW w:w="263" w:type="dxa"/>
            <w:gridSpan w:val="2"/>
          </w:tcPr>
          <w:p w14:paraId="05144ACE" w14:textId="77777777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44" w:type="dxa"/>
            <w:gridSpan w:val="2"/>
          </w:tcPr>
          <w:p w14:paraId="76866493" w14:textId="73DA2183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9,78</w:t>
            </w:r>
            <w:r>
              <w:rPr>
                <w:lang w:val="en-US"/>
              </w:rPr>
              <w:t>5</w:t>
            </w:r>
          </w:p>
        </w:tc>
        <w:tc>
          <w:tcPr>
            <w:tcW w:w="252" w:type="dxa"/>
            <w:gridSpan w:val="2"/>
          </w:tcPr>
          <w:p w14:paraId="1CCD4DE5" w14:textId="77777777" w:rsidR="00673C3C" w:rsidRPr="007671A3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0B3212A7" w14:textId="6C113490" w:rsidR="00673C3C" w:rsidRPr="00532370" w:rsidRDefault="00673C3C" w:rsidP="00994CA1">
            <w:pPr>
              <w:pStyle w:val="NoSpacing"/>
              <w:tabs>
                <w:tab w:val="decimal" w:pos="558"/>
              </w:tabs>
              <w:ind w:left="-108" w:right="-108"/>
            </w:pPr>
            <w:r w:rsidRPr="00532370">
              <w:t>-</w:t>
            </w:r>
          </w:p>
        </w:tc>
        <w:tc>
          <w:tcPr>
            <w:tcW w:w="243" w:type="dxa"/>
          </w:tcPr>
          <w:p w14:paraId="1B023696" w14:textId="77777777" w:rsidR="00673C3C" w:rsidRPr="00532370" w:rsidRDefault="00673C3C" w:rsidP="00720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3EF4C886" w14:textId="6DD0FCD6" w:rsidR="00673C3C" w:rsidRPr="00532370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532370">
              <w:rPr>
                <w:lang w:val="en-US"/>
              </w:rPr>
              <w:t>13,177</w:t>
            </w:r>
          </w:p>
        </w:tc>
      </w:tr>
      <w:tr w:rsidR="00673C3C" w:rsidRPr="007671A3" w14:paraId="2D13A02E" w14:textId="77777777" w:rsidTr="001B1224">
        <w:trPr>
          <w:gridBefore w:val="1"/>
          <w:wBefore w:w="26" w:type="dxa"/>
          <w:trHeight w:val="334"/>
        </w:trPr>
        <w:tc>
          <w:tcPr>
            <w:tcW w:w="4240" w:type="dxa"/>
            <w:gridSpan w:val="2"/>
          </w:tcPr>
          <w:p w14:paraId="33FFC3A0" w14:textId="77777777" w:rsidR="00673C3C" w:rsidRPr="007671A3" w:rsidRDefault="00673C3C" w:rsidP="00673C3C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  <w:r w:rsidRPr="007671A3">
              <w:rPr>
                <w:b/>
                <w:bCs/>
                <w:cs/>
              </w:rPr>
              <w:t>รวม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008E1D" w14:textId="1A090211" w:rsidR="00673C3C" w:rsidRPr="00E57C1B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7671A3">
              <w:rPr>
                <w:b/>
                <w:bCs/>
                <w:lang w:val="en-US"/>
              </w:rPr>
              <w:t>16,80</w:t>
            </w:r>
            <w:r w:rsidR="00B75EA5">
              <w:rPr>
                <w:b/>
                <w:bCs/>
                <w:lang w:val="en-US"/>
              </w:rPr>
              <w:t>9</w:t>
            </w:r>
          </w:p>
        </w:tc>
        <w:tc>
          <w:tcPr>
            <w:tcW w:w="263" w:type="dxa"/>
            <w:gridSpan w:val="2"/>
          </w:tcPr>
          <w:p w14:paraId="0E58E932" w14:textId="77777777" w:rsidR="00673C3C" w:rsidRPr="00E57C1B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F6E3FB" w14:textId="66A0F574" w:rsidR="00673C3C" w:rsidRPr="00E57C1B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7671A3">
              <w:rPr>
                <w:b/>
                <w:bCs/>
                <w:lang w:val="en-US"/>
              </w:rPr>
              <w:t>7,13</w:t>
            </w:r>
            <w:r w:rsidR="00B75EA5">
              <w:rPr>
                <w:b/>
                <w:bCs/>
                <w:lang w:val="en-US"/>
              </w:rPr>
              <w:t>1</w:t>
            </w:r>
          </w:p>
        </w:tc>
        <w:tc>
          <w:tcPr>
            <w:tcW w:w="252" w:type="dxa"/>
            <w:gridSpan w:val="2"/>
          </w:tcPr>
          <w:p w14:paraId="3194CC3B" w14:textId="77777777" w:rsidR="00673C3C" w:rsidRPr="00E57C1B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46BC82E" w14:textId="3730D9E6" w:rsidR="00673C3C" w:rsidRPr="00994CA1" w:rsidRDefault="00673C3C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994CA1">
              <w:rPr>
                <w:b/>
                <w:bCs/>
                <w:cs/>
              </w:rPr>
              <w:t>(</w:t>
            </w:r>
            <w:r w:rsidR="0035493A" w:rsidRPr="0035493A">
              <w:rPr>
                <w:b/>
                <w:bCs/>
                <w:lang w:val="en-US"/>
              </w:rPr>
              <w:t>1</w:t>
            </w:r>
            <w:r w:rsidRPr="00994CA1">
              <w:rPr>
                <w:b/>
                <w:bCs/>
                <w:cs/>
              </w:rPr>
              <w:t>)</w:t>
            </w:r>
          </w:p>
        </w:tc>
        <w:tc>
          <w:tcPr>
            <w:tcW w:w="243" w:type="dxa"/>
          </w:tcPr>
          <w:p w14:paraId="25EB50E6" w14:textId="77777777" w:rsidR="00673C3C" w:rsidRPr="00994CA1" w:rsidRDefault="00673C3C" w:rsidP="007205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8B4645" w14:textId="783DAB5C" w:rsidR="00673C3C" w:rsidRPr="00532370" w:rsidRDefault="00673C3C" w:rsidP="00673C3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532370">
              <w:rPr>
                <w:b/>
                <w:bCs/>
                <w:lang w:val="en-US"/>
              </w:rPr>
              <w:t>23,939</w:t>
            </w:r>
          </w:p>
        </w:tc>
      </w:tr>
      <w:tr w:rsidR="002117AF" w:rsidRPr="007671A3" w14:paraId="674B5140" w14:textId="77777777" w:rsidTr="001B1224">
        <w:trPr>
          <w:gridAfter w:val="1"/>
          <w:wAfter w:w="18" w:type="dxa"/>
          <w:trHeight w:val="139"/>
        </w:trPr>
        <w:tc>
          <w:tcPr>
            <w:tcW w:w="4237" w:type="dxa"/>
            <w:gridSpan w:val="2"/>
          </w:tcPr>
          <w:p w14:paraId="30BEA0E7" w14:textId="158ADA6C" w:rsidR="002117AF" w:rsidRPr="007671A3" w:rsidRDefault="0025195A" w:rsidP="002117AF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10"/>
                <w:szCs w:val="10"/>
              </w:rPr>
              <w:lastRenderedPageBreak/>
              <w:br w:type="page"/>
            </w:r>
          </w:p>
        </w:tc>
        <w:tc>
          <w:tcPr>
            <w:tcW w:w="4970" w:type="dxa"/>
            <w:gridSpan w:val="12"/>
            <w:vAlign w:val="bottom"/>
          </w:tcPr>
          <w:p w14:paraId="1C2F8D45" w14:textId="77777777" w:rsidR="002117AF" w:rsidRPr="007671A3" w:rsidRDefault="002117AF" w:rsidP="002117AF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7AF" w:rsidRPr="007671A3" w14:paraId="40F589F0" w14:textId="77777777" w:rsidTr="001B1224">
        <w:trPr>
          <w:gridAfter w:val="1"/>
          <w:wAfter w:w="18" w:type="dxa"/>
          <w:trHeight w:val="139"/>
        </w:trPr>
        <w:tc>
          <w:tcPr>
            <w:tcW w:w="4237" w:type="dxa"/>
            <w:gridSpan w:val="2"/>
          </w:tcPr>
          <w:p w14:paraId="4F790580" w14:textId="77777777" w:rsidR="002117AF" w:rsidRPr="007671A3" w:rsidRDefault="002117AF" w:rsidP="002117A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70D4E600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32887A6C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7" w:type="dxa"/>
            <w:gridSpan w:val="6"/>
          </w:tcPr>
          <w:p w14:paraId="38CD54C8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39" w:type="dxa"/>
          </w:tcPr>
          <w:p w14:paraId="383A4470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2E6056FA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17AF" w:rsidRPr="007671A3" w14:paraId="61BF7A1D" w14:textId="77777777" w:rsidTr="001B1224">
        <w:trPr>
          <w:gridAfter w:val="1"/>
          <w:wAfter w:w="18" w:type="dxa"/>
          <w:trHeight w:val="139"/>
        </w:trPr>
        <w:tc>
          <w:tcPr>
            <w:tcW w:w="4237" w:type="dxa"/>
            <w:gridSpan w:val="2"/>
          </w:tcPr>
          <w:p w14:paraId="26B9A337" w14:textId="77777777" w:rsidR="002117AF" w:rsidRPr="007671A3" w:rsidRDefault="002117AF" w:rsidP="002117A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3AB74574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23F05021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7" w:type="dxa"/>
            <w:gridSpan w:val="6"/>
            <w:tcBorders>
              <w:bottom w:val="single" w:sz="4" w:space="0" w:color="auto"/>
            </w:tcBorders>
          </w:tcPr>
          <w:p w14:paraId="553EC56C" w14:textId="5883CF4D" w:rsidR="002117AF" w:rsidRPr="007671A3" w:rsidRDefault="002117AF" w:rsidP="00841E72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รายได้ (</w:t>
            </w:r>
            <w:r w:rsidR="00841E72"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6428AC5B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0768FD06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17AF" w:rsidRPr="007671A3" w14:paraId="3378FA15" w14:textId="77777777" w:rsidTr="001B1224">
        <w:trPr>
          <w:gridAfter w:val="1"/>
          <w:wAfter w:w="18" w:type="dxa"/>
          <w:trHeight w:val="139"/>
        </w:trPr>
        <w:tc>
          <w:tcPr>
            <w:tcW w:w="4237" w:type="dxa"/>
            <w:gridSpan w:val="2"/>
          </w:tcPr>
          <w:p w14:paraId="09BC8773" w14:textId="77777777" w:rsidR="002117AF" w:rsidRPr="007671A3" w:rsidRDefault="002117AF" w:rsidP="002117A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20A5033F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6205D" w:rsidRPr="007671A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757A51C3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</w:tcPr>
          <w:p w14:paraId="709FA9C9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38417F47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</w:tcBorders>
          </w:tcPr>
          <w:p w14:paraId="43BC98FD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39" w:type="dxa"/>
          </w:tcPr>
          <w:p w14:paraId="354605B7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5A561538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6205D" w:rsidRPr="007671A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117AF" w:rsidRPr="007671A3" w14:paraId="40BAAF64" w14:textId="77777777" w:rsidTr="001B1224">
        <w:trPr>
          <w:gridAfter w:val="1"/>
          <w:wAfter w:w="18" w:type="dxa"/>
          <w:trHeight w:val="139"/>
        </w:trPr>
        <w:tc>
          <w:tcPr>
            <w:tcW w:w="4237" w:type="dxa"/>
            <w:gridSpan w:val="2"/>
          </w:tcPr>
          <w:p w14:paraId="431ED151" w14:textId="77777777" w:rsidR="002117AF" w:rsidRPr="007671A3" w:rsidRDefault="002117AF" w:rsidP="002117A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1050FA87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gridSpan w:val="2"/>
          </w:tcPr>
          <w:p w14:paraId="0DA7C851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8BC7289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36" w:type="dxa"/>
            <w:gridSpan w:val="2"/>
          </w:tcPr>
          <w:p w14:paraId="7082EAED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697B7B5C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39" w:type="dxa"/>
          </w:tcPr>
          <w:p w14:paraId="41385C9A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2A45542B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2117AF" w:rsidRPr="007671A3" w14:paraId="099BD5E5" w14:textId="77777777" w:rsidTr="001B1224">
        <w:trPr>
          <w:gridAfter w:val="1"/>
          <w:wAfter w:w="18" w:type="dxa"/>
          <w:trHeight w:val="139"/>
        </w:trPr>
        <w:tc>
          <w:tcPr>
            <w:tcW w:w="4237" w:type="dxa"/>
            <w:gridSpan w:val="2"/>
          </w:tcPr>
          <w:p w14:paraId="54E76AE4" w14:textId="77777777" w:rsidR="002117AF" w:rsidRPr="007671A3" w:rsidRDefault="002117AF" w:rsidP="002117A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4CFC8551" w14:textId="37A48D37" w:rsidR="002117AF" w:rsidRPr="007671A3" w:rsidRDefault="00090B52" w:rsidP="00673C3C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73C3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14:paraId="0E936220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4728161A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gridSpan w:val="2"/>
          </w:tcPr>
          <w:p w14:paraId="67E4D14A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503DE8A9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9" w:type="dxa"/>
          </w:tcPr>
          <w:p w14:paraId="721380FF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71489C29" w14:textId="70D66D9E" w:rsidR="002117AF" w:rsidRPr="007671A3" w:rsidRDefault="00090B52" w:rsidP="00673C3C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73C3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117AF" w:rsidRPr="007671A3" w14:paraId="06894FF6" w14:textId="77777777" w:rsidTr="001B1224">
        <w:trPr>
          <w:gridAfter w:val="1"/>
          <w:wAfter w:w="18" w:type="dxa"/>
          <w:trHeight w:val="139"/>
        </w:trPr>
        <w:tc>
          <w:tcPr>
            <w:tcW w:w="4237" w:type="dxa"/>
            <w:gridSpan w:val="2"/>
          </w:tcPr>
          <w:p w14:paraId="3A69758D" w14:textId="77777777" w:rsidR="002117AF" w:rsidRPr="007671A3" w:rsidRDefault="002117AF" w:rsidP="002117AF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</w:p>
        </w:tc>
        <w:tc>
          <w:tcPr>
            <w:tcW w:w="4970" w:type="dxa"/>
            <w:gridSpan w:val="12"/>
          </w:tcPr>
          <w:p w14:paraId="7ACF875F" w14:textId="77777777" w:rsidR="002117AF" w:rsidRPr="007671A3" w:rsidRDefault="002117AF" w:rsidP="002117AF">
            <w:pPr>
              <w:pStyle w:val="NoSpacing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7AF" w:rsidRPr="007671A3" w14:paraId="7FA6C31F" w14:textId="77777777" w:rsidTr="001B1224">
        <w:trPr>
          <w:gridAfter w:val="1"/>
          <w:wAfter w:w="18" w:type="dxa"/>
          <w:trHeight w:val="139"/>
        </w:trPr>
        <w:tc>
          <w:tcPr>
            <w:tcW w:w="4237" w:type="dxa"/>
            <w:gridSpan w:val="2"/>
          </w:tcPr>
          <w:p w14:paraId="5CCD3B00" w14:textId="77777777" w:rsidR="002117AF" w:rsidRPr="00F51BF9" w:rsidRDefault="002117AF" w:rsidP="002117AF">
            <w:pPr>
              <w:pStyle w:val="NormalAngsanaNew"/>
              <w:spacing w:line="380" w:lineRule="exact"/>
              <w:rPr>
                <w:b/>
                <w:bCs/>
                <w:i/>
                <w:iCs/>
                <w:cs/>
              </w:rPr>
            </w:pPr>
            <w:r w:rsidRPr="00F51BF9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9" w:type="dxa"/>
            <w:gridSpan w:val="2"/>
          </w:tcPr>
          <w:p w14:paraId="485D5667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36" w:type="dxa"/>
            <w:gridSpan w:val="2"/>
          </w:tcPr>
          <w:p w14:paraId="3FC87A5F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  <w:gridSpan w:val="2"/>
          </w:tcPr>
          <w:p w14:paraId="090B56E5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36" w:type="dxa"/>
            <w:gridSpan w:val="2"/>
          </w:tcPr>
          <w:p w14:paraId="13115481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2"/>
          </w:tcPr>
          <w:p w14:paraId="1AE38D04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39" w:type="dxa"/>
          </w:tcPr>
          <w:p w14:paraId="26A5961E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</w:tcPr>
          <w:p w14:paraId="397CB133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</w:tr>
      <w:tr w:rsidR="000271CE" w:rsidRPr="007671A3" w14:paraId="54679547" w14:textId="77777777" w:rsidTr="001B1224">
        <w:trPr>
          <w:gridAfter w:val="1"/>
          <w:wAfter w:w="18" w:type="dxa"/>
          <w:trHeight w:val="139"/>
        </w:trPr>
        <w:tc>
          <w:tcPr>
            <w:tcW w:w="4237" w:type="dxa"/>
            <w:gridSpan w:val="2"/>
          </w:tcPr>
          <w:p w14:paraId="3B98750C" w14:textId="77777777" w:rsidR="000271CE" w:rsidRPr="007671A3" w:rsidRDefault="000271CE" w:rsidP="000271CE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069" w:type="dxa"/>
            <w:gridSpan w:val="2"/>
          </w:tcPr>
          <w:p w14:paraId="62CF1FB4" w14:textId="40FA9AE4" w:rsidR="000271CE" w:rsidRPr="007671A3" w:rsidRDefault="002550CB" w:rsidP="0025195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737</w:t>
            </w:r>
          </w:p>
        </w:tc>
        <w:tc>
          <w:tcPr>
            <w:tcW w:w="236" w:type="dxa"/>
            <w:gridSpan w:val="2"/>
          </w:tcPr>
          <w:p w14:paraId="3F002E22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  <w:gridSpan w:val="2"/>
          </w:tcPr>
          <w:p w14:paraId="04F69DDB" w14:textId="1F79C21F" w:rsidR="000271CE" w:rsidRPr="007671A3" w:rsidRDefault="00994CA1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(737)</w:t>
            </w:r>
          </w:p>
        </w:tc>
        <w:tc>
          <w:tcPr>
            <w:tcW w:w="236" w:type="dxa"/>
            <w:gridSpan w:val="2"/>
          </w:tcPr>
          <w:p w14:paraId="04128353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2"/>
          </w:tcPr>
          <w:p w14:paraId="5544B36F" w14:textId="3A8AD853" w:rsidR="000271CE" w:rsidRPr="007671A3" w:rsidRDefault="00994CA1" w:rsidP="00994CA1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7A49093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</w:tcPr>
          <w:p w14:paraId="0F4B3CC9" w14:textId="6C891F9F" w:rsidR="000271CE" w:rsidRPr="007671A3" w:rsidRDefault="00994CA1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271CE" w:rsidRPr="007671A3" w14:paraId="645CDEA5" w14:textId="77777777" w:rsidTr="001B1224">
        <w:trPr>
          <w:gridAfter w:val="1"/>
          <w:wAfter w:w="18" w:type="dxa"/>
          <w:trHeight w:val="139"/>
        </w:trPr>
        <w:tc>
          <w:tcPr>
            <w:tcW w:w="4237" w:type="dxa"/>
            <w:gridSpan w:val="2"/>
          </w:tcPr>
          <w:p w14:paraId="24D6AFB8" w14:textId="77777777" w:rsidR="000271CE" w:rsidRPr="007671A3" w:rsidRDefault="000271CE" w:rsidP="000271CE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069" w:type="dxa"/>
            <w:gridSpan w:val="2"/>
          </w:tcPr>
          <w:p w14:paraId="5B1FE109" w14:textId="6914E56E" w:rsidR="000271CE" w:rsidRPr="007671A3" w:rsidRDefault="002550CB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795</w:t>
            </w:r>
          </w:p>
        </w:tc>
        <w:tc>
          <w:tcPr>
            <w:tcW w:w="236" w:type="dxa"/>
            <w:gridSpan w:val="2"/>
          </w:tcPr>
          <w:p w14:paraId="71090323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  <w:gridSpan w:val="2"/>
          </w:tcPr>
          <w:p w14:paraId="01CA5300" w14:textId="1D18ED0A" w:rsidR="000271CE" w:rsidRPr="007671A3" w:rsidRDefault="00994CA1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406</w:t>
            </w:r>
          </w:p>
        </w:tc>
        <w:tc>
          <w:tcPr>
            <w:tcW w:w="236" w:type="dxa"/>
            <w:gridSpan w:val="2"/>
          </w:tcPr>
          <w:p w14:paraId="49DECF16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2"/>
          </w:tcPr>
          <w:p w14:paraId="03BB5FA8" w14:textId="7B99CDFA" w:rsidR="000271CE" w:rsidRPr="007671A3" w:rsidRDefault="00994CA1" w:rsidP="000271CE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6516049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</w:tcPr>
          <w:p w14:paraId="3AE7A976" w14:textId="638EF758" w:rsidR="000271CE" w:rsidRPr="007671A3" w:rsidRDefault="00994CA1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1,201</w:t>
            </w:r>
          </w:p>
        </w:tc>
      </w:tr>
      <w:tr w:rsidR="000271CE" w:rsidRPr="007671A3" w14:paraId="00955280" w14:textId="77777777" w:rsidTr="001B1224">
        <w:trPr>
          <w:gridAfter w:val="1"/>
          <w:wAfter w:w="18" w:type="dxa"/>
          <w:trHeight w:val="348"/>
        </w:trPr>
        <w:tc>
          <w:tcPr>
            <w:tcW w:w="4237" w:type="dxa"/>
            <w:gridSpan w:val="2"/>
          </w:tcPr>
          <w:p w14:paraId="59D6446B" w14:textId="77777777" w:rsidR="000271CE" w:rsidRPr="007671A3" w:rsidRDefault="000271CE" w:rsidP="000271CE">
            <w:pPr>
              <w:pStyle w:val="NormalAngsanaNew"/>
              <w:spacing w:line="380" w:lineRule="exact"/>
              <w:rPr>
                <w:lang w:val="en-US"/>
              </w:rPr>
            </w:pPr>
            <w:r w:rsidRPr="007671A3">
              <w:rPr>
                <w:cs/>
              </w:rPr>
              <w:t>เงินลงทุน (ค่าเผื่อมูลค่าเงินลงทุน</w:t>
            </w:r>
            <w:r w:rsidRPr="007671A3">
              <w:rPr>
                <w:lang w:val="en-US"/>
              </w:rPr>
              <w:t>)</w:t>
            </w:r>
          </w:p>
        </w:tc>
        <w:tc>
          <w:tcPr>
            <w:tcW w:w="1069" w:type="dxa"/>
            <w:gridSpan w:val="2"/>
          </w:tcPr>
          <w:p w14:paraId="0C0BACF8" w14:textId="61B2AD89" w:rsidR="000271CE" w:rsidRPr="007671A3" w:rsidRDefault="002550CB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236" w:type="dxa"/>
            <w:gridSpan w:val="2"/>
          </w:tcPr>
          <w:p w14:paraId="36F74F61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48AD194D" w14:textId="604A60F0" w:rsidR="000271CE" w:rsidRPr="007671A3" w:rsidRDefault="00994CA1" w:rsidP="00994CA1">
            <w:pPr>
              <w:pStyle w:val="NoSpacing"/>
              <w:tabs>
                <w:tab w:val="decimal" w:pos="501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3B06961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2"/>
          </w:tcPr>
          <w:p w14:paraId="11C76FE1" w14:textId="567FEA41" w:rsidR="000271CE" w:rsidRPr="007671A3" w:rsidRDefault="00994CA1" w:rsidP="000271CE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B1BC2B6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</w:tcPr>
          <w:p w14:paraId="63098DE4" w14:textId="7EB3CA0D" w:rsidR="000271CE" w:rsidRPr="007671A3" w:rsidRDefault="00994CA1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</w:tr>
      <w:tr w:rsidR="002550CB" w:rsidRPr="007671A3" w14:paraId="58421D01" w14:textId="77777777" w:rsidTr="001B1224">
        <w:trPr>
          <w:gridAfter w:val="1"/>
          <w:wAfter w:w="18" w:type="dxa"/>
          <w:trHeight w:val="348"/>
        </w:trPr>
        <w:tc>
          <w:tcPr>
            <w:tcW w:w="4237" w:type="dxa"/>
            <w:gridSpan w:val="2"/>
          </w:tcPr>
          <w:p w14:paraId="65C42A30" w14:textId="3F648460" w:rsidR="002550CB" w:rsidRPr="007671A3" w:rsidRDefault="002550CB" w:rsidP="002550CB">
            <w:pPr>
              <w:pStyle w:val="NormalAngsanaNew"/>
              <w:spacing w:line="380" w:lineRule="exact"/>
              <w:rPr>
                <w:cs/>
              </w:rPr>
            </w:pPr>
            <w:r w:rsidRPr="00363B0F">
              <w:rPr>
                <w:cs/>
              </w:rPr>
              <w:t>ที่ดิน อาคาร และอุปกรณ์</w:t>
            </w:r>
          </w:p>
        </w:tc>
        <w:tc>
          <w:tcPr>
            <w:tcW w:w="1069" w:type="dxa"/>
            <w:gridSpan w:val="2"/>
          </w:tcPr>
          <w:p w14:paraId="31937298" w14:textId="1A4571D8" w:rsidR="002550CB" w:rsidRPr="007671A3" w:rsidRDefault="002550CB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36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rFonts w:hint="cs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009FEE11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127CA22C" w14:textId="2075BBE5" w:rsidR="002550CB" w:rsidRPr="00994CA1" w:rsidRDefault="00994CA1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994CA1">
              <w:rPr>
                <w:lang w:val="en-US"/>
              </w:rPr>
              <w:t>4,193</w:t>
            </w:r>
          </w:p>
        </w:tc>
        <w:tc>
          <w:tcPr>
            <w:tcW w:w="236" w:type="dxa"/>
            <w:gridSpan w:val="2"/>
          </w:tcPr>
          <w:p w14:paraId="52663AF7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2"/>
          </w:tcPr>
          <w:p w14:paraId="36F0F7ED" w14:textId="044A91F7" w:rsidR="002550CB" w:rsidRPr="007671A3" w:rsidRDefault="00994CA1" w:rsidP="002550CB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5640754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</w:tcPr>
          <w:p w14:paraId="7979FF3F" w14:textId="525B41D1" w:rsidR="002550CB" w:rsidRPr="007671A3" w:rsidRDefault="00994CA1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4,193</w:t>
            </w:r>
          </w:p>
        </w:tc>
      </w:tr>
      <w:tr w:rsidR="002550CB" w:rsidRPr="007671A3" w14:paraId="2ABF21D6" w14:textId="77777777" w:rsidTr="001B1224">
        <w:trPr>
          <w:gridAfter w:val="1"/>
          <w:wAfter w:w="18" w:type="dxa"/>
          <w:trHeight w:val="348"/>
        </w:trPr>
        <w:tc>
          <w:tcPr>
            <w:tcW w:w="4237" w:type="dxa"/>
            <w:gridSpan w:val="2"/>
          </w:tcPr>
          <w:p w14:paraId="619C2462" w14:textId="0E372AB9" w:rsidR="002550CB" w:rsidRPr="007671A3" w:rsidRDefault="002550CB" w:rsidP="002550CB">
            <w:pPr>
              <w:pStyle w:val="NormalAngsanaNew"/>
              <w:spacing w:line="380" w:lineRule="exact"/>
              <w:rPr>
                <w:cs/>
              </w:rPr>
            </w:pPr>
            <w:r w:rsidRPr="00363B0F">
              <w:rPr>
                <w:cs/>
              </w:rPr>
              <w:t>ประมาณการหนี้สิน</w:t>
            </w:r>
          </w:p>
        </w:tc>
        <w:tc>
          <w:tcPr>
            <w:tcW w:w="1069" w:type="dxa"/>
            <w:gridSpan w:val="2"/>
          </w:tcPr>
          <w:p w14:paraId="3E2CAFE0" w14:textId="55D0DB40" w:rsidR="002550CB" w:rsidRPr="007671A3" w:rsidRDefault="002550CB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36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rFonts w:hint="cs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5363E9E8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3B1158B3" w14:textId="5FB5F876" w:rsidR="002550CB" w:rsidRPr="00994CA1" w:rsidRDefault="00994CA1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994CA1">
              <w:rPr>
                <w:lang w:val="en-US"/>
              </w:rPr>
              <w:t>856</w:t>
            </w:r>
          </w:p>
        </w:tc>
        <w:tc>
          <w:tcPr>
            <w:tcW w:w="236" w:type="dxa"/>
            <w:gridSpan w:val="2"/>
          </w:tcPr>
          <w:p w14:paraId="2384A8B1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2"/>
          </w:tcPr>
          <w:p w14:paraId="334843BA" w14:textId="3BCE55BF" w:rsidR="002550CB" w:rsidRPr="007671A3" w:rsidRDefault="00994CA1" w:rsidP="002550CB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65AFD99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</w:tcPr>
          <w:p w14:paraId="1BBFDE48" w14:textId="11F8DAC0" w:rsidR="002550CB" w:rsidRPr="007671A3" w:rsidRDefault="00994CA1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856</w:t>
            </w:r>
          </w:p>
        </w:tc>
      </w:tr>
      <w:tr w:rsidR="002550CB" w:rsidRPr="007671A3" w14:paraId="4E91409A" w14:textId="77777777" w:rsidTr="001B1224">
        <w:trPr>
          <w:gridAfter w:val="1"/>
          <w:wAfter w:w="18" w:type="dxa"/>
          <w:trHeight w:val="334"/>
        </w:trPr>
        <w:tc>
          <w:tcPr>
            <w:tcW w:w="4237" w:type="dxa"/>
            <w:gridSpan w:val="2"/>
          </w:tcPr>
          <w:p w14:paraId="0558ECEA" w14:textId="700CB9E8" w:rsidR="002550CB" w:rsidRPr="007671A3" w:rsidRDefault="002550CB" w:rsidP="002550CB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rFonts w:hint="cs"/>
                <w:cs/>
              </w:rPr>
              <w:t>ประมาณการหนี้สิน</w:t>
            </w:r>
            <w:r>
              <w:rPr>
                <w:rFonts w:hint="cs"/>
                <w:cs/>
              </w:rPr>
              <w:t>สำหรับ</w:t>
            </w:r>
            <w:r w:rsidRPr="007671A3">
              <w:rPr>
                <w:rFonts w:hint="cs"/>
                <w:cs/>
              </w:rPr>
              <w:t>ผลประโยชน์พนักงาน</w:t>
            </w:r>
          </w:p>
        </w:tc>
        <w:tc>
          <w:tcPr>
            <w:tcW w:w="1069" w:type="dxa"/>
            <w:gridSpan w:val="2"/>
          </w:tcPr>
          <w:p w14:paraId="3F85923E" w14:textId="471F084D" w:rsidR="002550CB" w:rsidRPr="007671A3" w:rsidRDefault="002550CB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9,142</w:t>
            </w:r>
          </w:p>
        </w:tc>
        <w:tc>
          <w:tcPr>
            <w:tcW w:w="236" w:type="dxa"/>
            <w:gridSpan w:val="2"/>
          </w:tcPr>
          <w:p w14:paraId="02482813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5360253" w14:textId="6309B084" w:rsidR="002550CB" w:rsidRPr="007671A3" w:rsidRDefault="00994CA1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1,247</w:t>
            </w:r>
          </w:p>
        </w:tc>
        <w:tc>
          <w:tcPr>
            <w:tcW w:w="236" w:type="dxa"/>
            <w:gridSpan w:val="2"/>
          </w:tcPr>
          <w:p w14:paraId="2403DE15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436B9163" w14:textId="48CC6CCF" w:rsidR="002550CB" w:rsidRPr="007671A3" w:rsidRDefault="00994CA1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5B04D2" w:rsidRPr="005B04D2">
              <w:rPr>
                <w:rFonts w:hint="cs"/>
                <w:lang w:val="en-US"/>
              </w:rPr>
              <w:t>2</w:t>
            </w:r>
            <w:r>
              <w:rPr>
                <w:rFonts w:hint="cs"/>
                <w:cs/>
              </w:rPr>
              <w:t>,</w:t>
            </w:r>
            <w:r w:rsidR="005B04D2" w:rsidRPr="005B04D2">
              <w:rPr>
                <w:rFonts w:hint="cs"/>
                <w:lang w:val="en-US"/>
              </w:rPr>
              <w:t>810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9" w:type="dxa"/>
          </w:tcPr>
          <w:p w14:paraId="10B560EE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  <w:vAlign w:val="bottom"/>
          </w:tcPr>
          <w:p w14:paraId="19543566" w14:textId="12ECB9D7" w:rsidR="002550CB" w:rsidRPr="007671A3" w:rsidRDefault="00994CA1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7,579</w:t>
            </w:r>
          </w:p>
        </w:tc>
      </w:tr>
      <w:tr w:rsidR="002550CB" w:rsidRPr="007671A3" w14:paraId="6AF14A0D" w14:textId="77777777" w:rsidTr="001B1224">
        <w:trPr>
          <w:gridAfter w:val="1"/>
          <w:wAfter w:w="18" w:type="dxa"/>
          <w:trHeight w:val="334"/>
        </w:trPr>
        <w:tc>
          <w:tcPr>
            <w:tcW w:w="4237" w:type="dxa"/>
            <w:gridSpan w:val="2"/>
          </w:tcPr>
          <w:p w14:paraId="356836C7" w14:textId="736C41FE" w:rsidR="002550CB" w:rsidRPr="007671A3" w:rsidRDefault="002550CB" w:rsidP="002550CB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rFonts w:hint="cs"/>
                <w:cs/>
              </w:rPr>
              <w:t>ผลขาดทุนสะสมทางภาษี</w:t>
            </w:r>
          </w:p>
        </w:tc>
        <w:tc>
          <w:tcPr>
            <w:tcW w:w="1069" w:type="dxa"/>
            <w:gridSpan w:val="2"/>
          </w:tcPr>
          <w:p w14:paraId="7A0A3A2B" w14:textId="3A3D75CC" w:rsidR="002550CB" w:rsidRPr="007671A3" w:rsidRDefault="002550CB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13,177</w:t>
            </w:r>
          </w:p>
        </w:tc>
        <w:tc>
          <w:tcPr>
            <w:tcW w:w="236" w:type="dxa"/>
            <w:gridSpan w:val="2"/>
          </w:tcPr>
          <w:p w14:paraId="75668791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  <w:gridSpan w:val="2"/>
          </w:tcPr>
          <w:p w14:paraId="796BC0EE" w14:textId="05C59624" w:rsidR="002550CB" w:rsidRPr="007671A3" w:rsidRDefault="00994CA1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(13,177)</w:t>
            </w:r>
          </w:p>
        </w:tc>
        <w:tc>
          <w:tcPr>
            <w:tcW w:w="236" w:type="dxa"/>
            <w:gridSpan w:val="2"/>
          </w:tcPr>
          <w:p w14:paraId="35D56306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2"/>
          </w:tcPr>
          <w:p w14:paraId="56449AB2" w14:textId="12C842C7" w:rsidR="002550CB" w:rsidRPr="007671A3" w:rsidRDefault="00994CA1" w:rsidP="002550CB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0EF7D60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</w:tcPr>
          <w:p w14:paraId="1EA99622" w14:textId="1EA22887" w:rsidR="002550CB" w:rsidRPr="007671A3" w:rsidRDefault="00994CA1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550CB" w:rsidRPr="007671A3" w14:paraId="0DCD9D4E" w14:textId="77777777" w:rsidTr="001B1224">
        <w:trPr>
          <w:gridAfter w:val="1"/>
          <w:wAfter w:w="18" w:type="dxa"/>
          <w:trHeight w:val="334"/>
        </w:trPr>
        <w:tc>
          <w:tcPr>
            <w:tcW w:w="4237" w:type="dxa"/>
            <w:gridSpan w:val="2"/>
          </w:tcPr>
          <w:p w14:paraId="45B2BB4D" w14:textId="77777777" w:rsidR="002550CB" w:rsidRPr="007671A3" w:rsidRDefault="002550CB" w:rsidP="002550CB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  <w:r w:rsidRPr="007671A3">
              <w:rPr>
                <w:b/>
                <w:bCs/>
                <w:cs/>
              </w:rPr>
              <w:t>รวม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C84612" w14:textId="62DCECF2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23,939</w:t>
            </w:r>
          </w:p>
        </w:tc>
        <w:tc>
          <w:tcPr>
            <w:tcW w:w="236" w:type="dxa"/>
            <w:gridSpan w:val="2"/>
          </w:tcPr>
          <w:p w14:paraId="42351D38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AED0C7" w14:textId="73FFE1EB" w:rsidR="002550CB" w:rsidRPr="007671A3" w:rsidRDefault="00994CA1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(7,212)</w:t>
            </w:r>
          </w:p>
        </w:tc>
        <w:tc>
          <w:tcPr>
            <w:tcW w:w="236" w:type="dxa"/>
            <w:gridSpan w:val="2"/>
          </w:tcPr>
          <w:p w14:paraId="6F8C1731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6295C7" w14:textId="23DF711E" w:rsidR="002550CB" w:rsidRPr="007671A3" w:rsidRDefault="00994CA1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 w:rsidR="005B04D2" w:rsidRPr="005B04D2">
              <w:rPr>
                <w:rFonts w:hint="cs"/>
                <w:b/>
                <w:bCs/>
                <w:lang w:val="en-US"/>
              </w:rPr>
              <w:t>2</w:t>
            </w:r>
            <w:r>
              <w:rPr>
                <w:rFonts w:hint="cs"/>
                <w:b/>
                <w:bCs/>
                <w:cs/>
              </w:rPr>
              <w:t>,</w:t>
            </w:r>
            <w:r w:rsidR="005B04D2" w:rsidRPr="005B04D2">
              <w:rPr>
                <w:rFonts w:hint="cs"/>
                <w:b/>
                <w:bCs/>
                <w:lang w:val="en-US"/>
              </w:rPr>
              <w:t>810</w:t>
            </w:r>
            <w:r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39" w:type="dxa"/>
          </w:tcPr>
          <w:p w14:paraId="1D18F18D" w14:textId="77777777" w:rsidR="002550CB" w:rsidRPr="007671A3" w:rsidRDefault="002550CB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0F7643F" w14:textId="4DF97817" w:rsidR="002550CB" w:rsidRPr="007671A3" w:rsidRDefault="00994CA1" w:rsidP="002550C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13,917</w:t>
            </w:r>
          </w:p>
        </w:tc>
      </w:tr>
    </w:tbl>
    <w:p w14:paraId="5C6A379E" w14:textId="77777777" w:rsidR="003104AF" w:rsidRDefault="003104AF" w:rsidP="00673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0F23311" w14:textId="1E03F3F8" w:rsidR="003063CE" w:rsidRDefault="009B2FDE" w:rsidP="00673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7671A3">
        <w:rPr>
          <w:rFonts w:ascii="Angsana New" w:hAnsi="Angsana New" w:hint="cs"/>
          <w:spacing w:val="-4"/>
          <w:sz w:val="30"/>
          <w:szCs w:val="30"/>
          <w:cs/>
        </w:rPr>
        <w:t>ผล</w:t>
      </w:r>
      <w:r w:rsidRPr="007671A3">
        <w:rPr>
          <w:rFonts w:ascii="Angsana New" w:hAnsi="Angsana New"/>
          <w:spacing w:val="-4"/>
          <w:sz w:val="30"/>
          <w:szCs w:val="30"/>
          <w:cs/>
        </w:rPr>
        <w:t>ขาดทุนทางภาษีที่ยังไม่ได้ใช้ ซึ่งกิจการไม่ได้รับรู้เป็นสินทรัพย์ภาษีเงินได้รอการตัดบัญชี มี</w:t>
      </w:r>
      <w:r w:rsidRPr="007671A3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7671A3">
        <w:rPr>
          <w:rFonts w:ascii="Angsana New" w:hAnsi="Angsana New"/>
          <w:spacing w:val="-4"/>
          <w:sz w:val="30"/>
          <w:szCs w:val="30"/>
          <w:cs/>
        </w:rPr>
        <w:t>ายละเอียดดังนี้</w:t>
      </w:r>
    </w:p>
    <w:p w14:paraId="02EA73EE" w14:textId="77777777" w:rsidR="00673C3C" w:rsidRDefault="00673C3C" w:rsidP="00673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0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9"/>
        <w:gridCol w:w="18"/>
        <w:gridCol w:w="207"/>
        <w:gridCol w:w="1071"/>
        <w:gridCol w:w="234"/>
        <w:gridCol w:w="7"/>
        <w:gridCol w:w="1100"/>
        <w:gridCol w:w="234"/>
        <w:gridCol w:w="1017"/>
      </w:tblGrid>
      <w:tr w:rsidR="009B2FDE" w:rsidRPr="007671A3" w14:paraId="786B0C0E" w14:textId="77777777" w:rsidTr="00E57C1B">
        <w:trPr>
          <w:cantSplit/>
        </w:trPr>
        <w:tc>
          <w:tcPr>
            <w:tcW w:w="4230" w:type="dxa"/>
          </w:tcPr>
          <w:p w14:paraId="2C9BCCDC" w14:textId="6C5B39DD" w:rsidR="009B2FDE" w:rsidRPr="007671A3" w:rsidRDefault="009B2FDE" w:rsidP="009B2FDE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2385" w:type="dxa"/>
            <w:gridSpan w:val="4"/>
          </w:tcPr>
          <w:p w14:paraId="700ED781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  <w:gridSpan w:val="2"/>
          </w:tcPr>
          <w:p w14:paraId="046E69ED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51" w:type="dxa"/>
            <w:gridSpan w:val="3"/>
          </w:tcPr>
          <w:p w14:paraId="1AE25888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3C3C" w:rsidRPr="007671A3" w14:paraId="55985EE1" w14:textId="77777777" w:rsidTr="00E57C1B">
        <w:trPr>
          <w:cantSplit/>
        </w:trPr>
        <w:tc>
          <w:tcPr>
            <w:tcW w:w="4230" w:type="dxa"/>
          </w:tcPr>
          <w:p w14:paraId="3DBA6D32" w14:textId="185D38AD" w:rsidR="00673C3C" w:rsidRPr="007671A3" w:rsidRDefault="00673C3C" w:rsidP="00673C3C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089" w:type="dxa"/>
          </w:tcPr>
          <w:p w14:paraId="33FBF799" w14:textId="5888D17B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25" w:type="dxa"/>
            <w:gridSpan w:val="2"/>
          </w:tcPr>
          <w:p w14:paraId="645679A7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</w:tcPr>
          <w:p w14:paraId="6485EA09" w14:textId="7C1E756E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241" w:type="dxa"/>
            <w:gridSpan w:val="2"/>
          </w:tcPr>
          <w:p w14:paraId="00704A78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</w:tcPr>
          <w:p w14:paraId="6EE57FFC" w14:textId="7213D4DF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34" w:type="dxa"/>
          </w:tcPr>
          <w:p w14:paraId="756BCEB2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17" w:type="dxa"/>
          </w:tcPr>
          <w:p w14:paraId="43E57A79" w14:textId="3DA4BCDA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</w:tr>
      <w:tr w:rsidR="00673C3C" w:rsidRPr="007671A3" w14:paraId="6FB8B660" w14:textId="77777777" w:rsidTr="00E57C1B">
        <w:trPr>
          <w:cantSplit/>
          <w:trHeight w:val="380"/>
        </w:trPr>
        <w:tc>
          <w:tcPr>
            <w:tcW w:w="4230" w:type="dxa"/>
          </w:tcPr>
          <w:p w14:paraId="39C38D1E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77" w:type="dxa"/>
            <w:gridSpan w:val="9"/>
          </w:tcPr>
          <w:p w14:paraId="1E098ED1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73C3C" w:rsidRPr="007671A3" w14:paraId="26465702" w14:textId="77777777" w:rsidTr="00E57C1B">
        <w:trPr>
          <w:cantSplit/>
        </w:trPr>
        <w:tc>
          <w:tcPr>
            <w:tcW w:w="4230" w:type="dxa"/>
          </w:tcPr>
          <w:p w14:paraId="5565932B" w14:textId="2B664BB0" w:rsidR="00673C3C" w:rsidRPr="007671A3" w:rsidRDefault="00673C3C" w:rsidP="00673C3C">
            <w:pPr>
              <w:tabs>
                <w:tab w:val="left" w:pos="360"/>
              </w:tabs>
              <w:spacing w:line="240" w:lineRule="auto"/>
              <w:ind w:left="3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vAlign w:val="bottom"/>
          </w:tcPr>
          <w:p w14:paraId="0886C824" w14:textId="4D347C01" w:rsidR="00673C3C" w:rsidRPr="00CC4677" w:rsidRDefault="00994CA1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C4677">
              <w:rPr>
                <w:rFonts w:asciiTheme="majorBidi" w:hAnsiTheme="majorBidi" w:cstheme="majorBidi"/>
                <w:lang w:val="en-US"/>
              </w:rPr>
              <w:t>208,326</w:t>
            </w:r>
          </w:p>
        </w:tc>
        <w:tc>
          <w:tcPr>
            <w:tcW w:w="207" w:type="dxa"/>
            <w:vAlign w:val="bottom"/>
          </w:tcPr>
          <w:p w14:paraId="35B8D071" w14:textId="77777777" w:rsidR="00673C3C" w:rsidRPr="00CC4677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0E213DD8" w14:textId="1188C903" w:rsidR="00673C3C" w:rsidRPr="00CC4677" w:rsidRDefault="00673C3C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/>
                <w:cs/>
              </w:rPr>
            </w:pPr>
            <w:r w:rsidRPr="00CC4677">
              <w:rPr>
                <w:rFonts w:asciiTheme="majorBidi" w:hAnsiTheme="majorBidi" w:cstheme="majorBidi"/>
                <w:lang w:val="en-US"/>
              </w:rPr>
              <w:t>182,417</w:t>
            </w:r>
          </w:p>
        </w:tc>
        <w:tc>
          <w:tcPr>
            <w:tcW w:w="234" w:type="dxa"/>
            <w:vAlign w:val="bottom"/>
          </w:tcPr>
          <w:p w14:paraId="2C4E4330" w14:textId="77777777" w:rsidR="00673C3C" w:rsidRPr="00CC4677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vAlign w:val="bottom"/>
          </w:tcPr>
          <w:p w14:paraId="5174595C" w14:textId="7680FB45" w:rsidR="00673C3C" w:rsidRPr="00CC4677" w:rsidRDefault="00994CA1" w:rsidP="00994CA1">
            <w:pPr>
              <w:pStyle w:val="NoSpacing"/>
              <w:tabs>
                <w:tab w:val="decimal" w:pos="55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4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7794FEDA" w14:textId="77777777" w:rsidR="00673C3C" w:rsidRPr="00CC4677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2A01E8A2" w14:textId="51A7AF48" w:rsidR="00673C3C" w:rsidRPr="00CC4677" w:rsidRDefault="00673C3C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7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CC4677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6744D8A2" w14:textId="77777777" w:rsidR="003063CE" w:rsidRPr="007671A3" w:rsidRDefault="003063CE" w:rsidP="009B2FDE">
      <w:pPr>
        <w:pStyle w:val="a1"/>
        <w:tabs>
          <w:tab w:val="clear" w:pos="360"/>
          <w:tab w:val="clear" w:pos="720"/>
          <w:tab w:val="clear" w:pos="1080"/>
          <w:tab w:val="left" w:pos="567"/>
        </w:tabs>
        <w:ind w:left="567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14:paraId="3308102C" w14:textId="6C3620A5" w:rsidR="00CE6DA1" w:rsidRPr="00CE6DA1" w:rsidRDefault="00CE6DA1" w:rsidP="00E57C1B">
      <w:pPr>
        <w:pStyle w:val="BodyText"/>
        <w:tabs>
          <w:tab w:val="clear" w:pos="680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E6DA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D2E82" w:rsidRPr="005D2E82">
        <w:rPr>
          <w:rFonts w:ascii="Angsana New" w:hAnsi="Angsana New"/>
          <w:sz w:val="30"/>
          <w:szCs w:val="30"/>
        </w:rPr>
        <w:t>31</w:t>
      </w:r>
      <w:r w:rsidRPr="00CE6DA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94CA1">
        <w:rPr>
          <w:rFonts w:ascii="Angsana New" w:hAnsi="Angsana New"/>
          <w:sz w:val="30"/>
          <w:szCs w:val="30"/>
        </w:rPr>
        <w:t>2561</w:t>
      </w:r>
      <w:r w:rsidRPr="00CE6DA1">
        <w:rPr>
          <w:rFonts w:ascii="Angsana New" w:hAnsi="Angsana New"/>
          <w:sz w:val="30"/>
          <w:szCs w:val="30"/>
          <w:cs/>
        </w:rPr>
        <w:t xml:space="preserve"> กลุ่มบริษัทมีผลขาดทุนทางภาษีที่ยังไม่ได้ใช้จำนวน </w:t>
      </w:r>
      <w:r w:rsidR="00994CA1">
        <w:rPr>
          <w:rFonts w:ascii="Angsana New" w:hAnsi="Angsana New"/>
          <w:sz w:val="30"/>
          <w:szCs w:val="30"/>
        </w:rPr>
        <w:t>208</w:t>
      </w:r>
      <w:r w:rsidRPr="00CE6DA1">
        <w:rPr>
          <w:rFonts w:ascii="Angsana New" w:hAnsi="Angsana New"/>
          <w:sz w:val="30"/>
          <w:szCs w:val="30"/>
          <w:cs/>
        </w:rPr>
        <w:t xml:space="preserve"> ล้านบาท ผู้บริหารพิจารณาการใช้ประโยชน์ผลขาดทุนทางภาษีที่จะสิ้นอายุในปี </w:t>
      </w:r>
      <w:r w:rsidRPr="00CE6DA1">
        <w:rPr>
          <w:rFonts w:ascii="Angsana New" w:hAnsi="Angsana New"/>
          <w:sz w:val="30"/>
          <w:szCs w:val="30"/>
        </w:rPr>
        <w:t>2562</w:t>
      </w:r>
      <w:r w:rsidRPr="00CE6DA1">
        <w:rPr>
          <w:rFonts w:ascii="Angsana New" w:hAnsi="Angsana New"/>
          <w:sz w:val="30"/>
          <w:szCs w:val="30"/>
          <w:cs/>
        </w:rPr>
        <w:t xml:space="preserve"> </w:t>
      </w:r>
      <w:r w:rsidRPr="00CE6DA1">
        <w:rPr>
          <w:rFonts w:ascii="Angsana New" w:hAnsi="Angsana New"/>
          <w:sz w:val="30"/>
          <w:szCs w:val="30"/>
        </w:rPr>
        <w:t>- 2565</w:t>
      </w:r>
      <w:r w:rsidRPr="00CE6DA1">
        <w:rPr>
          <w:rFonts w:ascii="Angsana New" w:hAnsi="Angsana New"/>
          <w:sz w:val="30"/>
          <w:szCs w:val="30"/>
          <w:cs/>
        </w:rPr>
        <w:t xml:space="preserve"> โดยพิจารณาประกอบกับแผนธุรกิจในอีก </w:t>
      </w:r>
      <w:r w:rsidRPr="00CE6DA1">
        <w:rPr>
          <w:rFonts w:ascii="Angsana New" w:hAnsi="Angsana New"/>
          <w:sz w:val="30"/>
          <w:szCs w:val="30"/>
        </w:rPr>
        <w:t>5</w:t>
      </w:r>
      <w:r w:rsidRPr="00CE6DA1">
        <w:rPr>
          <w:rFonts w:ascii="Angsana New" w:hAnsi="Angsana New"/>
          <w:sz w:val="30"/>
          <w:szCs w:val="30"/>
          <w:cs/>
        </w:rPr>
        <w:t xml:space="preserve"> ปีข้างหน้า โดยเห็นว่ายังมีความไม่แน่นอนของการใช้ประโยชน์ดังกล่าว ซึ่งคาดว่าจะใช้ประโยชน์จากผลขาดทุนทางภาษีได้เพียงบางส่วน อย่างไรก็ตามหากผู้บริหารพิจารณาแล้วพบว่า มีความเป็นไปได้ที่กำไรทางภาษีในอนาคตจะมีเพียงพอที่จะนำผลขาดทุนทางภาษีมาใช้ประโยชน์ทางภาษีได้ อาจทำให้มีการบันทึกสินทรัพย์ภาษีเงินได้รอการตัดบัญชีและรายได้ภาษีเงินได้เพิ่มเติม</w:t>
      </w:r>
    </w:p>
    <w:p w14:paraId="5DE1374B" w14:textId="50DED29D" w:rsidR="0006505C" w:rsidRDefault="00A9380E" w:rsidP="00A938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7671A3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03CD20FB" w14:textId="77777777" w:rsidR="00B420FA" w:rsidRDefault="00B420FA" w:rsidP="00A938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A2CB1AB" w14:textId="77777777" w:rsidR="005B3B34" w:rsidRPr="007671A3" w:rsidRDefault="001054C3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หนี้สินที่มีภาระดอกเบี้ย</w:t>
      </w:r>
    </w:p>
    <w:p w14:paraId="5FA8D08D" w14:textId="77777777" w:rsidR="005B3B34" w:rsidRPr="007671A3" w:rsidRDefault="005B3B34" w:rsidP="003508F9">
      <w:pPr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8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2"/>
        <w:gridCol w:w="578"/>
        <w:gridCol w:w="603"/>
        <w:gridCol w:w="1080"/>
        <w:gridCol w:w="180"/>
        <w:gridCol w:w="1098"/>
        <w:gridCol w:w="189"/>
        <w:gridCol w:w="1042"/>
        <w:gridCol w:w="178"/>
        <w:gridCol w:w="958"/>
      </w:tblGrid>
      <w:tr w:rsidR="005B2551" w:rsidRPr="007671A3" w14:paraId="15246A0B" w14:textId="77777777" w:rsidTr="00180260">
        <w:trPr>
          <w:cantSplit/>
        </w:trPr>
        <w:tc>
          <w:tcPr>
            <w:tcW w:w="3202" w:type="dxa"/>
          </w:tcPr>
          <w:p w14:paraId="6A558C7C" w14:textId="77777777" w:rsidR="005B2551" w:rsidRPr="007671A3" w:rsidRDefault="005B2551" w:rsidP="00744044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6EFB5406" w14:textId="77777777" w:rsidR="005B2551" w:rsidRPr="007671A3" w:rsidRDefault="005B2551" w:rsidP="0074404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3AD3685C" w14:textId="77777777" w:rsidR="005B2551" w:rsidRPr="007671A3" w:rsidRDefault="005B2551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5B5766C4" w14:textId="77777777" w:rsidR="005B2551" w:rsidRPr="007671A3" w:rsidRDefault="005B2551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gridSpan w:val="3"/>
          </w:tcPr>
          <w:p w14:paraId="430E42C5" w14:textId="77777777" w:rsidR="005B2551" w:rsidRPr="007671A3" w:rsidRDefault="005B2551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6D28" w:rsidRPr="007671A3" w14:paraId="3C070E00" w14:textId="77777777" w:rsidTr="00180260">
        <w:trPr>
          <w:cantSplit/>
        </w:trPr>
        <w:tc>
          <w:tcPr>
            <w:tcW w:w="4383" w:type="dxa"/>
            <w:gridSpan w:val="3"/>
          </w:tcPr>
          <w:p w14:paraId="3104DFBE" w14:textId="77777777" w:rsidR="00B96D28" w:rsidRPr="007671A3" w:rsidRDefault="00B96D28" w:rsidP="00B96D28">
            <w:pPr>
              <w:pStyle w:val="acctcolumnheading"/>
              <w:spacing w:after="0" w:line="240" w:lineRule="auto"/>
              <w:ind w:left="-108" w:right="-6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</w:tcPr>
          <w:p w14:paraId="23085B42" w14:textId="71494A1D" w:rsidR="00B96D28" w:rsidRPr="007671A3" w:rsidRDefault="00090B52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673C3C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12A1C7A6" w14:textId="77777777" w:rsidR="00B96D28" w:rsidRPr="007671A3" w:rsidRDefault="00B96D28" w:rsidP="00B96D2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98" w:type="dxa"/>
          </w:tcPr>
          <w:p w14:paraId="6374E885" w14:textId="7CB81431" w:rsidR="00B96D28" w:rsidRPr="007671A3" w:rsidRDefault="00090B52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="00673C3C"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189" w:type="dxa"/>
          </w:tcPr>
          <w:p w14:paraId="17091F85" w14:textId="77777777" w:rsidR="00B96D28" w:rsidRPr="007671A3" w:rsidRDefault="00B96D28" w:rsidP="00B96D2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</w:tcPr>
          <w:p w14:paraId="540AE5B1" w14:textId="32968919" w:rsidR="00B96D28" w:rsidRPr="007671A3" w:rsidRDefault="00090B52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673C3C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14:paraId="411A8FDE" w14:textId="77777777" w:rsidR="00B96D28" w:rsidRPr="007671A3" w:rsidRDefault="00B96D28" w:rsidP="00B96D2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58" w:type="dxa"/>
          </w:tcPr>
          <w:p w14:paraId="330E05F3" w14:textId="5CAEC72F" w:rsidR="00B96D28" w:rsidRPr="007671A3" w:rsidRDefault="00090B52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="00673C3C"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</w:tr>
      <w:tr w:rsidR="005B2551" w:rsidRPr="007671A3" w14:paraId="08B171E1" w14:textId="77777777" w:rsidTr="00180260">
        <w:trPr>
          <w:cantSplit/>
          <w:trHeight w:val="380"/>
        </w:trPr>
        <w:tc>
          <w:tcPr>
            <w:tcW w:w="3780" w:type="dxa"/>
            <w:gridSpan w:val="2"/>
          </w:tcPr>
          <w:p w14:paraId="75B0DDDA" w14:textId="77777777" w:rsidR="005B2551" w:rsidRPr="007671A3" w:rsidRDefault="005B2551" w:rsidP="00744044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" w:type="dxa"/>
            <w:vAlign w:val="bottom"/>
          </w:tcPr>
          <w:p w14:paraId="1D3BFBD1" w14:textId="77777777" w:rsidR="005B2551" w:rsidRPr="007671A3" w:rsidRDefault="005B2551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25" w:type="dxa"/>
            <w:gridSpan w:val="7"/>
          </w:tcPr>
          <w:p w14:paraId="21385213" w14:textId="77777777" w:rsidR="005B2551" w:rsidRPr="007671A3" w:rsidRDefault="005B2551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B2551" w:rsidRPr="007671A3" w14:paraId="159264E1" w14:textId="77777777" w:rsidTr="00180260">
        <w:trPr>
          <w:cantSplit/>
        </w:trPr>
        <w:tc>
          <w:tcPr>
            <w:tcW w:w="3780" w:type="dxa"/>
            <w:gridSpan w:val="2"/>
          </w:tcPr>
          <w:p w14:paraId="1A6A8973" w14:textId="77777777" w:rsidR="005B2551" w:rsidRPr="00DF6CB6" w:rsidRDefault="005B2551" w:rsidP="00FB6215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C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03" w:type="dxa"/>
            <w:vAlign w:val="bottom"/>
          </w:tcPr>
          <w:p w14:paraId="0427C9E9" w14:textId="77777777" w:rsidR="005B2551" w:rsidRPr="007671A3" w:rsidRDefault="005B2551" w:rsidP="0074404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ADEA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119B50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6801378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9" w:type="dxa"/>
          </w:tcPr>
          <w:p w14:paraId="3A77C068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F1D1925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A5A5F3B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38043C84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DF55AC" w:rsidRPr="007671A3" w14:paraId="43A86486" w14:textId="77777777" w:rsidTr="00180260">
        <w:trPr>
          <w:cantSplit/>
        </w:trPr>
        <w:tc>
          <w:tcPr>
            <w:tcW w:w="3780" w:type="dxa"/>
            <w:gridSpan w:val="2"/>
          </w:tcPr>
          <w:p w14:paraId="2C34C5CF" w14:textId="77777777" w:rsidR="00DF55AC" w:rsidRPr="007671A3" w:rsidRDefault="00DF55AC" w:rsidP="00DF55AC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 ส่วนที่ไม่มีหลักประกัน</w:t>
            </w:r>
          </w:p>
        </w:tc>
        <w:tc>
          <w:tcPr>
            <w:tcW w:w="603" w:type="dxa"/>
            <w:vAlign w:val="bottom"/>
          </w:tcPr>
          <w:p w14:paraId="7F956745" w14:textId="77777777" w:rsidR="00DF55AC" w:rsidRPr="007671A3" w:rsidRDefault="00DF55AC" w:rsidP="0074404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7B070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288198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20073F1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9" w:type="dxa"/>
          </w:tcPr>
          <w:p w14:paraId="466CC894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657C269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CA1E84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0801AF22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E56A02" w:rsidRPr="007671A3" w14:paraId="6F203F76" w14:textId="77777777" w:rsidTr="00180260">
        <w:trPr>
          <w:cantSplit/>
        </w:trPr>
        <w:tc>
          <w:tcPr>
            <w:tcW w:w="3780" w:type="dxa"/>
            <w:gridSpan w:val="2"/>
          </w:tcPr>
          <w:p w14:paraId="2E2532DC" w14:textId="77777777" w:rsidR="00E56A02" w:rsidRPr="007671A3" w:rsidRDefault="00A72352" w:rsidP="00744044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56A02" w:rsidRPr="007671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</w:tc>
        <w:tc>
          <w:tcPr>
            <w:tcW w:w="603" w:type="dxa"/>
            <w:vAlign w:val="bottom"/>
          </w:tcPr>
          <w:p w14:paraId="641CF504" w14:textId="77777777" w:rsidR="00E56A02" w:rsidRPr="007671A3" w:rsidRDefault="00E56A02" w:rsidP="0074404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08527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30F5D2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534C28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9" w:type="dxa"/>
          </w:tcPr>
          <w:p w14:paraId="529D96B0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2AAB708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A3C6041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2945A038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2F7880" w:rsidRPr="007671A3" w14:paraId="256CF908" w14:textId="77777777" w:rsidTr="005230E7">
        <w:trPr>
          <w:cantSplit/>
        </w:trPr>
        <w:tc>
          <w:tcPr>
            <w:tcW w:w="3780" w:type="dxa"/>
            <w:gridSpan w:val="2"/>
          </w:tcPr>
          <w:p w14:paraId="432F77C5" w14:textId="77777777" w:rsidR="002F7880" w:rsidRPr="007671A3" w:rsidRDefault="002F7880" w:rsidP="002F7880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   เกี่ยวข้องกัน</w:t>
            </w:r>
          </w:p>
        </w:tc>
        <w:tc>
          <w:tcPr>
            <w:tcW w:w="603" w:type="dxa"/>
            <w:vAlign w:val="bottom"/>
          </w:tcPr>
          <w:p w14:paraId="0F129B9C" w14:textId="77777777" w:rsidR="002F7880" w:rsidRPr="007671A3" w:rsidRDefault="002F7880" w:rsidP="002F78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E85762" w14:textId="2F66CE4A" w:rsidR="002F7880" w:rsidRPr="00CC4677" w:rsidRDefault="002F7880" w:rsidP="002F788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12"/>
              </w:tabs>
              <w:spacing w:line="380" w:lineRule="exact"/>
              <w:ind w:right="-108"/>
              <w:rPr>
                <w:lang w:val="en-US"/>
              </w:rPr>
            </w:pPr>
            <w:r w:rsidRPr="00CC4677">
              <w:rPr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76D2EC9" w14:textId="77777777" w:rsidR="002F7880" w:rsidRPr="00CC4677" w:rsidRDefault="002F7880" w:rsidP="002F788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52"/>
              </w:tabs>
              <w:ind w:left="-108" w:right="-108"/>
              <w:rPr>
                <w:lang w:val="en-US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02A882E1" w14:textId="3A94299E" w:rsidR="002F7880" w:rsidRPr="00CC4677" w:rsidRDefault="002F7880" w:rsidP="002F7880">
            <w:pPr>
              <w:pStyle w:val="NoSpacing"/>
              <w:tabs>
                <w:tab w:val="decimal" w:pos="551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C467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15B1AB83" w14:textId="77777777" w:rsidR="002F7880" w:rsidRPr="00CC4677" w:rsidRDefault="002F7880" w:rsidP="002F788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5C0D75CA" w14:textId="6EB9B531" w:rsidR="002F7880" w:rsidRPr="00CC4677" w:rsidRDefault="002F7880" w:rsidP="002F7880">
            <w:pPr>
              <w:pStyle w:val="NoSpacing"/>
              <w:tabs>
                <w:tab w:val="decimal" w:pos="83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C4677">
              <w:rPr>
                <w:rFonts w:ascii="Angsana New" w:eastAsia="Times New Roman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178" w:type="dxa"/>
            <w:vAlign w:val="bottom"/>
          </w:tcPr>
          <w:p w14:paraId="0B6CB5E1" w14:textId="77777777" w:rsidR="002F7880" w:rsidRPr="00CC4677" w:rsidRDefault="002F7880" w:rsidP="002F788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  <w:vAlign w:val="bottom"/>
          </w:tcPr>
          <w:p w14:paraId="648A3700" w14:textId="6FAAE232" w:rsidR="002F7880" w:rsidRPr="00CC4677" w:rsidRDefault="002F7880" w:rsidP="002F788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4677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</w:tr>
    </w:tbl>
    <w:p w14:paraId="3A54E4F2" w14:textId="77777777" w:rsidR="00F1391B" w:rsidRPr="007671A3" w:rsidRDefault="00F1391B">
      <w:pPr>
        <w:rPr>
          <w:rFonts w:ascii="Angsana New" w:hAnsi="Angsana New"/>
          <w:sz w:val="30"/>
          <w:szCs w:val="30"/>
        </w:rPr>
      </w:pPr>
    </w:p>
    <w:p w14:paraId="7D369E33" w14:textId="54E87192" w:rsidR="0083178C" w:rsidRDefault="0083178C" w:rsidP="00603B10">
      <w:pPr>
        <w:pStyle w:val="block"/>
        <w:tabs>
          <w:tab w:val="left" w:pos="547"/>
        </w:tabs>
        <w:spacing w:after="0" w:line="240" w:lineRule="atLeast"/>
        <w:ind w:left="547" w:right="-43"/>
        <w:rPr>
          <w:rFonts w:ascii="Angsana New" w:hAnsi="Angsana New"/>
          <w:sz w:val="30"/>
          <w:szCs w:val="30"/>
          <w:lang w:bidi="th-TH"/>
        </w:rPr>
      </w:pPr>
      <w:r w:rsidRPr="007671A3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หนี้สินที่มีภาระดอกเบี้ยแสดง</w:t>
      </w:r>
      <w:r w:rsidR="007A2B14">
        <w:rPr>
          <w:rFonts w:ascii="Angsana New" w:hAnsi="Angsana New"/>
          <w:sz w:val="30"/>
          <w:szCs w:val="30"/>
          <w:cs/>
          <w:lang w:bidi="th-TH"/>
        </w:rPr>
        <w:t xml:space="preserve">ตามระยะเวลาครบกำหนดการจ่ายชำระ </w:t>
      </w:r>
      <w:r w:rsidRPr="007671A3">
        <w:rPr>
          <w:rFonts w:ascii="Angsana New" w:hAnsi="Angsana New"/>
          <w:sz w:val="30"/>
          <w:szCs w:val="30"/>
          <w:cs/>
          <w:lang w:bidi="th-TH"/>
        </w:rPr>
        <w:t>ได้ดังนี้</w:t>
      </w:r>
    </w:p>
    <w:p w14:paraId="6CE1567A" w14:textId="77777777" w:rsidR="00FB6215" w:rsidRPr="009F5BA9" w:rsidRDefault="00FB6215" w:rsidP="007A2B14">
      <w:pPr>
        <w:pStyle w:val="block"/>
        <w:tabs>
          <w:tab w:val="left" w:pos="547"/>
        </w:tabs>
        <w:spacing w:after="0" w:line="240" w:lineRule="atLeast"/>
        <w:ind w:left="547" w:right="-43"/>
        <w:rPr>
          <w:rStyle w:val="Emphasis"/>
        </w:rPr>
      </w:pPr>
    </w:p>
    <w:tbl>
      <w:tblPr>
        <w:tblW w:w="9108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2"/>
        <w:gridCol w:w="578"/>
        <w:gridCol w:w="603"/>
        <w:gridCol w:w="1080"/>
        <w:gridCol w:w="180"/>
        <w:gridCol w:w="1098"/>
        <w:gridCol w:w="189"/>
        <w:gridCol w:w="1042"/>
        <w:gridCol w:w="178"/>
        <w:gridCol w:w="958"/>
      </w:tblGrid>
      <w:tr w:rsidR="00E57C1B" w:rsidRPr="007671A3" w14:paraId="62A9A467" w14:textId="77777777" w:rsidTr="00E57C1B">
        <w:trPr>
          <w:cantSplit/>
        </w:trPr>
        <w:tc>
          <w:tcPr>
            <w:tcW w:w="3202" w:type="dxa"/>
          </w:tcPr>
          <w:p w14:paraId="2DD6CF7C" w14:textId="77777777" w:rsidR="00E57C1B" w:rsidRPr="007671A3" w:rsidRDefault="00E57C1B" w:rsidP="00E57C1B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24E28F15" w14:textId="77777777" w:rsidR="00E57C1B" w:rsidRPr="007671A3" w:rsidRDefault="00E57C1B" w:rsidP="00E57C1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297D399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359D6C8C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gridSpan w:val="3"/>
          </w:tcPr>
          <w:p w14:paraId="735A1A23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3C3C" w:rsidRPr="007671A3" w14:paraId="5D940E2C" w14:textId="77777777" w:rsidTr="00FB6215">
        <w:trPr>
          <w:cantSplit/>
        </w:trPr>
        <w:tc>
          <w:tcPr>
            <w:tcW w:w="4383" w:type="dxa"/>
            <w:gridSpan w:val="3"/>
          </w:tcPr>
          <w:p w14:paraId="70BA6786" w14:textId="5A826F6C" w:rsidR="00673C3C" w:rsidRPr="007671A3" w:rsidRDefault="00673C3C" w:rsidP="00673C3C">
            <w:pPr>
              <w:pStyle w:val="acctcolumnheading"/>
              <w:spacing w:after="0" w:line="240" w:lineRule="auto"/>
              <w:ind w:left="-108" w:right="-6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A227EFC" w14:textId="77E1A6DF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586E5466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98" w:type="dxa"/>
          </w:tcPr>
          <w:p w14:paraId="1BA8B881" w14:textId="13F0BCC4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189" w:type="dxa"/>
          </w:tcPr>
          <w:p w14:paraId="32BAF279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</w:tcPr>
          <w:p w14:paraId="48F4DBFB" w14:textId="4B827EED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14:paraId="74A805B8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58" w:type="dxa"/>
          </w:tcPr>
          <w:p w14:paraId="6CF0665E" w14:textId="4EAC2199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</w:tr>
      <w:tr w:rsidR="00673C3C" w:rsidRPr="007671A3" w14:paraId="22797D28" w14:textId="77777777" w:rsidTr="00E57C1B">
        <w:trPr>
          <w:cantSplit/>
          <w:trHeight w:val="380"/>
        </w:trPr>
        <w:tc>
          <w:tcPr>
            <w:tcW w:w="3780" w:type="dxa"/>
            <w:gridSpan w:val="2"/>
          </w:tcPr>
          <w:p w14:paraId="13F088BA" w14:textId="77777777" w:rsidR="00673C3C" w:rsidRPr="007671A3" w:rsidRDefault="00673C3C" w:rsidP="00673C3C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" w:type="dxa"/>
            <w:vAlign w:val="bottom"/>
          </w:tcPr>
          <w:p w14:paraId="0DB9F9C7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25" w:type="dxa"/>
            <w:gridSpan w:val="7"/>
          </w:tcPr>
          <w:p w14:paraId="32AFEF3B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73C3C" w:rsidRPr="007671A3" w14:paraId="2371A98E" w14:textId="77777777" w:rsidTr="00FB6215">
        <w:trPr>
          <w:cantSplit/>
        </w:trPr>
        <w:tc>
          <w:tcPr>
            <w:tcW w:w="3780" w:type="dxa"/>
            <w:gridSpan w:val="2"/>
          </w:tcPr>
          <w:p w14:paraId="513EA8D3" w14:textId="5237A27B" w:rsidR="00673C3C" w:rsidRPr="00F54B49" w:rsidRDefault="00673C3C" w:rsidP="00603B10">
            <w:pPr>
              <w:tabs>
                <w:tab w:val="left" w:pos="120"/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F54B49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ครบกำหนดภายใน </w:t>
            </w:r>
            <w:r w:rsidRPr="00F54B49">
              <w:rPr>
                <w:rFonts w:ascii="Angsana New" w:hAnsi="Angsana New"/>
                <w:sz w:val="30"/>
                <w:szCs w:val="30"/>
              </w:rPr>
              <w:t>1</w:t>
            </w:r>
            <w:r w:rsidRPr="00F54B4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03" w:type="dxa"/>
            <w:vAlign w:val="bottom"/>
          </w:tcPr>
          <w:p w14:paraId="6BDF758D" w14:textId="77777777" w:rsidR="00673C3C" w:rsidRPr="00F54B49" w:rsidRDefault="00673C3C" w:rsidP="00673C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AD8653" w14:textId="70AA1F10" w:rsidR="00673C3C" w:rsidRPr="00F54B49" w:rsidRDefault="00B420FA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12"/>
              </w:tabs>
              <w:spacing w:line="380" w:lineRule="exact"/>
              <w:ind w:right="-108"/>
              <w:rPr>
                <w:lang w:val="en-US"/>
              </w:rPr>
            </w:pPr>
            <w:r w:rsidRPr="00F54B49">
              <w:rPr>
                <w:lang w:val="en-US"/>
              </w:rPr>
              <w:t>-</w:t>
            </w:r>
          </w:p>
        </w:tc>
        <w:tc>
          <w:tcPr>
            <w:tcW w:w="180" w:type="dxa"/>
          </w:tcPr>
          <w:p w14:paraId="7A0711C3" w14:textId="77777777" w:rsidR="00673C3C" w:rsidRPr="00F54B49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C417087" w14:textId="54EBAF1F" w:rsidR="00673C3C" w:rsidRPr="00F54B49" w:rsidRDefault="00B420FA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lang w:val="en-US"/>
              </w:rPr>
            </w:pPr>
            <w:r w:rsidRPr="00F54B49">
              <w:rPr>
                <w:lang w:val="en-US"/>
              </w:rPr>
              <w:t>-</w:t>
            </w:r>
          </w:p>
        </w:tc>
        <w:tc>
          <w:tcPr>
            <w:tcW w:w="189" w:type="dxa"/>
          </w:tcPr>
          <w:p w14:paraId="7586F3A2" w14:textId="77777777" w:rsidR="00673C3C" w:rsidRPr="00F54B49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553D9326" w14:textId="2F08A1E5" w:rsidR="00673C3C" w:rsidRPr="00F54B49" w:rsidRDefault="002F7880" w:rsidP="00994CA1">
            <w:pPr>
              <w:pStyle w:val="NoSpacing"/>
              <w:tabs>
                <w:tab w:val="decimal" w:pos="83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4B49">
              <w:rPr>
                <w:rFonts w:ascii="Angsana New" w:eastAsia="Times New Roman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178" w:type="dxa"/>
          </w:tcPr>
          <w:p w14:paraId="3642F80A" w14:textId="77777777" w:rsidR="00673C3C" w:rsidRPr="00F54B49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42326C4D" w14:textId="262F37D8" w:rsidR="00673C3C" w:rsidRPr="00F54B49" w:rsidRDefault="00673C3C" w:rsidP="00994CA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4B49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</w:tbl>
    <w:p w14:paraId="2320C849" w14:textId="75BF230A" w:rsidR="003B4293" w:rsidRDefault="003B4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43EA79A" w14:textId="3AFAF4A8" w:rsidR="005B3B34" w:rsidRPr="007671A3" w:rsidRDefault="00C66AA6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เจ้าหนี้การค้า</w:t>
      </w:r>
    </w:p>
    <w:p w14:paraId="32B09FAE" w14:textId="77777777" w:rsidR="005B3B34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08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2"/>
        <w:gridCol w:w="578"/>
        <w:gridCol w:w="603"/>
        <w:gridCol w:w="1080"/>
        <w:gridCol w:w="180"/>
        <w:gridCol w:w="1098"/>
        <w:gridCol w:w="189"/>
        <w:gridCol w:w="1042"/>
        <w:gridCol w:w="178"/>
        <w:gridCol w:w="958"/>
      </w:tblGrid>
      <w:tr w:rsidR="00603B10" w:rsidRPr="007671A3" w14:paraId="216EA532" w14:textId="77777777" w:rsidTr="00C403AD">
        <w:trPr>
          <w:cantSplit/>
        </w:trPr>
        <w:tc>
          <w:tcPr>
            <w:tcW w:w="3202" w:type="dxa"/>
          </w:tcPr>
          <w:p w14:paraId="322797EC" w14:textId="77777777" w:rsidR="00603B10" w:rsidRPr="007671A3" w:rsidRDefault="00603B10" w:rsidP="00C403AD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33FC0649" w14:textId="77777777" w:rsidR="00603B10" w:rsidRPr="007671A3" w:rsidRDefault="00603B10" w:rsidP="00C403AD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6689F848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5606D339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gridSpan w:val="3"/>
          </w:tcPr>
          <w:p w14:paraId="5EE20F37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03B10" w:rsidRPr="007671A3" w14:paraId="5710E6CB" w14:textId="77777777" w:rsidTr="00C403AD">
        <w:trPr>
          <w:cantSplit/>
        </w:trPr>
        <w:tc>
          <w:tcPr>
            <w:tcW w:w="4383" w:type="dxa"/>
            <w:gridSpan w:val="3"/>
          </w:tcPr>
          <w:p w14:paraId="756BE34E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6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</w:tcPr>
          <w:p w14:paraId="46FC0F43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4EE254C8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98" w:type="dxa"/>
          </w:tcPr>
          <w:p w14:paraId="5BDB5585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189" w:type="dxa"/>
          </w:tcPr>
          <w:p w14:paraId="086CB97E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</w:tcPr>
          <w:p w14:paraId="4E14D902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14:paraId="10D61173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58" w:type="dxa"/>
          </w:tcPr>
          <w:p w14:paraId="7F681595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</w:tr>
      <w:tr w:rsidR="00603B10" w:rsidRPr="007671A3" w14:paraId="526AE6B6" w14:textId="77777777" w:rsidTr="00C403AD">
        <w:trPr>
          <w:cantSplit/>
          <w:trHeight w:val="380"/>
        </w:trPr>
        <w:tc>
          <w:tcPr>
            <w:tcW w:w="3780" w:type="dxa"/>
            <w:gridSpan w:val="2"/>
          </w:tcPr>
          <w:p w14:paraId="3E72E8B7" w14:textId="77777777" w:rsidR="00603B10" w:rsidRPr="007671A3" w:rsidRDefault="00603B10" w:rsidP="00C403AD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" w:type="dxa"/>
            <w:vAlign w:val="bottom"/>
          </w:tcPr>
          <w:p w14:paraId="59568EB1" w14:textId="77777777" w:rsidR="00603B10" w:rsidRPr="007671A3" w:rsidRDefault="00603B10" w:rsidP="00C403A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25" w:type="dxa"/>
            <w:gridSpan w:val="7"/>
          </w:tcPr>
          <w:p w14:paraId="68AD10D0" w14:textId="77777777" w:rsidR="00603B10" w:rsidRPr="007671A3" w:rsidRDefault="00603B10" w:rsidP="00C403A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3B10" w:rsidRPr="007671A3" w14:paraId="4882FE7F" w14:textId="77777777" w:rsidTr="00C403AD">
        <w:trPr>
          <w:cantSplit/>
        </w:trPr>
        <w:tc>
          <w:tcPr>
            <w:tcW w:w="3780" w:type="dxa"/>
            <w:gridSpan w:val="2"/>
          </w:tcPr>
          <w:p w14:paraId="6A21A437" w14:textId="6C78F5A1" w:rsidR="00603B10" w:rsidRPr="00DF6CB6" w:rsidRDefault="00603B10" w:rsidP="00603B10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03" w:type="dxa"/>
          </w:tcPr>
          <w:p w14:paraId="27A5B27D" w14:textId="2D06ADC4" w:rsidR="00603B10" w:rsidRPr="007671A3" w:rsidRDefault="00603B10" w:rsidP="00603B10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1ABD3D74" w14:textId="7444FEC8" w:rsidR="00603B10" w:rsidRPr="007671A3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15,346</w:t>
            </w:r>
          </w:p>
        </w:tc>
        <w:tc>
          <w:tcPr>
            <w:tcW w:w="180" w:type="dxa"/>
          </w:tcPr>
          <w:p w14:paraId="68EB4F06" w14:textId="77777777" w:rsidR="00603B10" w:rsidRPr="007671A3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64388C0" w14:textId="15EF42E8" w:rsidR="00603B10" w:rsidRPr="007671A3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10,732</w:t>
            </w:r>
          </w:p>
        </w:tc>
        <w:tc>
          <w:tcPr>
            <w:tcW w:w="189" w:type="dxa"/>
          </w:tcPr>
          <w:p w14:paraId="07E1F2FD" w14:textId="77777777" w:rsidR="00603B10" w:rsidRPr="007671A3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2338119" w14:textId="16E688B0" w:rsidR="00603B10" w:rsidRPr="00603B10" w:rsidRDefault="00603B10" w:rsidP="00603B10">
            <w:pPr>
              <w:pStyle w:val="NoSpacing"/>
              <w:tabs>
                <w:tab w:val="decimal" w:pos="83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3B10">
              <w:rPr>
                <w:rFonts w:ascii="Angsana New" w:eastAsia="Times New Roman" w:hAnsi="Angsana New" w:cs="Angsana New"/>
                <w:sz w:val="30"/>
                <w:szCs w:val="30"/>
              </w:rPr>
              <w:t>12,030</w:t>
            </w:r>
          </w:p>
        </w:tc>
        <w:tc>
          <w:tcPr>
            <w:tcW w:w="178" w:type="dxa"/>
          </w:tcPr>
          <w:p w14:paraId="0CEC3D81" w14:textId="77777777" w:rsidR="00603B10" w:rsidRPr="007671A3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5E0031CA" w14:textId="25168994" w:rsidR="00603B10" w:rsidRPr="00603B10" w:rsidRDefault="00603B10" w:rsidP="00603B1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03B10">
              <w:rPr>
                <w:rFonts w:ascii="Angsana New" w:hAnsi="Angsana New"/>
                <w:sz w:val="30"/>
                <w:szCs w:val="30"/>
                <w:lang w:val="en-US" w:bidi="th-TH"/>
              </w:rPr>
              <w:t>10,332</w:t>
            </w:r>
          </w:p>
        </w:tc>
      </w:tr>
      <w:tr w:rsidR="00603B10" w:rsidRPr="007671A3" w14:paraId="4941F5A6" w14:textId="77777777" w:rsidTr="00603B10">
        <w:trPr>
          <w:cantSplit/>
        </w:trPr>
        <w:tc>
          <w:tcPr>
            <w:tcW w:w="3780" w:type="dxa"/>
            <w:gridSpan w:val="2"/>
          </w:tcPr>
          <w:p w14:paraId="646A1CCF" w14:textId="3C1B022F" w:rsidR="00603B10" w:rsidRPr="007671A3" w:rsidRDefault="00603B10" w:rsidP="00603B10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03" w:type="dxa"/>
          </w:tcPr>
          <w:p w14:paraId="55E026C3" w14:textId="77777777" w:rsidR="00603B10" w:rsidRPr="007671A3" w:rsidRDefault="00603B10" w:rsidP="00603B10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3BE075" w14:textId="6CA8AABC" w:rsidR="00603B10" w:rsidRPr="007671A3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89,944</w:t>
            </w:r>
          </w:p>
        </w:tc>
        <w:tc>
          <w:tcPr>
            <w:tcW w:w="180" w:type="dxa"/>
          </w:tcPr>
          <w:p w14:paraId="7B1EA544" w14:textId="77777777" w:rsidR="00603B10" w:rsidRPr="007671A3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1B72DD1" w14:textId="1DAAE270" w:rsidR="00603B10" w:rsidRPr="007671A3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75,172</w:t>
            </w:r>
          </w:p>
        </w:tc>
        <w:tc>
          <w:tcPr>
            <w:tcW w:w="189" w:type="dxa"/>
          </w:tcPr>
          <w:p w14:paraId="4B659E8A" w14:textId="77777777" w:rsidR="00603B10" w:rsidRPr="007671A3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147FF864" w14:textId="3FBDAB25" w:rsidR="00603B10" w:rsidRPr="00603B10" w:rsidRDefault="00603B10" w:rsidP="00603B10">
            <w:pPr>
              <w:pStyle w:val="NoSpacing"/>
              <w:tabs>
                <w:tab w:val="decimal" w:pos="83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3B10">
              <w:rPr>
                <w:rFonts w:ascii="Angsana New" w:eastAsia="Times New Roman" w:hAnsi="Angsana New" w:cs="Angsana New"/>
                <w:sz w:val="30"/>
                <w:szCs w:val="30"/>
              </w:rPr>
              <w:t>71,893</w:t>
            </w:r>
          </w:p>
        </w:tc>
        <w:tc>
          <w:tcPr>
            <w:tcW w:w="178" w:type="dxa"/>
          </w:tcPr>
          <w:p w14:paraId="0C68C928" w14:textId="77777777" w:rsidR="00603B10" w:rsidRPr="007671A3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2AF9B92E" w14:textId="6A5B76B7" w:rsidR="00603B10" w:rsidRPr="00603B10" w:rsidRDefault="00603B10" w:rsidP="00603B1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603B10">
              <w:rPr>
                <w:rFonts w:ascii="Angsana New" w:hAnsi="Angsana New"/>
                <w:sz w:val="30"/>
                <w:szCs w:val="30"/>
                <w:lang w:val="en-US" w:bidi="th-TH"/>
              </w:rPr>
              <w:t>68,691</w:t>
            </w:r>
          </w:p>
        </w:tc>
      </w:tr>
      <w:tr w:rsidR="00603B10" w:rsidRPr="007671A3" w14:paraId="492B3167" w14:textId="77777777" w:rsidTr="00603B10">
        <w:trPr>
          <w:cantSplit/>
        </w:trPr>
        <w:tc>
          <w:tcPr>
            <w:tcW w:w="3780" w:type="dxa"/>
            <w:gridSpan w:val="2"/>
          </w:tcPr>
          <w:p w14:paraId="0279B647" w14:textId="061B3B3C" w:rsidR="00603B10" w:rsidRPr="007671A3" w:rsidRDefault="00603B10" w:rsidP="00603B10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dxa"/>
          </w:tcPr>
          <w:p w14:paraId="12527486" w14:textId="77777777" w:rsidR="00603B10" w:rsidRPr="007671A3" w:rsidRDefault="00603B10" w:rsidP="00603B10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4CEB0A" w14:textId="51E6473C" w:rsidR="00603B10" w:rsidRPr="00603B10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3B1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105,290</w:t>
            </w:r>
          </w:p>
        </w:tc>
        <w:tc>
          <w:tcPr>
            <w:tcW w:w="180" w:type="dxa"/>
          </w:tcPr>
          <w:p w14:paraId="21E18526" w14:textId="77777777" w:rsidR="00603B10" w:rsidRPr="00603B10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3BDC437" w14:textId="0A47B333" w:rsidR="00603B10" w:rsidRPr="00603B10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03B10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85,904</w:t>
            </w:r>
          </w:p>
        </w:tc>
        <w:tc>
          <w:tcPr>
            <w:tcW w:w="189" w:type="dxa"/>
          </w:tcPr>
          <w:p w14:paraId="021D702A" w14:textId="77777777" w:rsidR="00603B10" w:rsidRPr="00603B10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3E64AA3D" w14:textId="7BB25C4D" w:rsidR="00603B10" w:rsidRPr="00603B10" w:rsidRDefault="00603B10" w:rsidP="00603B10">
            <w:pPr>
              <w:pStyle w:val="NoSpacing"/>
              <w:tabs>
                <w:tab w:val="decimal" w:pos="83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3B1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83,923</w:t>
            </w:r>
          </w:p>
        </w:tc>
        <w:tc>
          <w:tcPr>
            <w:tcW w:w="178" w:type="dxa"/>
          </w:tcPr>
          <w:p w14:paraId="36E3BBBB" w14:textId="77777777" w:rsidR="00603B10" w:rsidRPr="00603B10" w:rsidRDefault="00603B10" w:rsidP="00603B1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59A5D00C" w14:textId="048BFFB2" w:rsidR="00603B10" w:rsidRPr="00603B10" w:rsidRDefault="00603B10" w:rsidP="00603B1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03B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79,023</w:t>
            </w:r>
          </w:p>
        </w:tc>
      </w:tr>
    </w:tbl>
    <w:p w14:paraId="2C25B61B" w14:textId="77777777" w:rsidR="00603B10" w:rsidRDefault="00603B10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E6DED7D" w14:textId="77777777" w:rsidR="00603B10" w:rsidRDefault="00603B10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9DCFDC0" w14:textId="77777777" w:rsidR="00603B10" w:rsidRDefault="00603B10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88B861B" w14:textId="77777777" w:rsidR="00603B10" w:rsidRDefault="00603B10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8A15FF2" w14:textId="77777777" w:rsidR="00742351" w:rsidRDefault="00742351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1EA84E2" w14:textId="77777777" w:rsidR="00742351" w:rsidRDefault="00742351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CF88DE6" w14:textId="77777777" w:rsidR="00742351" w:rsidRDefault="00742351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54FDE13" w14:textId="1790446E" w:rsidR="005B3B34" w:rsidRPr="007671A3" w:rsidRDefault="001054C3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เจ้าหนี้</w:t>
      </w:r>
      <w:r w:rsidR="00C11DCA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หมุนเวียน</w:t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อื่น</w:t>
      </w:r>
    </w:p>
    <w:p w14:paraId="640727E3" w14:textId="77777777" w:rsidR="005B3B34" w:rsidRPr="006F1710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24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2952"/>
        <w:gridCol w:w="873"/>
        <w:gridCol w:w="1188"/>
        <w:gridCol w:w="244"/>
        <w:gridCol w:w="1178"/>
        <w:gridCol w:w="261"/>
        <w:gridCol w:w="1161"/>
        <w:gridCol w:w="243"/>
        <w:gridCol w:w="1143"/>
      </w:tblGrid>
      <w:tr w:rsidR="0075445E" w:rsidRPr="007671A3" w14:paraId="5A96F75D" w14:textId="77777777" w:rsidTr="00B420FA">
        <w:tc>
          <w:tcPr>
            <w:tcW w:w="2952" w:type="dxa"/>
          </w:tcPr>
          <w:p w14:paraId="01921705" w14:textId="77777777" w:rsidR="0075445E" w:rsidRPr="007671A3" w:rsidRDefault="0075445E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dxa"/>
          </w:tcPr>
          <w:p w14:paraId="5C89CF57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E4231C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423BAB2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09BE0A1F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438F4923" w14:textId="77777777" w:rsidTr="00B420FA">
        <w:tc>
          <w:tcPr>
            <w:tcW w:w="2952" w:type="dxa"/>
          </w:tcPr>
          <w:p w14:paraId="6C9C9C26" w14:textId="77777777" w:rsidR="00673C3C" w:rsidRPr="007671A3" w:rsidRDefault="00673C3C" w:rsidP="00673C3C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</w:tcPr>
          <w:p w14:paraId="4F1F5730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060B02C" w14:textId="0C0ED7B8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4" w:type="dxa"/>
          </w:tcPr>
          <w:p w14:paraId="18533266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4AC11F30" w14:textId="4AE1BD0B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1" w:type="dxa"/>
          </w:tcPr>
          <w:p w14:paraId="6DD65C1E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398DB97" w14:textId="0E4D9D31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2A2D10E4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EDB6EC" w14:textId="16D7AE16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73C3C" w:rsidRPr="007671A3" w14:paraId="6B5E8953" w14:textId="77777777" w:rsidTr="00B420FA">
        <w:tc>
          <w:tcPr>
            <w:tcW w:w="2952" w:type="dxa"/>
          </w:tcPr>
          <w:p w14:paraId="6AF58F8A" w14:textId="77777777" w:rsidR="00673C3C" w:rsidRPr="007671A3" w:rsidRDefault="00673C3C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dxa"/>
          </w:tcPr>
          <w:p w14:paraId="69909A71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</w:tcPr>
          <w:p w14:paraId="6B81BDE2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C3C" w:rsidRPr="007671A3" w14:paraId="18338987" w14:textId="77777777" w:rsidTr="00B420FA">
        <w:tc>
          <w:tcPr>
            <w:tcW w:w="2952" w:type="dxa"/>
          </w:tcPr>
          <w:p w14:paraId="24C729AB" w14:textId="77777777" w:rsidR="00673C3C" w:rsidRPr="007671A3" w:rsidRDefault="00673C3C" w:rsidP="00673C3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3" w:type="dxa"/>
          </w:tcPr>
          <w:p w14:paraId="079649FC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88" w:type="dxa"/>
          </w:tcPr>
          <w:p w14:paraId="2BA0F940" w14:textId="60BCA86A" w:rsidR="00673C3C" w:rsidRPr="007671A3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7,074</w:t>
            </w:r>
          </w:p>
        </w:tc>
        <w:tc>
          <w:tcPr>
            <w:tcW w:w="244" w:type="dxa"/>
          </w:tcPr>
          <w:p w14:paraId="5986E8A3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7978DA2" w14:textId="53292148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8,694</w:t>
            </w:r>
          </w:p>
        </w:tc>
        <w:tc>
          <w:tcPr>
            <w:tcW w:w="261" w:type="dxa"/>
          </w:tcPr>
          <w:p w14:paraId="7C21403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A958F2" w14:textId="43EC0264" w:rsidR="00673C3C" w:rsidRPr="007671A3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6,858</w:t>
            </w:r>
          </w:p>
        </w:tc>
        <w:tc>
          <w:tcPr>
            <w:tcW w:w="243" w:type="dxa"/>
          </w:tcPr>
          <w:p w14:paraId="55C6032B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8747EDC" w14:textId="508E584E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8,492</w:t>
            </w:r>
          </w:p>
        </w:tc>
      </w:tr>
      <w:tr w:rsidR="00673C3C" w:rsidRPr="007671A3" w14:paraId="2B8693A7" w14:textId="77777777" w:rsidTr="00B420FA">
        <w:tc>
          <w:tcPr>
            <w:tcW w:w="2952" w:type="dxa"/>
          </w:tcPr>
          <w:p w14:paraId="0C2FBE16" w14:textId="77777777" w:rsidR="00673C3C" w:rsidRPr="006F1710" w:rsidRDefault="00673C3C" w:rsidP="00673C3C">
            <w:pPr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3" w:type="dxa"/>
          </w:tcPr>
          <w:p w14:paraId="1E9C14C1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64D503E2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5B02D1C9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6370050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5713ACF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DE7604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962307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46EA7490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73C3C" w:rsidRPr="007671A3" w14:paraId="2BBB35F5" w14:textId="77777777" w:rsidTr="00B420FA">
        <w:tc>
          <w:tcPr>
            <w:tcW w:w="2952" w:type="dxa"/>
          </w:tcPr>
          <w:p w14:paraId="64DB3140" w14:textId="77777777" w:rsidR="00673C3C" w:rsidRPr="007671A3" w:rsidRDefault="00673C3C" w:rsidP="00673C3C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73" w:type="dxa"/>
          </w:tcPr>
          <w:p w14:paraId="47FD5E4F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E17D26A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52F024EB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1C5213D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6299012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CDB612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8CE8AE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B3D33A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73C3C" w:rsidRPr="007671A3" w14:paraId="6921350B" w14:textId="77777777" w:rsidTr="00B420FA">
        <w:tblPrEx>
          <w:tblLook w:val="0000" w:firstRow="0" w:lastRow="0" w:firstColumn="0" w:lastColumn="0" w:noHBand="0" w:noVBand="0"/>
        </w:tblPrEx>
        <w:tc>
          <w:tcPr>
            <w:tcW w:w="2952" w:type="dxa"/>
          </w:tcPr>
          <w:p w14:paraId="4811C255" w14:textId="77777777" w:rsidR="00673C3C" w:rsidRPr="007671A3" w:rsidRDefault="00673C3C" w:rsidP="00673C3C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73" w:type="dxa"/>
          </w:tcPr>
          <w:p w14:paraId="6C5917E9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</w:tcPr>
          <w:p w14:paraId="30F7281A" w14:textId="4D15F671" w:rsidR="00673C3C" w:rsidRPr="007671A3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14,659</w:t>
            </w:r>
          </w:p>
        </w:tc>
        <w:tc>
          <w:tcPr>
            <w:tcW w:w="244" w:type="dxa"/>
          </w:tcPr>
          <w:p w14:paraId="14CA3B00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D462267" w14:textId="517D7473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12,198</w:t>
            </w:r>
          </w:p>
        </w:tc>
        <w:tc>
          <w:tcPr>
            <w:tcW w:w="261" w:type="dxa"/>
          </w:tcPr>
          <w:p w14:paraId="76A2941E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61946C5" w14:textId="23EFA7FD" w:rsidR="00673C3C" w:rsidRPr="007671A3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13,571</w:t>
            </w:r>
          </w:p>
        </w:tc>
        <w:tc>
          <w:tcPr>
            <w:tcW w:w="243" w:type="dxa"/>
          </w:tcPr>
          <w:p w14:paraId="22BCE7C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414B2EE" w14:textId="6538C2CA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10,713</w:t>
            </w:r>
          </w:p>
        </w:tc>
      </w:tr>
      <w:tr w:rsidR="00673C3C" w:rsidRPr="007671A3" w14:paraId="4DC892FD" w14:textId="77777777" w:rsidTr="00B420FA">
        <w:tblPrEx>
          <w:tblLook w:val="0000" w:firstRow="0" w:lastRow="0" w:firstColumn="0" w:lastColumn="0" w:noHBand="0" w:noVBand="0"/>
        </w:tblPrEx>
        <w:tc>
          <w:tcPr>
            <w:tcW w:w="2952" w:type="dxa"/>
          </w:tcPr>
          <w:p w14:paraId="3A721566" w14:textId="77777777" w:rsidR="00673C3C" w:rsidRPr="007671A3" w:rsidRDefault="00673C3C" w:rsidP="00673C3C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เจ้าหนี้ค่าขนส่ง</w:t>
            </w:r>
          </w:p>
        </w:tc>
        <w:tc>
          <w:tcPr>
            <w:tcW w:w="873" w:type="dxa"/>
          </w:tcPr>
          <w:p w14:paraId="45ABBB21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</w:tcPr>
          <w:p w14:paraId="6836A8FE" w14:textId="5E9C350D" w:rsidR="00673C3C" w:rsidRPr="007671A3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13,154</w:t>
            </w:r>
          </w:p>
        </w:tc>
        <w:tc>
          <w:tcPr>
            <w:tcW w:w="244" w:type="dxa"/>
          </w:tcPr>
          <w:p w14:paraId="13FE077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3714F5A" w14:textId="57DD15EC" w:rsidR="00673C3C" w:rsidRPr="007671A3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536AA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 w:rsidR="00536AA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083</w:t>
            </w:r>
          </w:p>
        </w:tc>
        <w:tc>
          <w:tcPr>
            <w:tcW w:w="261" w:type="dxa"/>
          </w:tcPr>
          <w:p w14:paraId="7CFDF17B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525E7F5" w14:textId="3C0C4F21" w:rsidR="00673C3C" w:rsidRPr="007671A3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11,677</w:t>
            </w:r>
          </w:p>
        </w:tc>
        <w:tc>
          <w:tcPr>
            <w:tcW w:w="243" w:type="dxa"/>
          </w:tcPr>
          <w:p w14:paraId="0A40679E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3D3C20F" w14:textId="0498F288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9,940</w:t>
            </w:r>
          </w:p>
        </w:tc>
      </w:tr>
      <w:tr w:rsidR="00866AA7" w:rsidRPr="007671A3" w14:paraId="52E331EE" w14:textId="77777777" w:rsidTr="003C4D6A">
        <w:tblPrEx>
          <w:tblLook w:val="0000" w:firstRow="0" w:lastRow="0" w:firstColumn="0" w:lastColumn="0" w:noHBand="0" w:noVBand="0"/>
        </w:tblPrEx>
        <w:tc>
          <w:tcPr>
            <w:tcW w:w="2952" w:type="dxa"/>
          </w:tcPr>
          <w:p w14:paraId="5EEEFE86" w14:textId="77777777" w:rsidR="00866AA7" w:rsidRPr="007671A3" w:rsidRDefault="00866AA7" w:rsidP="003C4D6A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ค่าใช้จ่ายในการขายค้างจ่าย</w:t>
            </w:r>
          </w:p>
        </w:tc>
        <w:tc>
          <w:tcPr>
            <w:tcW w:w="873" w:type="dxa"/>
          </w:tcPr>
          <w:p w14:paraId="11A7326D" w14:textId="77777777" w:rsidR="00866AA7" w:rsidRPr="007671A3" w:rsidRDefault="00866AA7" w:rsidP="003C4D6A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</w:tcPr>
          <w:p w14:paraId="5646279C" w14:textId="77777777" w:rsidR="00866AA7" w:rsidRPr="007671A3" w:rsidRDefault="00866AA7" w:rsidP="003C4D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5,202</w:t>
            </w:r>
          </w:p>
        </w:tc>
        <w:tc>
          <w:tcPr>
            <w:tcW w:w="244" w:type="dxa"/>
          </w:tcPr>
          <w:p w14:paraId="5C6A655C" w14:textId="77777777" w:rsidR="00866AA7" w:rsidRPr="007671A3" w:rsidRDefault="00866AA7" w:rsidP="003C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8BF6484" w14:textId="77777777" w:rsidR="00866AA7" w:rsidRPr="007671A3" w:rsidRDefault="00866AA7" w:rsidP="003C4D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14,666</w:t>
            </w:r>
          </w:p>
        </w:tc>
        <w:tc>
          <w:tcPr>
            <w:tcW w:w="261" w:type="dxa"/>
          </w:tcPr>
          <w:p w14:paraId="618023F2" w14:textId="77777777" w:rsidR="00866AA7" w:rsidRPr="007671A3" w:rsidRDefault="00866AA7" w:rsidP="003C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BEFEED5" w14:textId="77777777" w:rsidR="00866AA7" w:rsidRPr="007671A3" w:rsidRDefault="00866AA7" w:rsidP="003C4D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4,282</w:t>
            </w:r>
          </w:p>
        </w:tc>
        <w:tc>
          <w:tcPr>
            <w:tcW w:w="243" w:type="dxa"/>
          </w:tcPr>
          <w:p w14:paraId="0EAA14C8" w14:textId="77777777" w:rsidR="00866AA7" w:rsidRPr="007671A3" w:rsidRDefault="00866AA7" w:rsidP="003C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DEC075C" w14:textId="77777777" w:rsidR="00866AA7" w:rsidRPr="007671A3" w:rsidRDefault="00866AA7" w:rsidP="003C4D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13,848</w:t>
            </w:r>
          </w:p>
        </w:tc>
      </w:tr>
      <w:tr w:rsidR="00673C3C" w:rsidRPr="007671A3" w14:paraId="4AF7A9F9" w14:textId="77777777" w:rsidTr="00B420FA">
        <w:tblPrEx>
          <w:tblLook w:val="0000" w:firstRow="0" w:lastRow="0" w:firstColumn="0" w:lastColumn="0" w:noHBand="0" w:noVBand="0"/>
        </w:tblPrEx>
        <w:tc>
          <w:tcPr>
            <w:tcW w:w="2952" w:type="dxa"/>
          </w:tcPr>
          <w:p w14:paraId="39FCC602" w14:textId="1AE9FFD9" w:rsidR="00673C3C" w:rsidRPr="007671A3" w:rsidRDefault="00673C3C" w:rsidP="00673C3C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873" w:type="dxa"/>
          </w:tcPr>
          <w:p w14:paraId="3144FA7E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3E4A7D5A" w14:textId="29AC120F" w:rsidR="00673C3C" w:rsidRPr="007671A3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44" w:type="dxa"/>
          </w:tcPr>
          <w:p w14:paraId="4AB7CDC5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85DE3E0" w14:textId="46F1CE31" w:rsidR="00673C3C" w:rsidRPr="007671A3" w:rsidRDefault="00DB5D27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7,357</w:t>
            </w:r>
          </w:p>
        </w:tc>
        <w:tc>
          <w:tcPr>
            <w:tcW w:w="261" w:type="dxa"/>
          </w:tcPr>
          <w:p w14:paraId="14FBABAB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5F587CE" w14:textId="3F4483FF" w:rsidR="00673C3C" w:rsidRPr="007671A3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43" w:type="dxa"/>
          </w:tcPr>
          <w:p w14:paraId="0767A4A9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E248B10" w14:textId="72A90441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6,929</w:t>
            </w:r>
          </w:p>
        </w:tc>
      </w:tr>
      <w:tr w:rsidR="00673C3C" w:rsidRPr="007671A3" w14:paraId="17050CA4" w14:textId="77777777" w:rsidTr="00B420FA">
        <w:tblPrEx>
          <w:tblLook w:val="0000" w:firstRow="0" w:lastRow="0" w:firstColumn="0" w:lastColumn="0" w:noHBand="0" w:noVBand="0"/>
        </w:tblPrEx>
        <w:tc>
          <w:tcPr>
            <w:tcW w:w="2952" w:type="dxa"/>
          </w:tcPr>
          <w:p w14:paraId="1A408209" w14:textId="77777777" w:rsidR="00673C3C" w:rsidRPr="007671A3" w:rsidRDefault="00673C3C" w:rsidP="00673C3C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73" w:type="dxa"/>
          </w:tcPr>
          <w:p w14:paraId="37C95F2C" w14:textId="77777777" w:rsidR="00673C3C" w:rsidRPr="007671A3" w:rsidRDefault="00673C3C" w:rsidP="00673C3C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354F4E6" w14:textId="3738D02B" w:rsidR="00673C3C" w:rsidRPr="007671A3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45,99</w:t>
            </w:r>
            <w:r w:rsidR="00536AA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4" w:type="dxa"/>
          </w:tcPr>
          <w:p w14:paraId="2D43F432" w14:textId="77777777" w:rsidR="00673C3C" w:rsidRPr="007671A3" w:rsidRDefault="00673C3C" w:rsidP="00673C3C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2FBF76F" w14:textId="5009F244" w:rsidR="00673C3C" w:rsidRPr="007671A3" w:rsidRDefault="00DB5D27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38,013</w:t>
            </w:r>
          </w:p>
        </w:tc>
        <w:tc>
          <w:tcPr>
            <w:tcW w:w="261" w:type="dxa"/>
          </w:tcPr>
          <w:p w14:paraId="37502BED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9B1EB55" w14:textId="1A52B324" w:rsidR="00673C3C" w:rsidRPr="007671A3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39,36</w:t>
            </w:r>
            <w:r w:rsidR="00DB021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</w:tcPr>
          <w:p w14:paraId="599DD340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6BE2102" w14:textId="1D476F20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32,022</w:t>
            </w:r>
          </w:p>
        </w:tc>
      </w:tr>
      <w:tr w:rsidR="00673C3C" w:rsidRPr="007671A3" w14:paraId="4EE5CD3A" w14:textId="77777777" w:rsidTr="00B420FA">
        <w:tblPrEx>
          <w:tblLook w:val="0000" w:firstRow="0" w:lastRow="0" w:firstColumn="0" w:lastColumn="0" w:noHBand="0" w:noVBand="0"/>
        </w:tblPrEx>
        <w:tc>
          <w:tcPr>
            <w:tcW w:w="2952" w:type="dxa"/>
          </w:tcPr>
          <w:p w14:paraId="37C2AAEC" w14:textId="77777777" w:rsidR="00673C3C" w:rsidRPr="007671A3" w:rsidRDefault="00673C3C" w:rsidP="00673C3C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14:paraId="4223F42E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85B5762" w14:textId="5ADF5460" w:rsidR="00673C3C" w:rsidRPr="00FB6215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86,480</w:t>
            </w:r>
          </w:p>
        </w:tc>
        <w:tc>
          <w:tcPr>
            <w:tcW w:w="244" w:type="dxa"/>
          </w:tcPr>
          <w:p w14:paraId="6334402A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68E64F2" w14:textId="79FB9765" w:rsidR="00673C3C" w:rsidRPr="007671A3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92,011</w:t>
            </w:r>
          </w:p>
        </w:tc>
        <w:tc>
          <w:tcPr>
            <w:tcW w:w="261" w:type="dxa"/>
          </w:tcPr>
          <w:p w14:paraId="7FC38202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A5F8EBA" w14:textId="11652FC9" w:rsidR="00673C3C" w:rsidRPr="007671A3" w:rsidRDefault="002F7880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76,053</w:t>
            </w:r>
          </w:p>
        </w:tc>
        <w:tc>
          <w:tcPr>
            <w:tcW w:w="243" w:type="dxa"/>
          </w:tcPr>
          <w:p w14:paraId="0EF31CC3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FA3183E" w14:textId="139FA902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81,944</w:t>
            </w:r>
          </w:p>
        </w:tc>
      </w:tr>
    </w:tbl>
    <w:p w14:paraId="69E7232A" w14:textId="77777777" w:rsidR="007A2B14" w:rsidRPr="006F1710" w:rsidRDefault="007A2B14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5B984B9E" w14:textId="1C035260" w:rsidR="005B3B34" w:rsidRPr="007671A3" w:rsidRDefault="001054C3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A07E4"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</w:t>
      </w:r>
      <w:r w:rsidR="001A058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ผลประโยชน์</w:t>
      </w:r>
      <w:r w:rsidR="00FB7BFD"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พนักงาน</w:t>
      </w:r>
    </w:p>
    <w:p w14:paraId="7C99D54B" w14:textId="77777777" w:rsidR="005B3B34" w:rsidRPr="006F1710" w:rsidRDefault="005B3B34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p w14:paraId="3498A9D7" w14:textId="699D5DB7" w:rsidR="00536D3D" w:rsidRPr="007671A3" w:rsidRDefault="006E68F2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1BF9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="00536D3D" w:rsidRPr="00F51BF9">
        <w:rPr>
          <w:rFonts w:ascii="Angsana New" w:hAnsi="Angsana New"/>
          <w:spacing w:val="2"/>
          <w:sz w:val="30"/>
          <w:szCs w:val="30"/>
          <w:cs/>
        </w:rPr>
        <w:t>จ่ายค่าชดเชยผลประโยชน์</w:t>
      </w:r>
      <w:r w:rsidR="00215644" w:rsidRPr="00F51BF9">
        <w:rPr>
          <w:rFonts w:ascii="Angsana New" w:hAnsi="Angsana New" w:hint="cs"/>
          <w:spacing w:val="2"/>
          <w:sz w:val="30"/>
          <w:szCs w:val="30"/>
          <w:cs/>
        </w:rPr>
        <w:t>ที่กำหนดไว้</w:t>
      </w:r>
      <w:r w:rsidR="00536D3D" w:rsidRPr="00F51BF9">
        <w:rPr>
          <w:rFonts w:ascii="Angsana New" w:hAnsi="Angsana New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ED2183" w:rsidRPr="00F51BF9">
        <w:rPr>
          <w:rFonts w:ascii="Angsana New" w:hAnsi="Angsana New"/>
          <w:spacing w:val="2"/>
          <w:sz w:val="30"/>
          <w:szCs w:val="30"/>
        </w:rPr>
        <w:t xml:space="preserve"> </w:t>
      </w:r>
      <w:r w:rsidR="00536D3D" w:rsidRPr="00F51BF9">
        <w:rPr>
          <w:rFonts w:ascii="Angsana New" w:hAnsi="Angsana New"/>
          <w:spacing w:val="2"/>
          <w:sz w:val="30"/>
          <w:szCs w:val="30"/>
          <w:cs/>
        </w:rPr>
        <w:t xml:space="preserve">พ.ศ. </w:t>
      </w:r>
      <w:r w:rsidR="00ED2183" w:rsidRPr="00F51BF9">
        <w:rPr>
          <w:rFonts w:ascii="Angsana New" w:hAnsi="Angsana New"/>
          <w:spacing w:val="2"/>
          <w:sz w:val="30"/>
          <w:szCs w:val="30"/>
        </w:rPr>
        <w:t>2541</w:t>
      </w:r>
      <w:r w:rsidR="00536D3D" w:rsidRPr="007671A3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FB85FDD" w14:textId="77777777" w:rsidR="005B3B34" w:rsidRPr="007671A3" w:rsidRDefault="005B3B34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F429B6B" w14:textId="77777777" w:rsidR="000C595B" w:rsidRPr="007671A3" w:rsidRDefault="00E85BBC" w:rsidP="00721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1CAF">
        <w:rPr>
          <w:rFonts w:ascii="Angsana New" w:hAnsi="Angsana New"/>
          <w:spacing w:val="-4"/>
          <w:sz w:val="30"/>
          <w:szCs w:val="30"/>
          <w:cs/>
        </w:rPr>
        <w:t>โครงการผลประโยชน์</w:t>
      </w:r>
      <w:r w:rsidRPr="00721CAF">
        <w:rPr>
          <w:rFonts w:ascii="Angsana New" w:hAnsi="Angsana New" w:hint="cs"/>
          <w:spacing w:val="-4"/>
          <w:sz w:val="30"/>
          <w:szCs w:val="30"/>
          <w:cs/>
        </w:rPr>
        <w:t>ที่กำหนดไว้</w:t>
      </w:r>
      <w:r w:rsidRPr="00721CAF">
        <w:rPr>
          <w:rFonts w:ascii="Angsana New" w:hAnsi="Angsana New"/>
          <w:spacing w:val="-4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</w:t>
      </w:r>
      <w:r w:rsidRPr="00721CAF">
        <w:rPr>
          <w:rFonts w:ascii="Angsana New" w:hAnsi="Angsana New"/>
          <w:spacing w:val="-6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951348E" w14:textId="77777777" w:rsidR="000C595B" w:rsidRPr="006F1710" w:rsidRDefault="000C595B" w:rsidP="000C5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B5A1FE0" w14:textId="6DEC7720" w:rsidR="005B3B34" w:rsidRPr="007671A3" w:rsidRDefault="004A07E4" w:rsidP="000C5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ประมาณการหนี้สิ</w:t>
      </w:r>
      <w:r w:rsidR="008C4983"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นไม่หมุนเวียนสำหรับผลประโยชน์</w:t>
      </w:r>
      <w:r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พนักงาน</w:t>
      </w:r>
      <w:r w:rsidR="005B3B34" w:rsidRPr="007671A3">
        <w:rPr>
          <w:rFonts w:ascii="Angsana New" w:hAnsi="Angsana New"/>
          <w:i/>
          <w:iCs/>
          <w:sz w:val="30"/>
          <w:szCs w:val="30"/>
          <w:cs/>
        </w:rPr>
        <w:t xml:space="preserve">ในงบแสดงฐานะการเงิน ณ วันที่ </w:t>
      </w:r>
      <w:r w:rsidR="0046205D" w:rsidRPr="007671A3">
        <w:rPr>
          <w:rFonts w:ascii="Angsana New" w:hAnsi="Angsana New"/>
          <w:i/>
          <w:iCs/>
          <w:sz w:val="30"/>
          <w:szCs w:val="30"/>
        </w:rPr>
        <w:t>31</w:t>
      </w:r>
      <w:r w:rsidR="005B3B34" w:rsidRPr="007671A3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</w:p>
    <w:p w14:paraId="0B85AA9F" w14:textId="77777777" w:rsidR="00003093" w:rsidRPr="006F1710" w:rsidRDefault="00003093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rPr>
          <w:rFonts w:ascii="Angsana New" w:hAnsi="Angsana New"/>
          <w:i/>
          <w:iCs/>
          <w:sz w:val="24"/>
          <w:szCs w:val="24"/>
        </w:rPr>
      </w:pPr>
    </w:p>
    <w:tbl>
      <w:tblPr>
        <w:tblW w:w="9225" w:type="dxa"/>
        <w:tblInd w:w="423" w:type="dxa"/>
        <w:tblLook w:val="01E0" w:firstRow="1" w:lastRow="1" w:firstColumn="1" w:lastColumn="1" w:noHBand="0" w:noVBand="0"/>
      </w:tblPr>
      <w:tblGrid>
        <w:gridCol w:w="3825"/>
        <w:gridCol w:w="1170"/>
        <w:gridCol w:w="248"/>
        <w:gridCol w:w="1192"/>
        <w:gridCol w:w="248"/>
        <w:gridCol w:w="1140"/>
        <w:gridCol w:w="235"/>
        <w:gridCol w:w="1167"/>
      </w:tblGrid>
      <w:tr w:rsidR="005B3B34" w:rsidRPr="007671A3" w14:paraId="0144166B" w14:textId="77777777" w:rsidTr="00EA1D08">
        <w:tc>
          <w:tcPr>
            <w:tcW w:w="3825" w:type="dxa"/>
          </w:tcPr>
          <w:p w14:paraId="21EF4BDD" w14:textId="77777777" w:rsidR="005B3B34" w:rsidRPr="007671A3" w:rsidRDefault="005B3B34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43E164D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CEA90F2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1DC748E4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201D4470" w14:textId="77777777" w:rsidTr="00673C3C">
        <w:tc>
          <w:tcPr>
            <w:tcW w:w="3825" w:type="dxa"/>
          </w:tcPr>
          <w:p w14:paraId="2C1CB434" w14:textId="77777777" w:rsidR="00673C3C" w:rsidRPr="007671A3" w:rsidRDefault="00673C3C" w:rsidP="00673C3C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049C" w14:textId="1906362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8" w:type="dxa"/>
          </w:tcPr>
          <w:p w14:paraId="20CFB239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5AF4F2E5" w14:textId="389B6118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8" w:type="dxa"/>
          </w:tcPr>
          <w:p w14:paraId="02173242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EFB324" w14:textId="69338C2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14:paraId="5CB84984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4E92AD7" w14:textId="56A50B88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73C3C" w:rsidRPr="007671A3" w14:paraId="3E16155B" w14:textId="77777777" w:rsidTr="00EA1D08">
        <w:tc>
          <w:tcPr>
            <w:tcW w:w="3825" w:type="dxa"/>
          </w:tcPr>
          <w:p w14:paraId="1DD7375C" w14:textId="77777777" w:rsidR="00673C3C" w:rsidRPr="007671A3" w:rsidRDefault="00673C3C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4738083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C3C" w:rsidRPr="007671A3" w14:paraId="5C848608" w14:textId="77777777" w:rsidTr="00EA1D08">
        <w:tc>
          <w:tcPr>
            <w:tcW w:w="3825" w:type="dxa"/>
          </w:tcPr>
          <w:p w14:paraId="703E0FE2" w14:textId="77777777" w:rsidR="00673C3C" w:rsidRPr="007671A3" w:rsidRDefault="00673C3C" w:rsidP="00673C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17F44A6A" w14:textId="398A915E" w:rsidR="00673C3C" w:rsidRPr="007671A3" w:rsidRDefault="00673C3C" w:rsidP="00595B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11D77AF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295CB0C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79B595D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DBFFBA2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09254E32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7358D8E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95B93" w:rsidRPr="007671A3" w14:paraId="3E9AA32F" w14:textId="77777777" w:rsidTr="00EA1D08">
        <w:tc>
          <w:tcPr>
            <w:tcW w:w="3825" w:type="dxa"/>
          </w:tcPr>
          <w:p w14:paraId="6316CE13" w14:textId="7755DBE8" w:rsidR="00595B93" w:rsidRPr="007671A3" w:rsidRDefault="00595B93" w:rsidP="00595B93">
            <w:pPr>
              <w:tabs>
                <w:tab w:val="clear" w:pos="227"/>
              </w:tabs>
              <w:ind w:left="207" w:hanging="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0" w:type="dxa"/>
          </w:tcPr>
          <w:p w14:paraId="7CECA1B0" w14:textId="3BBF54CB" w:rsidR="00595B93" w:rsidRPr="007671A3" w:rsidRDefault="00595B93" w:rsidP="00595B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35,822</w:t>
            </w:r>
          </w:p>
        </w:tc>
        <w:tc>
          <w:tcPr>
            <w:tcW w:w="248" w:type="dxa"/>
          </w:tcPr>
          <w:p w14:paraId="1D03E7A2" w14:textId="77777777" w:rsidR="00595B93" w:rsidRPr="007671A3" w:rsidRDefault="00595B93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9D9EDB8" w14:textId="5B26099C" w:rsidR="00595B93" w:rsidRPr="007671A3" w:rsidRDefault="00595B93" w:rsidP="00595B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46,089</w:t>
            </w:r>
          </w:p>
        </w:tc>
        <w:tc>
          <w:tcPr>
            <w:tcW w:w="248" w:type="dxa"/>
          </w:tcPr>
          <w:p w14:paraId="78818AB3" w14:textId="77777777" w:rsidR="00595B93" w:rsidRPr="007671A3" w:rsidRDefault="00595B93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CB2F395" w14:textId="1BCA590B" w:rsidR="00595B93" w:rsidRPr="007671A3" w:rsidRDefault="00595B93" w:rsidP="00595B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33,111</w:t>
            </w:r>
          </w:p>
        </w:tc>
        <w:tc>
          <w:tcPr>
            <w:tcW w:w="235" w:type="dxa"/>
          </w:tcPr>
          <w:p w14:paraId="18376D07" w14:textId="77777777" w:rsidR="00595B93" w:rsidRPr="007671A3" w:rsidRDefault="00595B93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15E6D7A" w14:textId="52C1E2A7" w:rsidR="00595B93" w:rsidRPr="007671A3" w:rsidRDefault="00595B93" w:rsidP="00595B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42,023</w:t>
            </w:r>
          </w:p>
        </w:tc>
      </w:tr>
      <w:tr w:rsidR="00595B93" w:rsidRPr="007671A3" w14:paraId="2F81304C" w14:textId="77777777" w:rsidTr="00EA1D08">
        <w:tc>
          <w:tcPr>
            <w:tcW w:w="3825" w:type="dxa"/>
          </w:tcPr>
          <w:p w14:paraId="4D730EF3" w14:textId="77777777" w:rsidR="00595B93" w:rsidRPr="007671A3" w:rsidRDefault="00595B93" w:rsidP="00595B93">
            <w:pPr>
              <w:ind w:left="-27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5211680D" w14:textId="3624B6EE" w:rsidR="00595B93" w:rsidRPr="007671A3" w:rsidRDefault="00595B93" w:rsidP="00595B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3,462</w:t>
            </w:r>
          </w:p>
        </w:tc>
        <w:tc>
          <w:tcPr>
            <w:tcW w:w="248" w:type="dxa"/>
          </w:tcPr>
          <w:p w14:paraId="00D1AA85" w14:textId="77777777" w:rsidR="00595B93" w:rsidRPr="007671A3" w:rsidRDefault="00595B93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6876418" w14:textId="2836147B" w:rsidR="00595B93" w:rsidRPr="007671A3" w:rsidRDefault="00595B93" w:rsidP="00595B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2,298</w:t>
            </w:r>
          </w:p>
        </w:tc>
        <w:tc>
          <w:tcPr>
            <w:tcW w:w="248" w:type="dxa"/>
          </w:tcPr>
          <w:p w14:paraId="1317B3E8" w14:textId="77777777" w:rsidR="00595B93" w:rsidRPr="007671A3" w:rsidRDefault="00595B93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F5D7953" w14:textId="3147EBEA" w:rsidR="00595B93" w:rsidRPr="007671A3" w:rsidRDefault="00595B93" w:rsidP="00595B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3,07</w:t>
            </w:r>
            <w:r w:rsidR="008826D3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</w:p>
        </w:tc>
        <w:tc>
          <w:tcPr>
            <w:tcW w:w="235" w:type="dxa"/>
          </w:tcPr>
          <w:p w14:paraId="1004158A" w14:textId="77777777" w:rsidR="00595B93" w:rsidRPr="007671A3" w:rsidRDefault="00595B93" w:rsidP="0059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07BB1780" w14:textId="5711128A" w:rsidR="00595B93" w:rsidRPr="007671A3" w:rsidRDefault="00595B93" w:rsidP="00595B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1,936</w:t>
            </w:r>
          </w:p>
        </w:tc>
      </w:tr>
      <w:tr w:rsidR="00673C3C" w:rsidRPr="007671A3" w14:paraId="01AAD6CC" w14:textId="77777777" w:rsidTr="00EA1D08">
        <w:tc>
          <w:tcPr>
            <w:tcW w:w="3825" w:type="dxa"/>
          </w:tcPr>
          <w:p w14:paraId="0A269262" w14:textId="77777777" w:rsidR="00673C3C" w:rsidRPr="007671A3" w:rsidRDefault="00673C3C" w:rsidP="00673C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CA7D31" w14:textId="13F792E0" w:rsidR="00673C3C" w:rsidRPr="007671A3" w:rsidRDefault="00595B93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39,284</w:t>
            </w:r>
          </w:p>
        </w:tc>
        <w:tc>
          <w:tcPr>
            <w:tcW w:w="248" w:type="dxa"/>
          </w:tcPr>
          <w:p w14:paraId="67316E2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6E5AE411" w14:textId="39303530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48,387</w:t>
            </w:r>
          </w:p>
        </w:tc>
        <w:tc>
          <w:tcPr>
            <w:tcW w:w="248" w:type="dxa"/>
          </w:tcPr>
          <w:p w14:paraId="2FEC589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190F4870" w14:textId="2FF1A92B" w:rsidR="00673C3C" w:rsidRPr="007671A3" w:rsidRDefault="00595B93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36,181</w:t>
            </w:r>
          </w:p>
        </w:tc>
        <w:tc>
          <w:tcPr>
            <w:tcW w:w="235" w:type="dxa"/>
          </w:tcPr>
          <w:p w14:paraId="7A5AB14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44FBA4D" w14:textId="55F0058F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43,959</w:t>
            </w:r>
          </w:p>
        </w:tc>
      </w:tr>
    </w:tbl>
    <w:p w14:paraId="0CA87E33" w14:textId="77777777" w:rsidR="006F1710" w:rsidRDefault="006F1710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559AAB49" w14:textId="22F824E6" w:rsidR="00F97B7E" w:rsidRPr="008A7F23" w:rsidRDefault="005B3B34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4A07E4"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ประมาณการหนี้สินไม่หมุนเวียนของโครงการผลประโยชน์</w:t>
      </w:r>
    </w:p>
    <w:p w14:paraId="65C38E13" w14:textId="77777777" w:rsidR="004A07E4" w:rsidRPr="00A20DE7" w:rsidRDefault="004A07E4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16" w:type="dxa"/>
        <w:tblInd w:w="432" w:type="dxa"/>
        <w:tblLook w:val="01E0" w:firstRow="1" w:lastRow="1" w:firstColumn="1" w:lastColumn="1" w:noHBand="0" w:noVBand="0"/>
      </w:tblPr>
      <w:tblGrid>
        <w:gridCol w:w="3792"/>
        <w:gridCol w:w="7"/>
        <w:gridCol w:w="1163"/>
        <w:gridCol w:w="6"/>
        <w:gridCol w:w="244"/>
        <w:gridCol w:w="6"/>
        <w:gridCol w:w="1184"/>
        <w:gridCol w:w="6"/>
        <w:gridCol w:w="244"/>
        <w:gridCol w:w="6"/>
        <w:gridCol w:w="1158"/>
        <w:gridCol w:w="236"/>
        <w:gridCol w:w="1164"/>
      </w:tblGrid>
      <w:tr w:rsidR="005B3B34" w:rsidRPr="007671A3" w14:paraId="422D8A8D" w14:textId="77777777" w:rsidTr="00EA1D08">
        <w:tc>
          <w:tcPr>
            <w:tcW w:w="3799" w:type="dxa"/>
            <w:gridSpan w:val="2"/>
          </w:tcPr>
          <w:p w14:paraId="29A9F44D" w14:textId="77777777" w:rsidR="005B3B34" w:rsidRPr="007671A3" w:rsidRDefault="005B3B34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09" w:type="dxa"/>
            <w:gridSpan w:val="6"/>
          </w:tcPr>
          <w:p w14:paraId="780DED36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49521625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6D286813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52542199" w14:textId="77777777" w:rsidTr="00673C3C">
        <w:tc>
          <w:tcPr>
            <w:tcW w:w="3799" w:type="dxa"/>
            <w:gridSpan w:val="2"/>
          </w:tcPr>
          <w:p w14:paraId="6829218E" w14:textId="77777777" w:rsidR="00673C3C" w:rsidRPr="007671A3" w:rsidRDefault="00673C3C" w:rsidP="00673C3C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gridSpan w:val="2"/>
          </w:tcPr>
          <w:p w14:paraId="0CF938BA" w14:textId="5C798470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0" w:type="dxa"/>
            <w:gridSpan w:val="2"/>
          </w:tcPr>
          <w:p w14:paraId="5001FFE0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77C21913" w14:textId="28BC4B7E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0" w:type="dxa"/>
            <w:gridSpan w:val="2"/>
          </w:tcPr>
          <w:p w14:paraId="6C48F2E6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459B4B47" w14:textId="1D86C306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1A3C805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333D50DE" w14:textId="1EA0E28C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73C3C" w:rsidRPr="007671A3" w14:paraId="2BE4E92B" w14:textId="77777777" w:rsidTr="00EA1D08">
        <w:tc>
          <w:tcPr>
            <w:tcW w:w="3799" w:type="dxa"/>
            <w:gridSpan w:val="2"/>
          </w:tcPr>
          <w:p w14:paraId="0099D955" w14:textId="77777777" w:rsidR="00673C3C" w:rsidRPr="007671A3" w:rsidRDefault="00673C3C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7" w:type="dxa"/>
            <w:gridSpan w:val="11"/>
          </w:tcPr>
          <w:p w14:paraId="293330D3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C3C" w:rsidRPr="007671A3" w14:paraId="308C16D3" w14:textId="77777777" w:rsidTr="00673C3C">
        <w:tc>
          <w:tcPr>
            <w:tcW w:w="3799" w:type="dxa"/>
            <w:gridSpan w:val="2"/>
          </w:tcPr>
          <w:p w14:paraId="07D1E5C9" w14:textId="640CE0C2" w:rsidR="00673C3C" w:rsidRPr="007671A3" w:rsidRDefault="00673C3C" w:rsidP="00673C3C">
            <w:pPr>
              <w:tabs>
                <w:tab w:val="clear" w:pos="227"/>
                <w:tab w:val="left" w:pos="0"/>
                <w:tab w:val="left" w:pos="28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ณ วั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9" w:type="dxa"/>
            <w:gridSpan w:val="2"/>
            <w:vAlign w:val="bottom"/>
          </w:tcPr>
          <w:p w14:paraId="4C09861A" w14:textId="73EACEDB" w:rsidR="00673C3C" w:rsidRPr="007671A3" w:rsidRDefault="00595B93" w:rsidP="00B420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48,387</w:t>
            </w:r>
          </w:p>
        </w:tc>
        <w:tc>
          <w:tcPr>
            <w:tcW w:w="250" w:type="dxa"/>
            <w:gridSpan w:val="2"/>
          </w:tcPr>
          <w:p w14:paraId="246A7903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60948C24" w14:textId="1B9A9334" w:rsidR="00673C3C" w:rsidRPr="007671A3" w:rsidRDefault="00673C3C" w:rsidP="00B420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42,745</w:t>
            </w:r>
          </w:p>
        </w:tc>
        <w:tc>
          <w:tcPr>
            <w:tcW w:w="250" w:type="dxa"/>
            <w:gridSpan w:val="2"/>
          </w:tcPr>
          <w:p w14:paraId="3DD138D0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4BF638C2" w14:textId="4E3BDF8F" w:rsidR="00673C3C" w:rsidRPr="007671A3" w:rsidRDefault="00C64C53" w:rsidP="00B420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43,959</w:t>
            </w:r>
          </w:p>
        </w:tc>
        <w:tc>
          <w:tcPr>
            <w:tcW w:w="236" w:type="dxa"/>
          </w:tcPr>
          <w:p w14:paraId="3FEC5B1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5D2BC3B" w14:textId="6EE43560" w:rsidR="00673C3C" w:rsidRPr="007671A3" w:rsidRDefault="00673C3C" w:rsidP="00B420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38,844</w:t>
            </w:r>
          </w:p>
        </w:tc>
      </w:tr>
      <w:tr w:rsidR="00673C3C" w:rsidRPr="007671A3" w14:paraId="0DB3A1A0" w14:textId="77777777" w:rsidTr="00EA1D08">
        <w:tc>
          <w:tcPr>
            <w:tcW w:w="3799" w:type="dxa"/>
            <w:gridSpan w:val="2"/>
          </w:tcPr>
          <w:p w14:paraId="09546C0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69" w:type="dxa"/>
            <w:gridSpan w:val="2"/>
          </w:tcPr>
          <w:p w14:paraId="06C0238E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420B31D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45841FAC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78BFF5E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74998C0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D75E513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EE1F654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73C3C" w:rsidRPr="007671A3" w14:paraId="6705474A" w14:textId="77777777" w:rsidTr="00EA1D08">
        <w:tc>
          <w:tcPr>
            <w:tcW w:w="3799" w:type="dxa"/>
            <w:gridSpan w:val="2"/>
          </w:tcPr>
          <w:p w14:paraId="3F4C37F0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9" w:type="dxa"/>
            <w:gridSpan w:val="2"/>
          </w:tcPr>
          <w:p w14:paraId="6A0AD098" w14:textId="120E981B" w:rsidR="00673C3C" w:rsidRPr="007671A3" w:rsidRDefault="00595B93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4,748</w:t>
            </w:r>
          </w:p>
        </w:tc>
        <w:tc>
          <w:tcPr>
            <w:tcW w:w="250" w:type="dxa"/>
            <w:gridSpan w:val="2"/>
          </w:tcPr>
          <w:p w14:paraId="3BF1525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33F024B4" w14:textId="76A33C1B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4,627</w:t>
            </w:r>
          </w:p>
        </w:tc>
        <w:tc>
          <w:tcPr>
            <w:tcW w:w="250" w:type="dxa"/>
            <w:gridSpan w:val="2"/>
          </w:tcPr>
          <w:p w14:paraId="1EBCCC1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BEF02EC" w14:textId="69FC4FBB" w:rsidR="00673C3C" w:rsidRPr="007671A3" w:rsidRDefault="00C64C53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4,255</w:t>
            </w:r>
          </w:p>
        </w:tc>
        <w:tc>
          <w:tcPr>
            <w:tcW w:w="236" w:type="dxa"/>
          </w:tcPr>
          <w:p w14:paraId="2B4FECC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43B6E5A" w14:textId="17745986" w:rsidR="00673C3C" w:rsidRPr="007671A3" w:rsidRDefault="00673C3C" w:rsidP="008826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4,139</w:t>
            </w:r>
          </w:p>
        </w:tc>
      </w:tr>
      <w:tr w:rsidR="00673C3C" w:rsidRPr="007671A3" w14:paraId="04AF224C" w14:textId="77777777" w:rsidTr="00EA1D08">
        <w:tc>
          <w:tcPr>
            <w:tcW w:w="3799" w:type="dxa"/>
            <w:gridSpan w:val="2"/>
          </w:tcPr>
          <w:p w14:paraId="508CBE7E" w14:textId="14DFBFB9" w:rsidR="00673C3C" w:rsidRPr="007671A3" w:rsidRDefault="00673C3C" w:rsidP="00673C3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169" w:type="dxa"/>
            <w:gridSpan w:val="2"/>
          </w:tcPr>
          <w:p w14:paraId="4274D518" w14:textId="54EDF0B1" w:rsidR="00673C3C" w:rsidRPr="007671A3" w:rsidRDefault="00595B93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1,740</w:t>
            </w:r>
          </w:p>
        </w:tc>
        <w:tc>
          <w:tcPr>
            <w:tcW w:w="250" w:type="dxa"/>
            <w:gridSpan w:val="2"/>
          </w:tcPr>
          <w:p w14:paraId="171FD41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3B1805B7" w14:textId="664BB386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1,523</w:t>
            </w:r>
          </w:p>
        </w:tc>
        <w:tc>
          <w:tcPr>
            <w:tcW w:w="250" w:type="dxa"/>
            <w:gridSpan w:val="2"/>
          </w:tcPr>
          <w:p w14:paraId="23A02063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10746D0" w14:textId="0F8BB086" w:rsidR="00673C3C" w:rsidRPr="007671A3" w:rsidRDefault="00C64C53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1,576</w:t>
            </w:r>
          </w:p>
        </w:tc>
        <w:tc>
          <w:tcPr>
            <w:tcW w:w="236" w:type="dxa"/>
          </w:tcPr>
          <w:p w14:paraId="1F34730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A2DA8BD" w14:textId="097B4790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1,381</w:t>
            </w:r>
          </w:p>
        </w:tc>
      </w:tr>
      <w:tr w:rsidR="00673C3C" w:rsidRPr="007671A3" w14:paraId="65769293" w14:textId="77777777" w:rsidTr="00673C3C">
        <w:tc>
          <w:tcPr>
            <w:tcW w:w="3799" w:type="dxa"/>
            <w:gridSpan w:val="2"/>
          </w:tcPr>
          <w:p w14:paraId="4DC36399" w14:textId="049790CD" w:rsidR="00673C3C" w:rsidRPr="007671A3" w:rsidRDefault="00673C3C" w:rsidP="00673C3C">
            <w:pPr>
              <w:ind w:left="342" w:hanging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ผลขาดทุนจากการประมาณการ</w:t>
            </w:r>
          </w:p>
          <w:p w14:paraId="5BD0C1F1" w14:textId="77777777" w:rsidR="00673C3C" w:rsidRPr="007671A3" w:rsidRDefault="00673C3C" w:rsidP="00673C3C">
            <w:pPr>
              <w:ind w:left="342" w:hanging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gridSpan w:val="2"/>
            <w:vAlign w:val="bottom"/>
          </w:tcPr>
          <w:p w14:paraId="76D13C87" w14:textId="47378892" w:rsidR="00673C3C" w:rsidRPr="007671A3" w:rsidRDefault="00595B93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250" w:type="dxa"/>
            <w:gridSpan w:val="2"/>
          </w:tcPr>
          <w:p w14:paraId="540C0D3D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4DA4B776" w14:textId="74B72E9A" w:rsidR="00673C3C" w:rsidRPr="007671A3" w:rsidRDefault="005D2E82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5D2E82">
              <w:rPr>
                <w:rFonts w:ascii="Angsana New" w:hAnsi="Angsana New" w:hint="cs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0" w:type="dxa"/>
            <w:gridSpan w:val="2"/>
          </w:tcPr>
          <w:p w14:paraId="431F121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70C581FE" w14:textId="7CFFB441" w:rsidR="00673C3C" w:rsidRPr="007671A3" w:rsidRDefault="00C64C53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36" w:type="dxa"/>
          </w:tcPr>
          <w:p w14:paraId="6418DD1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E837D9C" w14:textId="7ADD46DF" w:rsidR="00673C3C" w:rsidRPr="007671A3" w:rsidRDefault="00673C3C" w:rsidP="00B420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673C3C" w:rsidRPr="007671A3" w14:paraId="4E945F38" w14:textId="77777777" w:rsidTr="00EA1D08">
        <w:tc>
          <w:tcPr>
            <w:tcW w:w="3799" w:type="dxa"/>
            <w:gridSpan w:val="2"/>
          </w:tcPr>
          <w:p w14:paraId="10E2077E" w14:textId="77777777" w:rsidR="00673C3C" w:rsidRPr="007671A3" w:rsidRDefault="00673C3C" w:rsidP="00673C3C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4A462A70" w14:textId="1419D385" w:rsidR="00673C3C" w:rsidRPr="007671A3" w:rsidRDefault="0003678B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7,472</w:t>
            </w:r>
          </w:p>
        </w:tc>
        <w:tc>
          <w:tcPr>
            <w:tcW w:w="250" w:type="dxa"/>
            <w:gridSpan w:val="2"/>
          </w:tcPr>
          <w:p w14:paraId="00D6F75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14:paraId="51DB6041" w14:textId="0419B824" w:rsidR="00673C3C" w:rsidRPr="007671A3" w:rsidRDefault="0003678B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6,157</w:t>
            </w:r>
          </w:p>
        </w:tc>
        <w:tc>
          <w:tcPr>
            <w:tcW w:w="250" w:type="dxa"/>
            <w:gridSpan w:val="2"/>
          </w:tcPr>
          <w:p w14:paraId="6808786D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800D899" w14:textId="7EB864A5" w:rsidR="00673C3C" w:rsidRPr="007671A3" w:rsidRDefault="0003678B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6,814</w:t>
            </w:r>
          </w:p>
        </w:tc>
        <w:tc>
          <w:tcPr>
            <w:tcW w:w="236" w:type="dxa"/>
          </w:tcPr>
          <w:p w14:paraId="438227BE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733B8CC5" w14:textId="1C82EC46" w:rsidR="00673C3C" w:rsidRPr="007671A3" w:rsidRDefault="0003678B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5,526</w:t>
            </w:r>
          </w:p>
        </w:tc>
      </w:tr>
      <w:tr w:rsidR="00673C3C" w:rsidRPr="00A15755" w14:paraId="53245773" w14:textId="77777777" w:rsidTr="00EA1D08">
        <w:tc>
          <w:tcPr>
            <w:tcW w:w="3792" w:type="dxa"/>
          </w:tcPr>
          <w:p w14:paraId="2C47402A" w14:textId="77777777" w:rsidR="00673C3C" w:rsidRPr="00A15755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44755297" w14:textId="77777777" w:rsidR="00673C3C" w:rsidRPr="00A15755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63EE41B2" w14:textId="77777777" w:rsidR="00673C3C" w:rsidRPr="00A15755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90" w:type="dxa"/>
            <w:gridSpan w:val="2"/>
          </w:tcPr>
          <w:p w14:paraId="465B3782" w14:textId="77777777" w:rsidR="00673C3C" w:rsidRPr="00A15755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346D5B02" w14:textId="77777777" w:rsidR="00673C3C" w:rsidRPr="00A15755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64" w:type="dxa"/>
            <w:gridSpan w:val="2"/>
          </w:tcPr>
          <w:p w14:paraId="62491AF7" w14:textId="77777777" w:rsidR="00673C3C" w:rsidRPr="00A15755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299C5B43" w14:textId="77777777" w:rsidR="00673C3C" w:rsidRPr="00A15755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64" w:type="dxa"/>
          </w:tcPr>
          <w:p w14:paraId="6E65D189" w14:textId="77777777" w:rsidR="00673C3C" w:rsidRPr="00A15755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673C3C" w:rsidRPr="007671A3" w14:paraId="0072340A" w14:textId="77777777" w:rsidTr="00EA1D08">
        <w:tc>
          <w:tcPr>
            <w:tcW w:w="3792" w:type="dxa"/>
          </w:tcPr>
          <w:p w14:paraId="0A3E19AB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gridSpan w:val="2"/>
          </w:tcPr>
          <w:p w14:paraId="0B6B6D65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33507EFA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32241B02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2E2CDB9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09F01A3A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B2AE0A9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6F99913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73C3C" w:rsidRPr="007671A3" w14:paraId="62AFC004" w14:textId="77777777" w:rsidTr="00673C3C">
        <w:tc>
          <w:tcPr>
            <w:tcW w:w="3792" w:type="dxa"/>
          </w:tcPr>
          <w:p w14:paraId="384317B5" w14:textId="40BFF26D" w:rsidR="00673C3C" w:rsidRPr="007671A3" w:rsidRDefault="00673C3C" w:rsidP="00673C3C">
            <w:pPr>
              <w:ind w:left="342" w:hanging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</w:p>
          <w:p w14:paraId="00F15DD0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left" w:pos="162"/>
                <w:tab w:val="left" w:pos="573"/>
              </w:tabs>
              <w:rPr>
                <w:rFonts w:ascii="Angsana New" w:hAnsi="Angsana New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70" w:type="dxa"/>
            <w:gridSpan w:val="2"/>
            <w:vAlign w:val="bottom"/>
          </w:tcPr>
          <w:p w14:paraId="51B8DCFC" w14:textId="02F38630" w:rsidR="00673C3C" w:rsidRPr="0007655F" w:rsidRDefault="00595B93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(15,987)</w:t>
            </w:r>
          </w:p>
        </w:tc>
        <w:tc>
          <w:tcPr>
            <w:tcW w:w="250" w:type="dxa"/>
            <w:gridSpan w:val="2"/>
          </w:tcPr>
          <w:p w14:paraId="3C02803F" w14:textId="77777777" w:rsidR="00673C3C" w:rsidRPr="0007655F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vAlign w:val="bottom"/>
          </w:tcPr>
          <w:p w14:paraId="358F0BF2" w14:textId="0102A5BA" w:rsidR="00673C3C" w:rsidRPr="0007655F" w:rsidRDefault="00673C3C" w:rsidP="00B420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655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0" w:type="dxa"/>
            <w:gridSpan w:val="2"/>
          </w:tcPr>
          <w:p w14:paraId="4BCA09CC" w14:textId="77777777" w:rsidR="00673C3C" w:rsidRPr="0007655F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C27F712" w14:textId="0D1C2A1E" w:rsidR="00673C3C" w:rsidRPr="0007655F" w:rsidRDefault="00C64C53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(14,048)</w:t>
            </w:r>
          </w:p>
        </w:tc>
        <w:tc>
          <w:tcPr>
            <w:tcW w:w="236" w:type="dxa"/>
          </w:tcPr>
          <w:p w14:paraId="343E5012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3B43059" w14:textId="1D6ED0E9" w:rsidR="00673C3C" w:rsidRPr="007671A3" w:rsidRDefault="00673C3C" w:rsidP="00B420F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655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(1)</w:t>
            </w:r>
          </w:p>
        </w:tc>
      </w:tr>
      <w:tr w:rsidR="00673C3C" w:rsidRPr="007671A3" w14:paraId="5850F3FD" w14:textId="77777777" w:rsidTr="00EA1D08">
        <w:tc>
          <w:tcPr>
            <w:tcW w:w="3792" w:type="dxa"/>
          </w:tcPr>
          <w:p w14:paraId="0B6632B2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6AB396F3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06B2E2A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17AD5272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6F40A0F9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1D6C6E30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3CBF97B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32EDFEB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73C3C" w:rsidRPr="007671A3" w14:paraId="5794CCBA" w14:textId="77777777" w:rsidTr="00EA1D08">
        <w:tc>
          <w:tcPr>
            <w:tcW w:w="3792" w:type="dxa"/>
          </w:tcPr>
          <w:p w14:paraId="34AD24E6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gridSpan w:val="2"/>
          </w:tcPr>
          <w:p w14:paraId="716D6C49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0DE0197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693DC843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0238B0F9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3E9F2E2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117AB4F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413D310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73C3C" w:rsidRPr="007671A3" w14:paraId="4BC31302" w14:textId="77777777" w:rsidTr="00EA1D08">
        <w:tc>
          <w:tcPr>
            <w:tcW w:w="3792" w:type="dxa"/>
          </w:tcPr>
          <w:p w14:paraId="027ED31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674D2D3" w14:textId="536F87D3" w:rsidR="00673C3C" w:rsidRPr="007671A3" w:rsidRDefault="00595B93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(588)</w:t>
            </w:r>
          </w:p>
        </w:tc>
        <w:tc>
          <w:tcPr>
            <w:tcW w:w="250" w:type="dxa"/>
            <w:gridSpan w:val="2"/>
          </w:tcPr>
          <w:p w14:paraId="5AC8CEB5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14:paraId="64AECF5E" w14:textId="59BBE3EF" w:rsidR="00673C3C" w:rsidRPr="007671A3" w:rsidRDefault="00673C3C" w:rsidP="008826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(532)</w:t>
            </w:r>
          </w:p>
        </w:tc>
        <w:tc>
          <w:tcPr>
            <w:tcW w:w="250" w:type="dxa"/>
            <w:gridSpan w:val="2"/>
          </w:tcPr>
          <w:p w14:paraId="21562C4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01ED858D" w14:textId="0C8889A8" w:rsidR="00673C3C" w:rsidRPr="007671A3" w:rsidRDefault="00C64C53" w:rsidP="00A1575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(544)</w:t>
            </w:r>
          </w:p>
        </w:tc>
        <w:tc>
          <w:tcPr>
            <w:tcW w:w="236" w:type="dxa"/>
          </w:tcPr>
          <w:p w14:paraId="102918F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13AF6BB1" w14:textId="2BF543CF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(410)</w:t>
            </w:r>
          </w:p>
        </w:tc>
      </w:tr>
      <w:tr w:rsidR="00673C3C" w:rsidRPr="007671A3" w14:paraId="547E0B68" w14:textId="77777777" w:rsidTr="00F03104">
        <w:tc>
          <w:tcPr>
            <w:tcW w:w="3792" w:type="dxa"/>
          </w:tcPr>
          <w:p w14:paraId="0F99128B" w14:textId="45D89FE5" w:rsidR="00673C3C" w:rsidRPr="007671A3" w:rsidRDefault="00673C3C" w:rsidP="00673C3C">
            <w:pPr>
              <w:tabs>
                <w:tab w:val="clear" w:pos="454"/>
                <w:tab w:val="clear" w:pos="680"/>
                <w:tab w:val="left" w:pos="270"/>
                <w:tab w:val="left" w:pos="720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ประมาณการหนี้สินไม่หมุนเวียนของ</w:t>
            </w:r>
            <w:r w:rsidRPr="007671A3">
              <w:rPr>
                <w:rFonts w:ascii="Angsana New" w:hAnsi="Angsana New" w:hint="cs"/>
                <w:b/>
                <w:bCs/>
                <w:color w:val="000000"/>
                <w:spacing w:val="-6"/>
                <w:sz w:val="30"/>
                <w:szCs w:val="30"/>
                <w:cs/>
              </w:rPr>
              <w:t>โครงการผลประโยชน์</w:t>
            </w:r>
            <w:r w:rsidRPr="007671A3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วันที่</w:t>
            </w:r>
            <w:r w:rsidRPr="007671A3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2D2C1" w14:textId="78BA7FD2" w:rsidR="00673C3C" w:rsidRPr="007671A3" w:rsidRDefault="00595B93" w:rsidP="008826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39,284</w:t>
            </w:r>
          </w:p>
        </w:tc>
        <w:tc>
          <w:tcPr>
            <w:tcW w:w="250" w:type="dxa"/>
            <w:gridSpan w:val="2"/>
          </w:tcPr>
          <w:p w14:paraId="5EABE99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C6F6F" w14:textId="407F2226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48,387</w:t>
            </w:r>
          </w:p>
        </w:tc>
        <w:tc>
          <w:tcPr>
            <w:tcW w:w="250" w:type="dxa"/>
            <w:gridSpan w:val="2"/>
          </w:tcPr>
          <w:p w14:paraId="197BC38D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019CC" w14:textId="6D15B3D1" w:rsidR="00673C3C" w:rsidRPr="007671A3" w:rsidRDefault="00C64C53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36,181</w:t>
            </w:r>
          </w:p>
        </w:tc>
        <w:tc>
          <w:tcPr>
            <w:tcW w:w="236" w:type="dxa"/>
          </w:tcPr>
          <w:p w14:paraId="47DA87FE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1465" w14:textId="0F23FAB0" w:rsidR="00673C3C" w:rsidRPr="007671A3" w:rsidRDefault="00673C3C" w:rsidP="008826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43,959</w:t>
            </w:r>
          </w:p>
        </w:tc>
      </w:tr>
    </w:tbl>
    <w:p w14:paraId="6B43AC02" w14:textId="77777777" w:rsidR="001C1128" w:rsidRPr="00A20DE7" w:rsidRDefault="001C1128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rPr>
          <w:rFonts w:ascii="Angsana New" w:eastAsia="Calibri" w:hAnsi="Angsana New"/>
          <w:spacing w:val="-4"/>
        </w:rPr>
      </w:pPr>
    </w:p>
    <w:p w14:paraId="2356CFF0" w14:textId="77777777" w:rsidR="00A20DE7" w:rsidRDefault="00A20DE7" w:rsidP="0088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205"/>
        <w:rPr>
          <w:rFonts w:ascii="Angsana New" w:eastAsia="Calibri" w:hAnsi="Angsana New"/>
          <w:spacing w:val="-4"/>
          <w:sz w:val="30"/>
          <w:szCs w:val="30"/>
        </w:rPr>
      </w:pPr>
    </w:p>
    <w:p w14:paraId="5473E36F" w14:textId="77777777" w:rsidR="00A20DE7" w:rsidRDefault="00A20DE7" w:rsidP="0088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205"/>
        <w:rPr>
          <w:rFonts w:ascii="Angsana New" w:eastAsia="Calibri" w:hAnsi="Angsana New"/>
          <w:spacing w:val="-4"/>
          <w:sz w:val="30"/>
          <w:szCs w:val="30"/>
        </w:rPr>
      </w:pPr>
    </w:p>
    <w:p w14:paraId="7CE8EA78" w14:textId="77777777" w:rsidR="00A20DE7" w:rsidRDefault="00A20DE7" w:rsidP="0088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205"/>
        <w:rPr>
          <w:rFonts w:ascii="Angsana New" w:eastAsia="Calibri" w:hAnsi="Angsana New"/>
          <w:spacing w:val="-4"/>
          <w:sz w:val="30"/>
          <w:szCs w:val="30"/>
        </w:rPr>
      </w:pPr>
    </w:p>
    <w:p w14:paraId="0E77F2EF" w14:textId="77777777" w:rsidR="00A20DE7" w:rsidRDefault="00A20DE7" w:rsidP="0088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205"/>
        <w:rPr>
          <w:rFonts w:ascii="Angsana New" w:eastAsia="Calibri" w:hAnsi="Angsana New"/>
          <w:spacing w:val="-4"/>
          <w:sz w:val="30"/>
          <w:szCs w:val="30"/>
        </w:rPr>
      </w:pPr>
    </w:p>
    <w:p w14:paraId="2AAF7FAF" w14:textId="77777777" w:rsidR="00A20DE7" w:rsidRDefault="00A20DE7" w:rsidP="0088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205"/>
        <w:rPr>
          <w:rFonts w:ascii="Angsana New" w:eastAsia="Calibri" w:hAnsi="Angsana New"/>
          <w:spacing w:val="-4"/>
          <w:sz w:val="30"/>
          <w:szCs w:val="30"/>
        </w:rPr>
      </w:pPr>
    </w:p>
    <w:p w14:paraId="29C233A4" w14:textId="77777777" w:rsidR="00A20DE7" w:rsidRDefault="00A20DE7" w:rsidP="0088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205"/>
        <w:rPr>
          <w:rFonts w:ascii="Angsana New" w:eastAsia="Calibri" w:hAnsi="Angsana New"/>
          <w:spacing w:val="-4"/>
          <w:sz w:val="30"/>
          <w:szCs w:val="30"/>
        </w:rPr>
      </w:pPr>
    </w:p>
    <w:p w14:paraId="1A43F6F8" w14:textId="77777777" w:rsidR="00A20DE7" w:rsidRDefault="00A20DE7" w:rsidP="0088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205"/>
        <w:rPr>
          <w:rFonts w:ascii="Angsana New" w:eastAsia="Calibri" w:hAnsi="Angsana New"/>
          <w:spacing w:val="-4"/>
          <w:sz w:val="30"/>
          <w:szCs w:val="30"/>
        </w:rPr>
      </w:pPr>
    </w:p>
    <w:p w14:paraId="1562819A" w14:textId="77777777" w:rsidR="00A20DE7" w:rsidRDefault="00A20DE7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205"/>
        <w:rPr>
          <w:rFonts w:ascii="Angsana New" w:eastAsia="Calibri" w:hAnsi="Angsana New"/>
          <w:spacing w:val="-4"/>
          <w:sz w:val="30"/>
          <w:szCs w:val="30"/>
        </w:rPr>
      </w:pPr>
    </w:p>
    <w:p w14:paraId="122CF5D3" w14:textId="77777777" w:rsidR="00A20DE7" w:rsidRDefault="00A20DE7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205"/>
        <w:rPr>
          <w:rFonts w:ascii="Angsana New" w:eastAsia="Calibri" w:hAnsi="Angsana New"/>
          <w:spacing w:val="-4"/>
          <w:sz w:val="30"/>
          <w:szCs w:val="30"/>
        </w:rPr>
      </w:pPr>
    </w:p>
    <w:p w14:paraId="60A12F3F" w14:textId="2121B5E0" w:rsidR="007A0673" w:rsidRDefault="007A0673" w:rsidP="00B46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205"/>
        <w:rPr>
          <w:rFonts w:ascii="Angsana New" w:eastAsia="Calibri" w:hAnsi="Angsana New"/>
          <w:spacing w:val="-4"/>
          <w:sz w:val="30"/>
          <w:szCs w:val="30"/>
        </w:rPr>
      </w:pPr>
      <w:r w:rsidRPr="000453BF">
        <w:rPr>
          <w:rFonts w:ascii="Angsana New" w:eastAsia="Calibri" w:hAnsi="Angsana New" w:hint="cs"/>
          <w:spacing w:val="-2"/>
          <w:sz w:val="30"/>
          <w:szCs w:val="30"/>
          <w:cs/>
        </w:rPr>
        <w:lastRenderedPageBreak/>
        <w:t>ผล</w:t>
      </w:r>
      <w:r w:rsidRPr="000453BF">
        <w:rPr>
          <w:rFonts w:ascii="Angsana New" w:eastAsia="Calibri" w:hAnsi="Angsana New"/>
          <w:spacing w:val="-2"/>
          <w:sz w:val="30"/>
          <w:szCs w:val="30"/>
          <w:cs/>
        </w:rPr>
        <w:t>ขาดทุน</w:t>
      </w:r>
      <w:r w:rsidR="00747946" w:rsidRPr="000453BF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42210D" w:rsidRPr="000453BF">
        <w:rPr>
          <w:rFonts w:ascii="Angsana New" w:eastAsia="Calibri" w:hAnsi="Angsana New"/>
          <w:spacing w:val="-2"/>
          <w:sz w:val="30"/>
          <w:szCs w:val="30"/>
        </w:rPr>
        <w:t>(</w:t>
      </w:r>
      <w:r w:rsidR="0042210D" w:rsidRPr="000453BF">
        <w:rPr>
          <w:rFonts w:ascii="Angsana New" w:eastAsia="Calibri" w:hAnsi="Angsana New" w:hint="cs"/>
          <w:spacing w:val="-2"/>
          <w:sz w:val="30"/>
          <w:szCs w:val="30"/>
          <w:cs/>
        </w:rPr>
        <w:t>กำไร</w:t>
      </w:r>
      <w:r w:rsidR="0042210D" w:rsidRPr="000453BF">
        <w:rPr>
          <w:rFonts w:ascii="Angsana New" w:eastAsia="Calibri" w:hAnsi="Angsana New"/>
          <w:spacing w:val="-2"/>
          <w:sz w:val="30"/>
          <w:szCs w:val="30"/>
        </w:rPr>
        <w:t>)</w:t>
      </w:r>
      <w:r w:rsidR="00747946" w:rsidRPr="000453BF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Pr="000453BF">
        <w:rPr>
          <w:rFonts w:ascii="Angsana New" w:eastAsia="Calibri" w:hAnsi="Angsana New"/>
          <w:spacing w:val="-2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</w:t>
      </w:r>
      <w:r w:rsidRPr="000453BF">
        <w:rPr>
          <w:rFonts w:ascii="Angsana New" w:eastAsia="Calibri" w:hAnsi="Angsana New" w:hint="cs"/>
          <w:spacing w:val="-2"/>
          <w:sz w:val="30"/>
          <w:szCs w:val="30"/>
          <w:cs/>
        </w:rPr>
        <w:t>ณ วันสิ้น</w:t>
      </w:r>
      <w:r>
        <w:rPr>
          <w:rFonts w:ascii="Angsana New" w:eastAsia="Calibri" w:hAnsi="Angsana New" w:hint="cs"/>
          <w:spacing w:val="-4"/>
          <w:sz w:val="30"/>
          <w:szCs w:val="30"/>
          <w:cs/>
        </w:rPr>
        <w:t>รอบระยะเวลารายงาน</w:t>
      </w:r>
      <w:r w:rsidRPr="00EA1D08">
        <w:rPr>
          <w:rFonts w:ascii="Angsana New" w:eastAsia="Calibri" w:hAnsi="Angsana New"/>
          <w:spacing w:val="-4"/>
          <w:sz w:val="30"/>
          <w:szCs w:val="30"/>
          <w:cs/>
        </w:rPr>
        <w:t>เกิดขึ้นจาก</w:t>
      </w:r>
    </w:p>
    <w:p w14:paraId="14131512" w14:textId="77777777" w:rsidR="007A0673" w:rsidRPr="00A20DE7" w:rsidRDefault="007A0673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tbl>
      <w:tblPr>
        <w:tblW w:w="9225" w:type="dxa"/>
        <w:tblInd w:w="423" w:type="dxa"/>
        <w:tblLook w:val="01E0" w:firstRow="1" w:lastRow="1" w:firstColumn="1" w:lastColumn="1" w:noHBand="0" w:noVBand="0"/>
      </w:tblPr>
      <w:tblGrid>
        <w:gridCol w:w="3807"/>
        <w:gridCol w:w="1169"/>
        <w:gridCol w:w="248"/>
        <w:gridCol w:w="1189"/>
        <w:gridCol w:w="248"/>
        <w:gridCol w:w="1164"/>
        <w:gridCol w:w="235"/>
        <w:gridCol w:w="1165"/>
      </w:tblGrid>
      <w:tr w:rsidR="007A0673" w:rsidRPr="002669C3" w14:paraId="23DFD149" w14:textId="77777777" w:rsidTr="00673C3C">
        <w:tc>
          <w:tcPr>
            <w:tcW w:w="3807" w:type="dxa"/>
          </w:tcPr>
          <w:p w14:paraId="33D433D5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2606" w:type="dxa"/>
            <w:gridSpan w:val="3"/>
          </w:tcPr>
          <w:p w14:paraId="6ED54F70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A5D2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8556C75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4" w:type="dxa"/>
            <w:gridSpan w:val="3"/>
          </w:tcPr>
          <w:p w14:paraId="502E8637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6A5D2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D3E69" w14:paraId="7A46A4BB" w14:textId="77777777" w:rsidTr="00673C3C">
        <w:tc>
          <w:tcPr>
            <w:tcW w:w="3807" w:type="dxa"/>
          </w:tcPr>
          <w:p w14:paraId="5C6CA72C" w14:textId="77777777" w:rsidR="00673C3C" w:rsidRPr="002669C3" w:rsidRDefault="00673C3C" w:rsidP="00673C3C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4F563207" w14:textId="408147B2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48" w:type="dxa"/>
            <w:vAlign w:val="center"/>
          </w:tcPr>
          <w:p w14:paraId="38CA17BA" w14:textId="77777777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3BFD049A" w14:textId="35FDE426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48" w:type="dxa"/>
            <w:vAlign w:val="center"/>
          </w:tcPr>
          <w:p w14:paraId="74A64D1A" w14:textId="77777777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2AE8D163" w14:textId="3F5169B4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center"/>
          </w:tcPr>
          <w:p w14:paraId="40B58F04" w14:textId="77777777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103C744F" w14:textId="0C272BE6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673C3C" w:rsidRPr="002669C3" w14:paraId="7D2950EE" w14:textId="77777777" w:rsidTr="00673C3C">
        <w:tc>
          <w:tcPr>
            <w:tcW w:w="3807" w:type="dxa"/>
          </w:tcPr>
          <w:p w14:paraId="032A9652" w14:textId="77777777" w:rsidR="00673C3C" w:rsidRPr="002669C3" w:rsidRDefault="00673C3C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13D568FC" w14:textId="77777777" w:rsidR="00673C3C" w:rsidRPr="002669C3" w:rsidRDefault="00673C3C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669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DE7" w:rsidRPr="002669C3" w14:paraId="38B5E4E1" w14:textId="77777777" w:rsidTr="00673C3C">
        <w:tc>
          <w:tcPr>
            <w:tcW w:w="3807" w:type="dxa"/>
          </w:tcPr>
          <w:p w14:paraId="1A593767" w14:textId="7E59C6E7" w:rsidR="00A20DE7" w:rsidRPr="002669C3" w:rsidRDefault="00A20DE7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7671A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18" w:type="dxa"/>
            <w:gridSpan w:val="7"/>
          </w:tcPr>
          <w:p w14:paraId="6BAF21F0" w14:textId="77777777" w:rsidR="00A20DE7" w:rsidRPr="002669C3" w:rsidRDefault="00A20DE7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D6C75" w:rsidRPr="002669C3" w14:paraId="02885B8F" w14:textId="77777777" w:rsidTr="00A15755">
        <w:trPr>
          <w:trHeight w:val="424"/>
        </w:trPr>
        <w:tc>
          <w:tcPr>
            <w:tcW w:w="3807" w:type="dxa"/>
          </w:tcPr>
          <w:p w14:paraId="1A0D87EE" w14:textId="26DCC0D8" w:rsidR="004D6C75" w:rsidRPr="00A15755" w:rsidRDefault="004D6C75" w:rsidP="004D6C7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5755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</w:t>
            </w:r>
          </w:p>
        </w:tc>
        <w:tc>
          <w:tcPr>
            <w:tcW w:w="1169" w:type="dxa"/>
          </w:tcPr>
          <w:p w14:paraId="14246A70" w14:textId="3477FD78" w:rsidR="004D6C75" w:rsidRPr="00A15755" w:rsidRDefault="004D6C75" w:rsidP="00AF2E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(18,</w:t>
            </w:r>
            <w:r w:rsidR="00AF2E2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514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8" w:type="dxa"/>
          </w:tcPr>
          <w:p w14:paraId="54140E46" w14:textId="77777777" w:rsidR="004D6C75" w:rsidRPr="00A15755" w:rsidRDefault="004D6C75" w:rsidP="004D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0746720" w14:textId="1EF501CB" w:rsidR="004D6C75" w:rsidRPr="00A15755" w:rsidRDefault="004D6C75" w:rsidP="004D6C75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CA50C58" w14:textId="77777777" w:rsidR="004D6C75" w:rsidRPr="00A15755" w:rsidRDefault="004D6C75" w:rsidP="004D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2D75E04" w14:textId="406A05A9" w:rsidR="004D6C75" w:rsidRPr="00A15755" w:rsidRDefault="004D6C75" w:rsidP="004D6C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F2E24">
              <w:rPr>
                <w:rFonts w:ascii="Angsana New" w:hAnsi="Angsana New"/>
                <w:sz w:val="30"/>
                <w:szCs w:val="30"/>
                <w:lang w:bidi="th-TH"/>
              </w:rPr>
              <w:t>16,555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2B3E9553" w14:textId="77777777" w:rsidR="004D6C75" w:rsidRPr="00A15755" w:rsidRDefault="004D6C75" w:rsidP="004D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F34AC6" w14:textId="50EA1791" w:rsidR="004D6C75" w:rsidRPr="00A15755" w:rsidRDefault="004D6C75" w:rsidP="004D6C75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15755" w:rsidRPr="002669C3" w14:paraId="3F4AB470" w14:textId="77777777" w:rsidTr="00A15755">
        <w:trPr>
          <w:trHeight w:val="424"/>
        </w:trPr>
        <w:tc>
          <w:tcPr>
            <w:tcW w:w="3807" w:type="dxa"/>
          </w:tcPr>
          <w:p w14:paraId="19A52BE6" w14:textId="0C4B6663" w:rsidR="00A15755" w:rsidRPr="00A15755" w:rsidRDefault="00A15755" w:rsidP="00673C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5755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69" w:type="dxa"/>
          </w:tcPr>
          <w:p w14:paraId="7091CFB9" w14:textId="2105267D" w:rsidR="00A15755" w:rsidRPr="00A15755" w:rsidRDefault="00A15755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2,459</w:t>
            </w:r>
          </w:p>
        </w:tc>
        <w:tc>
          <w:tcPr>
            <w:tcW w:w="248" w:type="dxa"/>
          </w:tcPr>
          <w:p w14:paraId="24DADCC0" w14:textId="77777777" w:rsidR="00A15755" w:rsidRPr="00A15755" w:rsidRDefault="00A1575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B5384FE" w14:textId="385285F7" w:rsidR="00A15755" w:rsidRPr="00A15755" w:rsidRDefault="00A15755" w:rsidP="00A15755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E21FCE8" w14:textId="77777777" w:rsidR="00A15755" w:rsidRPr="00A15755" w:rsidRDefault="00A1575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8F03B35" w14:textId="36A18422" w:rsidR="00A15755" w:rsidRPr="00A15755" w:rsidRDefault="00A15755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2,139</w:t>
            </w:r>
          </w:p>
        </w:tc>
        <w:tc>
          <w:tcPr>
            <w:tcW w:w="235" w:type="dxa"/>
          </w:tcPr>
          <w:p w14:paraId="031C1B74" w14:textId="77777777" w:rsidR="00A15755" w:rsidRPr="00A15755" w:rsidRDefault="00A1575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55D148" w14:textId="3F96F06A" w:rsidR="00A15755" w:rsidRPr="00A15755" w:rsidRDefault="00A15755" w:rsidP="00A15755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15755" w:rsidRPr="002669C3" w14:paraId="43E45671" w14:textId="77777777" w:rsidTr="00A15755">
        <w:trPr>
          <w:trHeight w:val="424"/>
        </w:trPr>
        <w:tc>
          <w:tcPr>
            <w:tcW w:w="3807" w:type="dxa"/>
          </w:tcPr>
          <w:p w14:paraId="68B4DBE0" w14:textId="1D0E6C98" w:rsidR="00A15755" w:rsidRPr="00A15755" w:rsidRDefault="00A15755" w:rsidP="00673C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5755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D63FF61" w14:textId="364BA23C" w:rsidR="00A15755" w:rsidRPr="00A15755" w:rsidRDefault="00AF2E24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48" w:type="dxa"/>
          </w:tcPr>
          <w:p w14:paraId="004938BC" w14:textId="77777777" w:rsidR="00A15755" w:rsidRPr="00A15755" w:rsidRDefault="00A1575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4122797" w14:textId="68B7773B" w:rsidR="00A15755" w:rsidRPr="00A15755" w:rsidRDefault="00A15755" w:rsidP="008826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48" w:type="dxa"/>
          </w:tcPr>
          <w:p w14:paraId="1785948A" w14:textId="77777777" w:rsidR="00A15755" w:rsidRPr="00A15755" w:rsidRDefault="00A1575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7AA03B51" w14:textId="24C0E246" w:rsidR="00A15755" w:rsidRPr="00A15755" w:rsidRDefault="00AF2E24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368</w:t>
            </w:r>
          </w:p>
        </w:tc>
        <w:tc>
          <w:tcPr>
            <w:tcW w:w="235" w:type="dxa"/>
          </w:tcPr>
          <w:p w14:paraId="701085DE" w14:textId="77777777" w:rsidR="00A15755" w:rsidRPr="00A15755" w:rsidRDefault="00A1575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4EC9A32" w14:textId="6165F1AA" w:rsidR="00A15755" w:rsidRPr="00A15755" w:rsidRDefault="00A15755" w:rsidP="008826D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(1)</w:t>
            </w:r>
          </w:p>
        </w:tc>
      </w:tr>
      <w:tr w:rsidR="00A15755" w:rsidRPr="002669C3" w14:paraId="66325974" w14:textId="77777777" w:rsidTr="00A15755">
        <w:trPr>
          <w:trHeight w:val="424"/>
        </w:trPr>
        <w:tc>
          <w:tcPr>
            <w:tcW w:w="3807" w:type="dxa"/>
          </w:tcPr>
          <w:p w14:paraId="716AB435" w14:textId="4DB623AC" w:rsidR="00A15755" w:rsidRDefault="00A15755" w:rsidP="00A1575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7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5903B02" w14:textId="4E613762" w:rsidR="00A15755" w:rsidRDefault="00A15755" w:rsidP="00A1575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(15,987)</w:t>
            </w:r>
          </w:p>
        </w:tc>
        <w:tc>
          <w:tcPr>
            <w:tcW w:w="248" w:type="dxa"/>
          </w:tcPr>
          <w:p w14:paraId="293488FB" w14:textId="77777777" w:rsidR="00A15755" w:rsidRPr="00575BAA" w:rsidRDefault="00A15755" w:rsidP="00A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F77C313" w14:textId="02968EEF" w:rsidR="00A15755" w:rsidRDefault="00A15755" w:rsidP="00A1575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48" w:type="dxa"/>
          </w:tcPr>
          <w:p w14:paraId="10838B18" w14:textId="77777777" w:rsidR="00A15755" w:rsidRPr="00575BAA" w:rsidRDefault="00A15755" w:rsidP="00A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17BCD5F" w14:textId="64F6229D" w:rsidR="00A15755" w:rsidRDefault="00A15755" w:rsidP="00A1575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(14,048)</w:t>
            </w:r>
          </w:p>
        </w:tc>
        <w:tc>
          <w:tcPr>
            <w:tcW w:w="235" w:type="dxa"/>
          </w:tcPr>
          <w:p w14:paraId="25826B16" w14:textId="77777777" w:rsidR="00A15755" w:rsidRPr="00575BAA" w:rsidRDefault="00A15755" w:rsidP="00A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752FFF7" w14:textId="519ADF4A" w:rsidR="00A15755" w:rsidRDefault="00A15755" w:rsidP="00A1575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(1)</w:t>
            </w:r>
          </w:p>
        </w:tc>
      </w:tr>
    </w:tbl>
    <w:p w14:paraId="2FBCC6FA" w14:textId="77777777" w:rsidR="00A20DE7" w:rsidRDefault="00A20DE7" w:rsidP="00E04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00C90D06" w14:textId="77777777" w:rsidR="00F4220F" w:rsidRPr="007671A3" w:rsidRDefault="00F4220F" w:rsidP="00E04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3C054A7D" w14:textId="77777777" w:rsidR="00F4220F" w:rsidRPr="007A0673" w:rsidRDefault="00F4220F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20776CD" w14:textId="77777777" w:rsidR="00F4220F" w:rsidRPr="007671A3" w:rsidRDefault="00F4220F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4387F7E8" w14:textId="77777777" w:rsidR="00F4220F" w:rsidRDefault="00F4220F" w:rsidP="00F42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207" w:type="dxa"/>
        <w:tblInd w:w="423" w:type="dxa"/>
        <w:tblLook w:val="00A0" w:firstRow="1" w:lastRow="0" w:firstColumn="1" w:lastColumn="0" w:noHBand="0" w:noVBand="0"/>
      </w:tblPr>
      <w:tblGrid>
        <w:gridCol w:w="3807"/>
        <w:gridCol w:w="243"/>
        <w:gridCol w:w="2502"/>
        <w:gridCol w:w="243"/>
        <w:gridCol w:w="2412"/>
      </w:tblGrid>
      <w:tr w:rsidR="00A475B6" w:rsidRPr="00A475B6" w14:paraId="0F6027AA" w14:textId="77777777" w:rsidTr="003C4D6A">
        <w:tc>
          <w:tcPr>
            <w:tcW w:w="3807" w:type="dxa"/>
          </w:tcPr>
          <w:p w14:paraId="33495463" w14:textId="77777777" w:rsidR="00A475B6" w:rsidRPr="007671A3" w:rsidRDefault="00A475B6" w:rsidP="003C4D6A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1F371CBA" w14:textId="77777777" w:rsidR="00A475B6" w:rsidRPr="007671A3" w:rsidRDefault="00A475B6" w:rsidP="003C4D6A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2055DF58" w14:textId="77777777" w:rsidR="00A475B6" w:rsidRPr="00A475B6" w:rsidRDefault="00A475B6" w:rsidP="003C4D6A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475B6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1965E94B" w14:textId="77777777" w:rsidR="00A475B6" w:rsidRPr="00A475B6" w:rsidRDefault="00A475B6" w:rsidP="003C4D6A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A475B6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243" w:type="dxa"/>
          </w:tcPr>
          <w:p w14:paraId="75B3B02B" w14:textId="77777777" w:rsidR="00A475B6" w:rsidRPr="00A475B6" w:rsidRDefault="00A475B6" w:rsidP="003C4D6A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</w:tcPr>
          <w:p w14:paraId="097A5E3B" w14:textId="77777777" w:rsidR="00A475B6" w:rsidRPr="00A475B6" w:rsidRDefault="00A475B6" w:rsidP="003C4D6A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475B6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367DB39C" w14:textId="77777777" w:rsidR="00A475B6" w:rsidRPr="00A475B6" w:rsidRDefault="00A475B6" w:rsidP="003C4D6A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A475B6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475B6" w:rsidRPr="00A475B6" w14:paraId="6F8BE8C0" w14:textId="77777777" w:rsidTr="003C4D6A">
        <w:tc>
          <w:tcPr>
            <w:tcW w:w="3807" w:type="dxa"/>
          </w:tcPr>
          <w:p w14:paraId="76DE5CE0" w14:textId="77777777" w:rsidR="00A475B6" w:rsidRPr="00A475B6" w:rsidRDefault="00A475B6" w:rsidP="003C4D6A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B9DFF73" w14:textId="77777777" w:rsidR="00A475B6" w:rsidRPr="00A475B6" w:rsidRDefault="00A475B6" w:rsidP="003C4D6A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075DC535" w14:textId="77777777" w:rsidR="00A475B6" w:rsidRPr="00A475B6" w:rsidRDefault="00A475B6" w:rsidP="003C4D6A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A475B6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3" w:type="dxa"/>
          </w:tcPr>
          <w:p w14:paraId="33634158" w14:textId="77777777" w:rsidR="00A475B6" w:rsidRPr="00A475B6" w:rsidRDefault="00A475B6" w:rsidP="003C4D6A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</w:tcPr>
          <w:p w14:paraId="01CEA490" w14:textId="77777777" w:rsidR="00A475B6" w:rsidRPr="00A475B6" w:rsidRDefault="00A475B6" w:rsidP="003C4D6A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A475B6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2560</w:t>
            </w:r>
          </w:p>
        </w:tc>
      </w:tr>
      <w:tr w:rsidR="00A475B6" w:rsidRPr="00A475B6" w14:paraId="7E538BE1" w14:textId="77777777" w:rsidTr="003C4D6A">
        <w:trPr>
          <w:trHeight w:val="74"/>
        </w:trPr>
        <w:tc>
          <w:tcPr>
            <w:tcW w:w="3807" w:type="dxa"/>
          </w:tcPr>
          <w:p w14:paraId="656CEFAF" w14:textId="77777777" w:rsidR="00A475B6" w:rsidRPr="00A475B6" w:rsidRDefault="00A475B6" w:rsidP="003C4D6A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F33E691" w14:textId="77777777" w:rsidR="00A475B6" w:rsidRPr="00A475B6" w:rsidRDefault="00A475B6" w:rsidP="003C4D6A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57" w:type="dxa"/>
            <w:gridSpan w:val="3"/>
          </w:tcPr>
          <w:p w14:paraId="252101EC" w14:textId="77777777" w:rsidR="00A475B6" w:rsidRPr="00A475B6" w:rsidRDefault="00A475B6" w:rsidP="003C4D6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A475B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A475B6" w:rsidRPr="00A475B6" w14:paraId="637D4B12" w14:textId="77777777" w:rsidTr="003C4D6A">
        <w:tc>
          <w:tcPr>
            <w:tcW w:w="3807" w:type="dxa"/>
          </w:tcPr>
          <w:p w14:paraId="662A2C13" w14:textId="77777777" w:rsidR="00A475B6" w:rsidRPr="00A475B6" w:rsidRDefault="00A475B6" w:rsidP="003C4D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75B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A475B6">
              <w:rPr>
                <w:rFonts w:ascii="Angsana New" w:hAnsi="Angsana New"/>
                <w:sz w:val="30"/>
                <w:szCs w:val="30"/>
              </w:rPr>
              <w:t xml:space="preserve">* </w:t>
            </w:r>
          </w:p>
        </w:tc>
        <w:tc>
          <w:tcPr>
            <w:tcW w:w="243" w:type="dxa"/>
          </w:tcPr>
          <w:p w14:paraId="7AE9C01F" w14:textId="77777777" w:rsidR="00A475B6" w:rsidRPr="00A475B6" w:rsidRDefault="00A475B6" w:rsidP="003C4D6A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747C62B0" w14:textId="77777777" w:rsidR="00A475B6" w:rsidRPr="00A475B6" w:rsidRDefault="00A475B6" w:rsidP="003C4D6A">
            <w:pPr>
              <w:pStyle w:val="acctmergecolhdg"/>
              <w:tabs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3.02 - 3.31</w:t>
            </w:r>
          </w:p>
        </w:tc>
        <w:tc>
          <w:tcPr>
            <w:tcW w:w="243" w:type="dxa"/>
          </w:tcPr>
          <w:p w14:paraId="62E2FCD6" w14:textId="77777777" w:rsidR="00A475B6" w:rsidRPr="00A475B6" w:rsidRDefault="00A475B6" w:rsidP="003C4D6A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</w:tcPr>
          <w:p w14:paraId="390A842B" w14:textId="77777777" w:rsidR="00A475B6" w:rsidRPr="00A475B6" w:rsidRDefault="00A475B6" w:rsidP="003C4D6A">
            <w:pPr>
              <w:pStyle w:val="acctmergecolhdg"/>
              <w:tabs>
                <w:tab w:val="left" w:pos="2140"/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3.34 - 3.55</w:t>
            </w:r>
          </w:p>
        </w:tc>
      </w:tr>
      <w:tr w:rsidR="00A475B6" w:rsidRPr="00A475B6" w14:paraId="2C823287" w14:textId="77777777" w:rsidTr="003C4D6A">
        <w:tc>
          <w:tcPr>
            <w:tcW w:w="3807" w:type="dxa"/>
          </w:tcPr>
          <w:p w14:paraId="58B5EF7E" w14:textId="77777777" w:rsidR="00A475B6" w:rsidRPr="00A475B6" w:rsidRDefault="00A475B6" w:rsidP="003C4D6A">
            <w:pPr>
              <w:rPr>
                <w:rFonts w:ascii="Angsana New" w:hAnsi="Angsana New"/>
                <w:sz w:val="30"/>
                <w:szCs w:val="30"/>
              </w:rPr>
            </w:pPr>
            <w:r w:rsidRPr="00A475B6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3" w:type="dxa"/>
          </w:tcPr>
          <w:p w14:paraId="56B19B93" w14:textId="77777777" w:rsidR="00A475B6" w:rsidRPr="00A475B6" w:rsidRDefault="00A475B6" w:rsidP="003C4D6A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76AA3855" w14:textId="39A93D1F" w:rsidR="00A475B6" w:rsidRPr="00A475B6" w:rsidRDefault="00A475B6" w:rsidP="00A475B6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3.00 - 6.00</w:t>
            </w:r>
          </w:p>
        </w:tc>
        <w:tc>
          <w:tcPr>
            <w:tcW w:w="243" w:type="dxa"/>
          </w:tcPr>
          <w:p w14:paraId="7B3FFE3A" w14:textId="77777777" w:rsidR="00A475B6" w:rsidRPr="00A475B6" w:rsidRDefault="00A475B6" w:rsidP="003C4D6A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</w:tcPr>
          <w:p w14:paraId="6108DFE5" w14:textId="77777777" w:rsidR="00A475B6" w:rsidRPr="00A475B6" w:rsidRDefault="00A475B6" w:rsidP="003C4D6A">
            <w:pPr>
              <w:pStyle w:val="acctmergecolhdg"/>
              <w:tabs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4.00 - 7.00</w:t>
            </w:r>
          </w:p>
        </w:tc>
      </w:tr>
      <w:tr w:rsidR="00A475B6" w:rsidRPr="00A475B6" w14:paraId="6CF7F02A" w14:textId="77777777" w:rsidTr="003C4D6A">
        <w:tc>
          <w:tcPr>
            <w:tcW w:w="3807" w:type="dxa"/>
          </w:tcPr>
          <w:p w14:paraId="19D932D2" w14:textId="77777777" w:rsidR="00A475B6" w:rsidRPr="00A475B6" w:rsidRDefault="00A475B6" w:rsidP="003C4D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75B6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อัตราการหมุนเวียนพนักงาน*</w:t>
            </w:r>
            <w:r w:rsidRPr="00A475B6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3C7F6A98" w14:textId="77777777" w:rsidR="00A475B6" w:rsidRPr="00A475B6" w:rsidRDefault="00A475B6" w:rsidP="003C4D6A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7F292DEB" w14:textId="77777777" w:rsidR="00A475B6" w:rsidRPr="00A475B6" w:rsidRDefault="00A475B6" w:rsidP="003C4D6A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4.00 - 24.00</w:t>
            </w:r>
          </w:p>
        </w:tc>
        <w:tc>
          <w:tcPr>
            <w:tcW w:w="243" w:type="dxa"/>
          </w:tcPr>
          <w:p w14:paraId="69D3955E" w14:textId="77777777" w:rsidR="00A475B6" w:rsidRPr="00A475B6" w:rsidRDefault="00A475B6" w:rsidP="003C4D6A">
            <w:pPr>
              <w:pStyle w:val="acctmergecolhdg"/>
              <w:spacing w:line="240" w:lineRule="atLeast"/>
              <w:ind w:left="-108"/>
              <w:jc w:val="left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</w:tcPr>
          <w:p w14:paraId="751620DF" w14:textId="77777777" w:rsidR="00A475B6" w:rsidRPr="00A475B6" w:rsidRDefault="00A475B6" w:rsidP="003C4D6A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1.00 - 15.00</w:t>
            </w:r>
          </w:p>
        </w:tc>
      </w:tr>
      <w:tr w:rsidR="00A475B6" w:rsidRPr="007671A3" w14:paraId="7978F021" w14:textId="77777777" w:rsidTr="003C4D6A">
        <w:tc>
          <w:tcPr>
            <w:tcW w:w="3807" w:type="dxa"/>
          </w:tcPr>
          <w:p w14:paraId="7EC55D7C" w14:textId="77777777" w:rsidR="00A475B6" w:rsidRPr="00A475B6" w:rsidRDefault="00A475B6" w:rsidP="003C4D6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475B6">
              <w:rPr>
                <w:rFonts w:ascii="Angsana New" w:hAnsi="Angsana New"/>
                <w:sz w:val="30"/>
                <w:szCs w:val="30"/>
                <w:cs/>
              </w:rPr>
              <w:t>อัตรามรณะ**</w:t>
            </w:r>
            <w:r w:rsidRPr="00A475B6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74A06357" w14:textId="77777777" w:rsidR="00A475B6" w:rsidRPr="00A475B6" w:rsidRDefault="00A475B6" w:rsidP="003C4D6A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48100634" w14:textId="77777777" w:rsidR="00A475B6" w:rsidRPr="00A475B6" w:rsidRDefault="00A475B6" w:rsidP="003C4D6A">
            <w:pPr>
              <w:pStyle w:val="acctmergecolhdg"/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50.00 </w:t>
            </w:r>
            <w:r w:rsidRPr="00A475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</w:t>
            </w: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  <w:tc>
          <w:tcPr>
            <w:tcW w:w="243" w:type="dxa"/>
          </w:tcPr>
          <w:p w14:paraId="29CACDA3" w14:textId="77777777" w:rsidR="00A475B6" w:rsidRPr="00A475B6" w:rsidRDefault="00A475B6" w:rsidP="003C4D6A">
            <w:pPr>
              <w:pStyle w:val="acctmergecolhdg"/>
              <w:spacing w:line="240" w:lineRule="atLeast"/>
              <w:ind w:left="-108"/>
              <w:jc w:val="left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</w:tcPr>
          <w:p w14:paraId="643FAA66" w14:textId="77777777" w:rsidR="00A475B6" w:rsidRPr="007671A3" w:rsidRDefault="00A475B6" w:rsidP="003C4D6A">
            <w:pPr>
              <w:pStyle w:val="acctmergecolhdg"/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25.00 </w:t>
            </w:r>
            <w:r w:rsidRPr="00A475B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</w:t>
            </w:r>
            <w:r w:rsidRPr="00A475B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TMO2008</w:t>
            </w:r>
          </w:p>
        </w:tc>
      </w:tr>
    </w:tbl>
    <w:p w14:paraId="6BBA01E5" w14:textId="77777777" w:rsidR="00567D67" w:rsidRDefault="00567D67" w:rsidP="00F42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1AB48125" w14:textId="4290B7C3" w:rsidR="004A07E4" w:rsidRPr="007671A3" w:rsidRDefault="004A07E4" w:rsidP="004A0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  <w:r w:rsidRPr="007671A3">
        <w:rPr>
          <w:rFonts w:ascii="Angsana New" w:hAnsi="Angsana New"/>
          <w:sz w:val="24"/>
          <w:szCs w:val="24"/>
        </w:rPr>
        <w:t>*</w:t>
      </w:r>
      <w:r w:rsidRPr="007671A3">
        <w:rPr>
          <w:rFonts w:ascii="Angsana New" w:hAnsi="Angsana New"/>
          <w:sz w:val="24"/>
          <w:szCs w:val="24"/>
          <w:cs/>
        </w:rPr>
        <w:t xml:space="preserve"> </w:t>
      </w:r>
      <w:r w:rsidRPr="007671A3">
        <w:rPr>
          <w:rFonts w:ascii="Angsana New" w:hAnsi="Angsana New" w:hint="cs"/>
          <w:sz w:val="24"/>
          <w:szCs w:val="24"/>
          <w:cs/>
        </w:rPr>
        <w:t xml:space="preserve">  </w:t>
      </w:r>
      <w:r w:rsidRPr="007671A3">
        <w:rPr>
          <w:rFonts w:ascii="Angsana New" w:hAnsi="Angsana New"/>
          <w:sz w:val="24"/>
          <w:szCs w:val="24"/>
          <w:cs/>
        </w:rPr>
        <w:t xml:space="preserve">  </w:t>
      </w:r>
      <w:r w:rsidRPr="007671A3">
        <w:rPr>
          <w:rFonts w:ascii="Angsana New" w:hAnsi="Angsana New" w:hint="cs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  <w:r w:rsidR="00EA41F6" w:rsidRPr="007671A3">
        <w:rPr>
          <w:rFonts w:ascii="Angsana New" w:hAnsi="Angsana New"/>
          <w:sz w:val="24"/>
          <w:szCs w:val="24"/>
          <w:cs/>
        </w:rPr>
        <w:tab/>
      </w:r>
    </w:p>
    <w:p w14:paraId="19CB25A9" w14:textId="77777777" w:rsidR="004A07E4" w:rsidRPr="007671A3" w:rsidRDefault="004A07E4" w:rsidP="004A0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</w:rPr>
      </w:pPr>
      <w:r w:rsidRPr="007671A3">
        <w:rPr>
          <w:rFonts w:ascii="Angsana New" w:hAnsi="Angsana New"/>
          <w:sz w:val="24"/>
          <w:szCs w:val="24"/>
        </w:rPr>
        <w:t>*</w:t>
      </w:r>
      <w:r w:rsidRPr="007671A3">
        <w:rPr>
          <w:rFonts w:ascii="Angsana New" w:hAnsi="Angsana New" w:hint="cs"/>
          <w:sz w:val="24"/>
          <w:szCs w:val="24"/>
          <w:cs/>
        </w:rPr>
        <w:t>*</w:t>
      </w:r>
      <w:r w:rsidRPr="007671A3">
        <w:rPr>
          <w:rFonts w:ascii="Angsana New" w:hAnsi="Angsana New"/>
          <w:sz w:val="24"/>
          <w:szCs w:val="24"/>
          <w:cs/>
        </w:rPr>
        <w:t xml:space="preserve">    ขึ้นอยู่กับระยะเวลาการทำงานของพนักงาน</w:t>
      </w:r>
    </w:p>
    <w:p w14:paraId="2C9B9EF6" w14:textId="3794A272" w:rsidR="00355157" w:rsidRPr="003C4D6A" w:rsidRDefault="004A07E4" w:rsidP="007A071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pacing w:val="-4"/>
          <w:sz w:val="24"/>
          <w:szCs w:val="24"/>
        </w:rPr>
      </w:pPr>
      <w:r w:rsidRPr="007671A3">
        <w:rPr>
          <w:rFonts w:ascii="Angsana New" w:hAnsi="Angsana New"/>
          <w:sz w:val="24"/>
          <w:szCs w:val="24"/>
        </w:rPr>
        <w:t>**</w:t>
      </w:r>
      <w:r w:rsidRPr="007671A3">
        <w:rPr>
          <w:rFonts w:ascii="Angsana New" w:hAnsi="Angsana New" w:hint="cs"/>
          <w:sz w:val="24"/>
          <w:szCs w:val="24"/>
          <w:cs/>
        </w:rPr>
        <w:t>*</w:t>
      </w:r>
      <w:r w:rsidRPr="007671A3">
        <w:rPr>
          <w:rFonts w:ascii="Angsana New" w:hAnsi="Angsana New"/>
          <w:sz w:val="24"/>
          <w:szCs w:val="24"/>
        </w:rPr>
        <w:t xml:space="preserve"> </w:t>
      </w:r>
      <w:r w:rsidRPr="00EB2960">
        <w:rPr>
          <w:rFonts w:ascii="Angsana New" w:hAnsi="Angsana New"/>
          <w:spacing w:val="-4"/>
          <w:sz w:val="24"/>
          <w:szCs w:val="24"/>
        </w:rPr>
        <w:t xml:space="preserve"> </w:t>
      </w:r>
      <w:r w:rsidR="003C4D6A" w:rsidRPr="003C4D6A">
        <w:rPr>
          <w:rFonts w:ascii="Angsana New" w:hAnsi="Angsana New" w:hint="cs"/>
          <w:spacing w:val="-4"/>
          <w:sz w:val="24"/>
          <w:szCs w:val="24"/>
          <w:cs/>
        </w:rPr>
        <w:t xml:space="preserve">ปี </w:t>
      </w:r>
      <w:r w:rsidR="003C4D6A" w:rsidRPr="003C4D6A">
        <w:rPr>
          <w:rFonts w:ascii="Angsana New" w:hAnsi="Angsana New"/>
          <w:spacing w:val="-4"/>
          <w:sz w:val="24"/>
          <w:szCs w:val="24"/>
        </w:rPr>
        <w:t xml:space="preserve">2561 </w:t>
      </w:r>
      <w:r w:rsidRPr="003C4D6A">
        <w:rPr>
          <w:rFonts w:ascii="Angsana New" w:hAnsi="Angsana New"/>
          <w:spacing w:val="-4"/>
          <w:sz w:val="24"/>
          <w:szCs w:val="24"/>
          <w:cs/>
        </w:rPr>
        <w:t xml:space="preserve">อ้างอิงตามตารางมรณะไทย </w:t>
      </w:r>
      <w:r w:rsidR="000E136E" w:rsidRPr="003C4D6A">
        <w:rPr>
          <w:rFonts w:ascii="Angsana New" w:hAnsi="Angsana New"/>
          <w:spacing w:val="-4"/>
          <w:sz w:val="24"/>
          <w:szCs w:val="24"/>
        </w:rPr>
        <w:t>2560</w:t>
      </w:r>
      <w:r w:rsidRPr="003C4D6A">
        <w:rPr>
          <w:rFonts w:ascii="Angsana New" w:hAnsi="Angsana New"/>
          <w:spacing w:val="-4"/>
          <w:sz w:val="24"/>
          <w:szCs w:val="24"/>
        </w:rPr>
        <w:t xml:space="preserve"> </w:t>
      </w:r>
      <w:r w:rsidRPr="003C4D6A">
        <w:rPr>
          <w:rFonts w:ascii="Angsana New" w:hAnsi="Angsana New"/>
          <w:spacing w:val="-4"/>
          <w:sz w:val="24"/>
          <w:szCs w:val="24"/>
          <w:cs/>
        </w:rPr>
        <w:t>ประเภทสามัญ (</w:t>
      </w:r>
      <w:r w:rsidR="000E136E" w:rsidRPr="003C4D6A">
        <w:rPr>
          <w:rFonts w:ascii="Angsana New" w:hAnsi="Angsana New"/>
          <w:spacing w:val="-4"/>
          <w:sz w:val="24"/>
          <w:szCs w:val="24"/>
        </w:rPr>
        <w:t>TMO2017</w:t>
      </w:r>
      <w:r w:rsidRPr="003C4D6A">
        <w:rPr>
          <w:rFonts w:ascii="Angsana New" w:hAnsi="Angsana New"/>
          <w:spacing w:val="-4"/>
          <w:sz w:val="24"/>
          <w:szCs w:val="24"/>
        </w:rPr>
        <w:t xml:space="preserve">: Thai </w:t>
      </w:r>
      <w:r w:rsidR="000E136E" w:rsidRPr="003C4D6A">
        <w:rPr>
          <w:rFonts w:ascii="Angsana New" w:hAnsi="Angsana New"/>
          <w:spacing w:val="-4"/>
          <w:sz w:val="24"/>
          <w:szCs w:val="24"/>
        </w:rPr>
        <w:t>Mortality Ordinary Table of 2017</w:t>
      </w:r>
      <w:r w:rsidRPr="003C4D6A">
        <w:rPr>
          <w:rFonts w:ascii="Angsana New" w:hAnsi="Angsana New"/>
          <w:spacing w:val="-4"/>
          <w:sz w:val="24"/>
          <w:szCs w:val="24"/>
        </w:rPr>
        <w:t>)</w:t>
      </w:r>
      <w:r w:rsidR="00192950" w:rsidRPr="003C4D6A">
        <w:rPr>
          <w:rFonts w:ascii="Angsana New" w:hAnsi="Angsana New"/>
          <w:spacing w:val="-4"/>
          <w:sz w:val="24"/>
          <w:szCs w:val="24"/>
        </w:rPr>
        <w:t xml:space="preserve"> </w:t>
      </w:r>
    </w:p>
    <w:p w14:paraId="243FDE8B" w14:textId="20033F39" w:rsidR="00EA41F6" w:rsidRPr="007671A3" w:rsidRDefault="00355157" w:rsidP="00937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sz w:val="24"/>
          <w:szCs w:val="24"/>
          <w:cs/>
        </w:rPr>
      </w:pPr>
      <w:r w:rsidRPr="003C4D6A">
        <w:rPr>
          <w:rFonts w:ascii="Angsana New" w:hAnsi="Angsana New"/>
          <w:spacing w:val="-4"/>
          <w:sz w:val="24"/>
          <w:szCs w:val="24"/>
        </w:rPr>
        <w:tab/>
        <w:t xml:space="preserve"> </w:t>
      </w:r>
      <w:r w:rsidR="003C4D6A" w:rsidRPr="003C4D6A">
        <w:rPr>
          <w:rFonts w:ascii="Angsana New" w:hAnsi="Angsana New" w:hint="cs"/>
          <w:spacing w:val="-4"/>
          <w:sz w:val="24"/>
          <w:szCs w:val="24"/>
          <w:cs/>
        </w:rPr>
        <w:t xml:space="preserve">ปี 2560 </w:t>
      </w:r>
      <w:r w:rsidRPr="003C4D6A">
        <w:rPr>
          <w:rFonts w:ascii="Angsana New" w:hAnsi="Angsana New"/>
          <w:spacing w:val="-4"/>
          <w:sz w:val="24"/>
          <w:szCs w:val="24"/>
          <w:cs/>
        </w:rPr>
        <w:t>อ้างอิง</w:t>
      </w:r>
      <w:r w:rsidRPr="00EB2960">
        <w:rPr>
          <w:rFonts w:ascii="Angsana New" w:hAnsi="Angsana New"/>
          <w:spacing w:val="-4"/>
          <w:sz w:val="24"/>
          <w:szCs w:val="24"/>
          <w:cs/>
        </w:rPr>
        <w:t>ตาม</w:t>
      </w:r>
      <w:r w:rsidR="00192950" w:rsidRPr="00EB2960">
        <w:rPr>
          <w:rFonts w:ascii="Angsana New" w:hAnsi="Angsana New" w:hint="cs"/>
          <w:spacing w:val="-4"/>
          <w:sz w:val="24"/>
          <w:szCs w:val="24"/>
          <w:cs/>
        </w:rPr>
        <w:t>ตาราง</w:t>
      </w:r>
      <w:r w:rsidR="00192950" w:rsidRPr="00EB2960">
        <w:rPr>
          <w:rFonts w:ascii="Angsana New" w:hAnsi="Angsana New"/>
          <w:spacing w:val="-4"/>
          <w:sz w:val="24"/>
          <w:szCs w:val="24"/>
          <w:cs/>
        </w:rPr>
        <w:t xml:space="preserve">มรณะไทย </w:t>
      </w:r>
      <w:r w:rsidR="00192950" w:rsidRPr="00EB2960">
        <w:rPr>
          <w:rFonts w:ascii="Angsana New" w:hAnsi="Angsana New"/>
          <w:spacing w:val="-4"/>
          <w:sz w:val="24"/>
          <w:szCs w:val="24"/>
        </w:rPr>
        <w:t xml:space="preserve">2551 </w:t>
      </w:r>
      <w:r w:rsidR="00192950" w:rsidRPr="00EB2960">
        <w:rPr>
          <w:rFonts w:ascii="Angsana New" w:hAnsi="Angsana New"/>
          <w:spacing w:val="-4"/>
          <w:sz w:val="24"/>
          <w:szCs w:val="24"/>
          <w:cs/>
        </w:rPr>
        <w:t xml:space="preserve">ประเภทสามัญ </w:t>
      </w:r>
      <w:r w:rsidR="00192950" w:rsidRPr="007671A3">
        <w:rPr>
          <w:rFonts w:ascii="Angsana New" w:hAnsi="Angsana New"/>
          <w:sz w:val="24"/>
          <w:szCs w:val="24"/>
          <w:cs/>
        </w:rPr>
        <w:t>(</w:t>
      </w:r>
      <w:r w:rsidR="00192950">
        <w:rPr>
          <w:rFonts w:ascii="Angsana New" w:hAnsi="Angsana New"/>
          <w:sz w:val="24"/>
          <w:szCs w:val="24"/>
        </w:rPr>
        <w:t>TMO2008</w:t>
      </w:r>
      <w:r w:rsidR="00192950" w:rsidRPr="007671A3">
        <w:rPr>
          <w:rFonts w:ascii="Angsana New" w:hAnsi="Angsana New"/>
          <w:sz w:val="24"/>
          <w:szCs w:val="24"/>
        </w:rPr>
        <w:t xml:space="preserve">: Thai </w:t>
      </w:r>
      <w:r w:rsidR="00192950">
        <w:rPr>
          <w:rFonts w:ascii="Angsana New" w:hAnsi="Angsana New"/>
          <w:sz w:val="24"/>
          <w:szCs w:val="24"/>
        </w:rPr>
        <w:t>Mortality Ordinary Table of 2008</w:t>
      </w:r>
      <w:r w:rsidR="00192950" w:rsidRPr="007671A3">
        <w:rPr>
          <w:rFonts w:ascii="Angsana New" w:hAnsi="Angsana New"/>
          <w:sz w:val="24"/>
          <w:szCs w:val="24"/>
        </w:rPr>
        <w:t>)</w:t>
      </w:r>
    </w:p>
    <w:p w14:paraId="686FC5F2" w14:textId="61DF6ACE" w:rsidR="003E3BE4" w:rsidRDefault="003E3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1B2EC46" w14:textId="77777777" w:rsidR="00937EC9" w:rsidRDefault="00937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81F0721" w14:textId="77777777" w:rsidR="00937EC9" w:rsidRDefault="00937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96164B1" w14:textId="77777777" w:rsidR="00937EC9" w:rsidRDefault="00937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2449CCB" w14:textId="3CB584CD" w:rsidR="00F45229" w:rsidRPr="007671A3" w:rsidRDefault="00F45229" w:rsidP="00A20DE7">
      <w:pPr>
        <w:tabs>
          <w:tab w:val="left" w:pos="360"/>
        </w:tabs>
        <w:spacing w:after="200" w:line="276" w:lineRule="auto"/>
        <w:ind w:firstLine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7671A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7671A3">
        <w:rPr>
          <w:rFonts w:ascii="Times New Roman" w:hAnsi="Times New Roman"/>
          <w:b/>
          <w:bCs/>
          <w:i/>
          <w:iCs/>
          <w:color w:val="0000FF"/>
          <w:szCs w:val="30"/>
        </w:rPr>
        <w:t xml:space="preserve"> </w:t>
      </w:r>
    </w:p>
    <w:p w14:paraId="47C6DAEA" w14:textId="77777777" w:rsidR="00B6234C" w:rsidRPr="007671A3" w:rsidRDefault="00F45229" w:rsidP="00B6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7671A3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</w:t>
      </w:r>
      <w:r w:rsidRPr="007671A3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 จะมีผลกระทบต่อ</w:t>
      </w:r>
      <w:r w:rsidR="00B6234C" w:rsidRPr="007671A3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ประมาณการหนี้สินไม่หมุนเวียนของ</w:t>
      </w:r>
      <w:r w:rsidR="00B6234C" w:rsidRPr="007671A3">
        <w:rPr>
          <w:rFonts w:ascii="Angsana New" w:hAnsi="Angsana New"/>
          <w:sz w:val="30"/>
          <w:szCs w:val="30"/>
          <w:cs/>
        </w:rPr>
        <w:t>โครงการผลประโยชน์ที่กำหนดไว้เป็นจำนวนเงินดังต่อไปนี้</w:t>
      </w:r>
    </w:p>
    <w:p w14:paraId="5A1881CC" w14:textId="51551300" w:rsidR="001649F7" w:rsidRPr="007671A3" w:rsidRDefault="001649F7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24"/>
        <w:gridCol w:w="1179"/>
        <w:gridCol w:w="189"/>
        <w:gridCol w:w="1143"/>
        <w:gridCol w:w="189"/>
        <w:gridCol w:w="1170"/>
        <w:gridCol w:w="180"/>
        <w:gridCol w:w="1197"/>
      </w:tblGrid>
      <w:tr w:rsidR="001649F7" w:rsidRPr="007671A3" w14:paraId="3325ACA2" w14:textId="77777777" w:rsidTr="0060666A">
        <w:trPr>
          <w:cantSplit/>
          <w:tblHeader/>
        </w:trPr>
        <w:tc>
          <w:tcPr>
            <w:tcW w:w="3924" w:type="dxa"/>
          </w:tcPr>
          <w:p w14:paraId="12DB08AE" w14:textId="77777777" w:rsidR="001649F7" w:rsidRPr="007671A3" w:rsidRDefault="001649F7" w:rsidP="0060666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77E8B773" w14:textId="77777777" w:rsidR="001649F7" w:rsidRPr="007671A3" w:rsidRDefault="001649F7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35D2B87B" w14:textId="77777777" w:rsidR="001649F7" w:rsidRPr="007671A3" w:rsidRDefault="001649F7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6FFC0A57" w14:textId="77777777" w:rsidR="001649F7" w:rsidRPr="007671A3" w:rsidRDefault="001649F7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14D6B594" w14:textId="77777777" w:rsidTr="0060666A">
        <w:trPr>
          <w:cantSplit/>
          <w:tblHeader/>
        </w:trPr>
        <w:tc>
          <w:tcPr>
            <w:tcW w:w="3924" w:type="dxa"/>
          </w:tcPr>
          <w:p w14:paraId="475C9499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45BD91F1" w14:textId="2D7B2E0B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" w:type="dxa"/>
          </w:tcPr>
          <w:p w14:paraId="149494A8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317BD29" w14:textId="4170E03C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9" w:type="dxa"/>
          </w:tcPr>
          <w:p w14:paraId="60C09659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54C6F9" w14:textId="72C4A051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A6214D9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FC6B33B" w14:textId="509EFB6A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73C3C" w:rsidRPr="007671A3" w14:paraId="543E5F72" w14:textId="77777777" w:rsidTr="0060666A">
        <w:trPr>
          <w:cantSplit/>
          <w:tblHeader/>
        </w:trPr>
        <w:tc>
          <w:tcPr>
            <w:tcW w:w="3924" w:type="dxa"/>
          </w:tcPr>
          <w:p w14:paraId="297772A7" w14:textId="0E97D844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247" w:type="dxa"/>
            <w:gridSpan w:val="7"/>
          </w:tcPr>
          <w:p w14:paraId="6E7D33F0" w14:textId="106E9DD8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 (ลดลง)</w:t>
            </w:r>
          </w:p>
        </w:tc>
      </w:tr>
      <w:tr w:rsidR="00673C3C" w:rsidRPr="007671A3" w14:paraId="314C3DAB" w14:textId="77777777" w:rsidTr="0060666A">
        <w:trPr>
          <w:cantSplit/>
        </w:trPr>
        <w:tc>
          <w:tcPr>
            <w:tcW w:w="3924" w:type="dxa"/>
          </w:tcPr>
          <w:p w14:paraId="0C00ABC3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10CA05C6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73C3C" w:rsidRPr="007671A3" w14:paraId="52802E9B" w14:textId="77777777" w:rsidTr="0060666A">
        <w:trPr>
          <w:cantSplit/>
        </w:trPr>
        <w:tc>
          <w:tcPr>
            <w:tcW w:w="3924" w:type="dxa"/>
          </w:tcPr>
          <w:p w14:paraId="2E90E9C1" w14:textId="77777777" w:rsidR="00006AC4" w:rsidRDefault="00673C3C" w:rsidP="00673C3C">
            <w:pPr>
              <w:tabs>
                <w:tab w:val="clear" w:pos="3742"/>
                <w:tab w:val="left" w:pos="3728"/>
              </w:tabs>
              <w:spacing w:line="380" w:lineRule="exact"/>
              <w:ind w:left="353" w:right="38" w:hanging="315"/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ผลกระทบต่อ</w:t>
            </w: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671A3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ของ</w:t>
            </w:r>
            <w:r w:rsidRPr="007671A3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 xml:space="preserve">โครงการผลประโยชน์ที่กำหนดไว้ </w:t>
            </w:r>
          </w:p>
          <w:p w14:paraId="54E6A090" w14:textId="24BF2BFB" w:rsidR="00673C3C" w:rsidRPr="007671A3" w:rsidRDefault="00006AC4" w:rsidP="00673C3C">
            <w:pPr>
              <w:tabs>
                <w:tab w:val="clear" w:pos="3742"/>
                <w:tab w:val="left" w:pos="3728"/>
              </w:tabs>
              <w:spacing w:line="380" w:lineRule="exact"/>
              <w:ind w:left="353" w:right="38" w:hanging="3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  <w:t xml:space="preserve">      </w:t>
            </w:r>
            <w:r w:rsidR="00673C3C" w:rsidRPr="007671A3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 xml:space="preserve">ณ วันที่ </w:t>
            </w:r>
            <w:r w:rsidR="00673C3C" w:rsidRPr="007671A3"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  <w:t xml:space="preserve">31 </w:t>
            </w:r>
            <w:r w:rsidR="00673C3C" w:rsidRPr="007671A3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shd w:val="clear" w:color="auto" w:fill="auto"/>
          </w:tcPr>
          <w:p w14:paraId="2EAA8D2E" w14:textId="64AC79BA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5FF6E185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D3693EB" w14:textId="14A6F909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51D567BA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91DBF" w14:textId="00D208C4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F6CD5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C2FD80C" w14:textId="53E48513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C3C" w:rsidRPr="007671A3" w14:paraId="0C0630C0" w14:textId="77777777" w:rsidTr="0060666A">
        <w:trPr>
          <w:cantSplit/>
        </w:trPr>
        <w:tc>
          <w:tcPr>
            <w:tcW w:w="3924" w:type="dxa"/>
          </w:tcPr>
          <w:p w14:paraId="14083230" w14:textId="4BF4F373" w:rsidR="00673C3C" w:rsidRPr="007671A3" w:rsidRDefault="00673C3C" w:rsidP="00673C3C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9" w:type="dxa"/>
            <w:shd w:val="clear" w:color="auto" w:fill="auto"/>
          </w:tcPr>
          <w:p w14:paraId="197A0699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795BE70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5BB1AB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05FD8FD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2FF8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916CCE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07EC6F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C3C" w:rsidRPr="007671A3" w14:paraId="2360ABAB" w14:textId="77777777" w:rsidTr="0060666A">
        <w:trPr>
          <w:cantSplit/>
        </w:trPr>
        <w:tc>
          <w:tcPr>
            <w:tcW w:w="3924" w:type="dxa"/>
          </w:tcPr>
          <w:p w14:paraId="7E3811AD" w14:textId="0F2C5461" w:rsidR="00673C3C" w:rsidRPr="007671A3" w:rsidRDefault="00673C3C" w:rsidP="00673C3C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>0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671A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9" w:type="dxa"/>
            <w:shd w:val="clear" w:color="auto" w:fill="auto"/>
          </w:tcPr>
          <w:p w14:paraId="480B03A5" w14:textId="5CD91845" w:rsidR="00673C3C" w:rsidRPr="007671A3" w:rsidRDefault="00E833F1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(2,113)</w:t>
            </w:r>
          </w:p>
        </w:tc>
        <w:tc>
          <w:tcPr>
            <w:tcW w:w="189" w:type="dxa"/>
            <w:shd w:val="clear" w:color="auto" w:fill="auto"/>
          </w:tcPr>
          <w:p w14:paraId="6997BD10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D3CECC5" w14:textId="7242FCE5" w:rsidR="00673C3C" w:rsidRPr="007671A3" w:rsidRDefault="00673C3C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(3,232)</w:t>
            </w:r>
          </w:p>
        </w:tc>
        <w:tc>
          <w:tcPr>
            <w:tcW w:w="189" w:type="dxa"/>
          </w:tcPr>
          <w:p w14:paraId="2554393B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4430F" w14:textId="355210A2" w:rsidR="00673C3C" w:rsidRPr="007671A3" w:rsidRDefault="00E833F1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(1,902)</w:t>
            </w:r>
          </w:p>
        </w:tc>
        <w:tc>
          <w:tcPr>
            <w:tcW w:w="180" w:type="dxa"/>
          </w:tcPr>
          <w:p w14:paraId="292D59E3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BDE1F39" w14:textId="5ABE1835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(2,891)</w:t>
            </w:r>
          </w:p>
        </w:tc>
      </w:tr>
      <w:tr w:rsidR="00673C3C" w:rsidRPr="007671A3" w14:paraId="3833D25B" w14:textId="77777777" w:rsidTr="0060666A">
        <w:trPr>
          <w:cantSplit/>
        </w:trPr>
        <w:tc>
          <w:tcPr>
            <w:tcW w:w="3924" w:type="dxa"/>
          </w:tcPr>
          <w:p w14:paraId="09CF5058" w14:textId="32ADB94C" w:rsidR="00673C3C" w:rsidRPr="007671A3" w:rsidRDefault="00673C3C" w:rsidP="00673C3C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>0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671A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9" w:type="dxa"/>
            <w:shd w:val="clear" w:color="auto" w:fill="auto"/>
          </w:tcPr>
          <w:p w14:paraId="7149ECEC" w14:textId="0F84EC21" w:rsidR="00673C3C" w:rsidRPr="007671A3" w:rsidRDefault="00E833F1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2,315</w:t>
            </w:r>
          </w:p>
        </w:tc>
        <w:tc>
          <w:tcPr>
            <w:tcW w:w="189" w:type="dxa"/>
            <w:shd w:val="clear" w:color="auto" w:fill="auto"/>
          </w:tcPr>
          <w:p w14:paraId="3C13195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3BFDEF8" w14:textId="2B8F7BAD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3,534</w:t>
            </w:r>
          </w:p>
        </w:tc>
        <w:tc>
          <w:tcPr>
            <w:tcW w:w="189" w:type="dxa"/>
          </w:tcPr>
          <w:p w14:paraId="32D9AB0F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84258E" w14:textId="2854F770" w:rsidR="00673C3C" w:rsidRPr="007671A3" w:rsidRDefault="00E833F1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2,080</w:t>
            </w:r>
          </w:p>
        </w:tc>
        <w:tc>
          <w:tcPr>
            <w:tcW w:w="180" w:type="dxa"/>
          </w:tcPr>
          <w:p w14:paraId="5FA1A0E2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A5F84F" w14:textId="09CC9DF5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3,194</w:t>
            </w:r>
          </w:p>
        </w:tc>
      </w:tr>
      <w:tr w:rsidR="00673C3C" w:rsidRPr="007671A3" w14:paraId="708F4598" w14:textId="77777777" w:rsidTr="0060666A">
        <w:trPr>
          <w:cantSplit/>
        </w:trPr>
        <w:tc>
          <w:tcPr>
            <w:tcW w:w="3924" w:type="dxa"/>
          </w:tcPr>
          <w:p w14:paraId="5AB9020E" w14:textId="4DAA6AF4" w:rsidR="00673C3C" w:rsidRPr="007671A3" w:rsidRDefault="00673C3C" w:rsidP="00673C3C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9" w:type="dxa"/>
            <w:shd w:val="clear" w:color="auto" w:fill="auto"/>
          </w:tcPr>
          <w:p w14:paraId="0690BA7E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794F1A5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AB32A2A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7665791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E2DCB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A3A69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DFB77F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C3C" w:rsidRPr="007671A3" w14:paraId="431020EA" w14:textId="77777777" w:rsidTr="0060666A">
        <w:trPr>
          <w:cantSplit/>
        </w:trPr>
        <w:tc>
          <w:tcPr>
            <w:tcW w:w="3924" w:type="dxa"/>
          </w:tcPr>
          <w:p w14:paraId="2C49BBC9" w14:textId="1DD60462" w:rsidR="00673C3C" w:rsidRPr="007671A3" w:rsidRDefault="00673C3C" w:rsidP="00673C3C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9" w:type="dxa"/>
            <w:shd w:val="clear" w:color="auto" w:fill="auto"/>
          </w:tcPr>
          <w:p w14:paraId="23B5E28A" w14:textId="79637864" w:rsidR="00673C3C" w:rsidRPr="007671A3" w:rsidRDefault="00E833F1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4,588</w:t>
            </w:r>
          </w:p>
        </w:tc>
        <w:tc>
          <w:tcPr>
            <w:tcW w:w="189" w:type="dxa"/>
            <w:shd w:val="clear" w:color="auto" w:fill="auto"/>
          </w:tcPr>
          <w:p w14:paraId="13C09DC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F71A65F" w14:textId="1BCAC425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8,308</w:t>
            </w:r>
          </w:p>
        </w:tc>
        <w:tc>
          <w:tcPr>
            <w:tcW w:w="189" w:type="dxa"/>
          </w:tcPr>
          <w:p w14:paraId="2608648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4621C" w14:textId="5EA53C55" w:rsidR="00673C3C" w:rsidRPr="007671A3" w:rsidRDefault="00E833F1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4,112</w:t>
            </w:r>
          </w:p>
        </w:tc>
        <w:tc>
          <w:tcPr>
            <w:tcW w:w="180" w:type="dxa"/>
          </w:tcPr>
          <w:p w14:paraId="62349D5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8421C4" w14:textId="398F62A1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7,434</w:t>
            </w:r>
          </w:p>
        </w:tc>
      </w:tr>
      <w:tr w:rsidR="00673C3C" w:rsidRPr="007671A3" w14:paraId="3FFB5235" w14:textId="77777777" w:rsidTr="0060666A">
        <w:trPr>
          <w:cantSplit/>
        </w:trPr>
        <w:tc>
          <w:tcPr>
            <w:tcW w:w="3924" w:type="dxa"/>
          </w:tcPr>
          <w:p w14:paraId="23ACDF8B" w14:textId="3672F31A" w:rsidR="00673C3C" w:rsidRPr="007671A3" w:rsidRDefault="00673C3C" w:rsidP="00673C3C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9" w:type="dxa"/>
            <w:shd w:val="clear" w:color="auto" w:fill="auto"/>
          </w:tcPr>
          <w:p w14:paraId="3A089C81" w14:textId="780E7C53" w:rsidR="00673C3C" w:rsidRPr="007671A3" w:rsidRDefault="00E833F1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(3,916)</w:t>
            </w:r>
          </w:p>
        </w:tc>
        <w:tc>
          <w:tcPr>
            <w:tcW w:w="189" w:type="dxa"/>
            <w:shd w:val="clear" w:color="auto" w:fill="auto"/>
          </w:tcPr>
          <w:p w14:paraId="7768E5DD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E4749CC" w14:textId="67AD0A60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(6,850)</w:t>
            </w:r>
          </w:p>
        </w:tc>
        <w:tc>
          <w:tcPr>
            <w:tcW w:w="189" w:type="dxa"/>
          </w:tcPr>
          <w:p w14:paraId="5FE6C9F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DFAF33" w14:textId="04086F03" w:rsidR="00673C3C" w:rsidRPr="007671A3" w:rsidRDefault="00E833F1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(3,523)</w:t>
            </w:r>
          </w:p>
        </w:tc>
        <w:tc>
          <w:tcPr>
            <w:tcW w:w="180" w:type="dxa"/>
          </w:tcPr>
          <w:p w14:paraId="27510B8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B33DEE8" w14:textId="1C958E9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(6,145)</w:t>
            </w:r>
          </w:p>
        </w:tc>
      </w:tr>
      <w:tr w:rsidR="00673C3C" w:rsidRPr="007671A3" w14:paraId="2C6A1951" w14:textId="77777777" w:rsidTr="0060666A">
        <w:trPr>
          <w:cantSplit/>
        </w:trPr>
        <w:tc>
          <w:tcPr>
            <w:tcW w:w="3924" w:type="dxa"/>
          </w:tcPr>
          <w:p w14:paraId="1A88E007" w14:textId="5593E2AF" w:rsidR="00673C3C" w:rsidRPr="007671A3" w:rsidRDefault="00673C3C" w:rsidP="00673C3C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179" w:type="dxa"/>
            <w:shd w:val="clear" w:color="auto" w:fill="auto"/>
          </w:tcPr>
          <w:p w14:paraId="10073FB7" w14:textId="64E95C38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01241ACA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124598C" w14:textId="35AA64CA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4A8C497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B5E55" w14:textId="2FDC68BA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8E9F4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C810357" w14:textId="47C6C766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C3C" w:rsidRPr="007671A3" w14:paraId="4FCDE54F" w14:textId="77777777" w:rsidTr="0060666A">
        <w:trPr>
          <w:cantSplit/>
        </w:trPr>
        <w:tc>
          <w:tcPr>
            <w:tcW w:w="3924" w:type="dxa"/>
          </w:tcPr>
          <w:p w14:paraId="7D5A03E0" w14:textId="441C75E7" w:rsidR="00673C3C" w:rsidRPr="007671A3" w:rsidRDefault="00673C3C" w:rsidP="00673C3C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>10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9" w:type="dxa"/>
            <w:shd w:val="clear" w:color="auto" w:fill="auto"/>
          </w:tcPr>
          <w:p w14:paraId="0153A536" w14:textId="5EC480D9" w:rsidR="00673C3C" w:rsidRPr="007671A3" w:rsidRDefault="00E833F1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(1,816)</w:t>
            </w:r>
          </w:p>
        </w:tc>
        <w:tc>
          <w:tcPr>
            <w:tcW w:w="189" w:type="dxa"/>
            <w:shd w:val="clear" w:color="auto" w:fill="auto"/>
          </w:tcPr>
          <w:p w14:paraId="00F5AD69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C0A4FBD" w14:textId="20C00FC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(1,037)</w:t>
            </w:r>
          </w:p>
        </w:tc>
        <w:tc>
          <w:tcPr>
            <w:tcW w:w="189" w:type="dxa"/>
          </w:tcPr>
          <w:p w14:paraId="62A1ECA5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06582" w14:textId="5297694E" w:rsidR="00673C3C" w:rsidRPr="007671A3" w:rsidRDefault="00E833F1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(1,632)</w:t>
            </w:r>
          </w:p>
        </w:tc>
        <w:tc>
          <w:tcPr>
            <w:tcW w:w="180" w:type="dxa"/>
          </w:tcPr>
          <w:p w14:paraId="1F4317D3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BF5CD32" w14:textId="05E56B4F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(927)</w:t>
            </w:r>
          </w:p>
        </w:tc>
      </w:tr>
      <w:tr w:rsidR="00673C3C" w:rsidRPr="007671A3" w14:paraId="74EB1A8A" w14:textId="77777777" w:rsidTr="0060666A">
        <w:trPr>
          <w:cantSplit/>
        </w:trPr>
        <w:tc>
          <w:tcPr>
            <w:tcW w:w="3924" w:type="dxa"/>
          </w:tcPr>
          <w:p w14:paraId="28E2E224" w14:textId="48298E86" w:rsidR="00673C3C" w:rsidRPr="007671A3" w:rsidRDefault="00673C3C" w:rsidP="00673C3C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ลดลงร้อยละ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</w:rPr>
              <w:t>10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9" w:type="dxa"/>
            <w:shd w:val="clear" w:color="auto" w:fill="auto"/>
          </w:tcPr>
          <w:p w14:paraId="230A3BC6" w14:textId="338FF90C" w:rsidR="00673C3C" w:rsidRPr="007671A3" w:rsidRDefault="00E833F1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1,949</w:t>
            </w:r>
          </w:p>
        </w:tc>
        <w:tc>
          <w:tcPr>
            <w:tcW w:w="189" w:type="dxa"/>
            <w:shd w:val="clear" w:color="auto" w:fill="auto"/>
          </w:tcPr>
          <w:p w14:paraId="5AA3D359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9EFF4EB" w14:textId="7F024F29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189" w:type="dxa"/>
          </w:tcPr>
          <w:p w14:paraId="6593B150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63103" w14:textId="15AFBD6A" w:rsidR="00673C3C" w:rsidRPr="007671A3" w:rsidRDefault="00E833F1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1,749</w:t>
            </w:r>
          </w:p>
        </w:tc>
        <w:tc>
          <w:tcPr>
            <w:tcW w:w="180" w:type="dxa"/>
          </w:tcPr>
          <w:p w14:paraId="7E932FF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FA3AB2F" w14:textId="6DE471A8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</w:tbl>
    <w:p w14:paraId="51CA1816" w14:textId="77777777" w:rsidR="00F45229" w:rsidRPr="007671A3" w:rsidRDefault="00F45229" w:rsidP="00F45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0AD4D7" w14:textId="77777777" w:rsidR="00F45229" w:rsidRPr="007671A3" w:rsidRDefault="00F45229" w:rsidP="00F45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7671A3">
        <w:rPr>
          <w:rFonts w:ascii="Angsana New" w:hAnsi="Angsana New" w:hint="cs"/>
          <w:sz w:val="30"/>
          <w:szCs w:val="30"/>
          <w:cs/>
        </w:rPr>
        <w:t>แสดง</w:t>
      </w:r>
      <w:r w:rsidRPr="007671A3">
        <w:rPr>
          <w:rFonts w:ascii="Angsana New" w:hAnsi="Angsana New"/>
          <w:sz w:val="30"/>
          <w:szCs w:val="30"/>
          <w:cs/>
        </w:rPr>
        <w:t>ประมาณการความอ่อนไหวของข้อสมมติต่างๆ</w:t>
      </w:r>
    </w:p>
    <w:p w14:paraId="27941592" w14:textId="77777777" w:rsidR="00F45229" w:rsidRDefault="00F45229" w:rsidP="00F45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117F233" w14:textId="7EA2C849" w:rsidR="00FE5242" w:rsidRPr="007671A3" w:rsidRDefault="00BE6267" w:rsidP="00FE5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6267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BE6267">
        <w:rPr>
          <w:rFonts w:ascii="Angsana New" w:hAnsi="Angsana New"/>
          <w:spacing w:val="-4"/>
          <w:sz w:val="30"/>
          <w:szCs w:val="30"/>
        </w:rPr>
        <w:t>13</w:t>
      </w:r>
      <w:r w:rsidRPr="00BE6267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BE6267">
        <w:rPr>
          <w:rFonts w:ascii="Angsana New" w:hAnsi="Angsana New"/>
          <w:spacing w:val="-4"/>
          <w:sz w:val="30"/>
          <w:szCs w:val="30"/>
        </w:rPr>
        <w:t>2561</w:t>
      </w:r>
      <w:r w:rsidRPr="00BE6267">
        <w:rPr>
          <w:rFonts w:ascii="Angsana New" w:hAnsi="Angsana New" w:hint="cs"/>
          <w:spacing w:val="-4"/>
          <w:sz w:val="30"/>
          <w:szCs w:val="30"/>
          <w:cs/>
        </w:rPr>
        <w:t xml:space="preserve"> สภานิติบัญญัติแห่งชาติได้เห็นชอบพระราชบัญญัติคุ้มครองแรงงาน และจะมีผลใช้บังคับ</w:t>
      </w:r>
      <w:r w:rsidRPr="00BE6267">
        <w:rPr>
          <w:rFonts w:ascii="Angsana New" w:hAnsi="Angsana New" w:hint="cs"/>
          <w:sz w:val="30"/>
          <w:szCs w:val="30"/>
          <w:cs/>
        </w:rPr>
        <w:t xml:space="preserve">เมื่อพ้น </w:t>
      </w:r>
      <w:r w:rsidRPr="00BE6267">
        <w:rPr>
          <w:rFonts w:ascii="Angsana New" w:hAnsi="Angsana New"/>
          <w:sz w:val="30"/>
          <w:szCs w:val="30"/>
        </w:rPr>
        <w:t>30</w:t>
      </w:r>
      <w:r w:rsidRPr="00BE6267">
        <w:rPr>
          <w:rFonts w:ascii="Angsana New" w:hAnsi="Angsana New" w:hint="cs"/>
          <w:sz w:val="30"/>
          <w:szCs w:val="30"/>
          <w:cs/>
        </w:rPr>
        <w:t xml:space="preserve"> วันนับแต่วันที่ประกาศในราชกิจจานุเบกษา ซี่งกำหนดให้นายจ้างต้องจ่ายค่าชดเชยให้ลูกจ้างที่ถูกเลิกจ้างเพิ่มเติม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BE6267">
        <w:rPr>
          <w:rFonts w:ascii="Angsana New" w:hAnsi="Angsana New"/>
          <w:sz w:val="30"/>
          <w:szCs w:val="30"/>
        </w:rPr>
        <w:t>20</w:t>
      </w:r>
      <w:r w:rsidRPr="00BE6267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BE6267">
        <w:rPr>
          <w:rFonts w:ascii="Angsana New" w:hAnsi="Angsana New"/>
          <w:sz w:val="30"/>
          <w:szCs w:val="30"/>
        </w:rPr>
        <w:t>400</w:t>
      </w:r>
      <w:r w:rsidRPr="00BE6267">
        <w:rPr>
          <w:rFonts w:ascii="Angsana New" w:hAnsi="Angsana New" w:hint="cs"/>
          <w:sz w:val="30"/>
          <w:szCs w:val="30"/>
          <w:cs/>
        </w:rPr>
        <w:t xml:space="preserve"> วัน จากปัจจุบันอัตราค่าชดเชยสูงสุดคือ </w:t>
      </w:r>
      <w:r w:rsidRPr="00BE6267">
        <w:rPr>
          <w:rFonts w:ascii="Angsana New" w:hAnsi="Angsana New"/>
          <w:sz w:val="30"/>
          <w:szCs w:val="30"/>
        </w:rPr>
        <w:t>300</w:t>
      </w:r>
      <w:r w:rsidRPr="00BE6267">
        <w:rPr>
          <w:rFonts w:ascii="Angsana New" w:hAnsi="Angsana New" w:hint="cs"/>
          <w:sz w:val="30"/>
          <w:szCs w:val="30"/>
          <w:cs/>
        </w:rPr>
        <w:t xml:space="preserve"> วัน โดยหากกฎหมายดังกล่าวมีผลบังคับใช้ กลุ่มบริษัทจะรับรู้ประมาณการหนี้สินไม่หมุนเวียนสำหรับผลประโยชน์พนักงานเพิ่มขึ้นประมาณ </w:t>
      </w:r>
      <w:r>
        <w:rPr>
          <w:rFonts w:ascii="Angsana New" w:hAnsi="Angsana New"/>
          <w:sz w:val="30"/>
          <w:szCs w:val="30"/>
        </w:rPr>
        <w:t>11</w:t>
      </w:r>
      <w:r w:rsidRPr="00BE6267">
        <w:rPr>
          <w:rFonts w:ascii="Angsana New" w:hAnsi="Angsana New"/>
          <w:sz w:val="30"/>
          <w:szCs w:val="30"/>
        </w:rPr>
        <w:t xml:space="preserve"> </w:t>
      </w:r>
      <w:r w:rsidRPr="00BE6267">
        <w:rPr>
          <w:rFonts w:ascii="Angsana New" w:hAnsi="Angsana New" w:hint="cs"/>
          <w:sz w:val="30"/>
          <w:szCs w:val="30"/>
          <w:cs/>
        </w:rPr>
        <w:t xml:space="preserve">ล้านบาท และทำให้กำไรสุทธิลดลงประมาณ </w:t>
      </w:r>
      <w:r w:rsidR="00036A57">
        <w:rPr>
          <w:rFonts w:ascii="Angsana New" w:hAnsi="Angsana New"/>
          <w:sz w:val="30"/>
          <w:szCs w:val="30"/>
        </w:rPr>
        <w:t>9</w:t>
      </w:r>
      <w:r w:rsidRPr="00BE6267">
        <w:rPr>
          <w:rFonts w:ascii="Angsana New" w:hAnsi="Angsana New"/>
          <w:sz w:val="30"/>
          <w:szCs w:val="30"/>
        </w:rPr>
        <w:t xml:space="preserve"> </w:t>
      </w:r>
      <w:r w:rsidRPr="00BE6267">
        <w:rPr>
          <w:rFonts w:ascii="Angsana New" w:hAnsi="Angsana New" w:hint="cs"/>
          <w:sz w:val="30"/>
          <w:szCs w:val="30"/>
          <w:cs/>
        </w:rPr>
        <w:t>ล้านบาท</w:t>
      </w:r>
    </w:p>
    <w:p w14:paraId="770C573B" w14:textId="77777777" w:rsidR="005B3B34" w:rsidRPr="007671A3" w:rsidRDefault="00B96D28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ทุนเรือนหุ้น</w:t>
      </w:r>
    </w:p>
    <w:p w14:paraId="2F7B606E" w14:textId="77777777" w:rsidR="000C40DF" w:rsidRPr="007671A3" w:rsidRDefault="000C40DF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7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9"/>
        <w:gridCol w:w="827"/>
        <w:gridCol w:w="237"/>
        <w:gridCol w:w="1124"/>
        <w:gridCol w:w="237"/>
        <w:gridCol w:w="1093"/>
        <w:gridCol w:w="237"/>
        <w:gridCol w:w="1086"/>
        <w:gridCol w:w="237"/>
        <w:gridCol w:w="1104"/>
      </w:tblGrid>
      <w:tr w:rsidR="00EE49C5" w:rsidRPr="007671A3" w14:paraId="040FBD78" w14:textId="77777777" w:rsidTr="007E526C">
        <w:tc>
          <w:tcPr>
            <w:tcW w:w="1630" w:type="pct"/>
          </w:tcPr>
          <w:p w14:paraId="2B2F2851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1" w:type="pct"/>
          </w:tcPr>
          <w:p w14:paraId="4B2A626C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29" w:type="pct"/>
          </w:tcPr>
          <w:p w14:paraId="340EAF83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32700C1B" w14:textId="5CCB96D3" w:rsidR="005B3B34" w:rsidRPr="007671A3" w:rsidRDefault="00090B52" w:rsidP="00B96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673C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0F8D47A5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3A0244A2" w14:textId="20631BC0" w:rsidR="005B3B34" w:rsidRPr="007671A3" w:rsidRDefault="00673C3C" w:rsidP="00B96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E49C5" w:rsidRPr="007671A3" w14:paraId="55B5A152" w14:textId="77777777" w:rsidTr="007E526C">
        <w:tc>
          <w:tcPr>
            <w:tcW w:w="1630" w:type="pct"/>
          </w:tcPr>
          <w:p w14:paraId="6AE44410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1" w:type="pct"/>
          </w:tcPr>
          <w:p w14:paraId="5213FEBD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9" w:type="pct"/>
          </w:tcPr>
          <w:p w14:paraId="64208C46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FB23DAF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03F53DC4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4F3DD9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129" w:type="pct"/>
          </w:tcPr>
          <w:p w14:paraId="6504B021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E5DD64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306B4BC0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F45D97F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5B3B34" w:rsidRPr="007671A3" w14:paraId="45706A7D" w14:textId="77777777" w:rsidTr="007E526C">
        <w:tc>
          <w:tcPr>
            <w:tcW w:w="1630" w:type="pct"/>
          </w:tcPr>
          <w:p w14:paraId="33FAABDE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1" w:type="pct"/>
          </w:tcPr>
          <w:p w14:paraId="32A03EC3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9" w:type="pct"/>
          </w:tcPr>
          <w:p w14:paraId="489493E2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pct"/>
            <w:gridSpan w:val="7"/>
          </w:tcPr>
          <w:p w14:paraId="06FA252A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EE49C5" w:rsidRPr="007671A3" w14:paraId="0E2C7152" w14:textId="77777777" w:rsidTr="007E526C">
        <w:tc>
          <w:tcPr>
            <w:tcW w:w="1630" w:type="pct"/>
          </w:tcPr>
          <w:p w14:paraId="04B21A07" w14:textId="77777777" w:rsidR="005B3B34" w:rsidRPr="007671A3" w:rsidRDefault="005B3B34" w:rsidP="007E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51" w:type="pct"/>
          </w:tcPr>
          <w:p w14:paraId="3F9D1F2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9C05C15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399475B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A532A9A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9626CC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25B1336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FCD3CF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569A33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663C85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9C5" w:rsidRPr="007671A3" w14:paraId="39D0E521" w14:textId="77777777" w:rsidTr="007E526C">
        <w:tc>
          <w:tcPr>
            <w:tcW w:w="1630" w:type="pct"/>
          </w:tcPr>
          <w:p w14:paraId="5A03FEB5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51" w:type="pct"/>
          </w:tcPr>
          <w:p w14:paraId="664F4052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96382A7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997F39E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69E204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A10A9B1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C4AB6E7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957A053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1AE52E9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7AFAEC7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776" w:rsidRPr="007671A3" w14:paraId="2F04DA02" w14:textId="77777777" w:rsidTr="008770E6">
        <w:tc>
          <w:tcPr>
            <w:tcW w:w="1630" w:type="pct"/>
          </w:tcPr>
          <w:p w14:paraId="1DF2FEDA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51" w:type="pct"/>
          </w:tcPr>
          <w:p w14:paraId="0E27BF33" w14:textId="77777777" w:rsidR="00174776" w:rsidRPr="00C77C21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C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25DEBE60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D3A4137" w14:textId="5CC598AB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6EE4BABC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7DCC3E5" w14:textId="237EAD18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4B53FCEF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01B475F" w14:textId="53517C24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618DEC97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CBA380C" w14:textId="3E87DFAA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</w:tr>
      <w:tr w:rsidR="00174776" w:rsidRPr="007671A3" w14:paraId="359AFD7B" w14:textId="77777777" w:rsidTr="007E526C">
        <w:tc>
          <w:tcPr>
            <w:tcW w:w="1630" w:type="pct"/>
          </w:tcPr>
          <w:p w14:paraId="682C5AA9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1" w:type="pct"/>
          </w:tcPr>
          <w:p w14:paraId="089F00BB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6EBB8A9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C18041C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0628269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E31C09F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5B782BB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C1F1A26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03AF1F4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06108CA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74776" w:rsidRPr="007671A3" w14:paraId="1E2B8A01" w14:textId="77777777" w:rsidTr="007E526C">
        <w:tc>
          <w:tcPr>
            <w:tcW w:w="1630" w:type="pct"/>
          </w:tcPr>
          <w:p w14:paraId="15FB3832" w14:textId="77777777" w:rsidR="00174776" w:rsidRPr="007671A3" w:rsidRDefault="00174776" w:rsidP="00174776">
            <w:pPr>
              <w:pStyle w:val="Heading8"/>
              <w:tabs>
                <w:tab w:val="left" w:pos="37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51" w:type="pct"/>
          </w:tcPr>
          <w:p w14:paraId="61A787D7" w14:textId="77777777" w:rsidR="00174776" w:rsidRPr="006E7C81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C8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73132D5A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BFC544" w14:textId="4DC32472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74FF8702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09EB589B" w14:textId="525A0221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24B2F5F9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09305C3" w14:textId="6F0C9BC6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2350B513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6A3F6C53" w14:textId="6FA9448D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  <w:tr w:rsidR="00174776" w:rsidRPr="007671A3" w14:paraId="42F69078" w14:textId="77777777" w:rsidTr="008770E6">
        <w:trPr>
          <w:trHeight w:val="197"/>
        </w:trPr>
        <w:tc>
          <w:tcPr>
            <w:tcW w:w="1630" w:type="pct"/>
          </w:tcPr>
          <w:p w14:paraId="0759FC11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pct"/>
          </w:tcPr>
          <w:p w14:paraId="2227D864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6DA5415A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3" w:type="pct"/>
          </w:tcPr>
          <w:p w14:paraId="77C90F68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7760F067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5CF3A7B6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0A75DA8B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92" w:type="pct"/>
          </w:tcPr>
          <w:p w14:paraId="664DCFC6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5228D17F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2F9C491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174776" w:rsidRPr="007671A3" w14:paraId="3E78F710" w14:textId="77777777" w:rsidTr="007E526C">
        <w:tc>
          <w:tcPr>
            <w:tcW w:w="1630" w:type="pct"/>
          </w:tcPr>
          <w:p w14:paraId="0811225E" w14:textId="26418F6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51" w:type="pct"/>
          </w:tcPr>
          <w:p w14:paraId="1460214E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6EA66CE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2976D2E4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E853770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7ACAFE2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6E45607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60C53E15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9EB88EB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BF05851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74776" w:rsidRPr="007671A3" w14:paraId="47E3B1DE" w14:textId="77777777" w:rsidTr="007E526C">
        <w:tc>
          <w:tcPr>
            <w:tcW w:w="1630" w:type="pct"/>
          </w:tcPr>
          <w:p w14:paraId="41AB0045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51" w:type="pct"/>
          </w:tcPr>
          <w:p w14:paraId="583640A4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45AAACC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15571813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9433AB6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33303F98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D047E23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1067EF57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E55A249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63FC7E0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74776" w:rsidRPr="007671A3" w14:paraId="35C42B73" w14:textId="77777777" w:rsidTr="007E526C">
        <w:tc>
          <w:tcPr>
            <w:tcW w:w="1630" w:type="pct"/>
          </w:tcPr>
          <w:p w14:paraId="052B7528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51" w:type="pct"/>
          </w:tcPr>
          <w:p w14:paraId="6F3A3B65" w14:textId="77777777" w:rsidR="00174776" w:rsidRPr="00C77C21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C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280596EA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97B6758" w14:textId="62108839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0E38A118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D88CE97" w14:textId="2F46E38D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746A4B86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CE03743" w14:textId="6247D92C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30B4C841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27320F5" w14:textId="75834611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174776" w:rsidRPr="007671A3" w14:paraId="79478BB9" w14:textId="77777777" w:rsidTr="007E526C">
        <w:tc>
          <w:tcPr>
            <w:tcW w:w="1630" w:type="pct"/>
          </w:tcPr>
          <w:p w14:paraId="41C3A974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1" w:type="pct"/>
          </w:tcPr>
          <w:p w14:paraId="0A489658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DBC6139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EEA8479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5E8FBB5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60D4238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5B234A9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09B1AD4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960EBEB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64752FE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74776" w:rsidRPr="007671A3" w14:paraId="45790903" w14:textId="77777777" w:rsidTr="007E526C">
        <w:tc>
          <w:tcPr>
            <w:tcW w:w="1630" w:type="pct"/>
          </w:tcPr>
          <w:p w14:paraId="48C833EA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51" w:type="pct"/>
          </w:tcPr>
          <w:p w14:paraId="437C6DA7" w14:textId="77777777" w:rsidR="00174776" w:rsidRPr="006E7C81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C8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17876AC0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16FB60" w14:textId="4D9460D4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29B6717C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572C7331" w14:textId="50537F3B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5F4C1423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4AD6DCB" w14:textId="230A9DDF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0C59A784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667C3137" w14:textId="5407E4BD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</w:tbl>
    <w:p w14:paraId="4F5B7F7F" w14:textId="77777777" w:rsidR="00F45229" w:rsidRPr="007671A3" w:rsidRDefault="00F45229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3708F3" w14:textId="77777777" w:rsidR="00AF3E6C" w:rsidRPr="007671A3" w:rsidRDefault="002951C6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19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AF3E6C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ส่วนเกินทุนและสำรอง</w:t>
      </w:r>
    </w:p>
    <w:p w14:paraId="4E5F15A3" w14:textId="77777777" w:rsidR="000C40DF" w:rsidRPr="007671A3" w:rsidRDefault="000C40DF" w:rsidP="00AF3E6C">
      <w:pPr>
        <w:ind w:left="540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0CDF35F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7FE3F3A" w14:textId="77777777" w:rsidR="000C40DF" w:rsidRPr="007671A3" w:rsidRDefault="000C40DF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22"/>
          <w:sz w:val="30"/>
          <w:szCs w:val="30"/>
        </w:rPr>
      </w:pPr>
    </w:p>
    <w:p w14:paraId="1FCC8B5C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22"/>
          <w:sz w:val="30"/>
          <w:szCs w:val="30"/>
          <w:cs/>
        </w:rPr>
        <w:t>ตาม</w:t>
      </w:r>
      <w:r w:rsidRPr="007671A3">
        <w:rPr>
          <w:rFonts w:ascii="Angsana New" w:hAnsi="Angsana New"/>
          <w:sz w:val="30"/>
          <w:szCs w:val="30"/>
          <w:cs/>
        </w:rPr>
        <w:t xml:space="preserve">บทบัญญัติแห่งพระราชบัญญัติบริษัทมหาชนจำกัด พ.ศ. </w:t>
      </w:r>
      <w:r w:rsidR="00CA2CC9" w:rsidRPr="007671A3">
        <w:rPr>
          <w:rFonts w:ascii="Angsana New" w:hAnsi="Angsana New"/>
          <w:sz w:val="30"/>
          <w:szCs w:val="30"/>
        </w:rPr>
        <w:t xml:space="preserve">2535 </w:t>
      </w:r>
      <w:r w:rsidRPr="007671A3">
        <w:rPr>
          <w:rFonts w:ascii="Angsana New" w:hAnsi="Angsana New"/>
          <w:sz w:val="30"/>
          <w:szCs w:val="30"/>
          <w:cs/>
        </w:rPr>
        <w:t xml:space="preserve">มาตรา </w:t>
      </w:r>
      <w:r w:rsidR="00CA2CC9" w:rsidRPr="007671A3">
        <w:rPr>
          <w:rFonts w:ascii="Angsana New" w:hAnsi="Angsana New"/>
          <w:sz w:val="30"/>
          <w:szCs w:val="30"/>
        </w:rPr>
        <w:t xml:space="preserve">51 </w:t>
      </w:r>
      <w:r w:rsidRPr="007671A3">
        <w:rPr>
          <w:rFonts w:ascii="Angsana New" w:hAnsi="Angsana New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671A3">
        <w:rPr>
          <w:rFonts w:ascii="Angsana New" w:hAnsi="Angsana New"/>
          <w:sz w:val="30"/>
          <w:szCs w:val="30"/>
        </w:rPr>
        <w:t>“</w:t>
      </w:r>
      <w:r w:rsidRPr="007671A3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7671A3">
        <w:rPr>
          <w:rFonts w:ascii="Angsana New" w:hAnsi="Angsana New"/>
          <w:sz w:val="30"/>
          <w:szCs w:val="30"/>
        </w:rPr>
        <w:t>”)</w:t>
      </w:r>
      <w:r w:rsidR="00B620A2" w:rsidRPr="007671A3">
        <w:rPr>
          <w:rFonts w:ascii="Angsana New" w:hAnsi="Angsana New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050B027F" w14:textId="77777777" w:rsidR="00680FD8" w:rsidRPr="007671A3" w:rsidRDefault="00680FD8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6B6CD9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3E3B88D7" w14:textId="77777777" w:rsidR="00AA3870" w:rsidRPr="007671A3" w:rsidRDefault="00AA3870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CFD68F0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671A3">
        <w:rPr>
          <w:rFonts w:ascii="Angsana New" w:hAnsi="Angsana New"/>
          <w:sz w:val="30"/>
          <w:szCs w:val="30"/>
        </w:rPr>
        <w:t>2535</w:t>
      </w:r>
      <w:r w:rsidRPr="007671A3">
        <w:rPr>
          <w:rFonts w:ascii="Angsana New" w:hAnsi="Angsana New"/>
          <w:sz w:val="30"/>
          <w:szCs w:val="30"/>
          <w:cs/>
        </w:rPr>
        <w:t xml:space="preserve"> มาตรา </w:t>
      </w:r>
      <w:r w:rsidRPr="007671A3">
        <w:rPr>
          <w:rFonts w:ascii="Angsana New" w:hAnsi="Angsana New"/>
          <w:sz w:val="30"/>
          <w:szCs w:val="30"/>
        </w:rPr>
        <w:t>116</w:t>
      </w:r>
      <w:r w:rsidRPr="007671A3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7671A3">
        <w:rPr>
          <w:rFonts w:ascii="Angsana New" w:hAnsi="Angsana New"/>
          <w:sz w:val="30"/>
          <w:szCs w:val="30"/>
        </w:rPr>
        <w:t>“</w:t>
      </w:r>
      <w:r w:rsidRPr="007671A3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671A3">
        <w:rPr>
          <w:rFonts w:ascii="Angsana New" w:hAnsi="Angsana New"/>
          <w:sz w:val="30"/>
          <w:szCs w:val="30"/>
        </w:rPr>
        <w:t>”</w:t>
      </w:r>
      <w:r w:rsidRPr="007671A3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7671A3">
        <w:rPr>
          <w:rFonts w:ascii="Angsana New" w:hAnsi="Angsana New"/>
          <w:sz w:val="30"/>
          <w:szCs w:val="30"/>
        </w:rPr>
        <w:t xml:space="preserve">5 </w:t>
      </w:r>
      <w:r w:rsidRPr="007671A3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671A3">
        <w:rPr>
          <w:rFonts w:ascii="Angsana New" w:hAnsi="Angsana New"/>
          <w:sz w:val="30"/>
          <w:szCs w:val="30"/>
        </w:rPr>
        <w:t xml:space="preserve">10 </w:t>
      </w:r>
      <w:r w:rsidRPr="007671A3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0AF87F1" w14:textId="77777777" w:rsidR="005B3B34" w:rsidRPr="007671A3" w:rsidRDefault="00F1391B" w:rsidP="00C47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20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</w:t>
      </w:r>
      <w:r w:rsidR="00B451FB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ตามส่วนงานธุรกิจ</w:t>
      </w:r>
    </w:p>
    <w:p w14:paraId="18FF10B4" w14:textId="77777777" w:rsidR="000C40DF" w:rsidRPr="007671A3" w:rsidRDefault="000C40DF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C308F74" w14:textId="2D0B81FA" w:rsidR="005B3B34" w:rsidRPr="007671A3" w:rsidRDefault="006E68F2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06AC4">
        <w:rPr>
          <w:rFonts w:ascii="Angsana New" w:hAnsi="Angsana New"/>
          <w:b/>
          <w:spacing w:val="4"/>
          <w:sz w:val="30"/>
          <w:szCs w:val="30"/>
          <w:cs/>
        </w:rPr>
        <w:t>กลุ่มบริษัท</w:t>
      </w:r>
      <w:r w:rsidR="005B3B34" w:rsidRPr="00006AC4">
        <w:rPr>
          <w:rFonts w:ascii="Angsana New" w:hAnsi="Angsana New"/>
          <w:b/>
          <w:spacing w:val="4"/>
          <w:sz w:val="30"/>
          <w:szCs w:val="30"/>
          <w:cs/>
        </w:rPr>
        <w:t xml:space="preserve">ดำเนินกิจการในส่วนงานเดียว คือ </w:t>
      </w:r>
      <w:r w:rsidR="00C2698D" w:rsidRPr="00006AC4">
        <w:rPr>
          <w:rFonts w:ascii="Angsana New" w:hAnsi="Angsana New"/>
          <w:b/>
          <w:spacing w:val="4"/>
          <w:sz w:val="30"/>
          <w:szCs w:val="30"/>
          <w:cs/>
        </w:rPr>
        <w:t>ธุรกิจ</w:t>
      </w:r>
      <w:r w:rsidR="005B3B34" w:rsidRPr="00006AC4">
        <w:rPr>
          <w:rFonts w:ascii="Angsana New" w:hAnsi="Angsana New"/>
          <w:b/>
          <w:spacing w:val="4"/>
          <w:sz w:val="30"/>
          <w:szCs w:val="30"/>
          <w:cs/>
        </w:rPr>
        <w:t>ผลิต</w:t>
      </w:r>
      <w:r w:rsidR="0059384F" w:rsidRPr="00006AC4">
        <w:rPr>
          <w:rFonts w:ascii="Angsana New" w:hAnsi="Angsana New"/>
          <w:b/>
          <w:spacing w:val="4"/>
          <w:sz w:val="30"/>
          <w:szCs w:val="30"/>
          <w:cs/>
        </w:rPr>
        <w:t>และจำหน่ายอิฐมวลเบา แผ่นผนัง</w:t>
      </w:r>
      <w:r w:rsidR="00C2698D" w:rsidRPr="00006AC4">
        <w:rPr>
          <w:rFonts w:ascii="Angsana New" w:hAnsi="Angsana New"/>
          <w:b/>
          <w:spacing w:val="4"/>
          <w:sz w:val="30"/>
          <w:szCs w:val="30"/>
          <w:cs/>
        </w:rPr>
        <w:t>พื้นคอนกรีต</w:t>
      </w:r>
      <w:r w:rsidR="00006AC4" w:rsidRPr="00006AC4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C2698D" w:rsidRPr="00006AC4">
        <w:rPr>
          <w:rFonts w:ascii="Angsana New" w:hAnsi="Angsana New"/>
          <w:b/>
          <w:spacing w:val="4"/>
          <w:sz w:val="30"/>
          <w:szCs w:val="30"/>
          <w:cs/>
        </w:rPr>
        <w:t>มวลเบา</w:t>
      </w:r>
      <w:r w:rsidR="005B3B34" w:rsidRPr="007671A3">
        <w:rPr>
          <w:rFonts w:ascii="Angsana New" w:hAnsi="Angsana New"/>
          <w:b/>
          <w:sz w:val="30"/>
          <w:szCs w:val="30"/>
          <w:cs/>
        </w:rPr>
        <w:t xml:space="preserve"> </w:t>
      </w:r>
      <w:r w:rsidR="005B3B34" w:rsidRPr="00006AC4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="0081365C" w:rsidRPr="00006AC4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81365C" w:rsidRPr="00006AC4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</w:t>
      </w:r>
      <w:r w:rsidR="00C2698D" w:rsidRPr="00006AC4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="005B3B34" w:rsidRPr="00006AC4">
        <w:rPr>
          <w:rFonts w:ascii="Angsana New" w:hAnsi="Angsana New"/>
          <w:b/>
          <w:spacing w:val="4"/>
          <w:sz w:val="30"/>
          <w:szCs w:val="30"/>
          <w:cs/>
        </w:rPr>
        <w:t>ดังนั้นฝ่ายบริหารจึงพิจารณาว่า</w:t>
      </w:r>
      <w:r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5B3B34" w:rsidRPr="007671A3">
        <w:rPr>
          <w:rFonts w:ascii="Angsana New" w:hAnsi="Angsana New"/>
          <w:b/>
          <w:sz w:val="30"/>
          <w:szCs w:val="30"/>
          <w:cs/>
        </w:rPr>
        <w:t>มีส่วนงาน</w:t>
      </w:r>
      <w:r w:rsidR="0059384F" w:rsidRPr="007671A3">
        <w:rPr>
          <w:rFonts w:ascii="Angsana New" w:hAnsi="Angsana New"/>
          <w:b/>
          <w:sz w:val="30"/>
          <w:szCs w:val="30"/>
          <w:cs/>
        </w:rPr>
        <w:t>ธุรกิจ</w:t>
      </w:r>
      <w:r w:rsidR="00C2698D" w:rsidRPr="007671A3">
        <w:rPr>
          <w:rFonts w:ascii="Angsana New" w:hAnsi="Angsana New"/>
          <w:b/>
          <w:sz w:val="30"/>
          <w:szCs w:val="30"/>
          <w:cs/>
        </w:rPr>
        <w:t>ที่</w:t>
      </w:r>
      <w:r w:rsidR="0081365C" w:rsidRPr="007671A3">
        <w:rPr>
          <w:rFonts w:ascii="Angsana New" w:hAnsi="Angsana New"/>
          <w:b/>
          <w:sz w:val="30"/>
          <w:szCs w:val="30"/>
          <w:cs/>
        </w:rPr>
        <w:t>รายงาน</w:t>
      </w:r>
      <w:r w:rsidR="005B3B34" w:rsidRPr="007671A3">
        <w:rPr>
          <w:rFonts w:ascii="Angsana New" w:hAnsi="Angsana New"/>
          <w:b/>
          <w:sz w:val="30"/>
          <w:szCs w:val="30"/>
          <w:cs/>
        </w:rPr>
        <w:t xml:space="preserve">เพียงส่วนงานเดียว  </w:t>
      </w:r>
    </w:p>
    <w:p w14:paraId="3DFC023F" w14:textId="77777777" w:rsidR="005B3B34" w:rsidRPr="007671A3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7EF1211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1A3">
        <w:rPr>
          <w:rFonts w:ascii="Angsana New" w:hAnsi="Angsana New"/>
          <w:bCs/>
          <w:i/>
          <w:iCs/>
          <w:sz w:val="30"/>
          <w:szCs w:val="30"/>
          <w:cs/>
        </w:rPr>
        <w:t>ส่วนงานภูมิศาสตร์</w:t>
      </w:r>
    </w:p>
    <w:p w14:paraId="7994CE38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CB83573" w14:textId="76D20A07" w:rsidR="005B3B34" w:rsidRPr="007671A3" w:rsidRDefault="006E68F2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5B3B34" w:rsidRPr="007671A3">
        <w:rPr>
          <w:rFonts w:ascii="Angsana New" w:hAnsi="Angsana New"/>
          <w:b/>
          <w:sz w:val="30"/>
          <w:szCs w:val="30"/>
          <w:cs/>
        </w:rPr>
        <w:t>มีส่วนงานภูมิศาสตร์ในประเทศและต่างประเทศจากการส่งออก</w:t>
      </w:r>
      <w:r w:rsidR="000A3447" w:rsidRPr="007671A3">
        <w:rPr>
          <w:rFonts w:ascii="Angsana New" w:hAnsi="Angsana New"/>
          <w:color w:val="FFFFFF"/>
          <w:sz w:val="30"/>
          <w:szCs w:val="30"/>
        </w:rPr>
        <w:t>a</w:t>
      </w:r>
      <w:r w:rsidR="002464A3">
        <w:rPr>
          <w:rFonts w:ascii="Angsana New" w:hAnsi="Angsana New" w:hint="cs"/>
          <w:b/>
          <w:sz w:val="30"/>
          <w:szCs w:val="30"/>
          <w:cs/>
        </w:rPr>
        <w:t xml:space="preserve">โดยนำเสนอข้อมูลเกี่ยวกับการจำแนกส่วนงานภูมิศาสตร์สำหรับรายการรายได้จากการขายที่มีมูลค่าเป็นสาระสำคัญ โดยรายได้จากการขายตามส่วนงานแยกตามที่ตั้งทางภูมิศาสตร์ของลูกค้า </w:t>
      </w:r>
    </w:p>
    <w:p w14:paraId="21E76767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8D99CA4" w14:textId="4F5B4B52" w:rsidR="006C482D" w:rsidRPr="007671A3" w:rsidRDefault="006C482D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1A3">
        <w:rPr>
          <w:rFonts w:ascii="Angsana New" w:hAnsi="Angsana New" w:hint="cs"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99"/>
        <w:gridCol w:w="1081"/>
        <w:gridCol w:w="270"/>
        <w:gridCol w:w="991"/>
        <w:gridCol w:w="268"/>
        <w:gridCol w:w="1105"/>
        <w:gridCol w:w="274"/>
        <w:gridCol w:w="972"/>
      </w:tblGrid>
      <w:tr w:rsidR="006C482D" w:rsidRPr="007671A3" w14:paraId="541CED0C" w14:textId="77777777" w:rsidTr="00153281">
        <w:tc>
          <w:tcPr>
            <w:tcW w:w="1812" w:type="pct"/>
          </w:tcPr>
          <w:p w14:paraId="0C5376F7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7907A71C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35A2E505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538B06E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2AD54DF8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42B0B4DB" w14:textId="77777777" w:rsidTr="00153281">
        <w:tc>
          <w:tcPr>
            <w:tcW w:w="1812" w:type="pct"/>
          </w:tcPr>
          <w:p w14:paraId="74BEC9E9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5654E6B4" w14:textId="19FABFC2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223795C" w14:textId="011A098B" w:rsidR="00673C3C" w:rsidRPr="007671A3" w:rsidRDefault="00673C3C" w:rsidP="00673C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vAlign w:val="bottom"/>
          </w:tcPr>
          <w:p w14:paraId="75F37C76" w14:textId="77777777" w:rsidR="00673C3C" w:rsidRPr="007671A3" w:rsidRDefault="00673C3C" w:rsidP="00673C3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8FAA3FF" w14:textId="448A7C3C" w:rsidR="00673C3C" w:rsidRPr="007671A3" w:rsidRDefault="00673C3C" w:rsidP="00673C3C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  <w:vAlign w:val="bottom"/>
          </w:tcPr>
          <w:p w14:paraId="62721B1E" w14:textId="77777777" w:rsidR="00673C3C" w:rsidRPr="007671A3" w:rsidRDefault="00673C3C" w:rsidP="00673C3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E87318D" w14:textId="2742EA10" w:rsidR="00673C3C" w:rsidRPr="007671A3" w:rsidRDefault="00673C3C" w:rsidP="00673C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  <w:vAlign w:val="bottom"/>
          </w:tcPr>
          <w:p w14:paraId="3384DE64" w14:textId="77777777" w:rsidR="00673C3C" w:rsidRPr="007671A3" w:rsidRDefault="00673C3C" w:rsidP="00673C3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B5478F3" w14:textId="01FC84DD" w:rsidR="00673C3C" w:rsidRPr="007671A3" w:rsidRDefault="00673C3C" w:rsidP="00673C3C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C482D" w:rsidRPr="007671A3" w14:paraId="0CCF3FD7" w14:textId="77777777" w:rsidTr="00153281">
        <w:tc>
          <w:tcPr>
            <w:tcW w:w="1812" w:type="pct"/>
          </w:tcPr>
          <w:p w14:paraId="10170057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5D74C7B8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7"/>
          </w:tcPr>
          <w:p w14:paraId="641ECDEF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C3C" w:rsidRPr="007671A3" w14:paraId="02CE03E0" w14:textId="77777777" w:rsidTr="006C482D">
        <w:tc>
          <w:tcPr>
            <w:tcW w:w="1812" w:type="pct"/>
          </w:tcPr>
          <w:p w14:paraId="05D0D1CF" w14:textId="2CA7DBBA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9" w:type="pct"/>
          </w:tcPr>
          <w:p w14:paraId="370D963E" w14:textId="439B3B4F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F498A2A" w14:textId="71ED2EF1" w:rsidR="00673C3C" w:rsidRPr="007671A3" w:rsidRDefault="000C0FB5" w:rsidP="00673C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1,669,54</w:t>
            </w:r>
            <w:r w:rsidR="007B747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</w:tcPr>
          <w:p w14:paraId="6346253A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39" w:type="pct"/>
          </w:tcPr>
          <w:p w14:paraId="150F1636" w14:textId="7E6FEC9C" w:rsidR="00673C3C" w:rsidRPr="007671A3" w:rsidRDefault="00673C3C" w:rsidP="00673C3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1,399,329</w:t>
            </w:r>
          </w:p>
        </w:tc>
        <w:tc>
          <w:tcPr>
            <w:tcW w:w="146" w:type="pct"/>
          </w:tcPr>
          <w:p w14:paraId="7ED3DDEB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0F58B71" w14:textId="74030245" w:rsidR="00673C3C" w:rsidRPr="007671A3" w:rsidRDefault="000C0FB5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1,367,406</w:t>
            </w:r>
          </w:p>
        </w:tc>
        <w:tc>
          <w:tcPr>
            <w:tcW w:w="149" w:type="pct"/>
          </w:tcPr>
          <w:p w14:paraId="06F32653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9120170" w14:textId="42EC8533" w:rsidR="00673C3C" w:rsidRPr="007671A3" w:rsidRDefault="00673C3C" w:rsidP="00673C3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1,132,094</w:t>
            </w:r>
          </w:p>
        </w:tc>
      </w:tr>
      <w:tr w:rsidR="00673C3C" w:rsidRPr="007671A3" w14:paraId="198E11B8" w14:textId="77777777" w:rsidTr="006C482D">
        <w:tc>
          <w:tcPr>
            <w:tcW w:w="1812" w:type="pct"/>
          </w:tcPr>
          <w:p w14:paraId="34776837" w14:textId="79CB1DA7" w:rsidR="00673C3C" w:rsidRPr="007671A3" w:rsidRDefault="00673C3C" w:rsidP="00A50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489" w:type="pct"/>
          </w:tcPr>
          <w:p w14:paraId="63E5D68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363F401" w14:textId="7B56F380" w:rsidR="00673C3C" w:rsidRPr="007671A3" w:rsidRDefault="000C0FB5" w:rsidP="00673C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252,069</w:t>
            </w:r>
          </w:p>
        </w:tc>
        <w:tc>
          <w:tcPr>
            <w:tcW w:w="147" w:type="pct"/>
          </w:tcPr>
          <w:p w14:paraId="2C94809D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5816CDFE" w14:textId="569F67B1" w:rsidR="00673C3C" w:rsidRPr="007671A3" w:rsidRDefault="00673C3C" w:rsidP="00673C3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303,307</w:t>
            </w:r>
          </w:p>
        </w:tc>
        <w:tc>
          <w:tcPr>
            <w:tcW w:w="146" w:type="pct"/>
          </w:tcPr>
          <w:p w14:paraId="7DE963A2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DA0404C" w14:textId="327B0EDF" w:rsidR="00673C3C" w:rsidRPr="007671A3" w:rsidRDefault="000C0FB5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252,069</w:t>
            </w:r>
          </w:p>
        </w:tc>
        <w:tc>
          <w:tcPr>
            <w:tcW w:w="149" w:type="pct"/>
          </w:tcPr>
          <w:p w14:paraId="07CFACF5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52AE488" w14:textId="603A656C" w:rsidR="00673C3C" w:rsidRPr="007671A3" w:rsidRDefault="00673C3C" w:rsidP="00673C3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303,307</w:t>
            </w:r>
          </w:p>
        </w:tc>
      </w:tr>
      <w:tr w:rsidR="00673C3C" w:rsidRPr="007671A3" w14:paraId="2E6D3CAA" w14:textId="77777777" w:rsidTr="00153281">
        <w:tc>
          <w:tcPr>
            <w:tcW w:w="1812" w:type="pct"/>
          </w:tcPr>
          <w:p w14:paraId="00B44E2C" w14:textId="63177580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9" w:type="pct"/>
          </w:tcPr>
          <w:p w14:paraId="2027B02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D9D6432" w14:textId="51C85FE6" w:rsidR="00673C3C" w:rsidRPr="007671A3" w:rsidRDefault="000C0FB5" w:rsidP="00673C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  <w:tc>
          <w:tcPr>
            <w:tcW w:w="147" w:type="pct"/>
          </w:tcPr>
          <w:p w14:paraId="0A198E99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118036CC" w14:textId="5F28AF5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9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2,408</w:t>
            </w:r>
          </w:p>
        </w:tc>
        <w:tc>
          <w:tcPr>
            <w:tcW w:w="146" w:type="pct"/>
          </w:tcPr>
          <w:p w14:paraId="7EC2FC92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606809" w14:textId="35F659F4" w:rsidR="00673C3C" w:rsidRPr="007671A3" w:rsidRDefault="000C0FB5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  <w:tc>
          <w:tcPr>
            <w:tcW w:w="149" w:type="pct"/>
          </w:tcPr>
          <w:p w14:paraId="2283EE39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56C917" w14:textId="4DF107CF" w:rsidR="00673C3C" w:rsidRPr="007671A3" w:rsidRDefault="00673C3C" w:rsidP="00673C3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2,408</w:t>
            </w:r>
          </w:p>
        </w:tc>
      </w:tr>
      <w:tr w:rsidR="00673C3C" w:rsidRPr="007671A3" w14:paraId="2A46CAAA" w14:textId="77777777" w:rsidTr="00153281">
        <w:tc>
          <w:tcPr>
            <w:tcW w:w="1812" w:type="pct"/>
          </w:tcPr>
          <w:p w14:paraId="2FBD2046" w14:textId="1603951B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</w:tcPr>
          <w:p w14:paraId="058BE11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2470A04" w14:textId="3EA8FD1C" w:rsidR="00673C3C" w:rsidRPr="007671A3" w:rsidRDefault="000C0FB5" w:rsidP="00673C3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1,922,543</w:t>
            </w:r>
          </w:p>
        </w:tc>
        <w:tc>
          <w:tcPr>
            <w:tcW w:w="147" w:type="pct"/>
          </w:tcPr>
          <w:p w14:paraId="5A583369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04B93BEF" w14:textId="1CD75F8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1,705,044</w:t>
            </w:r>
          </w:p>
        </w:tc>
        <w:tc>
          <w:tcPr>
            <w:tcW w:w="146" w:type="pct"/>
          </w:tcPr>
          <w:p w14:paraId="513CEBCE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92F2F94" w14:textId="4D118F6D" w:rsidR="00673C3C" w:rsidRPr="007671A3" w:rsidRDefault="000C0FB5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1,620,406</w:t>
            </w:r>
          </w:p>
        </w:tc>
        <w:tc>
          <w:tcPr>
            <w:tcW w:w="149" w:type="pct"/>
          </w:tcPr>
          <w:p w14:paraId="12411045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519CFD3" w14:textId="5B6D88B3" w:rsidR="00673C3C" w:rsidRPr="007671A3" w:rsidRDefault="00673C3C" w:rsidP="00673C3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1,437,809</w:t>
            </w:r>
          </w:p>
        </w:tc>
      </w:tr>
    </w:tbl>
    <w:p w14:paraId="507AA687" w14:textId="77777777" w:rsidR="006C482D" w:rsidRPr="0013566C" w:rsidRDefault="006C482D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576A01A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1A3">
        <w:rPr>
          <w:rFonts w:ascii="Angsana New" w:hAnsi="Angsana New"/>
          <w:bCs/>
          <w:i/>
          <w:iCs/>
          <w:sz w:val="30"/>
          <w:szCs w:val="30"/>
          <w:cs/>
        </w:rPr>
        <w:t>ลูกค้ารายใหญ่</w:t>
      </w:r>
    </w:p>
    <w:p w14:paraId="72E8DC6F" w14:textId="77777777" w:rsidR="002B69D3" w:rsidRPr="0013566C" w:rsidRDefault="002B69D3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A5D8A1A" w14:textId="1FF6C8AC" w:rsidR="0081365C" w:rsidRPr="00500903" w:rsidRDefault="00500903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6912DC">
        <w:rPr>
          <w:rFonts w:ascii="Angsana New" w:hAnsi="Angsana New" w:hint="cs"/>
          <w:b/>
          <w:spacing w:val="-4"/>
          <w:sz w:val="30"/>
          <w:szCs w:val="30"/>
          <w:cs/>
        </w:rPr>
        <w:t>รายได้จากลูกค้า</w:t>
      </w:r>
      <w:r w:rsidR="000453BF">
        <w:rPr>
          <w:rFonts w:ascii="Angsana New" w:hAnsi="Angsana New" w:hint="cs"/>
          <w:b/>
          <w:spacing w:val="-4"/>
          <w:sz w:val="30"/>
          <w:szCs w:val="30"/>
          <w:cs/>
        </w:rPr>
        <w:t>รายใหญ่</w:t>
      </w:r>
      <w:r w:rsidRPr="006912DC">
        <w:rPr>
          <w:rFonts w:ascii="Angsana New" w:hAnsi="Angsana New" w:hint="cs"/>
          <w:b/>
          <w:spacing w:val="-4"/>
          <w:sz w:val="30"/>
          <w:szCs w:val="30"/>
          <w:cs/>
        </w:rPr>
        <w:t>จากส่วนงานธุรกิจผลิตและจำหน่ายอิฐมวลเบา แผ่นผนังพื้นคอนกรีตมวลเบา แ</w:t>
      </w:r>
      <w:r w:rsidR="00D02754" w:rsidRPr="006912DC">
        <w:rPr>
          <w:rFonts w:ascii="Angsana New" w:hAnsi="Angsana New" w:hint="cs"/>
          <w:b/>
          <w:spacing w:val="-4"/>
          <w:sz w:val="30"/>
          <w:szCs w:val="30"/>
          <w:cs/>
        </w:rPr>
        <w:t>ละคานทับหลัง</w:t>
      </w:r>
      <w:r w:rsidR="00D02754">
        <w:rPr>
          <w:rFonts w:ascii="Angsana New" w:hAnsi="Angsana New" w:hint="cs"/>
          <w:b/>
          <w:sz w:val="30"/>
          <w:szCs w:val="30"/>
          <w:cs/>
        </w:rPr>
        <w:t>มวลเบาของ</w:t>
      </w:r>
      <w:r>
        <w:rPr>
          <w:rFonts w:ascii="Angsana New" w:hAnsi="Angsana New" w:hint="cs"/>
          <w:b/>
          <w:sz w:val="30"/>
          <w:szCs w:val="30"/>
          <w:cs/>
        </w:rPr>
        <w:t xml:space="preserve">บริษัทเป็นเงินประมาณ </w:t>
      </w:r>
      <w:r w:rsidR="006472EF">
        <w:rPr>
          <w:rFonts w:ascii="Angsana New" w:hAnsi="Angsana New"/>
          <w:bCs/>
          <w:i/>
          <w:iCs/>
          <w:sz w:val="30"/>
          <w:szCs w:val="30"/>
        </w:rPr>
        <w:t>1,349</w:t>
      </w:r>
      <w:r w:rsidR="00874E14" w:rsidRPr="00874E14">
        <w:rPr>
          <w:rFonts w:ascii="Angsana New" w:hAnsi="Angsana New"/>
          <w:bCs/>
          <w:i/>
          <w:iCs/>
          <w:sz w:val="30"/>
          <w:szCs w:val="30"/>
        </w:rPr>
        <w:t>.</w:t>
      </w:r>
      <w:r w:rsidR="006472EF">
        <w:rPr>
          <w:rFonts w:ascii="Angsana New" w:hAnsi="Angsana New"/>
          <w:bCs/>
          <w:i/>
          <w:iCs/>
          <w:sz w:val="30"/>
          <w:szCs w:val="30"/>
        </w:rPr>
        <w:t>0</w:t>
      </w:r>
      <w:r w:rsidR="00874E1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874E14">
        <w:rPr>
          <w:rFonts w:ascii="Angsana New" w:hAnsi="Angsana New" w:hint="cs"/>
          <w:b/>
          <w:sz w:val="30"/>
          <w:szCs w:val="30"/>
          <w:cs/>
        </w:rPr>
        <w:t>ล้าน</w:t>
      </w:r>
      <w:r>
        <w:rPr>
          <w:rFonts w:ascii="Angsana New" w:hAnsi="Angsana New" w:hint="cs"/>
          <w:b/>
          <w:sz w:val="30"/>
          <w:szCs w:val="30"/>
          <w:cs/>
        </w:rPr>
        <w:t xml:space="preserve">บาท </w:t>
      </w:r>
      <w:r w:rsidRPr="00500903">
        <w:rPr>
          <w:rFonts w:ascii="Angsana New" w:hAnsi="Angsana New"/>
          <w:bCs/>
          <w:i/>
          <w:iCs/>
          <w:sz w:val="30"/>
          <w:szCs w:val="30"/>
        </w:rPr>
        <w:t>(25</w:t>
      </w:r>
      <w:r w:rsidR="00673C3C">
        <w:rPr>
          <w:rFonts w:ascii="Angsana New" w:hAnsi="Angsana New"/>
          <w:bCs/>
          <w:i/>
          <w:iCs/>
          <w:sz w:val="30"/>
          <w:szCs w:val="30"/>
        </w:rPr>
        <w:t>60</w:t>
      </w:r>
      <w:r w:rsidRPr="00500903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 w:rsidR="006472EF">
        <w:rPr>
          <w:rFonts w:ascii="Angsana New" w:hAnsi="Angsana New"/>
          <w:bCs/>
          <w:i/>
          <w:iCs/>
          <w:sz w:val="30"/>
          <w:szCs w:val="30"/>
        </w:rPr>
        <w:t>1,264.3</w:t>
      </w:r>
      <w:r w:rsidRPr="00500903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Pr="00500903">
        <w:rPr>
          <w:rFonts w:ascii="Angsana New" w:hAnsi="Angsana New" w:hint="cs"/>
          <w:b/>
          <w:i/>
          <w:iCs/>
          <w:sz w:val="30"/>
          <w:szCs w:val="30"/>
          <w:cs/>
        </w:rPr>
        <w:t>ล้านบาท</w:t>
      </w:r>
      <w:r w:rsidRPr="00500903">
        <w:rPr>
          <w:rFonts w:ascii="Angsana New" w:hAnsi="Angsana New"/>
          <w:bCs/>
          <w:i/>
          <w:iCs/>
          <w:sz w:val="30"/>
          <w:szCs w:val="30"/>
        </w:rPr>
        <w:t>)</w:t>
      </w:r>
      <w:r>
        <w:rPr>
          <w:rFonts w:ascii="Angsana New" w:hAnsi="Angsana New"/>
          <w:bCs/>
          <w:i/>
          <w:iCs/>
          <w:sz w:val="30"/>
          <w:szCs w:val="30"/>
        </w:rPr>
        <w:t xml:space="preserve"> </w:t>
      </w:r>
      <w:r w:rsidR="00D02754">
        <w:rPr>
          <w:rFonts w:ascii="Angsana New" w:hAnsi="Angsana New" w:hint="cs"/>
          <w:b/>
          <w:sz w:val="30"/>
          <w:szCs w:val="30"/>
          <w:cs/>
        </w:rPr>
        <w:t>จากรายได้รวมของ</w:t>
      </w:r>
      <w:r w:rsidR="006E68F2">
        <w:rPr>
          <w:rFonts w:ascii="Angsana New" w:hAnsi="Angsana New" w:hint="cs"/>
          <w:b/>
          <w:sz w:val="30"/>
          <w:szCs w:val="30"/>
          <w:cs/>
        </w:rPr>
        <w:t>กลุ่มบริษัท</w:t>
      </w:r>
    </w:p>
    <w:p w14:paraId="21880A59" w14:textId="36785A33" w:rsidR="0013566C" w:rsidRDefault="00135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  <w:cs/>
        </w:rPr>
      </w:pPr>
      <w:r>
        <w:rPr>
          <w:rFonts w:ascii="Angsana New" w:hAnsi="Angsana New"/>
          <w:b/>
          <w:bCs/>
          <w:color w:val="000000"/>
          <w:sz w:val="20"/>
          <w:szCs w:val="20"/>
          <w:cs/>
        </w:rPr>
        <w:br w:type="page"/>
      </w:r>
    </w:p>
    <w:p w14:paraId="7B01B851" w14:textId="77777777" w:rsidR="005B3B34" w:rsidRPr="007671A3" w:rsidRDefault="001054C3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รายได้อื่น</w:t>
      </w:r>
    </w:p>
    <w:p w14:paraId="0C090047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71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24"/>
        <w:gridCol w:w="1179"/>
        <w:gridCol w:w="189"/>
        <w:gridCol w:w="1143"/>
        <w:gridCol w:w="189"/>
        <w:gridCol w:w="1170"/>
        <w:gridCol w:w="180"/>
        <w:gridCol w:w="1197"/>
      </w:tblGrid>
      <w:tr w:rsidR="005B3B34" w:rsidRPr="007671A3" w14:paraId="124A47A1" w14:textId="77777777" w:rsidTr="0035720B">
        <w:trPr>
          <w:cantSplit/>
          <w:tblHeader/>
        </w:trPr>
        <w:tc>
          <w:tcPr>
            <w:tcW w:w="3924" w:type="dxa"/>
          </w:tcPr>
          <w:p w14:paraId="505C5937" w14:textId="77777777" w:rsidR="005B3B34" w:rsidRPr="007671A3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01D78061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4364C435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0BC7FD3A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39B08094" w14:textId="77777777" w:rsidTr="0035720B">
        <w:trPr>
          <w:cantSplit/>
          <w:tblHeader/>
        </w:trPr>
        <w:tc>
          <w:tcPr>
            <w:tcW w:w="3924" w:type="dxa"/>
          </w:tcPr>
          <w:p w14:paraId="46AAAFBF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D251E70" w14:textId="5A949BCF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" w:type="dxa"/>
          </w:tcPr>
          <w:p w14:paraId="340D5F51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00E7BD9" w14:textId="78EB432D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9" w:type="dxa"/>
          </w:tcPr>
          <w:p w14:paraId="46B1EA01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6B0EB8" w14:textId="3ED35803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0206E9A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73FE7E9" w14:textId="69D98B4A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73C3C" w:rsidRPr="007671A3" w14:paraId="62516A17" w14:textId="77777777" w:rsidTr="0035720B">
        <w:trPr>
          <w:cantSplit/>
        </w:trPr>
        <w:tc>
          <w:tcPr>
            <w:tcW w:w="3924" w:type="dxa"/>
          </w:tcPr>
          <w:p w14:paraId="43418AAD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4471F1AE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73C3C" w:rsidRPr="007671A3" w14:paraId="2AC57F06" w14:textId="77777777" w:rsidTr="0035720B">
        <w:trPr>
          <w:cantSplit/>
        </w:trPr>
        <w:tc>
          <w:tcPr>
            <w:tcW w:w="3924" w:type="dxa"/>
          </w:tcPr>
          <w:p w14:paraId="2CFD4FAF" w14:textId="2B86B983" w:rsidR="00673C3C" w:rsidRPr="007671A3" w:rsidRDefault="00673C3C" w:rsidP="00E20623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</w:t>
            </w:r>
            <w:r w:rsidR="00E2062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9" w:type="dxa"/>
            <w:shd w:val="clear" w:color="auto" w:fill="auto"/>
          </w:tcPr>
          <w:p w14:paraId="0CE6C392" w14:textId="60B99324" w:rsidR="00673C3C" w:rsidRPr="007671A3" w:rsidRDefault="000B396C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0BE96719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424E042" w14:textId="628FB5CE" w:rsidR="00673C3C" w:rsidRPr="007671A3" w:rsidRDefault="00673C3C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65BC03F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F0F936" w14:textId="0DB339A7" w:rsidR="00673C3C" w:rsidRPr="007671A3" w:rsidRDefault="000B396C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13,560</w:t>
            </w:r>
          </w:p>
        </w:tc>
        <w:tc>
          <w:tcPr>
            <w:tcW w:w="180" w:type="dxa"/>
          </w:tcPr>
          <w:p w14:paraId="4F958EB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79002BB" w14:textId="0870A5AB" w:rsidR="00673C3C" w:rsidRPr="007671A3" w:rsidRDefault="00673C3C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18,306</w:t>
            </w:r>
          </w:p>
        </w:tc>
      </w:tr>
      <w:tr w:rsidR="00CE21D3" w:rsidRPr="007671A3" w14:paraId="202F17E2" w14:textId="77777777" w:rsidTr="0035720B">
        <w:trPr>
          <w:cantSplit/>
        </w:trPr>
        <w:tc>
          <w:tcPr>
            <w:tcW w:w="3924" w:type="dxa"/>
          </w:tcPr>
          <w:p w14:paraId="1B315882" w14:textId="6A8798C0" w:rsidR="00CE21D3" w:rsidRPr="007671A3" w:rsidRDefault="00CE21D3" w:rsidP="00E20623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21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ค่าเครื่องหมายการค้า</w:t>
            </w:r>
          </w:p>
        </w:tc>
        <w:tc>
          <w:tcPr>
            <w:tcW w:w="1179" w:type="dxa"/>
            <w:shd w:val="clear" w:color="auto" w:fill="auto"/>
          </w:tcPr>
          <w:p w14:paraId="4F1D43A0" w14:textId="4A4EC77C" w:rsidR="00CE21D3" w:rsidRPr="007671A3" w:rsidRDefault="000B396C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30B82725" w14:textId="77777777" w:rsidR="00CE21D3" w:rsidRPr="007671A3" w:rsidRDefault="00CE21D3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3C27E00" w14:textId="45936C08" w:rsidR="00CE21D3" w:rsidRPr="007671A3" w:rsidRDefault="000B396C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77688B61" w14:textId="77777777" w:rsidR="00CE21D3" w:rsidRPr="007671A3" w:rsidRDefault="00CE21D3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81016" w14:textId="2B85EC3C" w:rsidR="00CE21D3" w:rsidRPr="007671A3" w:rsidRDefault="000B396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6,681</w:t>
            </w:r>
          </w:p>
        </w:tc>
        <w:tc>
          <w:tcPr>
            <w:tcW w:w="180" w:type="dxa"/>
          </w:tcPr>
          <w:p w14:paraId="304DDB9C" w14:textId="77777777" w:rsidR="00CE21D3" w:rsidRPr="007671A3" w:rsidRDefault="00CE21D3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EEAB51" w14:textId="6F8E6234" w:rsidR="00CE21D3" w:rsidRPr="007671A3" w:rsidRDefault="00E9750B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3C3C" w:rsidRPr="007671A3" w14:paraId="78F99350" w14:textId="77777777" w:rsidTr="0035720B">
        <w:trPr>
          <w:cantSplit/>
        </w:trPr>
        <w:tc>
          <w:tcPr>
            <w:tcW w:w="3924" w:type="dxa"/>
          </w:tcPr>
          <w:p w14:paraId="75A6E0C5" w14:textId="77777777" w:rsidR="00673C3C" w:rsidRPr="007671A3" w:rsidRDefault="00673C3C" w:rsidP="00673C3C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79" w:type="dxa"/>
            <w:shd w:val="clear" w:color="auto" w:fill="auto"/>
          </w:tcPr>
          <w:p w14:paraId="1E09CC5F" w14:textId="6A88BA92" w:rsidR="00673C3C" w:rsidRPr="007671A3" w:rsidRDefault="00B0039D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2,424</w:t>
            </w:r>
          </w:p>
        </w:tc>
        <w:tc>
          <w:tcPr>
            <w:tcW w:w="189" w:type="dxa"/>
            <w:shd w:val="clear" w:color="auto" w:fill="auto"/>
          </w:tcPr>
          <w:p w14:paraId="78F2141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9F92C9D" w14:textId="0218C21F" w:rsidR="00673C3C" w:rsidRPr="007671A3" w:rsidRDefault="00673C3C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6,171</w:t>
            </w:r>
          </w:p>
        </w:tc>
        <w:tc>
          <w:tcPr>
            <w:tcW w:w="189" w:type="dxa"/>
          </w:tcPr>
          <w:p w14:paraId="67316BD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3B541" w14:textId="4BC48AA5" w:rsidR="00673C3C" w:rsidRPr="007671A3" w:rsidRDefault="000B396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3,053</w:t>
            </w:r>
          </w:p>
        </w:tc>
        <w:tc>
          <w:tcPr>
            <w:tcW w:w="180" w:type="dxa"/>
          </w:tcPr>
          <w:p w14:paraId="1F4D72C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9381E91" w14:textId="0B2946D5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6,010</w:t>
            </w:r>
          </w:p>
        </w:tc>
      </w:tr>
      <w:tr w:rsidR="00673C3C" w:rsidRPr="007671A3" w14:paraId="44546115" w14:textId="77777777" w:rsidTr="0035720B">
        <w:trPr>
          <w:cantSplit/>
        </w:trPr>
        <w:tc>
          <w:tcPr>
            <w:tcW w:w="3924" w:type="dxa"/>
          </w:tcPr>
          <w:p w14:paraId="199560F8" w14:textId="736C152E" w:rsidR="00673C3C" w:rsidRPr="007671A3" w:rsidRDefault="00673C3C" w:rsidP="00006AC4">
            <w:pPr>
              <w:spacing w:line="380" w:lineRule="exact"/>
              <w:ind w:left="38"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2B5DC25" w14:textId="77784D68" w:rsidR="00673C3C" w:rsidRPr="007671A3" w:rsidRDefault="00B0039D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2,424</w:t>
            </w:r>
          </w:p>
        </w:tc>
        <w:tc>
          <w:tcPr>
            <w:tcW w:w="189" w:type="dxa"/>
          </w:tcPr>
          <w:p w14:paraId="65CB26F2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DA1F1E6" w14:textId="2DEB7171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6,171</w:t>
            </w:r>
          </w:p>
        </w:tc>
        <w:tc>
          <w:tcPr>
            <w:tcW w:w="189" w:type="dxa"/>
          </w:tcPr>
          <w:p w14:paraId="08C9D22F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910F72" w14:textId="4E07B568" w:rsidR="00673C3C" w:rsidRPr="007671A3" w:rsidRDefault="000B396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23,294</w:t>
            </w:r>
          </w:p>
        </w:tc>
        <w:tc>
          <w:tcPr>
            <w:tcW w:w="180" w:type="dxa"/>
          </w:tcPr>
          <w:p w14:paraId="750A4EFE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7856A86" w14:textId="1076F90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24,316</w:t>
            </w:r>
          </w:p>
        </w:tc>
      </w:tr>
    </w:tbl>
    <w:p w14:paraId="544CFA56" w14:textId="282C9467" w:rsidR="0013566C" w:rsidRDefault="0013566C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34DAD68" w14:textId="16024D0B" w:rsidR="005B3B34" w:rsidRPr="007671A3" w:rsidRDefault="001054C3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A41F6" w:rsidRPr="007671A3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14:paraId="75F1CC80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15"/>
        <w:gridCol w:w="1161"/>
        <w:gridCol w:w="189"/>
        <w:gridCol w:w="1161"/>
        <w:gridCol w:w="189"/>
        <w:gridCol w:w="1215"/>
        <w:gridCol w:w="216"/>
        <w:gridCol w:w="1125"/>
      </w:tblGrid>
      <w:tr w:rsidR="005B3B34" w:rsidRPr="007671A3" w14:paraId="1390B908" w14:textId="77777777" w:rsidTr="0035720B">
        <w:trPr>
          <w:cantSplit/>
          <w:tblHeader/>
        </w:trPr>
        <w:tc>
          <w:tcPr>
            <w:tcW w:w="3915" w:type="dxa"/>
          </w:tcPr>
          <w:p w14:paraId="583F4023" w14:textId="77777777" w:rsidR="005B3B34" w:rsidRPr="007671A3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0D8C5F73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5D36855C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FA6F84F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7395D9A5" w14:textId="77777777" w:rsidTr="0035720B">
        <w:trPr>
          <w:cantSplit/>
          <w:tblHeader/>
        </w:trPr>
        <w:tc>
          <w:tcPr>
            <w:tcW w:w="3915" w:type="dxa"/>
          </w:tcPr>
          <w:p w14:paraId="32172294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C9643DC" w14:textId="2782AC7A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" w:type="dxa"/>
          </w:tcPr>
          <w:p w14:paraId="6BB61C52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46967FB" w14:textId="65CCEA88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9" w:type="dxa"/>
          </w:tcPr>
          <w:p w14:paraId="1AC6DB22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9D15DC0" w14:textId="34F48481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6" w:type="dxa"/>
          </w:tcPr>
          <w:p w14:paraId="500663A5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0298311" w14:textId="4F814E91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73C3C" w:rsidRPr="007671A3" w14:paraId="6B642CB6" w14:textId="77777777" w:rsidTr="0035720B">
        <w:trPr>
          <w:cantSplit/>
        </w:trPr>
        <w:tc>
          <w:tcPr>
            <w:tcW w:w="3915" w:type="dxa"/>
          </w:tcPr>
          <w:p w14:paraId="56CB912A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6" w:type="dxa"/>
            <w:gridSpan w:val="7"/>
          </w:tcPr>
          <w:p w14:paraId="5A8CECC5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73C3C" w:rsidRPr="007671A3" w14:paraId="1337655C" w14:textId="77777777" w:rsidTr="0035720B">
        <w:trPr>
          <w:cantSplit/>
        </w:trPr>
        <w:tc>
          <w:tcPr>
            <w:tcW w:w="3915" w:type="dxa"/>
          </w:tcPr>
          <w:p w14:paraId="7D143893" w14:textId="47D30299" w:rsidR="00673C3C" w:rsidRPr="007671A3" w:rsidRDefault="00673C3C" w:rsidP="00673C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61" w:type="dxa"/>
            <w:shd w:val="clear" w:color="auto" w:fill="auto"/>
          </w:tcPr>
          <w:p w14:paraId="0BCB665A" w14:textId="445A5B0D" w:rsidR="00673C3C" w:rsidRPr="00C978D2" w:rsidRDefault="00E9750B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35,700</w:t>
            </w:r>
          </w:p>
        </w:tc>
        <w:tc>
          <w:tcPr>
            <w:tcW w:w="189" w:type="dxa"/>
            <w:shd w:val="clear" w:color="auto" w:fill="auto"/>
          </w:tcPr>
          <w:p w14:paraId="1522436B" w14:textId="77777777" w:rsidR="00673C3C" w:rsidRPr="00C978D2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E81269A" w14:textId="1B3498A1" w:rsidR="00673C3C" w:rsidRPr="00C978D2" w:rsidRDefault="005D2E82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5D2E82">
              <w:rPr>
                <w:rFonts w:ascii="Angsana New" w:hAnsi="Angsana New" w:hint="cs"/>
                <w:sz w:val="30"/>
                <w:szCs w:val="30"/>
              </w:rPr>
              <w:t>33</w:t>
            </w:r>
            <w:r w:rsidR="00673C3C" w:rsidRPr="00C978D2">
              <w:rPr>
                <w:rFonts w:ascii="Angsana New" w:hAnsi="Angsana New"/>
                <w:sz w:val="30"/>
                <w:szCs w:val="30"/>
              </w:rPr>
              <w:t>,</w:t>
            </w:r>
            <w:r w:rsidRPr="005D2E82">
              <w:rPr>
                <w:rFonts w:ascii="Angsana New" w:hAnsi="Angsana New" w:hint="cs"/>
                <w:sz w:val="30"/>
                <w:szCs w:val="30"/>
              </w:rPr>
              <w:t>618</w:t>
            </w:r>
          </w:p>
        </w:tc>
        <w:tc>
          <w:tcPr>
            <w:tcW w:w="189" w:type="dxa"/>
          </w:tcPr>
          <w:p w14:paraId="1BB2CDC5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58CC0A7" w14:textId="1387EFA6" w:rsidR="00673C3C" w:rsidRPr="007671A3" w:rsidRDefault="00AD01D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34,490</w:t>
            </w:r>
          </w:p>
        </w:tc>
        <w:tc>
          <w:tcPr>
            <w:tcW w:w="216" w:type="dxa"/>
          </w:tcPr>
          <w:p w14:paraId="73C7A872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D961F30" w14:textId="078A52DB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7671A3">
              <w:rPr>
                <w:rFonts w:ascii="Angsana New" w:hAnsi="Angsana New"/>
                <w:sz w:val="30"/>
                <w:szCs w:val="30"/>
              </w:rPr>
              <w:t>,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483</w:t>
            </w:r>
          </w:p>
        </w:tc>
      </w:tr>
      <w:tr w:rsidR="00673C3C" w:rsidRPr="007671A3" w14:paraId="36BBE3BC" w14:textId="77777777" w:rsidTr="0035720B">
        <w:trPr>
          <w:cantSplit/>
        </w:trPr>
        <w:tc>
          <w:tcPr>
            <w:tcW w:w="3915" w:type="dxa"/>
          </w:tcPr>
          <w:p w14:paraId="7D21CD02" w14:textId="6AAD3C54" w:rsidR="00673C3C" w:rsidRPr="007671A3" w:rsidRDefault="00673C3C" w:rsidP="00673C3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1161" w:type="dxa"/>
            <w:shd w:val="clear" w:color="auto" w:fill="auto"/>
          </w:tcPr>
          <w:p w14:paraId="14C2B513" w14:textId="5963ECCB" w:rsidR="00673C3C" w:rsidRPr="00C978D2" w:rsidRDefault="00E9750B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13,890</w:t>
            </w:r>
          </w:p>
        </w:tc>
        <w:tc>
          <w:tcPr>
            <w:tcW w:w="189" w:type="dxa"/>
            <w:shd w:val="clear" w:color="auto" w:fill="auto"/>
          </w:tcPr>
          <w:p w14:paraId="0CA96150" w14:textId="77777777" w:rsidR="00673C3C" w:rsidRPr="00C978D2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906F182" w14:textId="5017B2A8" w:rsidR="00673C3C" w:rsidRPr="00C978D2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18,488</w:t>
            </w:r>
          </w:p>
        </w:tc>
        <w:tc>
          <w:tcPr>
            <w:tcW w:w="189" w:type="dxa"/>
          </w:tcPr>
          <w:p w14:paraId="7A6BF1F2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A2DDC6F" w14:textId="61017CE3" w:rsidR="00673C3C" w:rsidRPr="007671A3" w:rsidRDefault="00AD01D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16,239</w:t>
            </w:r>
          </w:p>
        </w:tc>
        <w:tc>
          <w:tcPr>
            <w:tcW w:w="216" w:type="dxa"/>
          </w:tcPr>
          <w:p w14:paraId="6C6E4A3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E2118A9" w14:textId="70F49312" w:rsidR="00673C3C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20,273</w:t>
            </w:r>
          </w:p>
        </w:tc>
      </w:tr>
      <w:tr w:rsidR="00673C3C" w:rsidRPr="007671A3" w14:paraId="3F929DD0" w14:textId="77777777" w:rsidTr="0035720B">
        <w:trPr>
          <w:cantSplit/>
        </w:trPr>
        <w:tc>
          <w:tcPr>
            <w:tcW w:w="3915" w:type="dxa"/>
          </w:tcPr>
          <w:p w14:paraId="09C9C831" w14:textId="02975806" w:rsidR="00673C3C" w:rsidRPr="007671A3" w:rsidRDefault="00673C3C" w:rsidP="00673C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ค่าใช้จ่ายในการโฆษณาและส่งเสริมการขาย</w:t>
            </w:r>
          </w:p>
        </w:tc>
        <w:tc>
          <w:tcPr>
            <w:tcW w:w="1161" w:type="dxa"/>
            <w:shd w:val="clear" w:color="auto" w:fill="auto"/>
          </w:tcPr>
          <w:p w14:paraId="1D11A963" w14:textId="6980173D" w:rsidR="00673C3C" w:rsidRPr="00C978D2" w:rsidRDefault="00E9750B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13,050</w:t>
            </w:r>
          </w:p>
        </w:tc>
        <w:tc>
          <w:tcPr>
            <w:tcW w:w="189" w:type="dxa"/>
            <w:shd w:val="clear" w:color="auto" w:fill="auto"/>
          </w:tcPr>
          <w:p w14:paraId="499C0D89" w14:textId="77777777" w:rsidR="00673C3C" w:rsidRPr="00C978D2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2C0210E" w14:textId="32274335" w:rsidR="00673C3C" w:rsidRPr="00C978D2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C978D2">
              <w:rPr>
                <w:rFonts w:ascii="Angsana New" w:hAnsi="Angsana New"/>
                <w:sz w:val="30"/>
                <w:szCs w:val="30"/>
              </w:rPr>
              <w:t>15,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C978D2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89" w:type="dxa"/>
          </w:tcPr>
          <w:p w14:paraId="1FC0D939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45A2FF5" w14:textId="1120E92F" w:rsidR="00673C3C" w:rsidRPr="007671A3" w:rsidRDefault="00AD01D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12,408</w:t>
            </w:r>
          </w:p>
        </w:tc>
        <w:tc>
          <w:tcPr>
            <w:tcW w:w="216" w:type="dxa"/>
          </w:tcPr>
          <w:p w14:paraId="52EEA91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8D99E17" w14:textId="03201A74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15,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671A3"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673C3C" w:rsidRPr="007671A3" w14:paraId="02C66071" w14:textId="77777777" w:rsidTr="0035720B">
        <w:trPr>
          <w:cantSplit/>
        </w:trPr>
        <w:tc>
          <w:tcPr>
            <w:tcW w:w="3915" w:type="dxa"/>
          </w:tcPr>
          <w:p w14:paraId="23BE85EF" w14:textId="6FA6C2B8" w:rsidR="00673C3C" w:rsidRPr="007671A3" w:rsidRDefault="00673C3C" w:rsidP="00673C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61" w:type="dxa"/>
            <w:shd w:val="clear" w:color="auto" w:fill="auto"/>
          </w:tcPr>
          <w:p w14:paraId="5F24F298" w14:textId="720863C9" w:rsidR="00673C3C" w:rsidRPr="00C978D2" w:rsidRDefault="00E9750B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9,235</w:t>
            </w:r>
          </w:p>
        </w:tc>
        <w:tc>
          <w:tcPr>
            <w:tcW w:w="189" w:type="dxa"/>
            <w:shd w:val="clear" w:color="auto" w:fill="auto"/>
          </w:tcPr>
          <w:p w14:paraId="277BAA14" w14:textId="77777777" w:rsidR="00673C3C" w:rsidRPr="00C978D2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E389A94" w14:textId="2CD4A4BB" w:rsidR="00673C3C" w:rsidRPr="00C978D2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C978D2">
              <w:rPr>
                <w:rFonts w:ascii="Angsana New" w:hAnsi="Angsana New"/>
                <w:sz w:val="30"/>
                <w:szCs w:val="30"/>
              </w:rPr>
              <w:t>9,076</w:t>
            </w:r>
          </w:p>
        </w:tc>
        <w:tc>
          <w:tcPr>
            <w:tcW w:w="189" w:type="dxa"/>
          </w:tcPr>
          <w:p w14:paraId="6C8F0D62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015ED7" w14:textId="369E65F3" w:rsidR="00673C3C" w:rsidRPr="007671A3" w:rsidRDefault="00AD01D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9,235</w:t>
            </w:r>
          </w:p>
        </w:tc>
        <w:tc>
          <w:tcPr>
            <w:tcW w:w="216" w:type="dxa"/>
          </w:tcPr>
          <w:p w14:paraId="1AA029D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D72A8E7" w14:textId="0ACABA22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9,076</w:t>
            </w:r>
          </w:p>
        </w:tc>
      </w:tr>
      <w:tr w:rsidR="00673C3C" w:rsidRPr="007671A3" w14:paraId="7606C74D" w14:textId="77777777" w:rsidTr="0035720B">
        <w:trPr>
          <w:cantSplit/>
        </w:trPr>
        <w:tc>
          <w:tcPr>
            <w:tcW w:w="3915" w:type="dxa"/>
          </w:tcPr>
          <w:p w14:paraId="0F6E7D36" w14:textId="1A41400F" w:rsidR="00673C3C" w:rsidRPr="007671A3" w:rsidRDefault="00673C3C" w:rsidP="00673C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61" w:type="dxa"/>
            <w:shd w:val="clear" w:color="auto" w:fill="auto"/>
          </w:tcPr>
          <w:p w14:paraId="1CC62FE7" w14:textId="27A939F3" w:rsidR="00673C3C" w:rsidRPr="00C978D2" w:rsidRDefault="00E9750B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</w:t>
            </w:r>
            <w:r w:rsidR="0053331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9" w:type="dxa"/>
            <w:shd w:val="clear" w:color="auto" w:fill="auto"/>
          </w:tcPr>
          <w:p w14:paraId="7A286CA2" w14:textId="77777777" w:rsidR="00673C3C" w:rsidRPr="00C978D2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BDC7A22" w14:textId="1548EE90" w:rsidR="00673C3C" w:rsidRPr="00C978D2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4,106</w:t>
            </w:r>
          </w:p>
        </w:tc>
        <w:tc>
          <w:tcPr>
            <w:tcW w:w="189" w:type="dxa"/>
          </w:tcPr>
          <w:p w14:paraId="5446712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D6F8FF4" w14:textId="75B9E5C1" w:rsidR="00673C3C" w:rsidRPr="007671A3" w:rsidRDefault="00AD01D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4,196</w:t>
            </w:r>
          </w:p>
        </w:tc>
        <w:tc>
          <w:tcPr>
            <w:tcW w:w="216" w:type="dxa"/>
          </w:tcPr>
          <w:p w14:paraId="2BF2529E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A583C1C" w14:textId="7D88B39A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4,084</w:t>
            </w:r>
          </w:p>
        </w:tc>
      </w:tr>
      <w:tr w:rsidR="00673C3C" w:rsidRPr="007671A3" w14:paraId="6C58B7C5" w14:textId="77777777" w:rsidTr="0035720B">
        <w:trPr>
          <w:cantSplit/>
        </w:trPr>
        <w:tc>
          <w:tcPr>
            <w:tcW w:w="3915" w:type="dxa"/>
          </w:tcPr>
          <w:p w14:paraId="4F3823A2" w14:textId="77777777" w:rsidR="00673C3C" w:rsidRPr="007671A3" w:rsidRDefault="00673C3C" w:rsidP="00673C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1" w:type="dxa"/>
            <w:shd w:val="clear" w:color="auto" w:fill="auto"/>
          </w:tcPr>
          <w:p w14:paraId="37BBD3F2" w14:textId="76B2FE47" w:rsidR="00673C3C" w:rsidRPr="00C978D2" w:rsidRDefault="00E9750B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10,060</w:t>
            </w:r>
          </w:p>
        </w:tc>
        <w:tc>
          <w:tcPr>
            <w:tcW w:w="189" w:type="dxa"/>
            <w:shd w:val="clear" w:color="auto" w:fill="auto"/>
          </w:tcPr>
          <w:p w14:paraId="3BBEB971" w14:textId="77777777" w:rsidR="00673C3C" w:rsidRPr="00C978D2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EDCE551" w14:textId="6255CFDC" w:rsidR="00673C3C" w:rsidRPr="00C978D2" w:rsidRDefault="0002056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7,19</w:t>
            </w:r>
            <w:r w:rsidR="0053331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" w:type="dxa"/>
          </w:tcPr>
          <w:p w14:paraId="1B560FE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FAD8CC0" w14:textId="22992760" w:rsidR="00673C3C" w:rsidRPr="007671A3" w:rsidRDefault="0053331D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</w:t>
            </w:r>
            <w:r w:rsidR="00AD01D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6" w:type="dxa"/>
          </w:tcPr>
          <w:p w14:paraId="4FFD8E8C" w14:textId="77777777" w:rsidR="00673C3C" w:rsidRPr="007671A3" w:rsidRDefault="00673C3C" w:rsidP="00533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D5260CF" w14:textId="534F1E9C" w:rsidR="00673C3C" w:rsidRPr="007671A3" w:rsidRDefault="00AD01D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6,92</w:t>
            </w:r>
            <w:r w:rsidR="009078B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73C3C" w:rsidRPr="007671A3" w14:paraId="393A769B" w14:textId="77777777" w:rsidTr="0035720B">
        <w:trPr>
          <w:cantSplit/>
        </w:trPr>
        <w:tc>
          <w:tcPr>
            <w:tcW w:w="3915" w:type="dxa"/>
          </w:tcPr>
          <w:p w14:paraId="228EE0DA" w14:textId="77777777" w:rsidR="00673C3C" w:rsidRPr="007671A3" w:rsidRDefault="00673C3C" w:rsidP="00673C3C">
            <w:pPr>
              <w:tabs>
                <w:tab w:val="left" w:pos="9000"/>
                <w:tab w:val="left" w:pos="9090"/>
              </w:tabs>
              <w:spacing w:line="380" w:lineRule="exact"/>
              <w:ind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E54CE68" w14:textId="4BF9F0C4" w:rsidR="00673C3C" w:rsidRPr="00C978D2" w:rsidRDefault="00E9750B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86,154</w:t>
            </w:r>
          </w:p>
        </w:tc>
        <w:tc>
          <w:tcPr>
            <w:tcW w:w="189" w:type="dxa"/>
          </w:tcPr>
          <w:p w14:paraId="767F42FF" w14:textId="77777777" w:rsidR="00673C3C" w:rsidRPr="00C978D2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B3A1AF7" w14:textId="7205E091" w:rsidR="00673C3C" w:rsidRPr="00C978D2" w:rsidRDefault="0002056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88,460</w:t>
            </w:r>
          </w:p>
        </w:tc>
        <w:tc>
          <w:tcPr>
            <w:tcW w:w="189" w:type="dxa"/>
          </w:tcPr>
          <w:p w14:paraId="4F291F9D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7AEB87A" w14:textId="37CC5BEB" w:rsidR="00673C3C" w:rsidRPr="007671A3" w:rsidRDefault="00AD01D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86,327</w:t>
            </w:r>
          </w:p>
        </w:tc>
        <w:tc>
          <w:tcPr>
            <w:tcW w:w="216" w:type="dxa"/>
          </w:tcPr>
          <w:p w14:paraId="04E8167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6B357C1" w14:textId="2F6363E4" w:rsidR="00673C3C" w:rsidRPr="007671A3" w:rsidRDefault="00AD01D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88,542</w:t>
            </w:r>
          </w:p>
        </w:tc>
      </w:tr>
    </w:tbl>
    <w:p w14:paraId="12E4FCF1" w14:textId="1E985AAC" w:rsidR="0013566C" w:rsidRDefault="0013566C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C85ADA" w14:textId="462B7DA1" w:rsidR="005B3B34" w:rsidRPr="007671A3" w:rsidRDefault="0013566C" w:rsidP="00F91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ค่าใช้จ่ายในการบริหาร</w:t>
      </w:r>
    </w:p>
    <w:p w14:paraId="22524AF8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33"/>
        <w:gridCol w:w="1143"/>
        <w:gridCol w:w="189"/>
        <w:gridCol w:w="1161"/>
        <w:gridCol w:w="189"/>
        <w:gridCol w:w="1170"/>
        <w:gridCol w:w="243"/>
        <w:gridCol w:w="1152"/>
      </w:tblGrid>
      <w:tr w:rsidR="005B3B34" w:rsidRPr="007671A3" w14:paraId="75E3E0D1" w14:textId="77777777" w:rsidTr="0035720B">
        <w:trPr>
          <w:cantSplit/>
          <w:tblHeader/>
        </w:trPr>
        <w:tc>
          <w:tcPr>
            <w:tcW w:w="3933" w:type="dxa"/>
          </w:tcPr>
          <w:p w14:paraId="4A12C39E" w14:textId="77777777" w:rsidR="005B3B34" w:rsidRPr="007671A3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493" w:type="dxa"/>
            <w:gridSpan w:val="3"/>
          </w:tcPr>
          <w:p w14:paraId="4CE74EBA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60C4169A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5DA3F466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272AB6B1" w14:textId="77777777" w:rsidTr="0035720B">
        <w:trPr>
          <w:cantSplit/>
          <w:tblHeader/>
        </w:trPr>
        <w:tc>
          <w:tcPr>
            <w:tcW w:w="3933" w:type="dxa"/>
          </w:tcPr>
          <w:p w14:paraId="4234A41E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7888E5D7" w14:textId="3F17EA85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" w:type="dxa"/>
          </w:tcPr>
          <w:p w14:paraId="36E66C3B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D2E87A" w14:textId="18237583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9" w:type="dxa"/>
          </w:tcPr>
          <w:p w14:paraId="762D7060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3D0DD5" w14:textId="3072E70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69488110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8C371B" w14:textId="354B2294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73C3C" w:rsidRPr="007671A3" w14:paraId="5367DD4B" w14:textId="77777777" w:rsidTr="0035720B">
        <w:trPr>
          <w:cantSplit/>
        </w:trPr>
        <w:tc>
          <w:tcPr>
            <w:tcW w:w="3933" w:type="dxa"/>
          </w:tcPr>
          <w:p w14:paraId="2CAF5A67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E2BDA70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73C3C" w:rsidRPr="007671A3" w14:paraId="45F3B2BA" w14:textId="77777777" w:rsidTr="0035720B">
        <w:trPr>
          <w:cantSplit/>
        </w:trPr>
        <w:tc>
          <w:tcPr>
            <w:tcW w:w="3933" w:type="dxa"/>
          </w:tcPr>
          <w:p w14:paraId="52A16195" w14:textId="77777777" w:rsidR="00673C3C" w:rsidRPr="007671A3" w:rsidRDefault="00673C3C" w:rsidP="00673C3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43" w:type="dxa"/>
            <w:shd w:val="clear" w:color="auto" w:fill="auto"/>
          </w:tcPr>
          <w:p w14:paraId="14297B15" w14:textId="4D3F5E68" w:rsidR="00673C3C" w:rsidRPr="007671A3" w:rsidRDefault="00807C7B" w:rsidP="0080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61,906</w:t>
            </w:r>
          </w:p>
        </w:tc>
        <w:tc>
          <w:tcPr>
            <w:tcW w:w="189" w:type="dxa"/>
            <w:shd w:val="clear" w:color="auto" w:fill="auto"/>
          </w:tcPr>
          <w:p w14:paraId="166381F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27D9017" w14:textId="72BF31DB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7671A3">
              <w:rPr>
                <w:rFonts w:ascii="Angsana New" w:hAnsi="Angsana New"/>
                <w:sz w:val="30"/>
                <w:szCs w:val="30"/>
              </w:rPr>
              <w:t>,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280</w:t>
            </w:r>
          </w:p>
        </w:tc>
        <w:tc>
          <w:tcPr>
            <w:tcW w:w="189" w:type="dxa"/>
          </w:tcPr>
          <w:p w14:paraId="260D6E0A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434B80" w14:textId="5F0F2A50" w:rsidR="00673C3C" w:rsidRPr="007671A3" w:rsidRDefault="00FC3357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58,653</w:t>
            </w:r>
          </w:p>
        </w:tc>
        <w:tc>
          <w:tcPr>
            <w:tcW w:w="243" w:type="dxa"/>
          </w:tcPr>
          <w:p w14:paraId="6CB4647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F7FD3F8" w14:textId="2B40C4DB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671A3">
              <w:rPr>
                <w:rFonts w:ascii="Angsana New" w:hAnsi="Angsana New"/>
                <w:sz w:val="30"/>
                <w:szCs w:val="30"/>
              </w:rPr>
              <w:t>,</w:t>
            </w:r>
            <w:r w:rsidR="005D2E82" w:rsidRPr="005D2E82">
              <w:rPr>
                <w:rFonts w:ascii="Angsana New" w:hAnsi="Angsana New" w:hint="cs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C3357" w:rsidRPr="007671A3" w14:paraId="543CB6E8" w14:textId="77777777" w:rsidTr="00F56E29">
        <w:trPr>
          <w:cantSplit/>
        </w:trPr>
        <w:tc>
          <w:tcPr>
            <w:tcW w:w="3933" w:type="dxa"/>
          </w:tcPr>
          <w:p w14:paraId="315C2582" w14:textId="77777777" w:rsidR="00B420FA" w:rsidRDefault="00072883" w:rsidP="00FC33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2883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ผลขาดทุนจากการด้อยค่าของ</w:t>
            </w:r>
            <w:r w:rsidR="00FC3357" w:rsidRPr="0007288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07288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อาคาร</w:t>
            </w:r>
            <w:r w:rsidR="00FC3357" w:rsidRPr="0007288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  <w:p w14:paraId="09BC45E1" w14:textId="195E6A07" w:rsidR="00FC3357" w:rsidRPr="007671A3" w:rsidRDefault="00A15755" w:rsidP="00FC33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FC3357" w:rsidRPr="0007288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43" w:type="dxa"/>
            <w:shd w:val="clear" w:color="auto" w:fill="auto"/>
          </w:tcPr>
          <w:p w14:paraId="24B4BBC2" w14:textId="77777777" w:rsidR="00B420FA" w:rsidRDefault="00B420FA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6D18941" w14:textId="13159E64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  <w:tc>
          <w:tcPr>
            <w:tcW w:w="189" w:type="dxa"/>
            <w:shd w:val="clear" w:color="auto" w:fill="auto"/>
          </w:tcPr>
          <w:p w14:paraId="7F8B4525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493BCAC" w14:textId="77777777" w:rsidR="00B420FA" w:rsidRDefault="00B420FA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CE8A809" w14:textId="6DD1B2F8" w:rsidR="00FC3357" w:rsidRDefault="00FC3357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24832408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B9D8FD" w14:textId="77777777" w:rsidR="00B420FA" w:rsidRDefault="00B420FA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560A1AAD" w14:textId="694B355E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  <w:tc>
          <w:tcPr>
            <w:tcW w:w="243" w:type="dxa"/>
            <w:shd w:val="clear" w:color="auto" w:fill="auto"/>
          </w:tcPr>
          <w:p w14:paraId="5CAE3B88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EC65F30" w14:textId="77777777" w:rsidR="00B420FA" w:rsidRDefault="00B420FA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232EC4B2" w14:textId="054B4B84" w:rsidR="00FC3357" w:rsidRPr="007671A3" w:rsidRDefault="00FC3357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3357" w:rsidRPr="007671A3" w14:paraId="2B3B0536" w14:textId="77777777" w:rsidTr="0035720B">
        <w:trPr>
          <w:cantSplit/>
        </w:trPr>
        <w:tc>
          <w:tcPr>
            <w:tcW w:w="3933" w:type="dxa"/>
          </w:tcPr>
          <w:p w14:paraId="1C98FAB8" w14:textId="67F64226" w:rsidR="00FC3357" w:rsidRPr="007671A3" w:rsidRDefault="00FC3357" w:rsidP="00FC33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ค่าเทคโนโลยีสารสนเทศ</w:t>
            </w:r>
          </w:p>
        </w:tc>
        <w:tc>
          <w:tcPr>
            <w:tcW w:w="1143" w:type="dxa"/>
            <w:shd w:val="clear" w:color="auto" w:fill="auto"/>
          </w:tcPr>
          <w:p w14:paraId="33D71746" w14:textId="3F6A174E" w:rsidR="00FC3357" w:rsidRDefault="00FC3357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9,894</w:t>
            </w:r>
          </w:p>
        </w:tc>
        <w:tc>
          <w:tcPr>
            <w:tcW w:w="189" w:type="dxa"/>
            <w:shd w:val="clear" w:color="auto" w:fill="auto"/>
          </w:tcPr>
          <w:p w14:paraId="5DA49545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DFF64CA" w14:textId="2A0CE900" w:rsidR="00FC3357" w:rsidRPr="007671A3" w:rsidRDefault="00FC3357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6,392</w:t>
            </w:r>
          </w:p>
        </w:tc>
        <w:tc>
          <w:tcPr>
            <w:tcW w:w="189" w:type="dxa"/>
          </w:tcPr>
          <w:p w14:paraId="19CA625E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C607B" w14:textId="104FB0DF" w:rsidR="00FC3357" w:rsidRPr="007671A3" w:rsidRDefault="00FC3357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8,303</w:t>
            </w:r>
          </w:p>
        </w:tc>
        <w:tc>
          <w:tcPr>
            <w:tcW w:w="243" w:type="dxa"/>
          </w:tcPr>
          <w:p w14:paraId="357E083B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0E8617" w14:textId="139048AB" w:rsidR="00FC3357" w:rsidRDefault="00FC3357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5,298</w:t>
            </w:r>
          </w:p>
        </w:tc>
      </w:tr>
      <w:tr w:rsidR="00FC3357" w:rsidRPr="007671A3" w14:paraId="5E079C2F" w14:textId="77777777" w:rsidTr="0035720B">
        <w:trPr>
          <w:cantSplit/>
        </w:trPr>
        <w:tc>
          <w:tcPr>
            <w:tcW w:w="3933" w:type="dxa"/>
          </w:tcPr>
          <w:p w14:paraId="311C570C" w14:textId="77777777" w:rsidR="00FC3357" w:rsidRPr="007671A3" w:rsidRDefault="00FC3357" w:rsidP="00FC33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43" w:type="dxa"/>
            <w:shd w:val="clear" w:color="auto" w:fill="auto"/>
          </w:tcPr>
          <w:p w14:paraId="27443A28" w14:textId="640CCEEB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5,998</w:t>
            </w:r>
          </w:p>
        </w:tc>
        <w:tc>
          <w:tcPr>
            <w:tcW w:w="189" w:type="dxa"/>
            <w:shd w:val="clear" w:color="auto" w:fill="auto"/>
          </w:tcPr>
          <w:p w14:paraId="7F77DF5A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4C08332" w14:textId="61BCD204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3,848</w:t>
            </w:r>
          </w:p>
        </w:tc>
        <w:tc>
          <w:tcPr>
            <w:tcW w:w="189" w:type="dxa"/>
          </w:tcPr>
          <w:p w14:paraId="5875E69C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CD985" w14:textId="468526B4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5,146</w:t>
            </w:r>
          </w:p>
        </w:tc>
        <w:tc>
          <w:tcPr>
            <w:tcW w:w="243" w:type="dxa"/>
          </w:tcPr>
          <w:p w14:paraId="73D19DE7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A397E9" w14:textId="439899D2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3,543</w:t>
            </w:r>
          </w:p>
        </w:tc>
      </w:tr>
      <w:tr w:rsidR="00FC3357" w:rsidRPr="007671A3" w14:paraId="765C1931" w14:textId="77777777" w:rsidTr="0035720B">
        <w:trPr>
          <w:cantSplit/>
        </w:trPr>
        <w:tc>
          <w:tcPr>
            <w:tcW w:w="3933" w:type="dxa"/>
          </w:tcPr>
          <w:p w14:paraId="64FFAF68" w14:textId="2D665F4A" w:rsidR="00FC3357" w:rsidRPr="007671A3" w:rsidRDefault="00FC3357" w:rsidP="00FC33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43" w:type="dxa"/>
            <w:shd w:val="clear" w:color="auto" w:fill="auto"/>
          </w:tcPr>
          <w:p w14:paraId="3FF91E0B" w14:textId="5A6B076E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2,787</w:t>
            </w:r>
          </w:p>
        </w:tc>
        <w:tc>
          <w:tcPr>
            <w:tcW w:w="189" w:type="dxa"/>
            <w:shd w:val="clear" w:color="auto" w:fill="auto"/>
          </w:tcPr>
          <w:p w14:paraId="53027019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F9362B3" w14:textId="08F0E2D0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2,841</w:t>
            </w:r>
          </w:p>
        </w:tc>
        <w:tc>
          <w:tcPr>
            <w:tcW w:w="189" w:type="dxa"/>
          </w:tcPr>
          <w:p w14:paraId="743E2AEA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15490" w14:textId="6772665D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2,458</w:t>
            </w:r>
          </w:p>
        </w:tc>
        <w:tc>
          <w:tcPr>
            <w:tcW w:w="243" w:type="dxa"/>
          </w:tcPr>
          <w:p w14:paraId="1E15CE0A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8E122D" w14:textId="7133AD9F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2,419</w:t>
            </w:r>
          </w:p>
        </w:tc>
      </w:tr>
      <w:tr w:rsidR="00FC3357" w:rsidRPr="007671A3" w14:paraId="79EE88BF" w14:textId="77777777" w:rsidTr="0035720B">
        <w:trPr>
          <w:cantSplit/>
        </w:trPr>
        <w:tc>
          <w:tcPr>
            <w:tcW w:w="3933" w:type="dxa"/>
          </w:tcPr>
          <w:p w14:paraId="6B23C4B6" w14:textId="550CDED2" w:rsidR="00FC3357" w:rsidRPr="007671A3" w:rsidRDefault="00FC3357" w:rsidP="00FC33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43" w:type="dxa"/>
            <w:shd w:val="clear" w:color="auto" w:fill="auto"/>
          </w:tcPr>
          <w:p w14:paraId="563E790B" w14:textId="5708DCAE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2,310</w:t>
            </w:r>
          </w:p>
        </w:tc>
        <w:tc>
          <w:tcPr>
            <w:tcW w:w="189" w:type="dxa"/>
            <w:shd w:val="clear" w:color="auto" w:fill="auto"/>
          </w:tcPr>
          <w:p w14:paraId="35B68FCF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7B7D8DC" w14:textId="78F3D0B4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189" w:type="dxa"/>
          </w:tcPr>
          <w:p w14:paraId="23072F8A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B77CC6" w14:textId="3700D959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2,310</w:t>
            </w:r>
          </w:p>
        </w:tc>
        <w:tc>
          <w:tcPr>
            <w:tcW w:w="243" w:type="dxa"/>
          </w:tcPr>
          <w:p w14:paraId="4B3AA83F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4555D71" w14:textId="0AEE08F2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</w:tr>
      <w:tr w:rsidR="00FC3357" w:rsidRPr="007671A3" w14:paraId="3865451B" w14:textId="77777777" w:rsidTr="0035720B">
        <w:trPr>
          <w:cantSplit/>
        </w:trPr>
        <w:tc>
          <w:tcPr>
            <w:tcW w:w="3933" w:type="dxa"/>
          </w:tcPr>
          <w:p w14:paraId="463F6CA1" w14:textId="5B101D3F" w:rsidR="00FC3357" w:rsidRPr="007671A3" w:rsidRDefault="00FC3357" w:rsidP="00FC33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43" w:type="dxa"/>
            <w:shd w:val="clear" w:color="auto" w:fill="auto"/>
          </w:tcPr>
          <w:p w14:paraId="0A3731D6" w14:textId="0A06D143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89" w:type="dxa"/>
            <w:shd w:val="clear" w:color="auto" w:fill="auto"/>
          </w:tcPr>
          <w:p w14:paraId="027F8DF3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2756762" w14:textId="0FE53AA9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1,517</w:t>
            </w:r>
          </w:p>
        </w:tc>
        <w:tc>
          <w:tcPr>
            <w:tcW w:w="189" w:type="dxa"/>
          </w:tcPr>
          <w:p w14:paraId="1D0C1F14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111236" w14:textId="369EFE21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43" w:type="dxa"/>
          </w:tcPr>
          <w:p w14:paraId="2AF49A8E" w14:textId="77777777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D9F3A9" w14:textId="09D1ABB4" w:rsidR="00FC3357" w:rsidRPr="007671A3" w:rsidRDefault="00FC3357" w:rsidP="00FC3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1,449</w:t>
            </w:r>
          </w:p>
        </w:tc>
      </w:tr>
      <w:tr w:rsidR="00673C3C" w:rsidRPr="007671A3" w14:paraId="47C47038" w14:textId="77777777" w:rsidTr="0035720B">
        <w:trPr>
          <w:cantSplit/>
        </w:trPr>
        <w:tc>
          <w:tcPr>
            <w:tcW w:w="3933" w:type="dxa"/>
          </w:tcPr>
          <w:p w14:paraId="7FF2A12E" w14:textId="310C2050" w:rsidR="00673C3C" w:rsidRPr="007671A3" w:rsidRDefault="00673C3C" w:rsidP="00673C3C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43" w:type="dxa"/>
            <w:shd w:val="clear" w:color="auto" w:fill="auto"/>
          </w:tcPr>
          <w:p w14:paraId="1A1E60A4" w14:textId="4296A6D8" w:rsidR="00673C3C" w:rsidRPr="007671A3" w:rsidRDefault="00807C7B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1,325</w:t>
            </w:r>
          </w:p>
        </w:tc>
        <w:tc>
          <w:tcPr>
            <w:tcW w:w="189" w:type="dxa"/>
            <w:shd w:val="clear" w:color="auto" w:fill="auto"/>
          </w:tcPr>
          <w:p w14:paraId="1A6E420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2E7E734" w14:textId="1B6C80A4" w:rsidR="00673C3C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  <w:tc>
          <w:tcPr>
            <w:tcW w:w="189" w:type="dxa"/>
          </w:tcPr>
          <w:p w14:paraId="659D758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1B7DE" w14:textId="09C5E294" w:rsidR="00673C3C" w:rsidRPr="007671A3" w:rsidRDefault="00DC184A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1,030</w:t>
            </w:r>
          </w:p>
        </w:tc>
        <w:tc>
          <w:tcPr>
            <w:tcW w:w="243" w:type="dxa"/>
          </w:tcPr>
          <w:p w14:paraId="10E7AFF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3567B49" w14:textId="6F9990DD" w:rsidR="00673C3C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1,156</w:t>
            </w:r>
          </w:p>
        </w:tc>
      </w:tr>
      <w:tr w:rsidR="00673C3C" w:rsidRPr="007671A3" w14:paraId="01E6608C" w14:textId="77777777" w:rsidTr="0035720B">
        <w:trPr>
          <w:cantSplit/>
        </w:trPr>
        <w:tc>
          <w:tcPr>
            <w:tcW w:w="3933" w:type="dxa"/>
          </w:tcPr>
          <w:p w14:paraId="6DADF9AD" w14:textId="77777777" w:rsidR="00673C3C" w:rsidRPr="007671A3" w:rsidRDefault="00673C3C" w:rsidP="00673C3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43" w:type="dxa"/>
            <w:shd w:val="clear" w:color="auto" w:fill="auto"/>
          </w:tcPr>
          <w:p w14:paraId="46505191" w14:textId="31964019" w:rsidR="00673C3C" w:rsidRPr="007671A3" w:rsidRDefault="000E136E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16,674</w:t>
            </w:r>
          </w:p>
        </w:tc>
        <w:tc>
          <w:tcPr>
            <w:tcW w:w="189" w:type="dxa"/>
            <w:shd w:val="clear" w:color="auto" w:fill="auto"/>
          </w:tcPr>
          <w:p w14:paraId="1255FAED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7880202" w14:textId="02E6DDA5" w:rsidR="00673C3C" w:rsidRPr="007671A3" w:rsidRDefault="008952C8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10,152</w:t>
            </w:r>
          </w:p>
        </w:tc>
        <w:tc>
          <w:tcPr>
            <w:tcW w:w="189" w:type="dxa"/>
          </w:tcPr>
          <w:p w14:paraId="07C1CB2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AD156" w14:textId="15D34846" w:rsidR="00673C3C" w:rsidRPr="007671A3" w:rsidRDefault="00DC184A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16,49</w:t>
            </w:r>
            <w:r w:rsidR="00007F3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3E5D9EFE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A94C71" w14:textId="3D48911D" w:rsidR="00673C3C" w:rsidRPr="007671A3" w:rsidRDefault="00DC184A" w:rsidP="00DC1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8,99</w:t>
            </w:r>
            <w:r w:rsidR="00007F3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73C3C" w:rsidRPr="007671A3" w14:paraId="266713DA" w14:textId="77777777" w:rsidTr="0035720B">
        <w:trPr>
          <w:cantSplit/>
        </w:trPr>
        <w:tc>
          <w:tcPr>
            <w:tcW w:w="3933" w:type="dxa"/>
          </w:tcPr>
          <w:p w14:paraId="7E1297FF" w14:textId="77777777" w:rsidR="00673C3C" w:rsidRPr="007671A3" w:rsidRDefault="00673C3C" w:rsidP="00673C3C">
            <w:pPr>
              <w:tabs>
                <w:tab w:val="left" w:pos="9000"/>
                <w:tab w:val="left" w:pos="9090"/>
              </w:tabs>
              <w:spacing w:line="380" w:lineRule="exact"/>
              <w:ind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A5E1A3C" w14:textId="0436C7C8" w:rsidR="00673C3C" w:rsidRPr="007671A3" w:rsidRDefault="000E136E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122,611</w:t>
            </w:r>
          </w:p>
        </w:tc>
        <w:tc>
          <w:tcPr>
            <w:tcW w:w="189" w:type="dxa"/>
          </w:tcPr>
          <w:p w14:paraId="77213F4B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18615BC" w14:textId="145163E9" w:rsidR="00673C3C" w:rsidRPr="007671A3" w:rsidRDefault="00863AF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85,797</w:t>
            </w:r>
          </w:p>
        </w:tc>
        <w:tc>
          <w:tcPr>
            <w:tcW w:w="189" w:type="dxa"/>
          </w:tcPr>
          <w:p w14:paraId="1FFC9FF2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90C7CD" w14:textId="0612AEB1" w:rsidR="00673C3C" w:rsidRPr="007671A3" w:rsidRDefault="00DC184A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116,030</w:t>
            </w:r>
          </w:p>
        </w:tc>
        <w:tc>
          <w:tcPr>
            <w:tcW w:w="243" w:type="dxa"/>
          </w:tcPr>
          <w:p w14:paraId="024DE8DB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1EAC3D3" w14:textId="09A5926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63AFC">
              <w:rPr>
                <w:rFonts w:ascii="Angsana New" w:hAnsi="Angsana New"/>
                <w:b/>
                <w:bCs/>
                <w:sz w:val="30"/>
                <w:szCs w:val="30"/>
              </w:rPr>
              <w:t>9,13</w:t>
            </w:r>
            <w:r w:rsidR="000E136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6373AC32" w14:textId="77777777" w:rsidR="0013566C" w:rsidRDefault="0013566C" w:rsidP="00135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0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825157" w14:textId="692FC9DF" w:rsidR="00565555" w:rsidRPr="007671A3" w:rsidRDefault="001054C3" w:rsidP="00135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260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13566C">
        <w:rPr>
          <w:rFonts w:ascii="Angsana New" w:hAnsi="Angsana New"/>
          <w:b/>
          <w:bCs/>
          <w:color w:val="000000"/>
          <w:sz w:val="30"/>
          <w:szCs w:val="30"/>
        </w:rPr>
        <w:t xml:space="preserve">      </w:t>
      </w:r>
      <w:r w:rsidR="00565555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ค่าใช้จ่ายผลประโยชน์ของพนักงาน</w:t>
      </w:r>
    </w:p>
    <w:p w14:paraId="2F68E380" w14:textId="77777777" w:rsidR="00565555" w:rsidRPr="007671A3" w:rsidRDefault="00565555" w:rsidP="00565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4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9"/>
        <w:gridCol w:w="1161"/>
        <w:gridCol w:w="180"/>
        <w:gridCol w:w="1170"/>
        <w:gridCol w:w="180"/>
        <w:gridCol w:w="1197"/>
        <w:gridCol w:w="225"/>
        <w:gridCol w:w="1152"/>
      </w:tblGrid>
      <w:tr w:rsidR="00565555" w:rsidRPr="007671A3" w14:paraId="34110C27" w14:textId="77777777" w:rsidTr="0035720B">
        <w:trPr>
          <w:cantSplit/>
          <w:tblHeader/>
        </w:trPr>
        <w:tc>
          <w:tcPr>
            <w:tcW w:w="3879" w:type="dxa"/>
          </w:tcPr>
          <w:p w14:paraId="65EC7239" w14:textId="77777777" w:rsidR="00565555" w:rsidRPr="007671A3" w:rsidRDefault="00565555" w:rsidP="001E772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3AE6F4E9" w14:textId="77777777" w:rsidR="00565555" w:rsidRPr="007671A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4E6051" w14:textId="77777777" w:rsidR="00565555" w:rsidRPr="007671A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ED1DCD0" w14:textId="77777777" w:rsidR="00565555" w:rsidRPr="007671A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06EA81B2" w14:textId="77777777" w:rsidTr="0035720B">
        <w:trPr>
          <w:cantSplit/>
          <w:tblHeader/>
        </w:trPr>
        <w:tc>
          <w:tcPr>
            <w:tcW w:w="3879" w:type="dxa"/>
          </w:tcPr>
          <w:p w14:paraId="0D0BFFED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65CCB7" w14:textId="62CF4ABB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C6B42FF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62B85" w14:textId="5F9A4DED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33F062F6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8114272" w14:textId="1A36685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25" w:type="dxa"/>
          </w:tcPr>
          <w:p w14:paraId="392EE967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BCF406" w14:textId="20A05E25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73C3C" w:rsidRPr="007671A3" w14:paraId="5D102811" w14:textId="77777777" w:rsidTr="0035720B">
        <w:trPr>
          <w:cantSplit/>
          <w:tblHeader/>
        </w:trPr>
        <w:tc>
          <w:tcPr>
            <w:tcW w:w="3879" w:type="dxa"/>
          </w:tcPr>
          <w:p w14:paraId="6D7E3246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1D5B9281" w14:textId="77777777" w:rsidR="00673C3C" w:rsidRPr="007671A3" w:rsidRDefault="00673C3C" w:rsidP="00673C3C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73C3C" w:rsidRPr="007671A3" w14:paraId="32D59307" w14:textId="77777777" w:rsidTr="0035720B">
        <w:trPr>
          <w:cantSplit/>
        </w:trPr>
        <w:tc>
          <w:tcPr>
            <w:tcW w:w="3879" w:type="dxa"/>
          </w:tcPr>
          <w:p w14:paraId="4FDDFFC6" w14:textId="77777777" w:rsidR="00673C3C" w:rsidRPr="007671A3" w:rsidRDefault="00673C3C" w:rsidP="00673C3C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1" w:type="dxa"/>
            <w:shd w:val="clear" w:color="auto" w:fill="auto"/>
          </w:tcPr>
          <w:p w14:paraId="12AA227A" w14:textId="2B679866" w:rsidR="00673C3C" w:rsidRPr="007671A3" w:rsidRDefault="004178CC" w:rsidP="0036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64AA8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64AA8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80" w:type="dxa"/>
            <w:shd w:val="clear" w:color="auto" w:fill="auto"/>
          </w:tcPr>
          <w:p w14:paraId="23F96A1B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6841BC" w14:textId="750C3B34" w:rsidR="00673C3C" w:rsidRPr="007671A3" w:rsidRDefault="00673C3C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184,610</w:t>
            </w:r>
          </w:p>
        </w:tc>
        <w:tc>
          <w:tcPr>
            <w:tcW w:w="180" w:type="dxa"/>
          </w:tcPr>
          <w:p w14:paraId="64AE9E6A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A002F89" w14:textId="196B7373" w:rsidR="00673C3C" w:rsidRPr="007671A3" w:rsidRDefault="00406A7A" w:rsidP="0036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64AA8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64AA8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25" w:type="dxa"/>
          </w:tcPr>
          <w:p w14:paraId="142C6B3F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1B0683" w14:textId="2271FF94" w:rsidR="00673C3C" w:rsidRPr="007671A3" w:rsidRDefault="00673C3C" w:rsidP="00B42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162,073</w:t>
            </w:r>
          </w:p>
        </w:tc>
      </w:tr>
      <w:tr w:rsidR="00673C3C" w:rsidRPr="007671A3" w14:paraId="538D8D3D" w14:textId="77777777" w:rsidTr="0035720B">
        <w:trPr>
          <w:cantSplit/>
        </w:trPr>
        <w:tc>
          <w:tcPr>
            <w:tcW w:w="3879" w:type="dxa"/>
          </w:tcPr>
          <w:p w14:paraId="4676394D" w14:textId="4BBAA3E0" w:rsidR="00673C3C" w:rsidRPr="007671A3" w:rsidRDefault="00673C3C" w:rsidP="00673C3C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สวัสดิการ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61" w:type="dxa"/>
            <w:shd w:val="clear" w:color="auto" w:fill="auto"/>
          </w:tcPr>
          <w:p w14:paraId="40811CEF" w14:textId="4777F37B" w:rsidR="00673C3C" w:rsidRPr="007671A3" w:rsidRDefault="00364AA8" w:rsidP="0036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4178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002</w:t>
            </w:r>
          </w:p>
        </w:tc>
        <w:tc>
          <w:tcPr>
            <w:tcW w:w="180" w:type="dxa"/>
            <w:shd w:val="clear" w:color="auto" w:fill="auto"/>
          </w:tcPr>
          <w:p w14:paraId="343FCE1F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D3582D" w14:textId="7A37447B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54,469</w:t>
            </w:r>
          </w:p>
        </w:tc>
        <w:tc>
          <w:tcPr>
            <w:tcW w:w="180" w:type="dxa"/>
          </w:tcPr>
          <w:p w14:paraId="5CEA72D0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4385CF" w14:textId="3812D189" w:rsidR="00673C3C" w:rsidRPr="007671A3" w:rsidRDefault="00364AA8" w:rsidP="0036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406A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  <w:r w:rsidR="00406A7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25" w:type="dxa"/>
          </w:tcPr>
          <w:p w14:paraId="1E710D6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1CBD0D" w14:textId="1A030F2A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47,360</w:t>
            </w:r>
          </w:p>
        </w:tc>
      </w:tr>
      <w:tr w:rsidR="00673C3C" w:rsidRPr="007671A3" w14:paraId="16515888" w14:textId="77777777" w:rsidTr="0035720B">
        <w:trPr>
          <w:cantSplit/>
        </w:trPr>
        <w:tc>
          <w:tcPr>
            <w:tcW w:w="3879" w:type="dxa"/>
          </w:tcPr>
          <w:p w14:paraId="78703E30" w14:textId="27B36085" w:rsidR="00673C3C" w:rsidRPr="007671A3" w:rsidRDefault="00673C3C" w:rsidP="00673C3C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61" w:type="dxa"/>
            <w:shd w:val="clear" w:color="auto" w:fill="auto"/>
          </w:tcPr>
          <w:p w14:paraId="050EC043" w14:textId="0BD76CD5" w:rsidR="00673C3C" w:rsidRPr="007671A3" w:rsidRDefault="00364AA8" w:rsidP="0036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4178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80" w:type="dxa"/>
            <w:shd w:val="clear" w:color="auto" w:fill="auto"/>
          </w:tcPr>
          <w:p w14:paraId="21F2718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FA21CE" w14:textId="1D8EFB56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8,069</w:t>
            </w:r>
          </w:p>
        </w:tc>
        <w:tc>
          <w:tcPr>
            <w:tcW w:w="180" w:type="dxa"/>
          </w:tcPr>
          <w:p w14:paraId="52EFCCE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949781" w14:textId="49D4F232" w:rsidR="00673C3C" w:rsidRPr="007671A3" w:rsidRDefault="00364AA8" w:rsidP="0036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06A7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25" w:type="dxa"/>
          </w:tcPr>
          <w:p w14:paraId="638504AE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1178BB" w14:textId="22FAC26F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7,424</w:t>
            </w:r>
          </w:p>
        </w:tc>
      </w:tr>
      <w:tr w:rsidR="00673C3C" w:rsidRPr="007671A3" w14:paraId="5F52BE52" w14:textId="77777777" w:rsidTr="0035720B">
        <w:trPr>
          <w:cantSplit/>
        </w:trPr>
        <w:tc>
          <w:tcPr>
            <w:tcW w:w="3879" w:type="dxa"/>
          </w:tcPr>
          <w:p w14:paraId="5BD654FD" w14:textId="4C25B6D7" w:rsidR="00673C3C" w:rsidRPr="000E136E" w:rsidRDefault="00673C3C" w:rsidP="00673C3C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13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1" w:type="dxa"/>
            <w:shd w:val="clear" w:color="auto" w:fill="auto"/>
          </w:tcPr>
          <w:p w14:paraId="488767BE" w14:textId="2FEE40D3" w:rsidR="00673C3C" w:rsidRPr="000E136E" w:rsidRDefault="000E136E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0E136E">
              <w:rPr>
                <w:rFonts w:ascii="Angsana New" w:hAnsi="Angsana New"/>
                <w:sz w:val="30"/>
                <w:szCs w:val="30"/>
              </w:rPr>
              <w:t>7,472</w:t>
            </w:r>
          </w:p>
        </w:tc>
        <w:tc>
          <w:tcPr>
            <w:tcW w:w="180" w:type="dxa"/>
            <w:shd w:val="clear" w:color="auto" w:fill="auto"/>
          </w:tcPr>
          <w:p w14:paraId="0DA3CB34" w14:textId="77777777" w:rsidR="00673C3C" w:rsidRPr="000E136E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B741EF" w14:textId="4BA2BA7C" w:rsidR="00673C3C" w:rsidRPr="000E136E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0E136E">
              <w:rPr>
                <w:rFonts w:ascii="Angsana New" w:hAnsi="Angsana New"/>
                <w:sz w:val="30"/>
                <w:szCs w:val="30"/>
              </w:rPr>
              <w:t>6,157</w:t>
            </w:r>
          </w:p>
        </w:tc>
        <w:tc>
          <w:tcPr>
            <w:tcW w:w="180" w:type="dxa"/>
          </w:tcPr>
          <w:p w14:paraId="146968EF" w14:textId="77777777" w:rsidR="00673C3C" w:rsidRPr="000E136E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EB5D03" w14:textId="02F15A03" w:rsidR="00673C3C" w:rsidRPr="000E136E" w:rsidRDefault="000E136E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E136E">
              <w:rPr>
                <w:rFonts w:ascii="Angsana New" w:hAnsi="Angsana New"/>
                <w:sz w:val="30"/>
                <w:szCs w:val="30"/>
              </w:rPr>
              <w:t>6,814</w:t>
            </w:r>
          </w:p>
        </w:tc>
        <w:tc>
          <w:tcPr>
            <w:tcW w:w="225" w:type="dxa"/>
          </w:tcPr>
          <w:p w14:paraId="225BFACF" w14:textId="77777777" w:rsidR="00673C3C" w:rsidRPr="000E136E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B18BF3" w14:textId="2AB818A9" w:rsidR="00673C3C" w:rsidRPr="000E136E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E136E">
              <w:rPr>
                <w:rFonts w:ascii="Angsana New" w:hAnsi="Angsana New"/>
                <w:sz w:val="30"/>
                <w:szCs w:val="30"/>
              </w:rPr>
              <w:t>5,526</w:t>
            </w:r>
          </w:p>
        </w:tc>
      </w:tr>
      <w:tr w:rsidR="00673C3C" w:rsidRPr="007671A3" w14:paraId="4D384BE6" w14:textId="77777777" w:rsidTr="0035720B">
        <w:trPr>
          <w:cantSplit/>
        </w:trPr>
        <w:tc>
          <w:tcPr>
            <w:tcW w:w="3879" w:type="dxa"/>
          </w:tcPr>
          <w:p w14:paraId="045C2FDA" w14:textId="77777777" w:rsidR="00673C3C" w:rsidRPr="000E136E" w:rsidRDefault="00673C3C" w:rsidP="00673C3C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13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61" w:type="dxa"/>
            <w:shd w:val="clear" w:color="auto" w:fill="auto"/>
          </w:tcPr>
          <w:p w14:paraId="5FA46C6D" w14:textId="6239BC76" w:rsidR="00673C3C" w:rsidRPr="000E136E" w:rsidRDefault="000E136E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0E136E">
              <w:rPr>
                <w:rFonts w:ascii="Angsana New" w:hAnsi="Angsana New"/>
                <w:sz w:val="30"/>
                <w:szCs w:val="30"/>
              </w:rPr>
              <w:t>2,310</w:t>
            </w:r>
          </w:p>
        </w:tc>
        <w:tc>
          <w:tcPr>
            <w:tcW w:w="180" w:type="dxa"/>
            <w:shd w:val="clear" w:color="auto" w:fill="auto"/>
          </w:tcPr>
          <w:p w14:paraId="41E06E36" w14:textId="77777777" w:rsidR="00673C3C" w:rsidRPr="000E136E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F0D493" w14:textId="6F1A5292" w:rsidR="00673C3C" w:rsidRPr="000E136E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0E136E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180" w:type="dxa"/>
          </w:tcPr>
          <w:p w14:paraId="0717E5C5" w14:textId="77777777" w:rsidR="00673C3C" w:rsidRPr="000E136E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D66C4A" w14:textId="0016E0D0" w:rsidR="00673C3C" w:rsidRPr="000E136E" w:rsidRDefault="000E136E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E136E">
              <w:rPr>
                <w:rFonts w:ascii="Angsana New" w:hAnsi="Angsana New"/>
                <w:sz w:val="30"/>
                <w:szCs w:val="30"/>
              </w:rPr>
              <w:t>2,310</w:t>
            </w:r>
          </w:p>
        </w:tc>
        <w:tc>
          <w:tcPr>
            <w:tcW w:w="225" w:type="dxa"/>
          </w:tcPr>
          <w:p w14:paraId="4F0535CA" w14:textId="77777777" w:rsidR="00673C3C" w:rsidRPr="000E136E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ED573C" w14:textId="7B168C4F" w:rsidR="00673C3C" w:rsidRPr="000E136E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E136E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</w:tr>
      <w:tr w:rsidR="00673C3C" w:rsidRPr="007671A3" w14:paraId="316874C2" w14:textId="77777777" w:rsidTr="0035720B">
        <w:trPr>
          <w:cantSplit/>
        </w:trPr>
        <w:tc>
          <w:tcPr>
            <w:tcW w:w="3879" w:type="dxa"/>
          </w:tcPr>
          <w:p w14:paraId="03C48BC1" w14:textId="77777777" w:rsidR="00673C3C" w:rsidRPr="007671A3" w:rsidRDefault="00673C3C" w:rsidP="00673C3C">
            <w:pPr>
              <w:tabs>
                <w:tab w:val="left" w:pos="9000"/>
                <w:tab w:val="left" w:pos="9090"/>
              </w:tabs>
              <w:spacing w:line="380" w:lineRule="exact"/>
              <w:ind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6320C62" w14:textId="42D1FCEB" w:rsidR="00673C3C" w:rsidRPr="007671A3" w:rsidRDefault="000E136E" w:rsidP="0036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64AA8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64AA8"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80" w:type="dxa"/>
          </w:tcPr>
          <w:p w14:paraId="6911D7F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968900" w14:textId="792EBFCB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255,585</w:t>
            </w:r>
          </w:p>
        </w:tc>
        <w:tc>
          <w:tcPr>
            <w:tcW w:w="180" w:type="dxa"/>
          </w:tcPr>
          <w:p w14:paraId="6612AB4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5419A62" w14:textId="359E7DDE" w:rsidR="00673C3C" w:rsidRPr="007671A3" w:rsidRDefault="00364AA8" w:rsidP="0036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238</w:t>
            </w:r>
            <w:r w:rsidR="000E136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225" w:type="dxa"/>
          </w:tcPr>
          <w:p w14:paraId="70CC886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199B959" w14:textId="5D9F40FA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224,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</w:p>
        </w:tc>
      </w:tr>
    </w:tbl>
    <w:p w14:paraId="7108B8D0" w14:textId="77777777" w:rsidR="004437D6" w:rsidRDefault="004437D6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6A70842" w14:textId="77777777" w:rsidR="004437D6" w:rsidRDefault="004437D6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87DE726" w14:textId="77777777" w:rsidR="004437D6" w:rsidRDefault="004437D6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D9B1E79" w14:textId="6D40614B" w:rsidR="0060003E" w:rsidRDefault="006E68F2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lastRenderedPageBreak/>
        <w:t>กลุ่มบริษัท</w:t>
      </w:r>
      <w:r w:rsidR="0060003E" w:rsidRPr="0060003E">
        <w:rPr>
          <w:rFonts w:ascii="Angsana New" w:hAnsi="Angsana New"/>
          <w:spacing w:val="4"/>
          <w:sz w:val="30"/>
          <w:szCs w:val="30"/>
          <w:cs/>
        </w:rPr>
        <w:t>ได้จัดให้มีเงินกองทุนสำรองเลี้ยงชีพซึ่งได้จดทะเบียนเป็นนิติบุคคลกับกระทรวงการคลังตาม</w:t>
      </w:r>
      <w:r w:rsidR="0060003E" w:rsidRPr="0060003E">
        <w:rPr>
          <w:rFonts w:ascii="Angsana New" w:hAnsi="Angsana New"/>
          <w:sz w:val="30"/>
          <w:szCs w:val="30"/>
          <w:cs/>
        </w:rPr>
        <w:t>พระราชบัญญัติกองทุนสำรองเลี้ยงชีพ พ</w:t>
      </w:r>
      <w:r w:rsidR="0060003E" w:rsidRPr="0060003E">
        <w:rPr>
          <w:rFonts w:ascii="Angsana New" w:hAnsi="Angsana New"/>
          <w:sz w:val="30"/>
          <w:szCs w:val="30"/>
        </w:rPr>
        <w:t>.</w:t>
      </w:r>
      <w:r w:rsidR="0060003E" w:rsidRPr="0060003E">
        <w:rPr>
          <w:rFonts w:ascii="Angsana New" w:hAnsi="Angsana New"/>
          <w:sz w:val="30"/>
          <w:szCs w:val="30"/>
          <w:cs/>
        </w:rPr>
        <w:t>ศ</w:t>
      </w:r>
      <w:r w:rsidR="0060003E" w:rsidRPr="0060003E">
        <w:rPr>
          <w:rFonts w:ascii="Angsana New" w:hAnsi="Angsana New"/>
          <w:sz w:val="30"/>
          <w:szCs w:val="30"/>
        </w:rPr>
        <w:t>.</w:t>
      </w:r>
      <w:r w:rsidR="0060003E" w:rsidRPr="0060003E">
        <w:rPr>
          <w:rFonts w:ascii="Angsana New" w:hAnsi="Angsana New"/>
          <w:sz w:val="30"/>
          <w:szCs w:val="30"/>
          <w:cs/>
        </w:rPr>
        <w:t xml:space="preserve"> </w:t>
      </w:r>
      <w:r w:rsidR="0060003E" w:rsidRPr="0060003E">
        <w:rPr>
          <w:rFonts w:ascii="Angsana New" w:hAnsi="Angsana New"/>
          <w:sz w:val="30"/>
          <w:szCs w:val="30"/>
        </w:rPr>
        <w:t>2530</w:t>
      </w:r>
      <w:r w:rsidR="0060003E" w:rsidRPr="0060003E">
        <w:rPr>
          <w:rFonts w:ascii="Angsana New" w:hAnsi="Angsana New"/>
          <w:sz w:val="30"/>
          <w:szCs w:val="30"/>
          <w:cs/>
        </w:rPr>
        <w:t xml:space="preserve"> อีกประเภทหนึ่งสำหรับพนักงานของบริษัท</w:t>
      </w:r>
      <w:r w:rsidR="0060003E" w:rsidRPr="0060003E">
        <w:rPr>
          <w:rFonts w:ascii="Angsana New" w:hAnsi="Angsana New" w:hint="cs"/>
          <w:sz w:val="30"/>
          <w:szCs w:val="30"/>
          <w:cs/>
        </w:rPr>
        <w:t>บนพื้นฐานความสมัครใจของพนักงานในการ</w:t>
      </w:r>
      <w:r w:rsidR="0060003E" w:rsidRPr="000A1C30">
        <w:rPr>
          <w:rFonts w:ascii="Angsana New" w:hAnsi="Angsana New" w:hint="cs"/>
          <w:sz w:val="30"/>
          <w:szCs w:val="30"/>
          <w:cs/>
        </w:rPr>
        <w:t>เป็นสมาชิกของกองทุน</w:t>
      </w:r>
      <w:r w:rsidR="0060003E" w:rsidRPr="000A1C30">
        <w:rPr>
          <w:rFonts w:ascii="Angsana New" w:hAnsi="Angsana New"/>
          <w:sz w:val="30"/>
          <w:szCs w:val="30"/>
          <w:cs/>
        </w:rPr>
        <w:t xml:space="preserve"> พนักงานที่จะสมัครเป็นสมาชิกกองทุนนี้ต้องจ่าย</w:t>
      </w:r>
      <w:r w:rsidR="0060003E" w:rsidRPr="000A1C30">
        <w:rPr>
          <w:rFonts w:ascii="Angsana New" w:hAnsi="Angsana New" w:hint="cs"/>
          <w:sz w:val="30"/>
          <w:szCs w:val="30"/>
          <w:cs/>
        </w:rPr>
        <w:t>เงินสะสม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 xml:space="preserve">เป็นรายเดือนเข้ากองทุนในอัตราร้อยละ </w:t>
      </w:r>
      <w:r w:rsidR="0060003E" w:rsidRPr="000A1C30">
        <w:rPr>
          <w:rFonts w:ascii="Angsana New" w:hAnsi="Angsana New"/>
          <w:spacing w:val="2"/>
          <w:sz w:val="30"/>
          <w:szCs w:val="30"/>
        </w:rPr>
        <w:t xml:space="preserve">3 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 xml:space="preserve">ถึง </w:t>
      </w:r>
      <w:r w:rsidR="0060003E" w:rsidRPr="000A1C30">
        <w:rPr>
          <w:rFonts w:ascii="Angsana New" w:hAnsi="Angsana New"/>
          <w:spacing w:val="2"/>
          <w:sz w:val="30"/>
          <w:szCs w:val="30"/>
        </w:rPr>
        <w:t>13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 xml:space="preserve"> ของเงินเดือน</w:t>
      </w:r>
      <w:r w:rsidR="0060003E" w:rsidRPr="000A1C3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>และ</w:t>
      </w:r>
      <w:r w:rsidRPr="000A1C30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>จะจ่ายสมทบเป็นรายเดือนเข้ากองทุน</w:t>
      </w:r>
      <w:r w:rsidR="0060003E" w:rsidRPr="000A1C30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831147" w:rsidRPr="000A1C30">
        <w:rPr>
          <w:rFonts w:ascii="Angsana New" w:hAnsi="Angsana New"/>
          <w:sz w:val="30"/>
          <w:szCs w:val="30"/>
        </w:rPr>
        <w:t>4</w:t>
      </w:r>
      <w:r w:rsidR="0060003E" w:rsidRPr="000A1C30">
        <w:rPr>
          <w:rFonts w:ascii="Angsana New" w:hAnsi="Angsana New"/>
          <w:sz w:val="30"/>
          <w:szCs w:val="30"/>
          <w:cs/>
        </w:rPr>
        <w:t xml:space="preserve"> ถึง </w:t>
      </w:r>
      <w:r w:rsidR="0060003E" w:rsidRPr="000A1C30">
        <w:rPr>
          <w:rFonts w:ascii="Angsana New" w:hAnsi="Angsana New"/>
          <w:sz w:val="30"/>
          <w:szCs w:val="30"/>
        </w:rPr>
        <w:t>13</w:t>
      </w:r>
      <w:r w:rsidR="0060003E" w:rsidRPr="000A1C30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</w:t>
      </w:r>
      <w:r w:rsidR="0060003E" w:rsidRPr="0060003E">
        <w:rPr>
          <w:rFonts w:ascii="Angsana New" w:hAnsi="Angsana New"/>
          <w:sz w:val="30"/>
          <w:szCs w:val="30"/>
          <w:cs/>
        </w:rPr>
        <w:t>กับอายุงานของสมาชิก</w:t>
      </w:r>
    </w:p>
    <w:p w14:paraId="2D10A1D4" w14:textId="77777777" w:rsidR="00B420FA" w:rsidRPr="0060003E" w:rsidRDefault="00B420FA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88A4E2D" w14:textId="0604FCDA" w:rsidR="005B3B34" w:rsidRPr="007671A3" w:rsidRDefault="001054C3" w:rsidP="00BE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60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F45229" w:rsidRPr="007671A3"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BE42A0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937043"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2CE5E7F8" w14:textId="77777777" w:rsidR="005B3B34" w:rsidRPr="00A15755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57378D2" w14:textId="77777777" w:rsidR="007054D6" w:rsidRDefault="007054D6" w:rsidP="0070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6DC9087A" w14:textId="77777777" w:rsidR="00A15755" w:rsidRPr="007671A3" w:rsidRDefault="00A15755" w:rsidP="0070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9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72"/>
        <w:gridCol w:w="901"/>
        <w:gridCol w:w="1006"/>
        <w:gridCol w:w="236"/>
        <w:gridCol w:w="1026"/>
        <w:gridCol w:w="9"/>
        <w:gridCol w:w="243"/>
        <w:gridCol w:w="18"/>
        <w:gridCol w:w="1089"/>
        <w:gridCol w:w="18"/>
        <w:gridCol w:w="225"/>
        <w:gridCol w:w="11"/>
        <w:gridCol w:w="1044"/>
      </w:tblGrid>
      <w:tr w:rsidR="000453BF" w:rsidRPr="007671A3" w14:paraId="657A0AE6" w14:textId="77777777" w:rsidTr="000453BF">
        <w:trPr>
          <w:trHeight w:hRule="exact" w:val="391"/>
        </w:trPr>
        <w:tc>
          <w:tcPr>
            <w:tcW w:w="3372" w:type="dxa"/>
          </w:tcPr>
          <w:p w14:paraId="49494F49" w14:textId="77777777" w:rsidR="000453BF" w:rsidRPr="007671A3" w:rsidRDefault="000453BF" w:rsidP="00B464F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C73920B" w14:textId="77777777" w:rsidR="000453BF" w:rsidRPr="007671A3" w:rsidRDefault="000453BF" w:rsidP="00B464F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14:paraId="18B67768" w14:textId="77777777" w:rsidR="000453BF" w:rsidRPr="007671A3" w:rsidRDefault="000453BF" w:rsidP="00B464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14:paraId="2B0F883B" w14:textId="77777777" w:rsidR="000453BF" w:rsidRPr="007671A3" w:rsidRDefault="000453BF" w:rsidP="00B464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7" w:type="dxa"/>
            <w:gridSpan w:val="5"/>
          </w:tcPr>
          <w:p w14:paraId="0DEA02CC" w14:textId="77777777" w:rsidR="000453BF" w:rsidRPr="007671A3" w:rsidRDefault="000453BF" w:rsidP="00B464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7853D116" w14:textId="77777777" w:rsidTr="000453BF">
        <w:trPr>
          <w:trHeight w:hRule="exact" w:val="391"/>
        </w:trPr>
        <w:tc>
          <w:tcPr>
            <w:tcW w:w="3372" w:type="dxa"/>
          </w:tcPr>
          <w:p w14:paraId="7F7C87F1" w14:textId="77777777" w:rsidR="00673C3C" w:rsidRPr="007671A3" w:rsidRDefault="00673C3C" w:rsidP="00673C3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7782CB9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6" w:type="dxa"/>
          </w:tcPr>
          <w:p w14:paraId="08589EEF" w14:textId="23908AE3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AD5F59D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D3C6A1F" w14:textId="0782ECBF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3"/>
          </w:tcPr>
          <w:p w14:paraId="61BFD1D2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E145B9" w14:textId="3CDA0C2A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gridSpan w:val="2"/>
          </w:tcPr>
          <w:p w14:paraId="5B3C9B47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gridSpan w:val="2"/>
          </w:tcPr>
          <w:p w14:paraId="3F1DE12A" w14:textId="7F67242E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73C3C" w:rsidRPr="007671A3" w14:paraId="520F653C" w14:textId="77777777" w:rsidTr="000453BF">
        <w:trPr>
          <w:trHeight w:hRule="exact" w:val="391"/>
        </w:trPr>
        <w:tc>
          <w:tcPr>
            <w:tcW w:w="3372" w:type="dxa"/>
          </w:tcPr>
          <w:p w14:paraId="4289281C" w14:textId="77777777" w:rsidR="00673C3C" w:rsidRPr="007671A3" w:rsidRDefault="00673C3C" w:rsidP="00673C3C">
            <w:pPr>
              <w:pStyle w:val="Foo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22D4A266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25" w:type="dxa"/>
            <w:gridSpan w:val="11"/>
          </w:tcPr>
          <w:p w14:paraId="5266EFEE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C3C" w:rsidRPr="007671A3" w14:paraId="643DED7D" w14:textId="77777777" w:rsidTr="000453BF">
        <w:trPr>
          <w:trHeight w:hRule="exact" w:val="362"/>
        </w:trPr>
        <w:tc>
          <w:tcPr>
            <w:tcW w:w="3372" w:type="dxa"/>
          </w:tcPr>
          <w:p w14:paraId="33AB9E97" w14:textId="17B2A257" w:rsidR="00673C3C" w:rsidRPr="007054D6" w:rsidRDefault="00673C3C" w:rsidP="00673C3C">
            <w:pPr>
              <w:pStyle w:val="Foo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01" w:type="dxa"/>
          </w:tcPr>
          <w:p w14:paraId="62975DD1" w14:textId="1963039F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14:paraId="63F70A31" w14:textId="11560A48" w:rsidR="00673C3C" w:rsidRPr="00A15755" w:rsidRDefault="0027220A" w:rsidP="0027220A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157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2,861</w:t>
            </w:r>
          </w:p>
        </w:tc>
        <w:tc>
          <w:tcPr>
            <w:tcW w:w="236" w:type="dxa"/>
          </w:tcPr>
          <w:p w14:paraId="174EEFE4" w14:textId="77777777" w:rsidR="00673C3C" w:rsidRPr="00A15755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4A55BB7E" w14:textId="624F9D3B" w:rsidR="00673C3C" w:rsidRPr="00A15755" w:rsidRDefault="00673C3C" w:rsidP="00673C3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157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5606BD6B" w14:textId="77777777" w:rsidR="00673C3C" w:rsidRPr="00A15755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B9D9A3F" w14:textId="76292125" w:rsidR="00673C3C" w:rsidRPr="00A15755" w:rsidRDefault="0027220A" w:rsidP="0027220A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1575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2,861</w:t>
            </w:r>
          </w:p>
        </w:tc>
        <w:tc>
          <w:tcPr>
            <w:tcW w:w="243" w:type="dxa"/>
            <w:gridSpan w:val="2"/>
          </w:tcPr>
          <w:p w14:paraId="48333DB3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  <w:gridSpan w:val="2"/>
          </w:tcPr>
          <w:p w14:paraId="70D2DB8F" w14:textId="47F13B5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511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673C3C" w:rsidRPr="007671A3" w14:paraId="23804D5D" w14:textId="77777777" w:rsidTr="000453BF">
        <w:trPr>
          <w:trHeight w:hRule="exact" w:val="203"/>
        </w:trPr>
        <w:tc>
          <w:tcPr>
            <w:tcW w:w="4273" w:type="dxa"/>
            <w:gridSpan w:val="2"/>
          </w:tcPr>
          <w:p w14:paraId="372C04A8" w14:textId="77777777" w:rsidR="00673C3C" w:rsidRPr="007671A3" w:rsidRDefault="00673C3C" w:rsidP="00673C3C">
            <w:pPr>
              <w:pStyle w:val="Foo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06" w:type="dxa"/>
          </w:tcPr>
          <w:p w14:paraId="2EBB71A8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03FE97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7C4AC869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BF75104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39EBDD72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9B33D6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14:paraId="65204EEA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73C3C" w:rsidRPr="007671A3" w14:paraId="2C2A5A14" w14:textId="77777777" w:rsidTr="000453BF">
        <w:trPr>
          <w:trHeight w:hRule="exact" w:val="362"/>
        </w:trPr>
        <w:tc>
          <w:tcPr>
            <w:tcW w:w="3372" w:type="dxa"/>
          </w:tcPr>
          <w:p w14:paraId="1DB14945" w14:textId="743DBFFE" w:rsidR="00673C3C" w:rsidRPr="007054D6" w:rsidRDefault="00673C3C" w:rsidP="00673C3C">
            <w:pPr>
              <w:tabs>
                <w:tab w:val="clear" w:pos="227"/>
                <w:tab w:val="left" w:pos="0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1" w:type="dxa"/>
          </w:tcPr>
          <w:p w14:paraId="35549F6E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0A74FDC1" w14:textId="77777777" w:rsidR="00673C3C" w:rsidRDefault="00673C3C" w:rsidP="00673C3C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3790D5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7FBC0C4C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6C30C667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263854EE" w14:textId="77777777" w:rsidR="00673C3C" w:rsidRDefault="00673C3C" w:rsidP="00673C3C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5A1EFD82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71F05644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511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73C3C" w:rsidRPr="007671A3" w14:paraId="7682DD5E" w14:textId="77777777" w:rsidTr="000453BF">
        <w:trPr>
          <w:trHeight w:hRule="exact" w:val="362"/>
        </w:trPr>
        <w:tc>
          <w:tcPr>
            <w:tcW w:w="3372" w:type="dxa"/>
          </w:tcPr>
          <w:p w14:paraId="46F1C76E" w14:textId="4667800A" w:rsidR="00673C3C" w:rsidRPr="007671A3" w:rsidRDefault="00673C3C" w:rsidP="00673C3C">
            <w:pPr>
              <w:tabs>
                <w:tab w:val="clear" w:pos="227"/>
                <w:tab w:val="clear" w:pos="454"/>
                <w:tab w:val="left" w:pos="567"/>
              </w:tabs>
              <w:ind w:left="477" w:hanging="2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01" w:type="dxa"/>
          </w:tcPr>
          <w:p w14:paraId="447C9603" w14:textId="77777777" w:rsidR="00673C3C" w:rsidRPr="00265FB0" w:rsidRDefault="00673C3C" w:rsidP="00673C3C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14:paraId="7A93BCC4" w14:textId="77777777" w:rsidR="00673C3C" w:rsidRPr="007054D6" w:rsidRDefault="00673C3C" w:rsidP="00673C3C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BD9694" w14:textId="77777777" w:rsidR="00673C3C" w:rsidRPr="007054D6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54466A7B" w14:textId="77777777" w:rsidR="00673C3C" w:rsidRPr="007054D6" w:rsidRDefault="00673C3C" w:rsidP="00673C3C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2C6FCBCC" w14:textId="77777777" w:rsidR="00673C3C" w:rsidRPr="007054D6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7EA2627" w14:textId="77777777" w:rsidR="00673C3C" w:rsidRPr="007054D6" w:rsidRDefault="00673C3C" w:rsidP="00673C3C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4CC6863A" w14:textId="77777777" w:rsidR="00673C3C" w:rsidRPr="007054D6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  <w:gridSpan w:val="2"/>
          </w:tcPr>
          <w:p w14:paraId="771833A9" w14:textId="77777777" w:rsidR="00673C3C" w:rsidRPr="007054D6" w:rsidRDefault="00673C3C" w:rsidP="00673C3C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73C3C" w:rsidRPr="007671A3" w14:paraId="20FE1490" w14:textId="77777777" w:rsidTr="000453BF">
        <w:trPr>
          <w:trHeight w:val="398"/>
        </w:trPr>
        <w:tc>
          <w:tcPr>
            <w:tcW w:w="3372" w:type="dxa"/>
          </w:tcPr>
          <w:p w14:paraId="5954D253" w14:textId="0BA7D6EE" w:rsidR="00673C3C" w:rsidRPr="007671A3" w:rsidRDefault="00673C3C" w:rsidP="00673C3C">
            <w:pPr>
              <w:tabs>
                <w:tab w:val="clear" w:pos="227"/>
                <w:tab w:val="clear" w:pos="454"/>
                <w:tab w:val="left" w:pos="567"/>
              </w:tabs>
              <w:ind w:left="4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901" w:type="dxa"/>
          </w:tcPr>
          <w:p w14:paraId="261598F0" w14:textId="4F947F82" w:rsidR="00673C3C" w:rsidRPr="00265FB0" w:rsidRDefault="00673C3C" w:rsidP="00673C3C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65FB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5990069" w14:textId="22E975EA" w:rsidR="00673C3C" w:rsidRPr="007054D6" w:rsidRDefault="0027220A" w:rsidP="00DB73B1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13,055</w:t>
            </w:r>
          </w:p>
        </w:tc>
        <w:tc>
          <w:tcPr>
            <w:tcW w:w="236" w:type="dxa"/>
            <w:vAlign w:val="bottom"/>
          </w:tcPr>
          <w:p w14:paraId="79B19216" w14:textId="77777777" w:rsidR="00673C3C" w:rsidRPr="007054D6" w:rsidRDefault="00673C3C" w:rsidP="00DB73B1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C3E3CF2" w14:textId="6D1FA598" w:rsidR="00673C3C" w:rsidRPr="007054D6" w:rsidRDefault="00673C3C" w:rsidP="00DB73B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54D6">
              <w:rPr>
                <w:rFonts w:ascii="Angsana New" w:hAnsi="Angsana New"/>
                <w:sz w:val="30"/>
                <w:szCs w:val="30"/>
                <w:lang w:val="en-US"/>
              </w:rPr>
              <w:t>(2,647)</w:t>
            </w:r>
          </w:p>
        </w:tc>
        <w:tc>
          <w:tcPr>
            <w:tcW w:w="270" w:type="dxa"/>
            <w:gridSpan w:val="3"/>
            <w:vAlign w:val="bottom"/>
          </w:tcPr>
          <w:p w14:paraId="6AB4D991" w14:textId="77777777" w:rsidR="00673C3C" w:rsidRPr="007054D6" w:rsidRDefault="00673C3C" w:rsidP="00DB73B1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70B7EB8" w14:textId="5DDBC61E" w:rsidR="00673C3C" w:rsidRPr="007054D6" w:rsidRDefault="0027220A" w:rsidP="00DB73B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7,212</w:t>
            </w:r>
          </w:p>
        </w:tc>
        <w:tc>
          <w:tcPr>
            <w:tcW w:w="243" w:type="dxa"/>
            <w:gridSpan w:val="2"/>
            <w:vAlign w:val="bottom"/>
          </w:tcPr>
          <w:p w14:paraId="4F093A06" w14:textId="77777777" w:rsidR="00673C3C" w:rsidRPr="007054D6" w:rsidRDefault="00673C3C" w:rsidP="00DB73B1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  <w:gridSpan w:val="2"/>
            <w:tcBorders>
              <w:bottom w:val="single" w:sz="4" w:space="0" w:color="auto"/>
            </w:tcBorders>
            <w:vAlign w:val="bottom"/>
          </w:tcPr>
          <w:p w14:paraId="3003E893" w14:textId="058312BD" w:rsidR="00673C3C" w:rsidRPr="007054D6" w:rsidRDefault="00673C3C" w:rsidP="00DB73B1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054D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(7,131)</w:t>
            </w:r>
          </w:p>
        </w:tc>
      </w:tr>
      <w:tr w:rsidR="00673C3C" w:rsidRPr="007671A3" w14:paraId="612D4841" w14:textId="77777777" w:rsidTr="000453BF">
        <w:trPr>
          <w:trHeight w:val="424"/>
        </w:trPr>
        <w:tc>
          <w:tcPr>
            <w:tcW w:w="3372" w:type="dxa"/>
          </w:tcPr>
          <w:p w14:paraId="031E4395" w14:textId="09A74E40" w:rsidR="00673C3C" w:rsidRDefault="00673C3C" w:rsidP="00673C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</w:tcPr>
          <w:p w14:paraId="3B136F3D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F5545" w14:textId="715D5404" w:rsidR="00673C3C" w:rsidRPr="007054D6" w:rsidRDefault="0027220A" w:rsidP="00DB73B1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15,916</w:t>
            </w:r>
          </w:p>
        </w:tc>
        <w:tc>
          <w:tcPr>
            <w:tcW w:w="236" w:type="dxa"/>
            <w:vAlign w:val="bottom"/>
          </w:tcPr>
          <w:p w14:paraId="42972E4E" w14:textId="77777777" w:rsidR="00673C3C" w:rsidRPr="007671A3" w:rsidRDefault="00673C3C" w:rsidP="00DB73B1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83217" w14:textId="6A8C8D5C" w:rsidR="00673C3C" w:rsidRPr="007054D6" w:rsidRDefault="00673C3C" w:rsidP="00DB73B1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(2,647)</w:t>
            </w:r>
          </w:p>
        </w:tc>
        <w:tc>
          <w:tcPr>
            <w:tcW w:w="270" w:type="dxa"/>
            <w:gridSpan w:val="3"/>
            <w:vAlign w:val="bottom"/>
          </w:tcPr>
          <w:p w14:paraId="4D066855" w14:textId="77777777" w:rsidR="00673C3C" w:rsidRPr="007671A3" w:rsidRDefault="00673C3C" w:rsidP="00DB73B1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D65C4" w14:textId="093CE607" w:rsidR="00673C3C" w:rsidRPr="007054D6" w:rsidRDefault="0027220A" w:rsidP="00DB73B1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10,073</w:t>
            </w:r>
          </w:p>
        </w:tc>
        <w:tc>
          <w:tcPr>
            <w:tcW w:w="243" w:type="dxa"/>
            <w:gridSpan w:val="2"/>
            <w:vAlign w:val="bottom"/>
          </w:tcPr>
          <w:p w14:paraId="0D95BE5D" w14:textId="77777777" w:rsidR="00673C3C" w:rsidRPr="007671A3" w:rsidRDefault="00673C3C" w:rsidP="00DB73B1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4A511" w14:textId="1369FEE9" w:rsidR="00673C3C" w:rsidRPr="007671A3" w:rsidRDefault="00673C3C" w:rsidP="00DB73B1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(7,131)</w:t>
            </w:r>
          </w:p>
        </w:tc>
      </w:tr>
    </w:tbl>
    <w:p w14:paraId="36CCCE05" w14:textId="77777777" w:rsidR="007054D6" w:rsidRPr="00A15755" w:rsidRDefault="007054D6" w:rsidP="007054D6">
      <w:pPr>
        <w:tabs>
          <w:tab w:val="left" w:pos="540"/>
        </w:tabs>
        <w:ind w:left="540" w:right="-25"/>
        <w:rPr>
          <w:rFonts w:ascii="Angsana New" w:hAnsi="Angsana New"/>
          <w:sz w:val="30"/>
          <w:szCs w:val="30"/>
        </w:rPr>
      </w:pPr>
    </w:p>
    <w:p w14:paraId="29B52BB6" w14:textId="77777777" w:rsidR="00F93CC4" w:rsidRDefault="00F93CC4" w:rsidP="0012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54571C84" w14:textId="77777777" w:rsidR="00A15755" w:rsidRPr="007671A3" w:rsidRDefault="00A15755" w:rsidP="0012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39"/>
        <w:jc w:val="thaiDistribute"/>
        <w:rPr>
          <w:rFonts w:ascii="Angsana New" w:hAnsi="Angsana New"/>
          <w:spacing w:val="8"/>
          <w:sz w:val="28"/>
          <w:szCs w:val="28"/>
        </w:rPr>
      </w:pPr>
    </w:p>
    <w:tbl>
      <w:tblPr>
        <w:tblW w:w="919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75"/>
        <w:gridCol w:w="900"/>
        <w:gridCol w:w="1008"/>
        <w:gridCol w:w="236"/>
        <w:gridCol w:w="1024"/>
        <w:gridCol w:w="270"/>
        <w:gridCol w:w="1089"/>
        <w:gridCol w:w="243"/>
        <w:gridCol w:w="1053"/>
      </w:tblGrid>
      <w:tr w:rsidR="00AD5A9F" w:rsidRPr="007671A3" w14:paraId="2198FD65" w14:textId="77777777" w:rsidTr="001B148B">
        <w:trPr>
          <w:trHeight w:hRule="exact" w:val="391"/>
        </w:trPr>
        <w:tc>
          <w:tcPr>
            <w:tcW w:w="3375" w:type="dxa"/>
          </w:tcPr>
          <w:p w14:paraId="265AA3FC" w14:textId="77777777" w:rsidR="00AD5A9F" w:rsidRPr="007671A3" w:rsidRDefault="00AD5A9F" w:rsidP="00B30E0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51BD3B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14:paraId="20D5739A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C09577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</w:tcPr>
          <w:p w14:paraId="7232CABF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5AC83B61" w14:textId="77777777" w:rsidTr="001B148B">
        <w:trPr>
          <w:trHeight w:hRule="exact" w:val="391"/>
        </w:trPr>
        <w:tc>
          <w:tcPr>
            <w:tcW w:w="3375" w:type="dxa"/>
          </w:tcPr>
          <w:p w14:paraId="053DD6D9" w14:textId="77777777" w:rsidR="00673C3C" w:rsidRPr="007671A3" w:rsidRDefault="00673C3C" w:rsidP="00673C3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067FD6D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8" w:type="dxa"/>
          </w:tcPr>
          <w:p w14:paraId="20721A16" w14:textId="58BA3A04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45F8F83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118667" w14:textId="5E6659C4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85E1A40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D21D467" w14:textId="54A6B9C0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75DE545F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D57C25C" w14:textId="3DE7D90B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73C3C" w:rsidRPr="007671A3" w14:paraId="3F38A9F0" w14:textId="77777777" w:rsidTr="001B148B">
        <w:trPr>
          <w:trHeight w:hRule="exact" w:val="391"/>
        </w:trPr>
        <w:tc>
          <w:tcPr>
            <w:tcW w:w="3375" w:type="dxa"/>
          </w:tcPr>
          <w:p w14:paraId="4E9AF119" w14:textId="77777777" w:rsidR="00673C3C" w:rsidRPr="007671A3" w:rsidRDefault="00673C3C" w:rsidP="00673C3C">
            <w:pPr>
              <w:pStyle w:val="Foo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9202566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23" w:type="dxa"/>
            <w:gridSpan w:val="7"/>
          </w:tcPr>
          <w:p w14:paraId="51478150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C3C" w:rsidRPr="007671A3" w14:paraId="6FF57D7C" w14:textId="77777777" w:rsidTr="001B148B">
        <w:trPr>
          <w:trHeight w:hRule="exact" w:val="839"/>
        </w:trPr>
        <w:tc>
          <w:tcPr>
            <w:tcW w:w="3375" w:type="dxa"/>
          </w:tcPr>
          <w:p w14:paraId="47EF54C9" w14:textId="371AD60E" w:rsidR="00673C3C" w:rsidRPr="007671A3" w:rsidRDefault="00673C3C" w:rsidP="00673C3C">
            <w:pPr>
              <w:tabs>
                <w:tab w:val="clear" w:pos="227"/>
                <w:tab w:val="left" w:pos="0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671A3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</w:tcPr>
          <w:p w14:paraId="43948C25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4D13B36" w14:textId="7469B12D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59D9634D" w14:textId="5523691D" w:rsidR="00673C3C" w:rsidRPr="0027220A" w:rsidRDefault="0027220A" w:rsidP="00467554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722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(3,19</w:t>
            </w:r>
            <w:r w:rsidR="0046755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Pr="002722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3C37544" w14:textId="77777777" w:rsidR="00673C3C" w:rsidRPr="0027220A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7C766194" w14:textId="4818FBFF" w:rsidR="00673C3C" w:rsidRPr="0027220A" w:rsidRDefault="00691F52" w:rsidP="0027220A">
            <w:pPr>
              <w:pStyle w:val="30"/>
              <w:tabs>
                <w:tab w:val="clear" w:pos="360"/>
                <w:tab w:val="clear" w:pos="720"/>
                <w:tab w:val="decimal" w:pos="808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48A6D97" w14:textId="77777777" w:rsidR="00673C3C" w:rsidRPr="0027220A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D9B1964" w14:textId="47D22284" w:rsidR="00673C3C" w:rsidRPr="0027220A" w:rsidRDefault="0027220A" w:rsidP="00673C3C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722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(2,810)</w:t>
            </w:r>
          </w:p>
        </w:tc>
        <w:tc>
          <w:tcPr>
            <w:tcW w:w="243" w:type="dxa"/>
            <w:vAlign w:val="bottom"/>
          </w:tcPr>
          <w:p w14:paraId="3229DB82" w14:textId="77777777" w:rsidR="00673C3C" w:rsidRPr="0027220A" w:rsidRDefault="00673C3C" w:rsidP="00673C3C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0AD6DD53" w14:textId="63FAB15A" w:rsidR="00673C3C" w:rsidRPr="0027220A" w:rsidRDefault="00691F52" w:rsidP="0027220A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673C3C" w:rsidRPr="002722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</w:tbl>
    <w:p w14:paraId="37DBF110" w14:textId="0BD242B5" w:rsidR="007A4A65" w:rsidRDefault="007A4A65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2119845C" w14:textId="77777777" w:rsidR="004437D6" w:rsidRDefault="004437D6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6AF77D69" w14:textId="77777777" w:rsidR="004437D6" w:rsidRDefault="004437D6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339303A1" w14:textId="77777777" w:rsidR="004437D6" w:rsidRDefault="004437D6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29FF1347" w14:textId="77777777" w:rsidR="004437D6" w:rsidRDefault="004437D6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399351D3" w14:textId="77777777" w:rsidR="004437D6" w:rsidRDefault="004437D6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63B6ECFB" w14:textId="77777777" w:rsidR="004437D6" w:rsidRDefault="004437D6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7BAE5782" w14:textId="77777777" w:rsidR="004437D6" w:rsidRDefault="004437D6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6A601FDE" w14:textId="77777777" w:rsidR="004437D6" w:rsidRDefault="004437D6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04B37B6B" w14:textId="77777777" w:rsidR="004437D6" w:rsidRDefault="004437D6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74925D55" w14:textId="77777777" w:rsidR="004437D6" w:rsidRDefault="004437D6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1AF2E036" w14:textId="1D8EC5B8" w:rsidR="002A322E" w:rsidRPr="007671A3" w:rsidRDefault="002A322E" w:rsidP="002F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  <w:r w:rsidRPr="007671A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2902E16" w14:textId="77777777" w:rsidR="00C47808" w:rsidRPr="00C62AC2" w:rsidRDefault="00C47808" w:rsidP="00F13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i/>
          <w:iCs/>
          <w:sz w:val="14"/>
          <w:szCs w:val="14"/>
        </w:rPr>
      </w:pPr>
    </w:p>
    <w:tbl>
      <w:tblPr>
        <w:tblW w:w="9189" w:type="dxa"/>
        <w:tblInd w:w="42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2A322E" w:rsidRPr="007671A3" w14:paraId="5D631AEB" w14:textId="77777777" w:rsidTr="0035720B">
        <w:tc>
          <w:tcPr>
            <w:tcW w:w="4230" w:type="dxa"/>
            <w:shd w:val="clear" w:color="auto" w:fill="auto"/>
          </w:tcPr>
          <w:p w14:paraId="20450438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  <w:shd w:val="clear" w:color="auto" w:fill="auto"/>
          </w:tcPr>
          <w:p w14:paraId="12BFA67F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322E" w:rsidRPr="007671A3" w14:paraId="471786BD" w14:textId="77777777" w:rsidTr="0035720B">
        <w:tc>
          <w:tcPr>
            <w:tcW w:w="4230" w:type="dxa"/>
            <w:shd w:val="clear" w:color="auto" w:fill="auto"/>
          </w:tcPr>
          <w:p w14:paraId="3E0C9FD5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55C8EE4" w14:textId="70C7A138" w:rsidR="002A322E" w:rsidRPr="007671A3" w:rsidRDefault="00090B52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73C3C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AE27281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6C4FA91C" w14:textId="31BA0FE3" w:rsidR="002A322E" w:rsidRPr="007671A3" w:rsidRDefault="00090B52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673C3C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2A322E" w:rsidRPr="007671A3" w14:paraId="2D78B414" w14:textId="77777777" w:rsidTr="0035720B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C98EC54" w14:textId="77777777" w:rsidR="002A322E" w:rsidRPr="007671A3" w:rsidRDefault="002A322E" w:rsidP="001E77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1AF5364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1F0D59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50105D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</w:tcPr>
          <w:p w14:paraId="02906B2C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96C30FA" w14:textId="77777777" w:rsidR="002A322E" w:rsidRPr="007671A3" w:rsidRDefault="002A322E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9FD74A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7D131502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19F9D7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F92A0B8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14:paraId="172C971A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4AD7546" w14:textId="77777777" w:rsidR="002A322E" w:rsidRPr="007671A3" w:rsidRDefault="002A322E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73C3C" w:rsidRPr="007671A3" w14:paraId="75C9EAD7" w14:textId="77777777" w:rsidTr="0035720B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AA13F35" w14:textId="78228109" w:rsidR="00673C3C" w:rsidRPr="007671A3" w:rsidRDefault="00A15755" w:rsidP="00A1575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673C3C" w:rsidRPr="007671A3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0282DB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630B02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0AA4ACF" w14:textId="02ED842B" w:rsidR="00673C3C" w:rsidRPr="007671A3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73,186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0049D13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6C0AAC61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83FFB5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12F5ABBB" w14:textId="01928A20" w:rsidR="00673C3C" w:rsidRPr="00D83132" w:rsidRDefault="00673C3C" w:rsidP="00673C3C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2,817</w:t>
            </w:r>
          </w:p>
        </w:tc>
      </w:tr>
      <w:tr w:rsidR="00673C3C" w:rsidRPr="007671A3" w14:paraId="69EB3EEF" w14:textId="77777777" w:rsidTr="0035720B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E432600" w14:textId="77777777" w:rsidR="00673C3C" w:rsidRPr="007671A3" w:rsidRDefault="00673C3C" w:rsidP="00673C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115BD6B" w14:textId="534C605D" w:rsidR="00673C3C" w:rsidRPr="007671A3" w:rsidRDefault="0027220A" w:rsidP="00673C3C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108F88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5F3031" w14:textId="6A442F54" w:rsidR="00673C3C" w:rsidRPr="007671A3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14,637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6C8B53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0CDC2080" w14:textId="68423621" w:rsidR="00673C3C" w:rsidRPr="007671A3" w:rsidRDefault="00673C3C" w:rsidP="00673C3C">
            <w:pPr>
              <w:pStyle w:val="acctfourfigures"/>
              <w:tabs>
                <w:tab w:val="clear" w:pos="765"/>
                <w:tab w:val="left" w:pos="50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D7802D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5D2899" w14:textId="1FBED7BD" w:rsidR="00673C3C" w:rsidRPr="00D83132" w:rsidRDefault="00673C3C" w:rsidP="00673C3C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</w:tr>
      <w:tr w:rsidR="00673C3C" w:rsidRPr="007671A3" w14:paraId="429DE5E4" w14:textId="77777777" w:rsidTr="0035720B">
        <w:tc>
          <w:tcPr>
            <w:tcW w:w="4230" w:type="dxa"/>
            <w:shd w:val="clear" w:color="auto" w:fill="auto"/>
          </w:tcPr>
          <w:p w14:paraId="78142F8F" w14:textId="3E892389" w:rsidR="00673C3C" w:rsidRPr="007671A3" w:rsidRDefault="00673C3C" w:rsidP="00673C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71892B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8192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72D9C189" w14:textId="457646FD" w:rsidR="00673C3C" w:rsidRPr="007671A3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(1,035)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6E292D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5D281580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5CDAFB5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</w:tcBorders>
            <w:shd w:val="clear" w:color="auto" w:fill="auto"/>
          </w:tcPr>
          <w:p w14:paraId="1EDA9549" w14:textId="4B27051C" w:rsidR="00673C3C" w:rsidRPr="00D83132" w:rsidRDefault="00673C3C" w:rsidP="00673C3C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(1,569</w:t>
            </w: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73C3C" w:rsidRPr="007671A3" w14:paraId="009D582A" w14:textId="77777777" w:rsidTr="00BE42A0">
        <w:tc>
          <w:tcPr>
            <w:tcW w:w="4230" w:type="dxa"/>
            <w:shd w:val="clear" w:color="auto" w:fill="auto"/>
          </w:tcPr>
          <w:p w14:paraId="5FEEC8F0" w14:textId="784B248C" w:rsidR="00673C3C" w:rsidRPr="007671A3" w:rsidRDefault="00673C3C" w:rsidP="00673C3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69F7D98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A22B5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</w:tcPr>
          <w:p w14:paraId="5B64F9B3" w14:textId="00FBBADD" w:rsidR="00673C3C" w:rsidRPr="007671A3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2,930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CC2D1B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72EB3FEB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0015C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14:paraId="0C50536E" w14:textId="2D1EB0D4" w:rsidR="00673C3C" w:rsidRPr="00D83132" w:rsidRDefault="00673C3C" w:rsidP="00673C3C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1,973</w:t>
            </w:r>
          </w:p>
        </w:tc>
      </w:tr>
      <w:tr w:rsidR="00673C3C" w:rsidRPr="007671A3" w14:paraId="1D2A6CF7" w14:textId="77777777" w:rsidTr="00BE42A0">
        <w:tc>
          <w:tcPr>
            <w:tcW w:w="4230" w:type="dxa"/>
            <w:shd w:val="clear" w:color="auto" w:fill="auto"/>
          </w:tcPr>
          <w:p w14:paraId="698D5639" w14:textId="5FD95659" w:rsidR="00673C3C" w:rsidRPr="00123ED3" w:rsidRDefault="00673C3C" w:rsidP="00673C3C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ขาดทุนทางภาษี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31C589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740A2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2CB5B3D0" w14:textId="6962C10A" w:rsidR="00673C3C" w:rsidRPr="007671A3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(13,671)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1BFF6E5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4C6FA235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1AE9E1F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</w:tcBorders>
            <w:shd w:val="clear" w:color="auto" w:fill="auto"/>
          </w:tcPr>
          <w:p w14:paraId="52F5076B" w14:textId="79D7732A" w:rsidR="00673C3C" w:rsidRPr="00D83132" w:rsidRDefault="00673C3C" w:rsidP="00673C3C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(967</w:t>
            </w: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73C3C" w:rsidRPr="007671A3" w14:paraId="2FA18211" w14:textId="77777777" w:rsidTr="0035720B">
        <w:tc>
          <w:tcPr>
            <w:tcW w:w="4230" w:type="dxa"/>
            <w:shd w:val="clear" w:color="auto" w:fill="auto"/>
          </w:tcPr>
          <w:p w14:paraId="2F4BF563" w14:textId="77777777" w:rsidR="00673C3C" w:rsidRPr="007671A3" w:rsidRDefault="00673C3C" w:rsidP="00673C3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0119E4D" w14:textId="77777777" w:rsidR="00673C3C" w:rsidRPr="0027220A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F2ABF5" w14:textId="77777777" w:rsidR="00673C3C" w:rsidRPr="0027220A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BB85C6" w14:textId="3BB37687" w:rsidR="00673C3C" w:rsidRPr="0027220A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22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2,861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07BBC2" w14:textId="77777777" w:rsidR="00673C3C" w:rsidRPr="0027220A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02BAD3DD" w14:textId="77777777" w:rsidR="00673C3C" w:rsidRPr="0027220A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5E80ED" w14:textId="77777777" w:rsidR="00673C3C" w:rsidRPr="0027220A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84F46B" w14:textId="55F9C31D" w:rsidR="00673C3C" w:rsidRPr="0027220A" w:rsidRDefault="00673C3C" w:rsidP="00673C3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722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73C3C" w:rsidRPr="007671A3" w14:paraId="010FA626" w14:textId="77777777" w:rsidTr="0035720B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2078DCE" w14:textId="77777777" w:rsidR="00673C3C" w:rsidRPr="007671A3" w:rsidRDefault="00673C3C" w:rsidP="00673C3C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80A8D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919A096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25A68" w14:textId="59F42E30" w:rsidR="00673C3C" w:rsidRPr="007671A3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13,055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C31F4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48671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F6831A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10656C" w14:textId="607E5D8E" w:rsidR="00673C3C" w:rsidRPr="00D83132" w:rsidRDefault="00673C3C" w:rsidP="00673C3C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(2,647)</w:t>
            </w:r>
          </w:p>
        </w:tc>
      </w:tr>
      <w:tr w:rsidR="00673C3C" w:rsidRPr="007671A3" w14:paraId="2BA167BC" w14:textId="77777777" w:rsidTr="00A15755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0659EF9" w14:textId="1BA8FE8C" w:rsidR="00673C3C" w:rsidRPr="007671A3" w:rsidRDefault="00673C3C" w:rsidP="00673C3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0A5E0" w14:textId="38E29B75" w:rsidR="00673C3C" w:rsidRPr="007671A3" w:rsidRDefault="0027220A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386B7F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E146" w14:textId="079CCF24" w:rsidR="00673C3C" w:rsidRPr="0027220A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22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15,916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4EF0E7" w14:textId="77777777" w:rsidR="00673C3C" w:rsidRPr="0027220A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CA9C7" w14:textId="7A1DB430" w:rsidR="00673C3C" w:rsidRPr="0027220A" w:rsidRDefault="00673C3C" w:rsidP="00673C3C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22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8A2BA8" w14:textId="77777777" w:rsidR="00673C3C" w:rsidRPr="0027220A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9A951" w14:textId="08FAE8BB" w:rsidR="00673C3C" w:rsidRPr="0027220A" w:rsidRDefault="00673C3C" w:rsidP="00673C3C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722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(2,647)</w:t>
            </w:r>
          </w:p>
        </w:tc>
      </w:tr>
      <w:tr w:rsidR="00A15755" w:rsidRPr="007671A3" w14:paraId="396E0D3C" w14:textId="77777777" w:rsidTr="00A15755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3B16B9D" w14:textId="77777777" w:rsidR="00A15755" w:rsidRDefault="00A15755" w:rsidP="00673C3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7A2234" w14:textId="77777777" w:rsidR="00A15755" w:rsidRDefault="00A15755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07EF943" w14:textId="77777777" w:rsidR="00A15755" w:rsidRPr="007671A3" w:rsidRDefault="00A1575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22D470B" w14:textId="77777777" w:rsidR="00A15755" w:rsidRPr="0027220A" w:rsidRDefault="00A15755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E0B6AAE" w14:textId="77777777" w:rsidR="00A15755" w:rsidRPr="0027220A" w:rsidRDefault="00A1575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086E74" w14:textId="77777777" w:rsidR="00A15755" w:rsidRPr="0027220A" w:rsidRDefault="00A15755" w:rsidP="00673C3C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982186F" w14:textId="77777777" w:rsidR="00A15755" w:rsidRPr="0027220A" w:rsidRDefault="00A1575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EF007F4" w14:textId="77777777" w:rsidR="00A15755" w:rsidRPr="0027220A" w:rsidRDefault="00A15755" w:rsidP="00673C3C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73C3C" w:rsidRPr="007671A3" w14:paraId="76CFBBD5" w14:textId="77777777" w:rsidTr="00A15755">
        <w:tc>
          <w:tcPr>
            <w:tcW w:w="4230" w:type="dxa"/>
            <w:shd w:val="clear" w:color="auto" w:fill="auto"/>
          </w:tcPr>
          <w:p w14:paraId="1AB82695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br w:type="page"/>
            </w:r>
            <w:r w:rsidRPr="007671A3">
              <w:br w:type="page"/>
            </w:r>
            <w:r w:rsidRPr="007671A3">
              <w:br w:type="page"/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4959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5ACF21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7AE25F47" w14:textId="77777777" w:rsidTr="0035720B">
        <w:tc>
          <w:tcPr>
            <w:tcW w:w="4230" w:type="dxa"/>
            <w:shd w:val="clear" w:color="auto" w:fill="auto"/>
          </w:tcPr>
          <w:p w14:paraId="1A65E10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1768CC1" w14:textId="652D5BC2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C029F5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tcBorders>
              <w:top w:val="nil"/>
            </w:tcBorders>
            <w:shd w:val="clear" w:color="auto" w:fill="auto"/>
          </w:tcPr>
          <w:p w14:paraId="1BA743D7" w14:textId="47277F15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673C3C" w:rsidRPr="007671A3" w14:paraId="0C9F78D1" w14:textId="77777777" w:rsidTr="0035720B">
        <w:tc>
          <w:tcPr>
            <w:tcW w:w="4230" w:type="dxa"/>
            <w:shd w:val="clear" w:color="auto" w:fill="auto"/>
          </w:tcPr>
          <w:p w14:paraId="596E0E45" w14:textId="77777777" w:rsidR="00673C3C" w:rsidRPr="007671A3" w:rsidRDefault="00673C3C" w:rsidP="00673C3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E26410F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9ACE0A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9DF3D8E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34496E51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19EB54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659715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3D61E8DB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2EF425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59206F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14:paraId="7A3E18DD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B4CCE9F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220A" w:rsidRPr="007671A3" w14:paraId="07A0026A" w14:textId="77777777" w:rsidTr="0035720B">
        <w:tc>
          <w:tcPr>
            <w:tcW w:w="4230" w:type="dxa"/>
            <w:shd w:val="clear" w:color="auto" w:fill="auto"/>
          </w:tcPr>
          <w:p w14:paraId="5CEA8F3D" w14:textId="7E5A9BBF" w:rsidR="0027220A" w:rsidRPr="007671A3" w:rsidRDefault="0027220A" w:rsidP="0027220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D860289" w14:textId="77777777" w:rsidR="0027220A" w:rsidRPr="007671A3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C006A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248904B" w14:textId="5E53E196" w:rsidR="0027220A" w:rsidRPr="007671A3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70,742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D4400D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5DA9EC0B" w14:textId="77777777" w:rsidR="0027220A" w:rsidRPr="007671A3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D13A1C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7AF3564" w14:textId="2F445ED1" w:rsidR="0027220A" w:rsidRPr="007671A3" w:rsidRDefault="0027220A" w:rsidP="0027220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21,466</w:t>
            </w:r>
          </w:p>
        </w:tc>
      </w:tr>
      <w:tr w:rsidR="0027220A" w:rsidRPr="007671A3" w14:paraId="1A4FECFC" w14:textId="77777777" w:rsidTr="00071417">
        <w:tc>
          <w:tcPr>
            <w:tcW w:w="4230" w:type="dxa"/>
            <w:shd w:val="clear" w:color="auto" w:fill="auto"/>
          </w:tcPr>
          <w:p w14:paraId="2089621E" w14:textId="77777777" w:rsidR="0027220A" w:rsidRPr="007671A3" w:rsidRDefault="0027220A" w:rsidP="0027220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85E8EC" w14:textId="1A44E802" w:rsidR="0027220A" w:rsidRPr="007671A3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9457F47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307C98" w14:textId="530223C3" w:rsidR="0027220A" w:rsidRPr="007671A3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2896BA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1D2B50AA" w14:textId="3F52AD65" w:rsidR="0027220A" w:rsidRPr="007671A3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1C23D3C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B3F878" w14:textId="6FAA1BD6" w:rsidR="0027220A" w:rsidRPr="007671A3" w:rsidRDefault="0027220A" w:rsidP="0027220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4,293</w:t>
            </w:r>
          </w:p>
        </w:tc>
      </w:tr>
      <w:tr w:rsidR="0027220A" w:rsidRPr="007671A3" w14:paraId="4CD1D2B4" w14:textId="77777777" w:rsidTr="00CB0F0D">
        <w:tc>
          <w:tcPr>
            <w:tcW w:w="4230" w:type="dxa"/>
            <w:shd w:val="clear" w:color="auto" w:fill="auto"/>
          </w:tcPr>
          <w:p w14:paraId="78D1C10E" w14:textId="77777777" w:rsidR="0027220A" w:rsidRPr="007671A3" w:rsidRDefault="0027220A" w:rsidP="0027220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1E8279B" w14:textId="77777777" w:rsidR="0027220A" w:rsidRPr="007671A3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2441FFA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</w:tcPr>
          <w:p w14:paraId="6A8B9C46" w14:textId="1422DBBD" w:rsidR="0027220A" w:rsidRPr="007671A3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(964)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F71D33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0B27D2FF" w14:textId="77777777" w:rsidR="0027220A" w:rsidRPr="007671A3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D62D39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14:paraId="60919A1A" w14:textId="0F52DB2B" w:rsidR="0027220A" w:rsidRPr="007671A3" w:rsidRDefault="0027220A" w:rsidP="0027220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(826)</w:t>
            </w:r>
          </w:p>
        </w:tc>
      </w:tr>
      <w:tr w:rsidR="0027220A" w:rsidRPr="007671A3" w14:paraId="33455A41" w14:textId="77777777" w:rsidTr="00CA7B4E">
        <w:tc>
          <w:tcPr>
            <w:tcW w:w="4230" w:type="dxa"/>
            <w:shd w:val="clear" w:color="auto" w:fill="auto"/>
          </w:tcPr>
          <w:p w14:paraId="3A558AD1" w14:textId="454A5598" w:rsidR="0027220A" w:rsidRPr="007671A3" w:rsidRDefault="0027220A" w:rsidP="0027220A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EBB47C4" w14:textId="77777777" w:rsidR="0027220A" w:rsidRPr="007671A3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BD3438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</w:tcPr>
          <w:p w14:paraId="028938AA" w14:textId="1854AAB8" w:rsidR="0027220A" w:rsidRPr="007671A3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4F9005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38550DD9" w14:textId="77777777" w:rsidR="0027220A" w:rsidRPr="007671A3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011C3E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14:paraId="6FA54B44" w14:textId="631D1F49" w:rsidR="0027220A" w:rsidRPr="007671A3" w:rsidRDefault="0027220A" w:rsidP="0027220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1,723</w:t>
            </w:r>
          </w:p>
        </w:tc>
      </w:tr>
      <w:tr w:rsidR="0027220A" w:rsidRPr="007671A3" w14:paraId="40B7CE08" w14:textId="77777777" w:rsidTr="00CF2413">
        <w:tc>
          <w:tcPr>
            <w:tcW w:w="4230" w:type="dxa"/>
            <w:shd w:val="clear" w:color="auto" w:fill="auto"/>
          </w:tcPr>
          <w:p w14:paraId="4A783426" w14:textId="48FF33DF" w:rsidR="0027220A" w:rsidRPr="006929FA" w:rsidRDefault="0027220A" w:rsidP="0027220A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ขาดทุนทางภาษี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080" w:type="dxa"/>
            <w:shd w:val="clear" w:color="auto" w:fill="auto"/>
          </w:tcPr>
          <w:p w14:paraId="007574AB" w14:textId="77777777" w:rsidR="0027220A" w:rsidRPr="007671A3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0975F3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46FEBD1A" w14:textId="03260C25" w:rsidR="0027220A" w:rsidRPr="007671A3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(13,244)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A95AE9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3D117150" w14:textId="77777777" w:rsidR="0027220A" w:rsidRPr="007671A3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34EDA4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  <w:shd w:val="clear" w:color="auto" w:fill="auto"/>
          </w:tcPr>
          <w:p w14:paraId="468D95C7" w14:textId="6E6149BF" w:rsidR="0027220A" w:rsidRPr="007671A3" w:rsidRDefault="0027220A" w:rsidP="0027220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(5,190)</w:t>
            </w:r>
          </w:p>
        </w:tc>
      </w:tr>
      <w:tr w:rsidR="0027220A" w:rsidRPr="007671A3" w14:paraId="0C07AF2A" w14:textId="77777777" w:rsidTr="0035720B">
        <w:tc>
          <w:tcPr>
            <w:tcW w:w="4230" w:type="dxa"/>
            <w:shd w:val="clear" w:color="auto" w:fill="auto"/>
          </w:tcPr>
          <w:p w14:paraId="06A42E7B" w14:textId="77777777" w:rsidR="0027220A" w:rsidRPr="0027220A" w:rsidRDefault="0027220A" w:rsidP="0027220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2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397E75E" w14:textId="77777777" w:rsidR="0027220A" w:rsidRPr="0027220A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93F450" w14:textId="77777777" w:rsidR="0027220A" w:rsidRPr="0027220A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1081DF" w14:textId="65AC9CDD" w:rsidR="0027220A" w:rsidRPr="0027220A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22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2,861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C531591" w14:textId="77777777" w:rsidR="0027220A" w:rsidRPr="0027220A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3A6F0F14" w14:textId="77777777" w:rsidR="0027220A" w:rsidRPr="0027220A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A23CF8" w14:textId="77777777" w:rsidR="0027220A" w:rsidRPr="0027220A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09D39A" w14:textId="17AE2E70" w:rsidR="0027220A" w:rsidRPr="0027220A" w:rsidRDefault="0027220A" w:rsidP="0027220A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22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7220A" w:rsidRPr="007671A3" w14:paraId="1F5E1AA6" w14:textId="77777777" w:rsidTr="0035720B">
        <w:tc>
          <w:tcPr>
            <w:tcW w:w="4230" w:type="dxa"/>
            <w:shd w:val="clear" w:color="auto" w:fill="auto"/>
          </w:tcPr>
          <w:p w14:paraId="1DD7872C" w14:textId="77777777" w:rsidR="0027220A" w:rsidRPr="007671A3" w:rsidRDefault="0027220A" w:rsidP="0027220A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695D33" w14:textId="77777777" w:rsidR="0027220A" w:rsidRPr="007671A3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2972E7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</w:tcPr>
          <w:p w14:paraId="7229C7AE" w14:textId="2A0AB7AF" w:rsidR="0027220A" w:rsidRPr="007671A3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220A">
              <w:rPr>
                <w:rFonts w:ascii="Angsana New" w:hAnsi="Angsana New"/>
                <w:sz w:val="30"/>
                <w:szCs w:val="30"/>
                <w:lang w:val="en-US" w:bidi="th-TH"/>
              </w:rPr>
              <w:t>7,212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DE4E27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36691665" w14:textId="77777777" w:rsidR="0027220A" w:rsidRPr="007671A3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8CED91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14:paraId="5182BB73" w14:textId="5861D5FD" w:rsidR="0027220A" w:rsidRPr="007671A3" w:rsidRDefault="0027220A" w:rsidP="0027220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(7,131)</w:t>
            </w:r>
          </w:p>
        </w:tc>
      </w:tr>
      <w:tr w:rsidR="0027220A" w:rsidRPr="007671A3" w14:paraId="528FF9C0" w14:textId="77777777" w:rsidTr="0035720B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8310D0C" w14:textId="5C31EF70" w:rsidR="0027220A" w:rsidRPr="007671A3" w:rsidRDefault="00444B36" w:rsidP="0027220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E6EC9" w14:textId="60854AAC" w:rsidR="0027220A" w:rsidRPr="007671A3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7CDE5F" w14:textId="77777777" w:rsidR="0027220A" w:rsidRPr="007671A3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BDC0B" w14:textId="7835868B" w:rsidR="0027220A" w:rsidRPr="0027220A" w:rsidRDefault="0027220A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22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10,073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E583AA" w14:textId="77777777" w:rsidR="0027220A" w:rsidRPr="0027220A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8D94A" w14:textId="0F2210FC" w:rsidR="0027220A" w:rsidRPr="0027220A" w:rsidRDefault="0027220A" w:rsidP="0027220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2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B4BF21" w14:textId="77777777" w:rsidR="0027220A" w:rsidRPr="0027220A" w:rsidRDefault="0027220A" w:rsidP="002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52742" w14:textId="75197AA1" w:rsidR="0027220A" w:rsidRPr="0027220A" w:rsidRDefault="0027220A" w:rsidP="0027220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22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(7,131)</w:t>
            </w:r>
          </w:p>
        </w:tc>
      </w:tr>
    </w:tbl>
    <w:p w14:paraId="0AD00123" w14:textId="77777777" w:rsidR="00C47808" w:rsidRDefault="00C47808" w:rsidP="00FC4175">
      <w:pPr>
        <w:tabs>
          <w:tab w:val="left" w:pos="54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7FD62318" w14:textId="77777777" w:rsidR="004437D6" w:rsidRDefault="004437D6" w:rsidP="00FC4175">
      <w:pPr>
        <w:tabs>
          <w:tab w:val="left" w:pos="54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64A472B8" w14:textId="77777777" w:rsidR="00006AC4" w:rsidRDefault="00006AC4" w:rsidP="00FC4175">
      <w:pPr>
        <w:tabs>
          <w:tab w:val="left" w:pos="54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13D1DDBB" w14:textId="77777777" w:rsidR="00006AC4" w:rsidRDefault="00006AC4" w:rsidP="00FC4175">
      <w:pPr>
        <w:tabs>
          <w:tab w:val="left" w:pos="54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688C5976" w14:textId="77777777" w:rsidR="00006AC4" w:rsidRDefault="00006AC4" w:rsidP="00692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773C85" w14:textId="539DD11B" w:rsidR="00157C1A" w:rsidRPr="001A0314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26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สิทธิประโยชน์จากการส่งเสริมการลงทุน</w:t>
      </w:r>
    </w:p>
    <w:p w14:paraId="19627C66" w14:textId="77777777" w:rsidR="00157C1A" w:rsidRPr="007671A3" w:rsidRDefault="00157C1A" w:rsidP="00157C1A">
      <w:pPr>
        <w:tabs>
          <w:tab w:val="left" w:pos="540"/>
        </w:tabs>
        <w:spacing w:line="240" w:lineRule="auto"/>
        <w:ind w:left="540" w:right="-25"/>
        <w:rPr>
          <w:rFonts w:ascii="Angsana New" w:hAnsi="Angsana New"/>
          <w:b/>
          <w:bCs/>
          <w:sz w:val="30"/>
          <w:szCs w:val="30"/>
        </w:rPr>
      </w:pPr>
    </w:p>
    <w:p w14:paraId="724B035C" w14:textId="77777777" w:rsidR="00157C1A" w:rsidRPr="007671A3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7671A3">
        <w:rPr>
          <w:rFonts w:ascii="Angsana New" w:hAnsi="Angsana New"/>
          <w:sz w:val="30"/>
          <w:szCs w:val="30"/>
        </w:rPr>
        <w:t>2520</w:t>
      </w:r>
      <w:r w:rsidRPr="007671A3">
        <w:rPr>
          <w:rFonts w:ascii="Angsana New" w:hAnsi="Angsana New"/>
          <w:sz w:val="30"/>
          <w:szCs w:val="30"/>
          <w:cs/>
        </w:rPr>
        <w:t xml:space="preserve"> เกี่ยวกับ ผลิตและจำหน่ายอิฐมวลเบา แผ่นผนัง พื้นคอนกรีตมวลเบาและคานทับหลังมวลเบาซึ่งพอสรุปสาระสำคัญได้ดังนี้ </w:t>
      </w:r>
    </w:p>
    <w:p w14:paraId="42CCC400" w14:textId="77777777" w:rsidR="00157C1A" w:rsidRPr="007671A3" w:rsidRDefault="00157C1A" w:rsidP="00157C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4881D46" w14:textId="77777777" w:rsidR="00157C1A" w:rsidRPr="007671A3" w:rsidRDefault="00157C1A" w:rsidP="00157C1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34D7E823" w14:textId="77777777" w:rsidR="00157C1A" w:rsidRPr="007671A3" w:rsidRDefault="00157C1A" w:rsidP="00157C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75" w:right="-25"/>
        <w:jc w:val="thaiDistribute"/>
        <w:rPr>
          <w:rFonts w:ascii="Angsana New" w:hAnsi="Angsana New"/>
          <w:sz w:val="24"/>
          <w:szCs w:val="24"/>
        </w:rPr>
      </w:pPr>
    </w:p>
    <w:p w14:paraId="59F15B28" w14:textId="77777777" w:rsidR="00157C1A" w:rsidRPr="007671A3" w:rsidRDefault="00157C1A" w:rsidP="00157C1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7671A3">
        <w:rPr>
          <w:rFonts w:ascii="Angsana New" w:hAnsi="Angsana New"/>
          <w:sz w:val="30"/>
          <w:szCs w:val="30"/>
          <w:cs/>
        </w:rPr>
        <w:br/>
        <w:t>มีกำหนดเวลาแปดปี นับแต่วันที่เริ่มมีรายได้จากการประกอบกิจการนั้น</w:t>
      </w:r>
    </w:p>
    <w:p w14:paraId="1B430292" w14:textId="77777777" w:rsidR="00157C1A" w:rsidRPr="007671A3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74C66A3C" w14:textId="77777777" w:rsidR="00157C1A" w:rsidRDefault="00157C1A" w:rsidP="00157C1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ให้ได้รับลดหย่อนภาษีเงินได้นิติบุคคลร้อยละ </w:t>
      </w:r>
      <w:r w:rsidRPr="007671A3">
        <w:rPr>
          <w:rFonts w:ascii="Angsana New" w:hAnsi="Angsana New"/>
          <w:sz w:val="30"/>
          <w:szCs w:val="30"/>
        </w:rPr>
        <w:t xml:space="preserve">50 </w:t>
      </w:r>
      <w:r w:rsidRPr="007671A3">
        <w:rPr>
          <w:rFonts w:ascii="Angsana New" w:hAnsi="Angsana New"/>
          <w:sz w:val="30"/>
          <w:szCs w:val="30"/>
          <w:cs/>
        </w:rPr>
        <w:t>สำหรับกำไรสุทธิที่ได้จากการประกอบกิจการที่ได้รับ</w:t>
      </w:r>
      <w:r w:rsidRPr="007671A3">
        <w:rPr>
          <w:rFonts w:ascii="Angsana New" w:hAnsi="Angsana New"/>
          <w:sz w:val="30"/>
          <w:szCs w:val="30"/>
          <w:cs/>
        </w:rPr>
        <w:br/>
        <w:t>การส่งเสริมมีกำหนดเวลาห้าปีนับแต่วันที่สิ้นสุดสิทธิประโยชน์ตามข้อ (ข) และ</w:t>
      </w:r>
    </w:p>
    <w:p w14:paraId="6764C193" w14:textId="77777777" w:rsidR="00B12C8A" w:rsidRPr="00B12C8A" w:rsidRDefault="00B12C8A" w:rsidP="00B12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77C0B20F" w14:textId="77777777" w:rsidR="00157C1A" w:rsidRPr="007671A3" w:rsidRDefault="00157C1A" w:rsidP="00157C1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12C8A">
        <w:rPr>
          <w:rFonts w:ascii="Angsana New" w:hAnsi="Angsana New"/>
          <w:spacing w:val="4"/>
          <w:sz w:val="30"/>
          <w:szCs w:val="30"/>
          <w:cs/>
        </w:rPr>
        <w:t xml:space="preserve">ให้ได้รับอนุญาตให้หักค่าขนส่ง ค่าไฟฟ้าและค่าประปา </w:t>
      </w:r>
      <w:r w:rsidRPr="00B12C8A">
        <w:rPr>
          <w:rFonts w:ascii="Angsana New" w:hAnsi="Angsana New"/>
          <w:spacing w:val="4"/>
          <w:sz w:val="30"/>
          <w:szCs w:val="30"/>
        </w:rPr>
        <w:t xml:space="preserve">2 </w:t>
      </w:r>
      <w:r w:rsidRPr="00B12C8A">
        <w:rPr>
          <w:rFonts w:ascii="Angsana New" w:hAnsi="Angsana New"/>
          <w:spacing w:val="4"/>
          <w:sz w:val="30"/>
          <w:szCs w:val="30"/>
          <w:cs/>
        </w:rPr>
        <w:t xml:space="preserve">เท่า ของค่าใช้จ่ายดังกล่าวเป็นระยะเวลา </w:t>
      </w:r>
      <w:r w:rsidRPr="00B12C8A">
        <w:rPr>
          <w:rFonts w:ascii="Angsana New" w:hAnsi="Angsana New"/>
          <w:spacing w:val="4"/>
          <w:sz w:val="30"/>
          <w:szCs w:val="30"/>
        </w:rPr>
        <w:t xml:space="preserve">10 </w:t>
      </w:r>
      <w:r w:rsidRPr="00B12C8A">
        <w:rPr>
          <w:rFonts w:ascii="Angsana New" w:hAnsi="Angsana New"/>
          <w:spacing w:val="4"/>
          <w:sz w:val="30"/>
          <w:szCs w:val="30"/>
          <w:cs/>
        </w:rPr>
        <w:t>ปี</w:t>
      </w:r>
      <w:r w:rsidRPr="007671A3">
        <w:rPr>
          <w:rFonts w:ascii="Angsana New" w:hAnsi="Angsana New"/>
          <w:sz w:val="30"/>
          <w:szCs w:val="30"/>
          <w:cs/>
        </w:rPr>
        <w:t>นับแต่วันที่มีรายได้จากการประกอบกิจการนั้น</w:t>
      </w:r>
    </w:p>
    <w:p w14:paraId="367BCF47" w14:textId="77777777" w:rsidR="00157C1A" w:rsidRPr="007671A3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75" w:right="-25"/>
        <w:jc w:val="thaiDistribute"/>
        <w:rPr>
          <w:rFonts w:ascii="Angsana New" w:hAnsi="Angsana New"/>
          <w:sz w:val="30"/>
          <w:szCs w:val="30"/>
        </w:rPr>
      </w:pPr>
    </w:p>
    <w:p w14:paraId="46CBAAF0" w14:textId="77777777" w:rsidR="00157C1A" w:rsidRPr="007671A3" w:rsidRDefault="00157C1A" w:rsidP="00157C1A">
      <w:pPr>
        <w:tabs>
          <w:tab w:val="clear" w:pos="454"/>
          <w:tab w:val="left" w:pos="540"/>
          <w:tab w:val="left" w:pos="63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</w:t>
      </w:r>
      <w:r w:rsidRPr="007671A3">
        <w:rPr>
          <w:rFonts w:ascii="Angsana New" w:hAnsi="Angsana New"/>
          <w:sz w:val="30"/>
          <w:szCs w:val="30"/>
          <w:cs/>
        </w:rPr>
        <w:br/>
        <w:t>ไว้ในบัตรส่งเสริมการลงทุน</w:t>
      </w:r>
    </w:p>
    <w:p w14:paraId="0E69925B" w14:textId="5DB4B42B" w:rsidR="00157C1A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9BBEEE" w14:textId="77777777" w:rsidR="004437D6" w:rsidRDefault="004437D6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AF8B383" w14:textId="77777777" w:rsidR="004437D6" w:rsidRDefault="004437D6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0B8D85" w14:textId="77777777" w:rsidR="004437D6" w:rsidRDefault="004437D6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040F47E" w14:textId="77777777" w:rsidR="004437D6" w:rsidRDefault="004437D6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EE4AC43" w14:textId="77777777" w:rsidR="006172CA" w:rsidRDefault="006172C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5B16FD8" w14:textId="77777777" w:rsidR="006172CA" w:rsidRDefault="006172C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31C66E5" w14:textId="77777777" w:rsidR="006172CA" w:rsidRDefault="006172C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A4263A" w14:textId="77777777" w:rsidR="006172CA" w:rsidRDefault="006172C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5B3A0B" w14:textId="77777777" w:rsidR="006172CA" w:rsidRDefault="006172C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5CE699A" w14:textId="77777777" w:rsidR="006172CA" w:rsidRDefault="006172C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F0630F" w14:textId="77777777" w:rsidR="004437D6" w:rsidRDefault="004437D6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1515C2" w14:textId="77777777" w:rsidR="004437D6" w:rsidRDefault="004437D6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F08F1E" w14:textId="77777777" w:rsidR="004437D6" w:rsidRDefault="004437D6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206662" w14:textId="30FA9923" w:rsidR="00157C1A" w:rsidRPr="007671A3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D046F5B" w14:textId="77777777" w:rsidR="00157C1A" w:rsidRPr="007671A3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1953"/>
        <w:gridCol w:w="18"/>
        <w:gridCol w:w="988"/>
        <w:gridCol w:w="236"/>
        <w:gridCol w:w="1024"/>
        <w:gridCol w:w="236"/>
        <w:gridCol w:w="1053"/>
        <w:gridCol w:w="243"/>
        <w:gridCol w:w="988"/>
        <w:gridCol w:w="11"/>
        <w:gridCol w:w="225"/>
        <w:gridCol w:w="18"/>
        <w:gridCol w:w="927"/>
        <w:gridCol w:w="18"/>
        <w:gridCol w:w="225"/>
        <w:gridCol w:w="18"/>
        <w:gridCol w:w="1017"/>
        <w:gridCol w:w="18"/>
      </w:tblGrid>
      <w:tr w:rsidR="00157C1A" w:rsidRPr="007671A3" w14:paraId="6AADF8AF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7E30C0E9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7" w:type="dxa"/>
            <w:gridSpan w:val="15"/>
          </w:tcPr>
          <w:p w14:paraId="2F65AD16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7C1A" w:rsidRPr="007671A3" w14:paraId="0099DDDF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2F2A4DA8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7" w:type="dxa"/>
            <w:gridSpan w:val="5"/>
            <w:tcBorders>
              <w:bottom w:val="single" w:sz="4" w:space="0" w:color="auto"/>
            </w:tcBorders>
          </w:tcPr>
          <w:p w14:paraId="04F1F815" w14:textId="3E0CBDC7" w:rsidR="00157C1A" w:rsidRPr="007671A3" w:rsidRDefault="00157C1A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73C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51C6ED2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7" w:type="dxa"/>
            <w:gridSpan w:val="9"/>
            <w:tcBorders>
              <w:bottom w:val="single" w:sz="4" w:space="0" w:color="auto"/>
            </w:tcBorders>
          </w:tcPr>
          <w:p w14:paraId="57841155" w14:textId="27CAB1C3" w:rsidR="00157C1A" w:rsidRPr="007671A3" w:rsidRDefault="00157C1A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</w:rPr>
              <w:t>25</w:t>
            </w:r>
            <w:r w:rsidR="00673C3C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57C1A" w:rsidRPr="007671A3" w14:paraId="5060E139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29E16E6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8546C2F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671A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C73075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99AF7E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69246AD9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ไม่ได้รับการส่งเสริม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23E73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D690CE8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20EC6A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1A409A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dxa"/>
          </w:tcPr>
          <w:p w14:paraId="3E2D203A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643A181A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3" w:type="dxa"/>
            <w:gridSpan w:val="2"/>
          </w:tcPr>
          <w:p w14:paraId="23BB7EC7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</w:tcPr>
          <w:p w14:paraId="6AFB704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4B0E774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3" w:type="dxa"/>
            <w:gridSpan w:val="2"/>
          </w:tcPr>
          <w:p w14:paraId="0501EC6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5D6111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598C1E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615E06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57C1A" w:rsidRPr="007671A3" w14:paraId="1AD094B9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2FAD27C4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7" w:type="dxa"/>
            <w:gridSpan w:val="15"/>
          </w:tcPr>
          <w:p w14:paraId="20DB5ECD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68A4" w:rsidRPr="007671A3" w14:paraId="28804244" w14:textId="77777777" w:rsidTr="00CF2413">
        <w:trPr>
          <w:gridAfter w:val="1"/>
          <w:wAfter w:w="18" w:type="dxa"/>
          <w:trHeight w:val="407"/>
        </w:trPr>
        <w:tc>
          <w:tcPr>
            <w:tcW w:w="1971" w:type="dxa"/>
            <w:gridSpan w:val="2"/>
          </w:tcPr>
          <w:p w14:paraId="4EE6442A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88" w:type="dxa"/>
          </w:tcPr>
          <w:p w14:paraId="72D1D99E" w14:textId="62729FCB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9684D8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735BCF" w14:textId="2AC898F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253,001</w:t>
            </w:r>
          </w:p>
        </w:tc>
        <w:tc>
          <w:tcPr>
            <w:tcW w:w="236" w:type="dxa"/>
          </w:tcPr>
          <w:p w14:paraId="38961274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04EC873" w14:textId="63B3D292" w:rsidR="00B768A4" w:rsidRPr="007671A3" w:rsidRDefault="00B768A4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253,001</w:t>
            </w:r>
          </w:p>
        </w:tc>
        <w:tc>
          <w:tcPr>
            <w:tcW w:w="243" w:type="dxa"/>
          </w:tcPr>
          <w:p w14:paraId="196CDB97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0030F46B" w14:textId="1310A41A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11D6810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</w:tcPr>
          <w:p w14:paraId="102E1AB0" w14:textId="06562F9B" w:rsidR="00B768A4" w:rsidRPr="007671A3" w:rsidRDefault="00B768A4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305,715</w:t>
            </w:r>
          </w:p>
        </w:tc>
        <w:tc>
          <w:tcPr>
            <w:tcW w:w="243" w:type="dxa"/>
            <w:gridSpan w:val="2"/>
          </w:tcPr>
          <w:p w14:paraId="53C290F4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A3FB143" w14:textId="7725E34C" w:rsidR="00B768A4" w:rsidRPr="007671A3" w:rsidRDefault="00B768A4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305,715</w:t>
            </w:r>
          </w:p>
        </w:tc>
      </w:tr>
      <w:tr w:rsidR="00B768A4" w:rsidRPr="007671A3" w14:paraId="50F5077F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5B7AE5E5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88" w:type="dxa"/>
          </w:tcPr>
          <w:p w14:paraId="14D26F11" w14:textId="62692CEC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FB8FBA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C5C762" w14:textId="6CA11172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1,669,542</w:t>
            </w:r>
          </w:p>
        </w:tc>
        <w:tc>
          <w:tcPr>
            <w:tcW w:w="236" w:type="dxa"/>
          </w:tcPr>
          <w:p w14:paraId="167EDB43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BAE58F5" w14:textId="04A211D8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1,669,542</w:t>
            </w:r>
          </w:p>
        </w:tc>
        <w:tc>
          <w:tcPr>
            <w:tcW w:w="243" w:type="dxa"/>
          </w:tcPr>
          <w:p w14:paraId="0A976AA7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6DE32C42" w14:textId="74849A08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F25C488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</w:tcPr>
          <w:p w14:paraId="26F16641" w14:textId="510AE6D2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1,399,329</w:t>
            </w:r>
          </w:p>
        </w:tc>
        <w:tc>
          <w:tcPr>
            <w:tcW w:w="243" w:type="dxa"/>
            <w:gridSpan w:val="2"/>
          </w:tcPr>
          <w:p w14:paraId="15ECA515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285C576" w14:textId="553E48F6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1,399,329</w:t>
            </w:r>
          </w:p>
        </w:tc>
      </w:tr>
      <w:tr w:rsidR="00B768A4" w:rsidRPr="007671A3" w14:paraId="2035CE8C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632D85DA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474D98E" w14:textId="77ED5570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CB02DC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439AFCE" w14:textId="7A273AD2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1,922,543</w:t>
            </w:r>
          </w:p>
        </w:tc>
        <w:tc>
          <w:tcPr>
            <w:tcW w:w="236" w:type="dxa"/>
          </w:tcPr>
          <w:p w14:paraId="041A2B4F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9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AFC3563" w14:textId="58934709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1,922,543</w:t>
            </w:r>
          </w:p>
        </w:tc>
        <w:tc>
          <w:tcPr>
            <w:tcW w:w="243" w:type="dxa"/>
          </w:tcPr>
          <w:p w14:paraId="3898FFF1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9F8675" w14:textId="009E8BEF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2F62266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92927A" w14:textId="6FB1F864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1,705,044</w:t>
            </w:r>
          </w:p>
        </w:tc>
        <w:tc>
          <w:tcPr>
            <w:tcW w:w="243" w:type="dxa"/>
            <w:gridSpan w:val="2"/>
          </w:tcPr>
          <w:p w14:paraId="6D0A099D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9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51FCE30" w14:textId="378AD98E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9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1,705,044</w:t>
            </w:r>
          </w:p>
        </w:tc>
      </w:tr>
      <w:tr w:rsidR="00B768A4" w:rsidRPr="007671A3" w14:paraId="5838C74B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4B4192CC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7" w:type="dxa"/>
            <w:gridSpan w:val="15"/>
          </w:tcPr>
          <w:p w14:paraId="2DA96FF5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768A4" w:rsidRPr="007671A3" w14:paraId="03BF1192" w14:textId="77777777" w:rsidTr="00CF2413">
        <w:tc>
          <w:tcPr>
            <w:tcW w:w="1953" w:type="dxa"/>
          </w:tcPr>
          <w:p w14:paraId="1542786B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3" w:type="dxa"/>
            <w:gridSpan w:val="17"/>
          </w:tcPr>
          <w:p w14:paraId="32125120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8A4" w:rsidRPr="007671A3" w14:paraId="05E64E4D" w14:textId="77777777" w:rsidTr="00CF2413">
        <w:tc>
          <w:tcPr>
            <w:tcW w:w="1953" w:type="dxa"/>
          </w:tcPr>
          <w:p w14:paraId="5411B274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5" w:type="dxa"/>
            <w:gridSpan w:val="6"/>
            <w:tcBorders>
              <w:bottom w:val="single" w:sz="4" w:space="0" w:color="auto"/>
            </w:tcBorders>
          </w:tcPr>
          <w:p w14:paraId="45F7F09F" w14:textId="216B48BE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53D6CD7E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5" w:type="dxa"/>
            <w:gridSpan w:val="10"/>
            <w:tcBorders>
              <w:bottom w:val="single" w:sz="4" w:space="0" w:color="auto"/>
            </w:tcBorders>
          </w:tcPr>
          <w:p w14:paraId="72962A6B" w14:textId="400EB804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768A4" w:rsidRPr="007671A3" w14:paraId="1A4A8104" w14:textId="77777777" w:rsidTr="00CF2413">
        <w:tc>
          <w:tcPr>
            <w:tcW w:w="1953" w:type="dxa"/>
          </w:tcPr>
          <w:p w14:paraId="6F568429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65190ED4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671A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5AD7A0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10ECB38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972917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5103A09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8F4D94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9FE63C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dxa"/>
          </w:tcPr>
          <w:p w14:paraId="3F503981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03BADC10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gridSpan w:val="2"/>
          </w:tcPr>
          <w:p w14:paraId="32990F41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</w:tcPr>
          <w:p w14:paraId="34EB085B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671A3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3" w:type="dxa"/>
            <w:gridSpan w:val="2"/>
          </w:tcPr>
          <w:p w14:paraId="37AC596F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3"/>
          </w:tcPr>
          <w:p w14:paraId="69EFD103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324A31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54F512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768A4" w:rsidRPr="007671A3" w14:paraId="0AD9150B" w14:textId="77777777" w:rsidTr="00CF2413">
        <w:tc>
          <w:tcPr>
            <w:tcW w:w="1953" w:type="dxa"/>
          </w:tcPr>
          <w:p w14:paraId="37444940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3" w:type="dxa"/>
            <w:gridSpan w:val="17"/>
          </w:tcPr>
          <w:p w14:paraId="51BAEB13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68A4" w:rsidRPr="007671A3" w14:paraId="04FCED51" w14:textId="77777777" w:rsidTr="00CF2413">
        <w:trPr>
          <w:trHeight w:val="407"/>
        </w:trPr>
        <w:tc>
          <w:tcPr>
            <w:tcW w:w="1953" w:type="dxa"/>
          </w:tcPr>
          <w:p w14:paraId="4508F201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06" w:type="dxa"/>
            <w:gridSpan w:val="2"/>
          </w:tcPr>
          <w:p w14:paraId="0338F43F" w14:textId="6DA369BA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FECD3C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14410D" w14:textId="4E088698" w:rsidR="00B768A4" w:rsidRPr="007671A3" w:rsidRDefault="00B768A4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253,001</w:t>
            </w:r>
          </w:p>
        </w:tc>
        <w:tc>
          <w:tcPr>
            <w:tcW w:w="236" w:type="dxa"/>
          </w:tcPr>
          <w:p w14:paraId="101080CB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429A2E4" w14:textId="61DD0D0C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253,001</w:t>
            </w:r>
          </w:p>
        </w:tc>
        <w:tc>
          <w:tcPr>
            <w:tcW w:w="243" w:type="dxa"/>
          </w:tcPr>
          <w:p w14:paraId="2C5AF90B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910EA45" w14:textId="542AB86D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8F839A6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</w:tcPr>
          <w:p w14:paraId="45C87450" w14:textId="30D20856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305,715</w:t>
            </w:r>
          </w:p>
        </w:tc>
        <w:tc>
          <w:tcPr>
            <w:tcW w:w="243" w:type="dxa"/>
            <w:gridSpan w:val="2"/>
          </w:tcPr>
          <w:p w14:paraId="36230731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3"/>
          </w:tcPr>
          <w:p w14:paraId="78D7AC61" w14:textId="1F2BAC20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305,715</w:t>
            </w:r>
          </w:p>
        </w:tc>
      </w:tr>
      <w:tr w:rsidR="00B768A4" w:rsidRPr="007671A3" w14:paraId="19266127" w14:textId="77777777" w:rsidTr="00CF2413">
        <w:tc>
          <w:tcPr>
            <w:tcW w:w="1953" w:type="dxa"/>
          </w:tcPr>
          <w:p w14:paraId="7628FB70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06" w:type="dxa"/>
            <w:gridSpan w:val="2"/>
          </w:tcPr>
          <w:p w14:paraId="1D42EEAD" w14:textId="311BEDFF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CB2769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B3A257" w14:textId="38205C3F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1,367,405</w:t>
            </w:r>
          </w:p>
        </w:tc>
        <w:tc>
          <w:tcPr>
            <w:tcW w:w="236" w:type="dxa"/>
          </w:tcPr>
          <w:p w14:paraId="2567AA1D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4F5F174" w14:textId="784A6138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1,367,405</w:t>
            </w:r>
          </w:p>
        </w:tc>
        <w:tc>
          <w:tcPr>
            <w:tcW w:w="243" w:type="dxa"/>
          </w:tcPr>
          <w:p w14:paraId="3A3CBD97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47422A83" w14:textId="18D314D9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065C991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</w:tcPr>
          <w:p w14:paraId="6BF2A1AE" w14:textId="70ADD05C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1,132,094</w:t>
            </w:r>
          </w:p>
        </w:tc>
        <w:tc>
          <w:tcPr>
            <w:tcW w:w="243" w:type="dxa"/>
            <w:gridSpan w:val="2"/>
          </w:tcPr>
          <w:p w14:paraId="56318087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3"/>
          </w:tcPr>
          <w:p w14:paraId="441C9FAC" w14:textId="66C9F75F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1,132,094</w:t>
            </w:r>
          </w:p>
        </w:tc>
      </w:tr>
      <w:tr w:rsidR="00B768A4" w:rsidRPr="007671A3" w14:paraId="24ABE718" w14:textId="77777777" w:rsidTr="00CF2413">
        <w:tc>
          <w:tcPr>
            <w:tcW w:w="1953" w:type="dxa"/>
          </w:tcPr>
          <w:p w14:paraId="7069DC92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3FD137" w14:textId="178618FF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49EE58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64964C2" w14:textId="4C7FAD5C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1,620,406</w:t>
            </w:r>
          </w:p>
        </w:tc>
        <w:tc>
          <w:tcPr>
            <w:tcW w:w="236" w:type="dxa"/>
          </w:tcPr>
          <w:p w14:paraId="38AB488F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E0B66E0" w14:textId="588095B5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1,620,406</w:t>
            </w:r>
          </w:p>
        </w:tc>
        <w:tc>
          <w:tcPr>
            <w:tcW w:w="243" w:type="dxa"/>
          </w:tcPr>
          <w:p w14:paraId="36765972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5523B7C" w14:textId="1716E256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EC0F26A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20BBC6" w14:textId="6715ABA6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1,437,809</w:t>
            </w:r>
          </w:p>
        </w:tc>
        <w:tc>
          <w:tcPr>
            <w:tcW w:w="243" w:type="dxa"/>
            <w:gridSpan w:val="2"/>
          </w:tcPr>
          <w:p w14:paraId="31D09118" w14:textId="77777777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95B0A6E" w14:textId="15E46F45" w:rsidR="00B768A4" w:rsidRPr="007671A3" w:rsidRDefault="00B768A4" w:rsidP="00B76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1,437,809</w:t>
            </w:r>
          </w:p>
        </w:tc>
      </w:tr>
    </w:tbl>
    <w:p w14:paraId="2ED85795" w14:textId="3F2F324D" w:rsidR="00157C1A" w:rsidRDefault="00157C1A" w:rsidP="00C47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0A98413" w14:textId="77777777" w:rsidR="00157C1A" w:rsidRDefault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292FA469" w14:textId="0C0F449B" w:rsidR="005B3B34" w:rsidRPr="001A0314" w:rsidRDefault="001054C3" w:rsidP="001A0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157C1A"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กำไรต่อหุ้นขั้นพื้นฐาน</w:t>
      </w:r>
    </w:p>
    <w:p w14:paraId="23C31814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7F7922" w14:textId="6D56E8BC" w:rsidR="007B3CBA" w:rsidRPr="007671A3" w:rsidRDefault="007B3CBA" w:rsidP="00157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Pr="007671A3">
        <w:rPr>
          <w:rFonts w:ascii="Angsana New" w:hAnsi="Angsana New"/>
          <w:sz w:val="30"/>
          <w:szCs w:val="30"/>
        </w:rPr>
        <w:t xml:space="preserve">31 </w:t>
      </w:r>
      <w:r w:rsidRPr="007671A3">
        <w:rPr>
          <w:rFonts w:ascii="Angsana New" w:hAnsi="Angsana New"/>
          <w:sz w:val="30"/>
          <w:szCs w:val="30"/>
          <w:cs/>
        </w:rPr>
        <w:t>ธันวาคม คำนวณจากกำไรสำหรับปี</w:t>
      </w:r>
      <w:r w:rsidR="005B69B4" w:rsidRPr="007671A3">
        <w:rPr>
          <w:rFonts w:ascii="Angsana New" w:hAnsi="Angsana New"/>
          <w:sz w:val="30"/>
          <w:szCs w:val="30"/>
          <w:cs/>
        </w:rPr>
        <w:t>ส่วน</w:t>
      </w:r>
      <w:r w:rsidRPr="007671A3">
        <w:rPr>
          <w:rFonts w:ascii="Angsana New" w:hAnsi="Angsana New"/>
          <w:sz w:val="30"/>
          <w:szCs w:val="30"/>
          <w:cs/>
        </w:rPr>
        <w:t>ที่เป็นของผู้ถือหุ้นสามัญบริษัท</w:t>
      </w:r>
      <w:r w:rsidR="005B69B4" w:rsidRPr="007671A3">
        <w:rPr>
          <w:rFonts w:ascii="Angsana New" w:hAnsi="Angsana New"/>
          <w:sz w:val="30"/>
          <w:szCs w:val="30"/>
          <w:cs/>
        </w:rPr>
        <w:t>ใหญ่</w:t>
      </w:r>
      <w:r w:rsidRPr="007671A3">
        <w:rPr>
          <w:rFonts w:ascii="Angsana New" w:hAnsi="Angsana New"/>
          <w:sz w:val="30"/>
          <w:szCs w:val="30"/>
          <w:cs/>
        </w:rPr>
        <w:t>และจำนวนหุ้นสามัญ</w:t>
      </w:r>
      <w:r w:rsidR="002951C6" w:rsidRPr="007671A3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Pr="007671A3">
        <w:rPr>
          <w:rFonts w:ascii="Angsana New" w:hAnsi="Angsana New"/>
          <w:sz w:val="30"/>
          <w:szCs w:val="30"/>
          <w:cs/>
        </w:rPr>
        <w:t>ที่ออกจำหน่ายแล้วระหว่างปี</w:t>
      </w:r>
      <w:r w:rsidR="00B264EA" w:rsidRPr="007671A3">
        <w:rPr>
          <w:rFonts w:ascii="Angsana New" w:hAnsi="Angsana New" w:hint="cs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4B56B3DD" w14:textId="1267A2FF" w:rsidR="007A4A65" w:rsidRPr="007671A3" w:rsidRDefault="007A4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932"/>
        <w:gridCol w:w="934"/>
        <w:gridCol w:w="236"/>
        <w:gridCol w:w="918"/>
        <w:gridCol w:w="243"/>
        <w:gridCol w:w="882"/>
        <w:gridCol w:w="243"/>
        <w:gridCol w:w="837"/>
      </w:tblGrid>
      <w:tr w:rsidR="003741AB" w:rsidRPr="007671A3" w14:paraId="4944F275" w14:textId="77777777" w:rsidTr="0015711A">
        <w:tc>
          <w:tcPr>
            <w:tcW w:w="4932" w:type="dxa"/>
          </w:tcPr>
          <w:p w14:paraId="583F0D0F" w14:textId="77777777" w:rsidR="003741AB" w:rsidRPr="007671A3" w:rsidRDefault="003741AB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88" w:type="dxa"/>
            <w:gridSpan w:val="3"/>
            <w:shd w:val="clear" w:color="auto" w:fill="auto"/>
          </w:tcPr>
          <w:p w14:paraId="05E4E83F" w14:textId="77777777" w:rsidR="003741AB" w:rsidRPr="007671A3" w:rsidRDefault="003741AB" w:rsidP="00374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3" w:type="dxa"/>
            <w:shd w:val="clear" w:color="auto" w:fill="auto"/>
          </w:tcPr>
          <w:p w14:paraId="39AE6CAA" w14:textId="77777777" w:rsidR="003741AB" w:rsidRPr="007671A3" w:rsidRDefault="003741AB" w:rsidP="00374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gridSpan w:val="3"/>
            <w:shd w:val="clear" w:color="auto" w:fill="auto"/>
          </w:tcPr>
          <w:p w14:paraId="738B7CF0" w14:textId="77777777" w:rsidR="003741AB" w:rsidRPr="007671A3" w:rsidRDefault="003741AB" w:rsidP="00374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73C3C" w:rsidRPr="007671A3" w14:paraId="1BD901C5" w14:textId="77777777" w:rsidTr="0015711A">
        <w:tc>
          <w:tcPr>
            <w:tcW w:w="4932" w:type="dxa"/>
          </w:tcPr>
          <w:p w14:paraId="7516424D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71FA6EF8" w14:textId="08E245CA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F80089F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5DD77E39" w14:textId="3FDAA430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  <w:shd w:val="clear" w:color="auto" w:fill="auto"/>
          </w:tcPr>
          <w:p w14:paraId="2F122EF8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67A0A6E6" w14:textId="4049176B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192FB859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shd w:val="clear" w:color="auto" w:fill="auto"/>
          </w:tcPr>
          <w:p w14:paraId="56BFEC4C" w14:textId="56F7BC22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73C3C" w:rsidRPr="007671A3" w14:paraId="502BB95A" w14:textId="77777777" w:rsidTr="0015711A">
        <w:tc>
          <w:tcPr>
            <w:tcW w:w="4932" w:type="dxa"/>
          </w:tcPr>
          <w:p w14:paraId="6F259417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93" w:type="dxa"/>
            <w:gridSpan w:val="7"/>
          </w:tcPr>
          <w:p w14:paraId="0FAF3909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673C3C" w:rsidRPr="007671A3" w14:paraId="47D0E1B1" w14:textId="77777777" w:rsidTr="0015711A">
        <w:tc>
          <w:tcPr>
            <w:tcW w:w="4932" w:type="dxa"/>
          </w:tcPr>
          <w:p w14:paraId="38729C8B" w14:textId="1CD9F5F0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กำไรสำหรับปีส่วนที่เป็น</w:t>
            </w:r>
          </w:p>
        </w:tc>
        <w:tc>
          <w:tcPr>
            <w:tcW w:w="934" w:type="dxa"/>
          </w:tcPr>
          <w:p w14:paraId="1FEC5B16" w14:textId="77777777" w:rsidR="00673C3C" w:rsidRPr="007671A3" w:rsidRDefault="00673C3C" w:rsidP="00673C3C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F259F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</w:tcPr>
          <w:p w14:paraId="48031B4E" w14:textId="77777777" w:rsidR="00673C3C" w:rsidRPr="007671A3" w:rsidRDefault="00673C3C" w:rsidP="00673C3C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3A3B514F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</w:tcPr>
          <w:p w14:paraId="10AB129A" w14:textId="77777777" w:rsidR="00673C3C" w:rsidRPr="007671A3" w:rsidRDefault="00673C3C" w:rsidP="00673C3C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DF55BB1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7" w:type="dxa"/>
          </w:tcPr>
          <w:p w14:paraId="18CB3C31" w14:textId="77777777" w:rsidR="00673C3C" w:rsidRPr="007671A3" w:rsidRDefault="00673C3C" w:rsidP="00673C3C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673C3C" w:rsidRPr="007671A3" w14:paraId="48D04F2A" w14:textId="77777777" w:rsidTr="0015711A">
        <w:tc>
          <w:tcPr>
            <w:tcW w:w="4932" w:type="dxa"/>
          </w:tcPr>
          <w:p w14:paraId="336F1E7D" w14:textId="1EECB754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48F17D6C" w14:textId="0B575AF9" w:rsidR="00673C3C" w:rsidRPr="007671A3" w:rsidRDefault="00B246F9" w:rsidP="00FE17BD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57,271</w:t>
            </w:r>
          </w:p>
        </w:tc>
        <w:tc>
          <w:tcPr>
            <w:tcW w:w="236" w:type="dxa"/>
          </w:tcPr>
          <w:p w14:paraId="7365742B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162690F5" w14:textId="75B86306" w:rsidR="00673C3C" w:rsidRPr="007671A3" w:rsidRDefault="00673C3C" w:rsidP="00FE17BD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5,465</w:t>
            </w:r>
          </w:p>
        </w:tc>
        <w:tc>
          <w:tcPr>
            <w:tcW w:w="243" w:type="dxa"/>
          </w:tcPr>
          <w:p w14:paraId="6093B9E1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</w:tcPr>
          <w:p w14:paraId="1E4ED364" w14:textId="280714CA" w:rsidR="00673C3C" w:rsidRPr="007671A3" w:rsidRDefault="00B246F9" w:rsidP="00673C3C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60,669</w:t>
            </w:r>
          </w:p>
        </w:tc>
        <w:tc>
          <w:tcPr>
            <w:tcW w:w="243" w:type="dxa"/>
          </w:tcPr>
          <w:p w14:paraId="51107752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7FBE7660" w14:textId="5E346EC2" w:rsidR="00673C3C" w:rsidRPr="007671A3" w:rsidRDefault="00673C3C" w:rsidP="00673C3C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28,596</w:t>
            </w:r>
          </w:p>
        </w:tc>
      </w:tr>
      <w:tr w:rsidR="00673C3C" w:rsidRPr="007671A3" w14:paraId="55416ADF" w14:textId="77777777" w:rsidTr="0015711A">
        <w:tc>
          <w:tcPr>
            <w:tcW w:w="4932" w:type="dxa"/>
          </w:tcPr>
          <w:p w14:paraId="7A79D5B2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</w:tcPr>
          <w:p w14:paraId="2F080CE5" w14:textId="4D7A8806" w:rsidR="00673C3C" w:rsidRPr="007671A3" w:rsidRDefault="00B246F9" w:rsidP="00673C3C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246F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400,000</w:t>
            </w:r>
          </w:p>
        </w:tc>
        <w:tc>
          <w:tcPr>
            <w:tcW w:w="236" w:type="dxa"/>
          </w:tcPr>
          <w:p w14:paraId="62E37126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A78B557" w14:textId="6C313E73" w:rsidR="00673C3C" w:rsidRPr="007671A3" w:rsidRDefault="00673C3C" w:rsidP="00673C3C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400,000</w:t>
            </w:r>
          </w:p>
        </w:tc>
        <w:tc>
          <w:tcPr>
            <w:tcW w:w="243" w:type="dxa"/>
          </w:tcPr>
          <w:p w14:paraId="13D1B216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</w:tcPr>
          <w:p w14:paraId="6EA9A38C" w14:textId="4EFFA96D" w:rsidR="00673C3C" w:rsidRPr="007671A3" w:rsidRDefault="00B246F9" w:rsidP="00673C3C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246F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400,000</w:t>
            </w:r>
          </w:p>
        </w:tc>
        <w:tc>
          <w:tcPr>
            <w:tcW w:w="243" w:type="dxa"/>
          </w:tcPr>
          <w:p w14:paraId="7CF41C7B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</w:tcPr>
          <w:p w14:paraId="3BF586CE" w14:textId="71AD843B" w:rsidR="00673C3C" w:rsidRPr="007671A3" w:rsidRDefault="00673C3C" w:rsidP="00673C3C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400,000</w:t>
            </w:r>
          </w:p>
        </w:tc>
      </w:tr>
      <w:tr w:rsidR="00673C3C" w:rsidRPr="007671A3" w14:paraId="6C47E9D8" w14:textId="77777777" w:rsidTr="0015711A">
        <w:tc>
          <w:tcPr>
            <w:tcW w:w="4932" w:type="dxa"/>
          </w:tcPr>
          <w:p w14:paraId="49ADC547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A760D96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"/>
              </w:tabs>
              <w:spacing w:after="0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F3F056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6257D999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"/>
              </w:tabs>
              <w:spacing w:after="0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43B1ED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</w:tcPr>
          <w:p w14:paraId="430DA7CA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"/>
              </w:tabs>
              <w:spacing w:after="0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EAD04A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344593E8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"/>
              </w:tabs>
              <w:spacing w:after="0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73C3C" w:rsidRPr="007671A3" w14:paraId="4EC74380" w14:textId="77777777" w:rsidTr="0015711A">
        <w:tc>
          <w:tcPr>
            <w:tcW w:w="4932" w:type="dxa"/>
          </w:tcPr>
          <w:p w14:paraId="1DE2F703" w14:textId="29CC028A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72AE52A" w14:textId="411399FB" w:rsidR="00673C3C" w:rsidRPr="007671A3" w:rsidRDefault="00B246F9" w:rsidP="00673C3C">
            <w:pPr>
              <w:pStyle w:val="Heading5"/>
              <w:ind w:left="-139" w:right="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0.14</w:t>
            </w:r>
          </w:p>
        </w:tc>
        <w:tc>
          <w:tcPr>
            <w:tcW w:w="236" w:type="dxa"/>
          </w:tcPr>
          <w:p w14:paraId="33A64324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0C6A8F7A" w14:textId="7D465B35" w:rsidR="00673C3C" w:rsidRPr="007671A3" w:rsidRDefault="00673C3C" w:rsidP="00673C3C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color w:val="000000"/>
                <w:sz w:val="30"/>
                <w:szCs w:val="30"/>
              </w:rPr>
              <w:t>0.01</w:t>
            </w:r>
          </w:p>
        </w:tc>
        <w:tc>
          <w:tcPr>
            <w:tcW w:w="243" w:type="dxa"/>
          </w:tcPr>
          <w:p w14:paraId="6F0EF52A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</w:tcPr>
          <w:p w14:paraId="2BE02ECA" w14:textId="32B564B9" w:rsidR="00673C3C" w:rsidRPr="007671A3" w:rsidRDefault="00B246F9" w:rsidP="00673C3C">
            <w:pPr>
              <w:pStyle w:val="Heading5"/>
              <w:ind w:left="-139" w:right="-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0.15</w:t>
            </w:r>
          </w:p>
        </w:tc>
        <w:tc>
          <w:tcPr>
            <w:tcW w:w="243" w:type="dxa"/>
          </w:tcPr>
          <w:p w14:paraId="526FCFD4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2684C6B1" w14:textId="077B404B" w:rsidR="00673C3C" w:rsidRPr="007671A3" w:rsidRDefault="00673C3C" w:rsidP="00673C3C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color w:val="000000"/>
                <w:sz w:val="30"/>
                <w:szCs w:val="30"/>
              </w:rPr>
              <w:t>0.07</w:t>
            </w:r>
          </w:p>
        </w:tc>
      </w:tr>
    </w:tbl>
    <w:p w14:paraId="4D755F1D" w14:textId="77777777" w:rsidR="00133331" w:rsidRPr="007671A3" w:rsidRDefault="0013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ACEBEAB" w14:textId="5E4489B7" w:rsidR="005B3B34" w:rsidRPr="007671A3" w:rsidRDefault="00157C1A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28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เงินปันผล</w:t>
      </w:r>
    </w:p>
    <w:p w14:paraId="6465AAAC" w14:textId="77777777" w:rsidR="009D0C41" w:rsidRPr="007671A3" w:rsidRDefault="009D0C41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98D918F" w14:textId="7284EF3F" w:rsidR="00B264EA" w:rsidRPr="00FE17BD" w:rsidRDefault="000637B3" w:rsidP="00B2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17BD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Pr="00FE17BD">
        <w:rPr>
          <w:rFonts w:ascii="Angsana New" w:hAnsi="Angsana New"/>
          <w:sz w:val="30"/>
          <w:szCs w:val="30"/>
        </w:rPr>
        <w:t xml:space="preserve">26 </w:t>
      </w:r>
      <w:r w:rsidRPr="00FE17BD">
        <w:rPr>
          <w:rFonts w:ascii="Angsana New" w:hAnsi="Angsana New"/>
          <w:sz w:val="30"/>
          <w:szCs w:val="30"/>
          <w:cs/>
        </w:rPr>
        <w:t xml:space="preserve">มีนาคม </w:t>
      </w:r>
      <w:r w:rsidRPr="00FE17BD">
        <w:rPr>
          <w:rFonts w:ascii="Angsana New" w:hAnsi="Angsana New"/>
          <w:sz w:val="30"/>
          <w:szCs w:val="30"/>
        </w:rPr>
        <w:t xml:space="preserve">2561 </w:t>
      </w:r>
      <w:r w:rsidRPr="00FE17BD">
        <w:rPr>
          <w:rFonts w:ascii="Angsana New" w:hAnsi="Angsana New"/>
          <w:sz w:val="30"/>
          <w:szCs w:val="30"/>
          <w:cs/>
        </w:rPr>
        <w:t xml:space="preserve">มีมติอนุมัติการจ่ายเงินปันผลประจำปี </w:t>
      </w:r>
      <w:r w:rsidRPr="00FE17BD">
        <w:rPr>
          <w:rFonts w:ascii="Angsana New" w:hAnsi="Angsana New"/>
          <w:sz w:val="30"/>
          <w:szCs w:val="30"/>
        </w:rPr>
        <w:t xml:space="preserve">2560 </w:t>
      </w:r>
      <w:r w:rsidRPr="00FE17BD">
        <w:rPr>
          <w:rFonts w:ascii="Angsana New" w:hAnsi="Angsana New"/>
          <w:sz w:val="30"/>
          <w:szCs w:val="30"/>
          <w:cs/>
        </w:rPr>
        <w:t>ในอัตรา</w:t>
      </w:r>
      <w:r w:rsidRPr="00B12C8A">
        <w:rPr>
          <w:rFonts w:ascii="Angsana New" w:hAnsi="Angsana New"/>
          <w:spacing w:val="-8"/>
          <w:sz w:val="30"/>
          <w:szCs w:val="30"/>
          <w:cs/>
        </w:rPr>
        <w:t xml:space="preserve">หุ้นละ </w:t>
      </w:r>
      <w:r w:rsidRPr="00B12C8A">
        <w:rPr>
          <w:rFonts w:ascii="Angsana New" w:hAnsi="Angsana New"/>
          <w:spacing w:val="-8"/>
          <w:sz w:val="30"/>
          <w:szCs w:val="30"/>
        </w:rPr>
        <w:t xml:space="preserve">0.03 </w:t>
      </w:r>
      <w:r w:rsidRPr="00B12C8A">
        <w:rPr>
          <w:rFonts w:ascii="Angsana New" w:hAnsi="Angsana New"/>
          <w:spacing w:val="-8"/>
          <w:sz w:val="30"/>
          <w:szCs w:val="30"/>
          <w:cs/>
        </w:rPr>
        <w:t xml:space="preserve">บาท เป็นจำนวนเงิน </w:t>
      </w:r>
      <w:r w:rsidRPr="00B12C8A">
        <w:rPr>
          <w:rFonts w:ascii="Angsana New" w:hAnsi="Angsana New"/>
          <w:spacing w:val="-8"/>
          <w:sz w:val="30"/>
          <w:szCs w:val="30"/>
        </w:rPr>
        <w:t xml:space="preserve">12 </w:t>
      </w:r>
      <w:r w:rsidRPr="00B12C8A">
        <w:rPr>
          <w:rFonts w:ascii="Angsana New" w:hAnsi="Angsana New"/>
          <w:spacing w:val="-8"/>
          <w:sz w:val="30"/>
          <w:szCs w:val="30"/>
          <w:cs/>
        </w:rPr>
        <w:t xml:space="preserve">ล้านบาท ให้แก่ผู้ถือหุ้นเฉพาะผู้ที่มีสิทธิรับเงินปันผลคิดเป็นจำนวนเงิน </w:t>
      </w:r>
      <w:r w:rsidRPr="00B12C8A">
        <w:rPr>
          <w:rFonts w:ascii="Angsana New" w:hAnsi="Angsana New"/>
          <w:spacing w:val="-8"/>
          <w:sz w:val="30"/>
          <w:szCs w:val="30"/>
        </w:rPr>
        <w:t xml:space="preserve">12 </w:t>
      </w:r>
      <w:r w:rsidRPr="00B12C8A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Pr="00FE17BD">
        <w:rPr>
          <w:rFonts w:ascii="Angsana New" w:hAnsi="Angsana New"/>
          <w:sz w:val="30"/>
          <w:szCs w:val="30"/>
          <w:cs/>
        </w:rPr>
        <w:t xml:space="preserve"> ซึ่งจ่ายแล้วเมื่อวันที่ </w:t>
      </w:r>
      <w:r w:rsidRPr="00FE17BD">
        <w:rPr>
          <w:rFonts w:ascii="Angsana New" w:hAnsi="Angsana New"/>
          <w:sz w:val="30"/>
          <w:szCs w:val="30"/>
        </w:rPr>
        <w:t xml:space="preserve">25 </w:t>
      </w:r>
      <w:r w:rsidRPr="00FE17BD">
        <w:rPr>
          <w:rFonts w:ascii="Angsana New" w:hAnsi="Angsana New"/>
          <w:sz w:val="30"/>
          <w:szCs w:val="30"/>
          <w:cs/>
        </w:rPr>
        <w:t xml:space="preserve">เมษายน </w:t>
      </w:r>
      <w:r w:rsidRPr="00FE17BD">
        <w:rPr>
          <w:rFonts w:ascii="Angsana New" w:hAnsi="Angsana New"/>
          <w:sz w:val="30"/>
          <w:szCs w:val="30"/>
        </w:rPr>
        <w:t>2561</w:t>
      </w:r>
    </w:p>
    <w:p w14:paraId="7288E8E1" w14:textId="77777777" w:rsidR="00710370" w:rsidRPr="007671A3" w:rsidRDefault="00710370" w:rsidP="00B2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64DD1C6" w14:textId="4A3AD61F" w:rsidR="005B3B34" w:rsidRPr="007671A3" w:rsidRDefault="00157C1A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29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127570C0" w14:textId="77777777" w:rsidR="005B3B34" w:rsidRPr="007671A3" w:rsidRDefault="005B3B34" w:rsidP="00EB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7324BB" w14:textId="77777777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ความเสี่ยงด้านสภาพคล่อง</w:t>
      </w:r>
    </w:p>
    <w:p w14:paraId="6254EF80" w14:textId="77777777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F74EBF8" w14:textId="49023306" w:rsidR="003D3005" w:rsidRPr="007671A3" w:rsidRDefault="006E68F2" w:rsidP="00FE1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E17BD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="003D3005" w:rsidRPr="00FE17BD">
        <w:rPr>
          <w:rFonts w:ascii="Angsana New" w:hAnsi="Angsana New"/>
          <w:spacing w:val="6"/>
          <w:sz w:val="30"/>
          <w:szCs w:val="30"/>
          <w:cs/>
        </w:rPr>
        <w:t>ควบคุมความเสี่ยงด้านสภาพคล่อง และรักษาระดับเงินสดและรายการเทียบเท่าเงินสดให้เพียง</w:t>
      </w:r>
      <w:r w:rsidR="00FE17BD">
        <w:rPr>
          <w:rFonts w:ascii="Angsana New" w:hAnsi="Angsana New" w:hint="cs"/>
          <w:spacing w:val="6"/>
          <w:sz w:val="30"/>
          <w:szCs w:val="30"/>
          <w:cs/>
        </w:rPr>
        <w:t>พอ</w:t>
      </w:r>
      <w:r w:rsidR="003D3005" w:rsidRPr="00B12C8A">
        <w:rPr>
          <w:rFonts w:ascii="Angsana New" w:hAnsi="Angsana New"/>
          <w:spacing w:val="6"/>
          <w:sz w:val="30"/>
          <w:szCs w:val="30"/>
          <w:cs/>
        </w:rPr>
        <w:t>เพื่อสนับสนุนการดำเนินงานของ</w:t>
      </w:r>
      <w:r w:rsidRPr="00B12C8A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="003D3005" w:rsidRPr="00B12C8A">
        <w:rPr>
          <w:rFonts w:ascii="Angsana New" w:hAnsi="Angsana New"/>
          <w:spacing w:val="6"/>
          <w:sz w:val="30"/>
          <w:szCs w:val="30"/>
          <w:cs/>
        </w:rPr>
        <w:t xml:space="preserve"> และลดความเสี่ยงที่อาจเกิดจากผลกระทบของความผันผวนใน</w:t>
      </w:r>
      <w:r w:rsidR="003D3005" w:rsidRPr="007671A3">
        <w:rPr>
          <w:rFonts w:ascii="Angsana New" w:hAnsi="Angsana New"/>
          <w:sz w:val="30"/>
          <w:szCs w:val="30"/>
          <w:cs/>
        </w:rPr>
        <w:t>กระแสเงินสด</w:t>
      </w:r>
    </w:p>
    <w:p w14:paraId="54FFD744" w14:textId="77777777" w:rsidR="00CF1145" w:rsidRPr="007671A3" w:rsidRDefault="00CF114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538D2D" w14:textId="77777777" w:rsidR="00157C1A" w:rsidRDefault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87CD2EA" w14:textId="4E353588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ความเสี่ยงด้านสินเชื่อ</w:t>
      </w:r>
    </w:p>
    <w:p w14:paraId="07B40964" w14:textId="77777777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0D90584" w14:textId="39AA9D13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ความเสี่ยงด้านสินเชื่อเกิดจากการที่ลูกค้าไม่ปฏิบัติตามสัญญาทำให้เกิดความสูญเสียทางการเงิน </w:t>
      </w:r>
      <w:r w:rsidR="006E68F2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>ได้มีนโยบายป้องกันความเสี่ยงนี้ โดยการพิจารณาการให้สินเชื่อกับลูกค้า กำหนดวงเงินสินเชื่อวงเงินค้ำประกันจากธนาคาร และ/หรือวงเงินค้ำประกันบุคคล กำหนดระยะเวลาการให้สินเชื่อ มีระบบงานในการควบคุมการให้สินเชื่อ</w:t>
      </w:r>
      <w:r w:rsidRPr="00FE17BD">
        <w:rPr>
          <w:rFonts w:ascii="Angsana New" w:hAnsi="Angsana New"/>
          <w:spacing w:val="-8"/>
          <w:sz w:val="30"/>
          <w:szCs w:val="30"/>
          <w:cs/>
        </w:rPr>
        <w:t>และมีการติดตามลูกหนี้ที่มีการค้างชำระ มูลค่ายุติธรรมของลูกหนี้ซึ่งแสดงไว้ในงบแสดงฐานะการเงิน คือ ยอดสุทธิของ</w:t>
      </w:r>
      <w:r w:rsidRPr="007671A3">
        <w:rPr>
          <w:rFonts w:ascii="Angsana New" w:hAnsi="Angsana New"/>
          <w:sz w:val="30"/>
          <w:szCs w:val="30"/>
          <w:cs/>
        </w:rPr>
        <w:t>ลูกหนี้หลังจากหักค่าเผื่อหนี้สงสัยจะสูญ</w:t>
      </w:r>
    </w:p>
    <w:p w14:paraId="40B557AB" w14:textId="225BF155" w:rsidR="007A4A65" w:rsidRPr="007671A3" w:rsidRDefault="007A4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F1163D" w14:textId="77777777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ความเสี่ยงจากอัตราดอกเบี้ย</w:t>
      </w:r>
    </w:p>
    <w:p w14:paraId="46EED0D7" w14:textId="77777777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CEA82A" w14:textId="206A04C3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E17BD">
        <w:rPr>
          <w:rFonts w:ascii="Angsana New" w:hAnsi="Angsana New"/>
          <w:spacing w:val="8"/>
          <w:sz w:val="30"/>
          <w:szCs w:val="30"/>
          <w:cs/>
        </w:rPr>
        <w:t>ความเสี่ยงจากอัตราดอกเบี้ยเกิดจากการเปลี่ยนแปลงของอัตราดอกเบี้ยในตลาด อันจะมีผลต่อดอกเบี้ยสุทธิ</w:t>
      </w:r>
      <w:r w:rsidRPr="007671A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6E68F2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>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  <w:r w:rsidR="005B0127" w:rsidRPr="007671A3">
        <w:rPr>
          <w:rFonts w:ascii="Angsana New" w:hAnsi="Angsana New"/>
          <w:sz w:val="30"/>
          <w:szCs w:val="30"/>
        </w:rPr>
        <w:tab/>
      </w:r>
    </w:p>
    <w:p w14:paraId="5D1627DA" w14:textId="77777777" w:rsidR="005B0127" w:rsidRPr="007671A3" w:rsidRDefault="005B0127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03B2CF" w14:textId="2C7C50D9" w:rsidR="00466520" w:rsidRPr="007671A3" w:rsidRDefault="00466520" w:rsidP="00155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7671A3">
        <w:rPr>
          <w:rFonts w:ascii="Angsana New" w:hAnsi="Angsana New"/>
          <w:spacing w:val="2"/>
          <w:sz w:val="30"/>
          <w:szCs w:val="30"/>
          <w:cs/>
        </w:rPr>
        <w:t>อัตรา</w:t>
      </w:r>
      <w:r w:rsidRPr="007671A3">
        <w:rPr>
          <w:rFonts w:ascii="Angsana New" w:hAnsi="Angsana New"/>
          <w:sz w:val="30"/>
          <w:szCs w:val="30"/>
          <w:cs/>
        </w:rPr>
        <w:t>ผลตอบแทน</w:t>
      </w:r>
      <w:r w:rsidRPr="007671A3">
        <w:rPr>
          <w:rFonts w:ascii="Angsana New" w:hAnsi="Angsana New"/>
          <w:spacing w:val="2"/>
          <w:sz w:val="30"/>
          <w:szCs w:val="30"/>
          <w:cs/>
        </w:rPr>
        <w:t>ที่แท้จริงของ</w:t>
      </w:r>
      <w:r w:rsidR="001A0314">
        <w:rPr>
          <w:rFonts w:ascii="Angsana New" w:hAnsi="Angsana New" w:hint="cs"/>
          <w:spacing w:val="2"/>
          <w:sz w:val="30"/>
          <w:szCs w:val="30"/>
          <w:cs/>
        </w:rPr>
        <w:t>หนี้สินทางการเงินที่มีภาระดอกเบี้ย</w:t>
      </w:r>
      <w:r w:rsidRPr="007671A3">
        <w:rPr>
          <w:rFonts w:ascii="Angsana New" w:hAnsi="Angsana New"/>
          <w:spacing w:val="2"/>
          <w:sz w:val="30"/>
          <w:szCs w:val="30"/>
          <w:cs/>
        </w:rPr>
        <w:t xml:space="preserve"> ณ วันที่ </w:t>
      </w:r>
      <w:r w:rsidRPr="007671A3">
        <w:rPr>
          <w:rFonts w:ascii="Angsana New" w:hAnsi="Angsana New"/>
          <w:spacing w:val="2"/>
          <w:sz w:val="30"/>
          <w:szCs w:val="30"/>
        </w:rPr>
        <w:t>31</w:t>
      </w:r>
      <w:r w:rsidRPr="007671A3">
        <w:rPr>
          <w:rFonts w:ascii="Angsana New" w:hAnsi="Angsana New"/>
          <w:spacing w:val="2"/>
          <w:sz w:val="30"/>
          <w:szCs w:val="30"/>
          <w:cs/>
        </w:rPr>
        <w:t xml:space="preserve"> ธันวาคม และระยะเวลาที่ครบกำหนดชำระมีดังนี้</w:t>
      </w:r>
    </w:p>
    <w:p w14:paraId="08580264" w14:textId="77777777" w:rsidR="00155647" w:rsidRPr="007671A3" w:rsidRDefault="00155647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200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4743"/>
        <w:gridCol w:w="1440"/>
        <w:gridCol w:w="1393"/>
        <w:gridCol w:w="236"/>
        <w:gridCol w:w="1388"/>
      </w:tblGrid>
      <w:tr w:rsidR="00155647" w:rsidRPr="007671A3" w14:paraId="1C2D35A5" w14:textId="77777777" w:rsidTr="006F1710">
        <w:tc>
          <w:tcPr>
            <w:tcW w:w="4743" w:type="dxa"/>
          </w:tcPr>
          <w:p w14:paraId="14381BFA" w14:textId="77777777" w:rsidR="00155647" w:rsidRPr="007671A3" w:rsidRDefault="00155647" w:rsidP="004F658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7FE066" w14:textId="77777777" w:rsidR="00852A73" w:rsidRDefault="00852A73" w:rsidP="006F17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bidi="th-TH"/>
              </w:rPr>
            </w:pPr>
          </w:p>
          <w:p w14:paraId="30B07BB6" w14:textId="3A2B7314" w:rsidR="00155647" w:rsidRPr="00BE42A0" w:rsidRDefault="00852A73" w:rsidP="006F17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bidi="th-TH"/>
              </w:rPr>
            </w:pPr>
            <w:r w:rsidRPr="007B625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393" w:type="dxa"/>
          </w:tcPr>
          <w:p w14:paraId="47960715" w14:textId="23773EC9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  <w:p w14:paraId="619A927C" w14:textId="2FEA86A1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7622C20" w14:textId="77777777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388" w:type="dxa"/>
          </w:tcPr>
          <w:p w14:paraId="4F5C1F65" w14:textId="32E08E40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852A73" w:rsidRPr="007671A3" w14:paraId="266E5895" w14:textId="77777777" w:rsidTr="003C4D6A">
        <w:tc>
          <w:tcPr>
            <w:tcW w:w="4743" w:type="dxa"/>
          </w:tcPr>
          <w:p w14:paraId="664B011E" w14:textId="77777777" w:rsidR="00852A73" w:rsidRPr="007671A3" w:rsidRDefault="00852A73" w:rsidP="003C4D6A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676BC67" w14:textId="5172C074" w:rsidR="00852A73" w:rsidRPr="00BE42A0" w:rsidRDefault="00852A73" w:rsidP="003C4D6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bidi="th-TH"/>
              </w:rPr>
            </w:pPr>
            <w:r w:rsidRPr="00BE42A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393" w:type="dxa"/>
          </w:tcPr>
          <w:p w14:paraId="7426B9D2" w14:textId="77777777" w:rsidR="00852A73" w:rsidRPr="007671A3" w:rsidRDefault="00852A73" w:rsidP="003C4D6A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B3978A" w14:textId="77777777" w:rsidR="00852A73" w:rsidRPr="007671A3" w:rsidRDefault="00852A73" w:rsidP="003C4D6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</w:tcPr>
          <w:p w14:paraId="60C9527C" w14:textId="0CA03686" w:rsidR="00852A73" w:rsidRPr="006F1710" w:rsidRDefault="00852A73" w:rsidP="006F171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</w:t>
            </w:r>
          </w:p>
        </w:tc>
      </w:tr>
      <w:tr w:rsidR="00852A73" w:rsidRPr="007671A3" w14:paraId="18589238" w14:textId="77777777" w:rsidTr="003C4D6A">
        <w:tc>
          <w:tcPr>
            <w:tcW w:w="4743" w:type="dxa"/>
          </w:tcPr>
          <w:p w14:paraId="4EB5A640" w14:textId="77777777" w:rsidR="00852A73" w:rsidRPr="007671A3" w:rsidRDefault="00852A73" w:rsidP="003C4D6A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9B7CD41" w14:textId="134D0386" w:rsidR="00852A73" w:rsidRPr="007671A3" w:rsidRDefault="00852A73" w:rsidP="003C4D6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393" w:type="dxa"/>
          </w:tcPr>
          <w:p w14:paraId="0B49EE97" w14:textId="6D25169B" w:rsidR="00852A73" w:rsidRPr="007671A3" w:rsidRDefault="00852A73" w:rsidP="003C4D6A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E52BE45" w14:textId="77777777" w:rsidR="00852A73" w:rsidRPr="007671A3" w:rsidRDefault="00852A73" w:rsidP="003C4D6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</w:tcPr>
          <w:p w14:paraId="375A2560" w14:textId="6C1043BC" w:rsidR="00852A73" w:rsidRPr="007671A3" w:rsidRDefault="00852A73" w:rsidP="003C4D6A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55647" w:rsidRPr="007671A3" w14:paraId="04E15AEE" w14:textId="77777777" w:rsidTr="006F1710">
        <w:tc>
          <w:tcPr>
            <w:tcW w:w="4743" w:type="dxa"/>
          </w:tcPr>
          <w:p w14:paraId="0D6FBE28" w14:textId="77777777" w:rsidR="00155647" w:rsidRPr="007671A3" w:rsidRDefault="00155647" w:rsidP="004F658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8A73433" w14:textId="6BBDEF2F" w:rsidR="00155647" w:rsidRPr="007671A3" w:rsidRDefault="00852A73" w:rsidP="00B264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3017" w:type="dxa"/>
            <w:gridSpan w:val="3"/>
          </w:tcPr>
          <w:p w14:paraId="12DEB563" w14:textId="34AD6878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42A0" w:rsidRPr="007671A3" w14:paraId="0995FF79" w14:textId="77777777" w:rsidTr="006F1710">
        <w:tc>
          <w:tcPr>
            <w:tcW w:w="4743" w:type="dxa"/>
          </w:tcPr>
          <w:p w14:paraId="7253E59C" w14:textId="3EE6059F" w:rsidR="00BE42A0" w:rsidRPr="007671A3" w:rsidRDefault="00BE42A0" w:rsidP="008A0AA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8A0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440" w:type="dxa"/>
          </w:tcPr>
          <w:p w14:paraId="179C977F" w14:textId="77777777" w:rsidR="00BE42A0" w:rsidRPr="007671A3" w:rsidRDefault="00BE42A0" w:rsidP="00CF24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3" w:type="dxa"/>
          </w:tcPr>
          <w:p w14:paraId="6D6CA67F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C3C3B49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</w:tcPr>
          <w:p w14:paraId="2DBB681E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E42A0" w:rsidRPr="007671A3" w14:paraId="3C4C65FF" w14:textId="77777777" w:rsidTr="006F1710">
        <w:tc>
          <w:tcPr>
            <w:tcW w:w="4743" w:type="dxa"/>
          </w:tcPr>
          <w:p w14:paraId="5A767DC0" w14:textId="77777777" w:rsidR="00BE42A0" w:rsidRPr="007671A3" w:rsidRDefault="00BE42A0" w:rsidP="00CF241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40" w:type="dxa"/>
          </w:tcPr>
          <w:p w14:paraId="0EC322D1" w14:textId="77777777" w:rsidR="00BE42A0" w:rsidRPr="007671A3" w:rsidRDefault="00BE42A0" w:rsidP="00CF24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3" w:type="dxa"/>
          </w:tcPr>
          <w:p w14:paraId="6F1B6D43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3B8C2B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vAlign w:val="center"/>
          </w:tcPr>
          <w:p w14:paraId="297D0598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A0AA1" w:rsidRPr="007671A3" w14:paraId="79B482D7" w14:textId="77777777" w:rsidTr="006F1710">
        <w:tc>
          <w:tcPr>
            <w:tcW w:w="4743" w:type="dxa"/>
          </w:tcPr>
          <w:p w14:paraId="59F1AFF1" w14:textId="77777777" w:rsidR="008A0AA1" w:rsidRPr="007671A3" w:rsidRDefault="008A0AA1" w:rsidP="008A0AA1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</w:tcPr>
          <w:p w14:paraId="27F79542" w14:textId="708DD848" w:rsidR="008A0AA1" w:rsidRPr="007671A3" w:rsidRDefault="00852A7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3.53</w:t>
            </w:r>
          </w:p>
        </w:tc>
        <w:tc>
          <w:tcPr>
            <w:tcW w:w="1393" w:type="dxa"/>
            <w:tcBorders>
              <w:bottom w:val="double" w:sz="4" w:space="0" w:color="auto"/>
            </w:tcBorders>
          </w:tcPr>
          <w:p w14:paraId="6025BD3F" w14:textId="5791A9C3" w:rsidR="008A0AA1" w:rsidRPr="009C174A" w:rsidRDefault="008A0AA1" w:rsidP="00B12C8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C174A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DA038A" w14:textId="77777777" w:rsidR="008A0AA1" w:rsidRPr="009C174A" w:rsidRDefault="008A0AA1" w:rsidP="008A0AA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  <w:vAlign w:val="center"/>
          </w:tcPr>
          <w:p w14:paraId="20C67CF5" w14:textId="1A46BF7F" w:rsidR="008A0AA1" w:rsidRPr="009C174A" w:rsidRDefault="008A0AA1" w:rsidP="008A0AA1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C174A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300,000</w:t>
            </w:r>
          </w:p>
        </w:tc>
      </w:tr>
      <w:tr w:rsidR="008A0AA1" w:rsidRPr="007671A3" w14:paraId="2CDD208B" w14:textId="77777777" w:rsidTr="006F1710">
        <w:tc>
          <w:tcPr>
            <w:tcW w:w="4743" w:type="dxa"/>
          </w:tcPr>
          <w:p w14:paraId="26CA1612" w14:textId="77777777" w:rsidR="008A0AA1" w:rsidRPr="007671A3" w:rsidRDefault="008A0AA1" w:rsidP="008A0AA1">
            <w:pPr>
              <w:tabs>
                <w:tab w:val="left" w:pos="0"/>
              </w:tabs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1BD6AD6" w14:textId="77777777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</w:tcPr>
          <w:p w14:paraId="4AB8535B" w14:textId="77777777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C62AC11" w14:textId="77777777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106FD222" w14:textId="77777777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A0AA1" w:rsidRPr="007671A3" w14:paraId="120EA123" w14:textId="77777777" w:rsidTr="006F1710">
        <w:tc>
          <w:tcPr>
            <w:tcW w:w="4743" w:type="dxa"/>
          </w:tcPr>
          <w:p w14:paraId="546A0645" w14:textId="59D41B94" w:rsidR="008A0AA1" w:rsidRPr="007671A3" w:rsidRDefault="008A0AA1" w:rsidP="008A0AA1">
            <w:pPr>
              <w:tabs>
                <w:tab w:val="left" w:pos="0"/>
              </w:tabs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3695EEAE" w14:textId="77777777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3" w:type="dxa"/>
          </w:tcPr>
          <w:p w14:paraId="027F6C8C" w14:textId="018A6D76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6159D5" w14:textId="77777777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</w:tcPr>
          <w:p w14:paraId="6D73E46A" w14:textId="006DB910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A0AA1" w:rsidRPr="007671A3" w14:paraId="0B2C9744" w14:textId="77777777" w:rsidTr="006F1710">
        <w:tc>
          <w:tcPr>
            <w:tcW w:w="4743" w:type="dxa"/>
          </w:tcPr>
          <w:p w14:paraId="56487209" w14:textId="29317465" w:rsidR="008A0AA1" w:rsidRPr="007671A3" w:rsidRDefault="008A0AA1" w:rsidP="008A0AA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40" w:type="dxa"/>
          </w:tcPr>
          <w:p w14:paraId="5E5300E8" w14:textId="77777777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3" w:type="dxa"/>
          </w:tcPr>
          <w:p w14:paraId="344BB78F" w14:textId="30F26680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69965A4" w14:textId="77777777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vAlign w:val="center"/>
          </w:tcPr>
          <w:p w14:paraId="57CDBF31" w14:textId="0DBFEAA5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A0AA1" w:rsidRPr="007671A3" w14:paraId="07138E7A" w14:textId="77777777" w:rsidTr="006F1710">
        <w:tc>
          <w:tcPr>
            <w:tcW w:w="4743" w:type="dxa"/>
          </w:tcPr>
          <w:p w14:paraId="4DE5385A" w14:textId="25D81AB2" w:rsidR="008A0AA1" w:rsidRPr="007671A3" w:rsidRDefault="008A0AA1" w:rsidP="008A0AA1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</w:tcPr>
          <w:p w14:paraId="6DAFACBC" w14:textId="0CAF25E4" w:rsidR="008A0AA1" w:rsidRPr="007671A3" w:rsidRDefault="00852A73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3.53</w:t>
            </w:r>
          </w:p>
        </w:tc>
        <w:tc>
          <w:tcPr>
            <w:tcW w:w="1393" w:type="dxa"/>
            <w:tcBorders>
              <w:bottom w:val="double" w:sz="4" w:space="0" w:color="auto"/>
            </w:tcBorders>
          </w:tcPr>
          <w:p w14:paraId="0782928D" w14:textId="3F05B534" w:rsidR="008A0AA1" w:rsidRPr="009C174A" w:rsidRDefault="007F29CC" w:rsidP="00B12C8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C174A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73CCE37" w14:textId="77777777" w:rsidR="008A0AA1" w:rsidRPr="009C174A" w:rsidRDefault="008A0AA1" w:rsidP="008A0AA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  <w:vAlign w:val="center"/>
          </w:tcPr>
          <w:p w14:paraId="32BFE727" w14:textId="3BCC8EC2" w:rsidR="008A0AA1" w:rsidRPr="009C174A" w:rsidRDefault="007F29CC" w:rsidP="008A0AA1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9C174A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200,000</w:t>
            </w:r>
          </w:p>
        </w:tc>
      </w:tr>
    </w:tbl>
    <w:p w14:paraId="18FF490D" w14:textId="77777777" w:rsidR="008A0AA1" w:rsidRDefault="008A0AA1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00FBA4" w14:textId="77777777" w:rsidR="000453BF" w:rsidRDefault="000453BF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C26D23" w14:textId="77777777" w:rsidR="000453BF" w:rsidRDefault="000453BF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97E747" w14:textId="2A442E5B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34907200" w14:textId="77777777" w:rsidR="00C4655F" w:rsidRPr="007671A3" w:rsidRDefault="00C4655F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72305C" w14:textId="50017A85" w:rsidR="003D3005" w:rsidRPr="007671A3" w:rsidRDefault="00C4655F" w:rsidP="003D3005">
      <w:pPr>
        <w:pStyle w:val="BodyText3"/>
        <w:tabs>
          <w:tab w:val="clear" w:pos="540"/>
        </w:tabs>
        <w:spacing w:line="240" w:lineRule="auto"/>
        <w:ind w:left="562" w:right="0"/>
        <w:jc w:val="thaiDistribute"/>
        <w:rPr>
          <w:rFonts w:ascii="Angsana New" w:hAnsi="Angsana New" w:cs="Angsana New"/>
          <w:spacing w:val="4"/>
        </w:rPr>
      </w:pPr>
      <w:r w:rsidRPr="007671A3">
        <w:rPr>
          <w:rFonts w:ascii="Angsana New" w:hAnsi="Angsana New" w:cs="Angsana New"/>
          <w:spacing w:val="4"/>
          <w:cs/>
        </w:rPr>
        <w:t>ความเสี่ยงจากอัตราแลกเปลี่ยนเกิดจาก</w:t>
      </w:r>
      <w:r w:rsidR="005A7470" w:rsidRPr="007671A3">
        <w:rPr>
          <w:rFonts w:ascii="Angsana New" w:hAnsi="Angsana New" w:cs="Angsana New" w:hint="cs"/>
          <w:spacing w:val="4"/>
          <w:cs/>
        </w:rPr>
        <w:t>ความผันผวนของอัตราแลกเปลี่ยน</w:t>
      </w:r>
      <w:r w:rsidRPr="007671A3">
        <w:rPr>
          <w:rFonts w:ascii="Angsana New" w:hAnsi="Angsana New" w:cs="Angsana New"/>
          <w:spacing w:val="4"/>
          <w:cs/>
        </w:rPr>
        <w:t>เงินตราต่างประเทศ</w:t>
      </w:r>
    </w:p>
    <w:p w14:paraId="4BB60267" w14:textId="77777777" w:rsidR="00C4655F" w:rsidRPr="007671A3" w:rsidRDefault="00C4655F" w:rsidP="003D3005">
      <w:pPr>
        <w:pStyle w:val="BodyText3"/>
        <w:tabs>
          <w:tab w:val="clear" w:pos="540"/>
        </w:tabs>
        <w:spacing w:line="240" w:lineRule="auto"/>
        <w:ind w:left="562" w:right="0"/>
        <w:jc w:val="thaiDistribute"/>
        <w:rPr>
          <w:rFonts w:ascii="Angsana New" w:hAnsi="Angsana New" w:cs="Angsana New"/>
        </w:rPr>
      </w:pPr>
    </w:p>
    <w:p w14:paraId="2087001D" w14:textId="6AEB02CA" w:rsidR="00C4655F" w:rsidRPr="007671A3" w:rsidRDefault="00C4655F" w:rsidP="003D3005">
      <w:pPr>
        <w:pStyle w:val="BodyText3"/>
        <w:tabs>
          <w:tab w:val="clear" w:pos="540"/>
        </w:tabs>
        <w:spacing w:line="240" w:lineRule="auto"/>
        <w:ind w:left="562" w:right="0"/>
        <w:jc w:val="thaiDistribute"/>
        <w:rPr>
          <w:rFonts w:ascii="Angsana New" w:hAnsi="Angsana New" w:cs="Angsana New"/>
        </w:rPr>
      </w:pPr>
      <w:r w:rsidRPr="007671A3">
        <w:rPr>
          <w:rFonts w:ascii="Angsana New" w:hAnsi="Angsana New" w:cs="Angsana New"/>
          <w:cs/>
        </w:rPr>
        <w:t xml:space="preserve">ณ วันที่ </w:t>
      </w:r>
      <w:r w:rsidRPr="007671A3">
        <w:rPr>
          <w:rFonts w:ascii="Angsana New" w:hAnsi="Angsana New" w:cs="Angsana New"/>
        </w:rPr>
        <w:t xml:space="preserve">31 </w:t>
      </w:r>
      <w:r w:rsidR="005A7470" w:rsidRPr="007671A3">
        <w:rPr>
          <w:rFonts w:ascii="Angsana New" w:hAnsi="Angsana New" w:cs="Angsana New"/>
          <w:cs/>
        </w:rPr>
        <w:t xml:space="preserve">ธันวาคม </w:t>
      </w:r>
      <w:r w:rsidR="006E68F2">
        <w:rPr>
          <w:rFonts w:ascii="Angsana New" w:hAnsi="Angsana New" w:cs="Angsana New"/>
          <w:cs/>
        </w:rPr>
        <w:t>กลุ่มบริษัท</w:t>
      </w:r>
      <w:r w:rsidRPr="007671A3">
        <w:rPr>
          <w:rFonts w:ascii="Angsana New" w:hAnsi="Angsana New" w:cs="Angsana New"/>
          <w:cs/>
        </w:rPr>
        <w:t>มี</w:t>
      </w:r>
      <w:r w:rsidR="005A7470" w:rsidRPr="007671A3">
        <w:rPr>
          <w:rFonts w:ascii="Angsana New" w:hAnsi="Angsana New" w:cs="Angsana New"/>
          <w:cs/>
        </w:rPr>
        <w:t>ส</w:t>
      </w:r>
      <w:r w:rsidR="00622C2B">
        <w:rPr>
          <w:rFonts w:ascii="Angsana New" w:hAnsi="Angsana New" w:cs="Angsana New"/>
          <w:cs/>
        </w:rPr>
        <w:t>ินทรัพย์และหนี้สินซึ่งมีสกุล</w:t>
      </w:r>
      <w:r w:rsidRPr="007671A3">
        <w:rPr>
          <w:rFonts w:ascii="Angsana New" w:hAnsi="Angsana New" w:cs="Angsana New"/>
          <w:cs/>
        </w:rPr>
        <w:t>ต่างประเทศดังนี้</w:t>
      </w:r>
    </w:p>
    <w:p w14:paraId="4ADB873E" w14:textId="3C4618A1" w:rsidR="00BE34B2" w:rsidRPr="007671A3" w:rsidRDefault="00BE3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42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2"/>
        <w:gridCol w:w="990"/>
        <w:gridCol w:w="180"/>
        <w:gridCol w:w="1080"/>
        <w:gridCol w:w="270"/>
        <w:gridCol w:w="990"/>
        <w:gridCol w:w="180"/>
        <w:gridCol w:w="1170"/>
        <w:gridCol w:w="180"/>
        <w:gridCol w:w="1080"/>
      </w:tblGrid>
      <w:tr w:rsidR="005B3B34" w:rsidRPr="007671A3" w14:paraId="36CE1055" w14:textId="77777777" w:rsidTr="009B374C">
        <w:trPr>
          <w:cantSplit/>
          <w:tblHeader/>
        </w:trPr>
        <w:tc>
          <w:tcPr>
            <w:tcW w:w="3022" w:type="dxa"/>
            <w:shd w:val="clear" w:color="auto" w:fill="auto"/>
          </w:tcPr>
          <w:p w14:paraId="2DEE764A" w14:textId="71EAF460" w:rsidR="005B3B34" w:rsidRPr="007671A3" w:rsidRDefault="00BE34B2" w:rsidP="00474C81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990" w:type="dxa"/>
            <w:shd w:val="clear" w:color="auto" w:fill="auto"/>
          </w:tcPr>
          <w:p w14:paraId="303CB373" w14:textId="77777777" w:rsidR="005B3B34" w:rsidRPr="007671A3" w:rsidRDefault="005B3B34" w:rsidP="00474C81">
            <w:pPr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BD0FF5" w14:textId="77777777" w:rsidR="005B3B34" w:rsidRPr="007671A3" w:rsidRDefault="005B3B34" w:rsidP="00474C81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719E0EE" w14:textId="77777777" w:rsidR="005B3B34" w:rsidRPr="007671A3" w:rsidRDefault="005B3B34" w:rsidP="00474C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6D6C369" w14:textId="77777777" w:rsidR="005B3B34" w:rsidRPr="007671A3" w:rsidRDefault="005B3B34" w:rsidP="00474C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813486C" w14:textId="77777777" w:rsidR="005B3B34" w:rsidRPr="007671A3" w:rsidRDefault="005B3B34" w:rsidP="00474C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0AA1" w:rsidRPr="007671A3" w14:paraId="3784C140" w14:textId="77777777" w:rsidTr="009B374C">
        <w:trPr>
          <w:cantSplit/>
          <w:tblHeader/>
        </w:trPr>
        <w:tc>
          <w:tcPr>
            <w:tcW w:w="3022" w:type="dxa"/>
            <w:shd w:val="clear" w:color="auto" w:fill="auto"/>
          </w:tcPr>
          <w:p w14:paraId="1A555018" w14:textId="77777777" w:rsidR="008A0AA1" w:rsidRPr="007671A3" w:rsidRDefault="008A0AA1" w:rsidP="008A0AA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EE5992" w14:textId="3F675E8B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EF205D" w14:textId="77777777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B95FF5" w14:textId="2EAD5AB0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DA3217B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483FAE" w14:textId="4EC78EFA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6CBFC170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6CCD9E" w14:textId="5EA525CE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018D77A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0F3C2F" w14:textId="4E8A4110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</w:tr>
      <w:tr w:rsidR="008A0AA1" w:rsidRPr="007671A3" w14:paraId="7386F921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7AF6767C" w14:textId="77777777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2C62C3" w14:textId="77777777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D5CC73" w14:textId="77777777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7E112A0C" w14:textId="77777777" w:rsidR="008A0AA1" w:rsidRPr="007671A3" w:rsidRDefault="008A0AA1" w:rsidP="008A0AA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A0AA1" w:rsidRPr="007671A3" w14:paraId="1DA498A6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1C10610D" w14:textId="431F109C" w:rsidR="008A0AA1" w:rsidRPr="007671A3" w:rsidRDefault="008A0AA1" w:rsidP="008A0AA1">
            <w:pPr>
              <w:tabs>
                <w:tab w:val="clear" w:pos="227"/>
                <w:tab w:val="left" w:pos="2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ดอลลาร์ออสเตรเลีย</w:t>
            </w:r>
          </w:p>
        </w:tc>
        <w:tc>
          <w:tcPr>
            <w:tcW w:w="990" w:type="dxa"/>
            <w:shd w:val="clear" w:color="auto" w:fill="auto"/>
          </w:tcPr>
          <w:p w14:paraId="3B67DF27" w14:textId="77777777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E8B42F" w14:textId="77777777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C5540D2" w14:textId="77777777" w:rsidR="008A0AA1" w:rsidRPr="007671A3" w:rsidRDefault="008A0AA1" w:rsidP="008A0AA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8A0AA1" w:rsidRPr="007671A3" w14:paraId="549F69E2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4E80E28F" w14:textId="77777777" w:rsidR="008A0AA1" w:rsidRPr="007671A3" w:rsidRDefault="008A0AA1" w:rsidP="008A0A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41806203" w14:textId="528A3EDC" w:rsidR="008A0AA1" w:rsidRPr="007671A3" w:rsidRDefault="008A0AA1" w:rsidP="008A0AA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3CF3AA" w14:textId="77777777" w:rsidR="008A0AA1" w:rsidRPr="007671A3" w:rsidRDefault="008A0AA1" w:rsidP="008A0A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5CB426" w14:textId="49F5A797" w:rsidR="008A0AA1" w:rsidRPr="007671A3" w:rsidRDefault="00232C7C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77E528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9EF0B8" w14:textId="0D4EA988" w:rsidR="008A0AA1" w:rsidRPr="007671A3" w:rsidRDefault="008A0AA1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4,763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859DBB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00F570" w14:textId="1D30693E" w:rsidR="008A0AA1" w:rsidRPr="007671A3" w:rsidRDefault="00232C7C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48FBE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9B65DC" w14:textId="71B1D2D8" w:rsidR="008A0AA1" w:rsidRPr="007671A3" w:rsidRDefault="008A0AA1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4,763</w:t>
            </w:r>
          </w:p>
        </w:tc>
      </w:tr>
      <w:tr w:rsidR="008A0AA1" w:rsidRPr="007671A3" w14:paraId="4E5A406C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652E2727" w14:textId="77777777" w:rsidR="008A0AA1" w:rsidRPr="007671A3" w:rsidRDefault="008A0AA1" w:rsidP="008A0AA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A0E94C" w14:textId="77777777" w:rsidR="008A0AA1" w:rsidRPr="007671A3" w:rsidRDefault="008A0AA1" w:rsidP="008A0AA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622D230" w14:textId="77777777" w:rsidR="008A0AA1" w:rsidRPr="007671A3" w:rsidRDefault="008A0AA1" w:rsidP="008A0A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E66384" w14:textId="77777777" w:rsidR="008A0AA1" w:rsidRPr="007671A3" w:rsidRDefault="008A0AA1" w:rsidP="008A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847DE4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DE83DA" w14:textId="77777777" w:rsidR="008A0AA1" w:rsidRPr="007671A3" w:rsidRDefault="008A0AA1" w:rsidP="008A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74E497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7236A4" w14:textId="77777777" w:rsidR="008A0AA1" w:rsidRPr="007671A3" w:rsidRDefault="008A0AA1" w:rsidP="008A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A734DA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A37207" w14:textId="77777777" w:rsidR="008A0AA1" w:rsidRPr="007671A3" w:rsidRDefault="008A0AA1" w:rsidP="008A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AA1" w:rsidRPr="007671A3" w14:paraId="478A15DE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77664CD1" w14:textId="1775BFF1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เงินดอลลาร์สหรัฐ</w:t>
            </w:r>
          </w:p>
        </w:tc>
        <w:tc>
          <w:tcPr>
            <w:tcW w:w="990" w:type="dxa"/>
            <w:shd w:val="clear" w:color="auto" w:fill="auto"/>
          </w:tcPr>
          <w:p w14:paraId="2A9DE91C" w14:textId="77777777" w:rsidR="008A0AA1" w:rsidRPr="007671A3" w:rsidRDefault="008A0AA1" w:rsidP="008A0AA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04A254" w14:textId="77777777" w:rsidR="008A0AA1" w:rsidRPr="007671A3" w:rsidRDefault="008A0AA1" w:rsidP="008A0A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D42B1C" w14:textId="77777777" w:rsidR="008A0AA1" w:rsidRPr="007671A3" w:rsidRDefault="008A0AA1" w:rsidP="008A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86ACAA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9AA0EB" w14:textId="77777777" w:rsidR="008A0AA1" w:rsidRPr="007671A3" w:rsidRDefault="008A0AA1" w:rsidP="008A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1C22D4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70DA9E" w14:textId="77777777" w:rsidR="008A0AA1" w:rsidRPr="007671A3" w:rsidRDefault="008A0AA1" w:rsidP="008A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7FDF6A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AB90F" w14:textId="77777777" w:rsidR="008A0AA1" w:rsidRPr="007671A3" w:rsidRDefault="008A0AA1" w:rsidP="008A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AA1" w:rsidRPr="009363AD" w14:paraId="4E673CCC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02ADEF74" w14:textId="1B512F4F" w:rsidR="008A0AA1" w:rsidRPr="007671A3" w:rsidRDefault="008A0AA1" w:rsidP="008A0AA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65C7DB47" w14:textId="1C9A60FB" w:rsidR="008A0AA1" w:rsidRPr="007671A3" w:rsidRDefault="008A0AA1" w:rsidP="008A0AA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341E18" w14:textId="77777777" w:rsidR="008A0AA1" w:rsidRPr="007671A3" w:rsidRDefault="008A0AA1" w:rsidP="008A0A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734D65" w14:textId="702B198E" w:rsidR="008A0AA1" w:rsidRPr="007671A3" w:rsidRDefault="00232C7C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CEAE4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7C0670" w14:textId="7C17403E" w:rsidR="008A0AA1" w:rsidRPr="007671A3" w:rsidRDefault="008A0AA1" w:rsidP="0093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10002E" w14:textId="77777777" w:rsidR="008A0AA1" w:rsidRPr="009363AD" w:rsidRDefault="008A0AA1" w:rsidP="009363A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E3CA8A" w14:textId="65423BF3" w:rsidR="008A0AA1" w:rsidRPr="007671A3" w:rsidRDefault="00232C7C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DDE434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887117" w14:textId="6FD38774" w:rsidR="008A0AA1" w:rsidRPr="007671A3" w:rsidRDefault="008A0AA1" w:rsidP="00936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8A0AA1" w:rsidRPr="007671A3" w14:paraId="6EB83792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022AAA61" w14:textId="77777777" w:rsidR="008A0AA1" w:rsidRPr="007671A3" w:rsidRDefault="008A0AA1" w:rsidP="008A0AA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9D6F9B2" w14:textId="77777777" w:rsidR="008A0AA1" w:rsidRPr="007671A3" w:rsidRDefault="008A0AA1" w:rsidP="008A0AA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35ECD3" w14:textId="77777777" w:rsidR="008A0AA1" w:rsidRPr="007671A3" w:rsidRDefault="008A0AA1" w:rsidP="008A0A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CB05E3" w14:textId="77777777" w:rsidR="008A0AA1" w:rsidRPr="007671A3" w:rsidRDefault="008A0AA1" w:rsidP="008A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ADA7E3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0E81D0" w14:textId="77777777" w:rsidR="008A0AA1" w:rsidRPr="007671A3" w:rsidRDefault="008A0AA1" w:rsidP="008A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96D3F0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4D940C" w14:textId="77777777" w:rsidR="008A0AA1" w:rsidRPr="007671A3" w:rsidRDefault="008A0AA1" w:rsidP="008A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3585D9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5CA87B" w14:textId="77777777" w:rsidR="008A0AA1" w:rsidRPr="007671A3" w:rsidRDefault="008A0AA1" w:rsidP="008A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AA1" w:rsidRPr="007671A3" w14:paraId="7B24129F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699435D9" w14:textId="77777777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990" w:type="dxa"/>
            <w:shd w:val="clear" w:color="auto" w:fill="auto"/>
          </w:tcPr>
          <w:p w14:paraId="75E2BA91" w14:textId="77777777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1C4CBB" w14:textId="77777777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56B865BE" w14:textId="77777777" w:rsidR="008A0AA1" w:rsidRPr="007671A3" w:rsidRDefault="008A0AA1" w:rsidP="008A0AA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232C7C" w:rsidRPr="007671A3" w14:paraId="0AD6596D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31EB4D7B" w14:textId="77777777" w:rsidR="00232C7C" w:rsidRPr="007671A3" w:rsidRDefault="00232C7C" w:rsidP="00232C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2B083AEE" w14:textId="03204C89" w:rsidR="00232C7C" w:rsidRPr="007671A3" w:rsidRDefault="00232C7C" w:rsidP="00232C7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C98EBB" w14:textId="77777777" w:rsidR="00232C7C" w:rsidRPr="007671A3" w:rsidRDefault="00232C7C" w:rsidP="00232C7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7586B5" w14:textId="40804449" w:rsidR="00232C7C" w:rsidRPr="007671A3" w:rsidRDefault="00232C7C" w:rsidP="0023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DA173" w14:textId="77777777" w:rsidR="00232C7C" w:rsidRPr="007671A3" w:rsidRDefault="00232C7C" w:rsidP="00232C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E78E7F" w14:textId="5B7B197C" w:rsidR="00232C7C" w:rsidRPr="007671A3" w:rsidRDefault="00232C7C" w:rsidP="0023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(12,293)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2702F" w14:textId="77777777" w:rsidR="00232C7C" w:rsidRPr="007671A3" w:rsidRDefault="00232C7C" w:rsidP="00232C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A690F2" w14:textId="189AE9C9" w:rsidR="00232C7C" w:rsidRPr="007671A3" w:rsidRDefault="00232C7C" w:rsidP="0023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134D88" w14:textId="77777777" w:rsidR="00232C7C" w:rsidRPr="007671A3" w:rsidRDefault="00232C7C" w:rsidP="00232C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924E65" w14:textId="39F4E34B" w:rsidR="00232C7C" w:rsidRPr="007671A3" w:rsidRDefault="00232C7C" w:rsidP="0023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(12,293)</w:t>
            </w:r>
          </w:p>
        </w:tc>
      </w:tr>
      <w:tr w:rsidR="00232C7C" w:rsidRPr="007671A3" w14:paraId="1D09EF61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5C31712E" w14:textId="213C4061" w:rsidR="00232C7C" w:rsidRPr="007671A3" w:rsidRDefault="00232C7C" w:rsidP="00232C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6FCFCF98" w14:textId="64CCE449" w:rsidR="00232C7C" w:rsidRPr="007671A3" w:rsidRDefault="00232C7C" w:rsidP="00232C7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5BEAEA" w14:textId="77777777" w:rsidR="00232C7C" w:rsidRPr="007671A3" w:rsidRDefault="00232C7C" w:rsidP="00232C7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4FCDAD" w14:textId="13C88D59" w:rsidR="00232C7C" w:rsidRPr="007671A3" w:rsidRDefault="00232C7C" w:rsidP="0023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2484D" w14:textId="77777777" w:rsidR="00232C7C" w:rsidRPr="007671A3" w:rsidRDefault="00232C7C" w:rsidP="00232C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ECA5E3" w14:textId="7CBE84FC" w:rsidR="00232C7C" w:rsidRPr="007671A3" w:rsidRDefault="00232C7C" w:rsidP="0023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(293)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A4CF4D" w14:textId="77777777" w:rsidR="00232C7C" w:rsidRPr="007671A3" w:rsidRDefault="00232C7C" w:rsidP="00232C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B1B502" w14:textId="0A07764D" w:rsidR="00232C7C" w:rsidRPr="007671A3" w:rsidRDefault="00232C7C" w:rsidP="0023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79E71E" w14:textId="77777777" w:rsidR="00232C7C" w:rsidRPr="007671A3" w:rsidRDefault="00232C7C" w:rsidP="00232C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A43820" w14:textId="307C4F24" w:rsidR="00232C7C" w:rsidRPr="007671A3" w:rsidRDefault="00232C7C" w:rsidP="0023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(293)</w:t>
            </w:r>
          </w:p>
        </w:tc>
      </w:tr>
      <w:tr w:rsidR="00232C7C" w:rsidRPr="007671A3" w14:paraId="716CF3F3" w14:textId="77777777" w:rsidTr="002C559B">
        <w:trPr>
          <w:cantSplit/>
        </w:trPr>
        <w:tc>
          <w:tcPr>
            <w:tcW w:w="3022" w:type="dxa"/>
            <w:shd w:val="clear" w:color="auto" w:fill="auto"/>
          </w:tcPr>
          <w:p w14:paraId="21312838" w14:textId="77777777" w:rsidR="00232C7C" w:rsidRPr="007671A3" w:rsidRDefault="00232C7C" w:rsidP="00232C7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</w:p>
          <w:p w14:paraId="75E0A6DC" w14:textId="77777777" w:rsidR="00232C7C" w:rsidRPr="007671A3" w:rsidRDefault="00232C7C" w:rsidP="00232C7C">
            <w:pPr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990" w:type="dxa"/>
            <w:shd w:val="clear" w:color="auto" w:fill="auto"/>
          </w:tcPr>
          <w:p w14:paraId="466E40CE" w14:textId="77777777" w:rsidR="00232C7C" w:rsidRPr="007671A3" w:rsidRDefault="00232C7C" w:rsidP="00232C7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B8F47B" w14:textId="77777777" w:rsidR="00232C7C" w:rsidRPr="007671A3" w:rsidRDefault="00232C7C" w:rsidP="00232C7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35BD4" w14:textId="0FE3473B" w:rsidR="00232C7C" w:rsidRPr="007671A3" w:rsidRDefault="00232C7C" w:rsidP="0023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F6B39F" w14:textId="77777777" w:rsidR="00232C7C" w:rsidRPr="007671A3" w:rsidRDefault="00232C7C" w:rsidP="00232C7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0967A" w14:textId="1BDAE3D0" w:rsidR="00232C7C" w:rsidRPr="007671A3" w:rsidRDefault="00232C7C" w:rsidP="0044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(7,784)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49B85D" w14:textId="77777777" w:rsidR="00232C7C" w:rsidRPr="007671A3" w:rsidRDefault="00232C7C" w:rsidP="00232C7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5EC7D" w14:textId="5B5216E0" w:rsidR="00232C7C" w:rsidRPr="007671A3" w:rsidRDefault="00232C7C" w:rsidP="0023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5E69AC" w14:textId="77777777" w:rsidR="00232C7C" w:rsidRPr="007671A3" w:rsidRDefault="00232C7C" w:rsidP="00232C7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49707B" w14:textId="6A824021" w:rsidR="00232C7C" w:rsidRPr="007671A3" w:rsidRDefault="00232C7C" w:rsidP="00232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(7,784)</w:t>
            </w:r>
          </w:p>
        </w:tc>
      </w:tr>
    </w:tbl>
    <w:p w14:paraId="7BD7A63D" w14:textId="77777777" w:rsidR="00221752" w:rsidRPr="007671A3" w:rsidRDefault="00221752" w:rsidP="00733C00">
      <w:pPr>
        <w:tabs>
          <w:tab w:val="left" w:pos="540"/>
          <w:tab w:val="left" w:pos="1080"/>
          <w:tab w:val="left" w:pos="9504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1160D5" w14:textId="77777777" w:rsidR="00E81C4A" w:rsidRPr="007671A3" w:rsidRDefault="00E81C4A" w:rsidP="00E81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Pr="007671A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7671A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</w:p>
    <w:p w14:paraId="04BC89CC" w14:textId="77777777" w:rsidR="00E81C4A" w:rsidRPr="007671A3" w:rsidRDefault="00E81C4A" w:rsidP="00E81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FFF1659" w14:textId="20FBE789" w:rsidR="002431BD" w:rsidRPr="007671A3" w:rsidRDefault="002431BD" w:rsidP="0053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 ฝ่ายบริหารของ</w:t>
      </w:r>
      <w:r w:rsidR="006E68F2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 xml:space="preserve">เชื่อว่า ณ วันที่ </w:t>
      </w:r>
      <w:r w:rsidRPr="007671A3">
        <w:rPr>
          <w:rFonts w:ascii="Angsana New" w:hAnsi="Angsana New"/>
          <w:sz w:val="30"/>
          <w:szCs w:val="30"/>
        </w:rPr>
        <w:t>31</w:t>
      </w:r>
      <w:r w:rsidRPr="007671A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E17BD">
        <w:rPr>
          <w:rFonts w:ascii="Angsana New" w:hAnsi="Angsana New"/>
          <w:sz w:val="30"/>
          <w:szCs w:val="30"/>
        </w:rPr>
        <w:t>2561</w:t>
      </w:r>
      <w:r w:rsidRPr="007671A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E17BD">
        <w:rPr>
          <w:rFonts w:ascii="Angsana New" w:hAnsi="Angsana New"/>
          <w:sz w:val="30"/>
          <w:szCs w:val="30"/>
        </w:rPr>
        <w:t>2560</w:t>
      </w:r>
      <w:r w:rsidRPr="007671A3">
        <w:rPr>
          <w:rFonts w:ascii="Angsana New" w:hAnsi="Angsana New" w:hint="cs"/>
          <w:sz w:val="30"/>
          <w:szCs w:val="30"/>
          <w:cs/>
        </w:rPr>
        <w:t xml:space="preserve"> มูลค่าตามบัญชีของเครื่องมือทางการเงินของ</w:t>
      </w:r>
      <w:r w:rsidR="006E68F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671A3">
        <w:rPr>
          <w:rFonts w:ascii="Angsana New" w:hAnsi="Angsana New" w:hint="cs"/>
          <w:sz w:val="30"/>
          <w:szCs w:val="30"/>
          <w:cs/>
        </w:rPr>
        <w:t>ไม่แตกต่างไปจากมูลค่ายุติธรรมอย่างมีสาระสำคัญ</w:t>
      </w:r>
    </w:p>
    <w:p w14:paraId="344A065A" w14:textId="77777777" w:rsidR="006D6CBD" w:rsidRPr="007671A3" w:rsidRDefault="006D6CBD" w:rsidP="0053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05C1A0F8" w14:textId="77777777" w:rsidR="006D6CBD" w:rsidRPr="007671A3" w:rsidRDefault="006D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64FD8B7B" w14:textId="6ED83886" w:rsidR="005B3B34" w:rsidRDefault="00157C1A" w:rsidP="00A2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30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215983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</w:t>
      </w:r>
    </w:p>
    <w:p w14:paraId="623C5011" w14:textId="77777777" w:rsidR="00016AFF" w:rsidRDefault="00016AFF" w:rsidP="00A2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9EAD5D2" w14:textId="77777777" w:rsidR="004437D6" w:rsidRDefault="004437D6" w:rsidP="00681D3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ภาระผูกพัน</w:t>
      </w:r>
    </w:p>
    <w:p w14:paraId="7119B9A5" w14:textId="77777777" w:rsidR="004437D6" w:rsidRDefault="004437D6" w:rsidP="004437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72"/>
        <w:gridCol w:w="1179"/>
        <w:gridCol w:w="236"/>
        <w:gridCol w:w="1159"/>
        <w:gridCol w:w="236"/>
        <w:gridCol w:w="1069"/>
        <w:gridCol w:w="236"/>
        <w:gridCol w:w="1042"/>
      </w:tblGrid>
      <w:tr w:rsidR="004437D6" w14:paraId="34A08C11" w14:textId="77777777" w:rsidTr="0064505B">
        <w:tc>
          <w:tcPr>
            <w:tcW w:w="3672" w:type="dxa"/>
          </w:tcPr>
          <w:p w14:paraId="02F3DF6A" w14:textId="77777777" w:rsidR="004437D6" w:rsidRDefault="004437D6" w:rsidP="0064505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0CE8B58" w14:textId="77777777" w:rsidR="004437D6" w:rsidRDefault="004437D6" w:rsidP="0064505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C4A4C1" w14:textId="77777777" w:rsidR="004437D6" w:rsidRDefault="004437D6" w:rsidP="0064505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08F185A4" w14:textId="77777777" w:rsidR="004437D6" w:rsidRDefault="004437D6" w:rsidP="0064505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7D6" w14:paraId="486076BA" w14:textId="77777777" w:rsidTr="0064505B">
        <w:tc>
          <w:tcPr>
            <w:tcW w:w="3672" w:type="dxa"/>
          </w:tcPr>
          <w:p w14:paraId="2D0F5199" w14:textId="77777777" w:rsidR="004437D6" w:rsidRDefault="004437D6" w:rsidP="0064505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FBA249D" w14:textId="77777777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31B7732" w14:textId="77777777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FB8A30A" w14:textId="77777777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5953835C" w14:textId="77777777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3E33A42" w14:textId="77777777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F3EEE02" w14:textId="77777777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3DC2A1" w14:textId="77777777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437D6" w14:paraId="55B727BA" w14:textId="77777777" w:rsidTr="0064505B">
        <w:trPr>
          <w:trHeight w:val="247"/>
        </w:trPr>
        <w:tc>
          <w:tcPr>
            <w:tcW w:w="3672" w:type="dxa"/>
          </w:tcPr>
          <w:p w14:paraId="37B7880D" w14:textId="77777777" w:rsidR="004437D6" w:rsidRDefault="004437D6" w:rsidP="0064505B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16EB2355" w14:textId="77777777" w:rsidR="004437D6" w:rsidRDefault="004437D6" w:rsidP="0064505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437D6" w14:paraId="698812CB" w14:textId="77777777" w:rsidTr="0064505B">
        <w:trPr>
          <w:trHeight w:hRule="exact" w:val="420"/>
        </w:trPr>
        <w:tc>
          <w:tcPr>
            <w:tcW w:w="3672" w:type="dxa"/>
          </w:tcPr>
          <w:p w14:paraId="6E7BFF15" w14:textId="77777777" w:rsidR="004437D6" w:rsidRDefault="004437D6" w:rsidP="004437D6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9" w:type="dxa"/>
          </w:tcPr>
          <w:p w14:paraId="25F5B3C7" w14:textId="77777777" w:rsidR="004437D6" w:rsidRDefault="004437D6" w:rsidP="006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EA98A" w14:textId="77777777" w:rsidR="004437D6" w:rsidRDefault="004437D6" w:rsidP="006450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0DBB0195" w14:textId="77777777" w:rsidR="004437D6" w:rsidRDefault="004437D6" w:rsidP="006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385A90" w14:textId="77777777" w:rsidR="004437D6" w:rsidRDefault="004437D6" w:rsidP="006450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EF7314F" w14:textId="77777777" w:rsidR="004437D6" w:rsidRDefault="004437D6" w:rsidP="0064505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2B8C3A" w14:textId="77777777" w:rsidR="004437D6" w:rsidRDefault="004437D6" w:rsidP="006450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2" w:type="dxa"/>
          </w:tcPr>
          <w:p w14:paraId="1DAF4F76" w14:textId="77777777" w:rsidR="004437D6" w:rsidRDefault="004437D6" w:rsidP="0064505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37D6" w14:paraId="4A74AFD9" w14:textId="77777777" w:rsidTr="0064505B">
        <w:trPr>
          <w:trHeight w:hRule="exact" w:val="420"/>
        </w:trPr>
        <w:tc>
          <w:tcPr>
            <w:tcW w:w="3672" w:type="dxa"/>
          </w:tcPr>
          <w:p w14:paraId="2445E70A" w14:textId="77777777" w:rsidR="004437D6" w:rsidRDefault="004437D6" w:rsidP="0064505B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9" w:type="dxa"/>
          </w:tcPr>
          <w:p w14:paraId="28BD36B0" w14:textId="77777777" w:rsidR="004437D6" w:rsidRDefault="004437D6" w:rsidP="0064505B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7BF6C" w14:textId="77777777" w:rsidR="004437D6" w:rsidRDefault="004437D6" w:rsidP="006450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EA788FF" w14:textId="77777777" w:rsidR="004437D6" w:rsidRDefault="004437D6" w:rsidP="0064505B">
            <w:pPr>
              <w:pStyle w:val="Heading5"/>
              <w:tabs>
                <w:tab w:val="decimal" w:pos="81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3F74BB" w14:textId="77777777" w:rsidR="004437D6" w:rsidRDefault="004437D6" w:rsidP="006450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96DF875" w14:textId="77777777" w:rsidR="004437D6" w:rsidRDefault="004437D6" w:rsidP="006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E18821" w14:textId="77777777" w:rsidR="004437D6" w:rsidRDefault="004437D6" w:rsidP="006450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9303BD7" w14:textId="77777777" w:rsidR="004437D6" w:rsidRDefault="004437D6" w:rsidP="006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524B" w14:paraId="2E48CD22" w14:textId="77777777" w:rsidTr="0064505B">
        <w:trPr>
          <w:trHeight w:hRule="exact" w:val="420"/>
        </w:trPr>
        <w:tc>
          <w:tcPr>
            <w:tcW w:w="3672" w:type="dxa"/>
          </w:tcPr>
          <w:p w14:paraId="798B04B3" w14:textId="77777777" w:rsidR="00C9524B" w:rsidRDefault="00C9524B" w:rsidP="00C952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อาคารและสิ่งปลูกสร้างอื่น</w:t>
            </w:r>
          </w:p>
        </w:tc>
        <w:tc>
          <w:tcPr>
            <w:tcW w:w="1179" w:type="dxa"/>
          </w:tcPr>
          <w:p w14:paraId="6540444E" w14:textId="364D4650" w:rsidR="00C9524B" w:rsidRDefault="00C9524B" w:rsidP="00C9524B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1,414</w:t>
            </w:r>
          </w:p>
        </w:tc>
        <w:tc>
          <w:tcPr>
            <w:tcW w:w="236" w:type="dxa"/>
          </w:tcPr>
          <w:p w14:paraId="6D895926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492DE776" w14:textId="4D8F4487" w:rsidR="00C9524B" w:rsidRDefault="00C9524B" w:rsidP="00C9524B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16AC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1,150</w:t>
            </w:r>
          </w:p>
        </w:tc>
        <w:tc>
          <w:tcPr>
            <w:tcW w:w="236" w:type="dxa"/>
          </w:tcPr>
          <w:p w14:paraId="01158000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14:paraId="30DC2338" w14:textId="0C44C43D" w:rsidR="00C9524B" w:rsidRDefault="00C9524B" w:rsidP="00C9524B">
            <w:pPr>
              <w:pStyle w:val="Heading5"/>
              <w:tabs>
                <w:tab w:val="decimal" w:pos="844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1,393</w:t>
            </w:r>
          </w:p>
        </w:tc>
        <w:tc>
          <w:tcPr>
            <w:tcW w:w="236" w:type="dxa"/>
          </w:tcPr>
          <w:p w14:paraId="083FDD10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151052E5" w14:textId="45291FCB" w:rsidR="00C9524B" w:rsidRDefault="00C9524B" w:rsidP="00C9524B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1,048</w:t>
            </w:r>
          </w:p>
        </w:tc>
      </w:tr>
      <w:tr w:rsidR="00C9524B" w14:paraId="1C0B1DE0" w14:textId="77777777" w:rsidTr="0064505B">
        <w:trPr>
          <w:trHeight w:hRule="exact" w:val="420"/>
        </w:trPr>
        <w:tc>
          <w:tcPr>
            <w:tcW w:w="3672" w:type="dxa"/>
          </w:tcPr>
          <w:p w14:paraId="39F25A72" w14:textId="77777777" w:rsidR="00C9524B" w:rsidRDefault="00C9524B" w:rsidP="00C9524B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9" w:type="dxa"/>
          </w:tcPr>
          <w:p w14:paraId="21849561" w14:textId="55B57B19" w:rsidR="00C9524B" w:rsidRPr="00852A73" w:rsidRDefault="00C9524B" w:rsidP="00C9524B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3,928</w:t>
            </w:r>
          </w:p>
        </w:tc>
        <w:tc>
          <w:tcPr>
            <w:tcW w:w="236" w:type="dxa"/>
          </w:tcPr>
          <w:p w14:paraId="766370D1" w14:textId="77777777" w:rsidR="00C9524B" w:rsidRP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5FEC062C" w14:textId="2E404B72" w:rsidR="00C9524B" w:rsidRPr="00852A73" w:rsidRDefault="00C9524B" w:rsidP="00C9524B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1,760</w:t>
            </w:r>
          </w:p>
        </w:tc>
        <w:tc>
          <w:tcPr>
            <w:tcW w:w="236" w:type="dxa"/>
          </w:tcPr>
          <w:p w14:paraId="7CB5B6C0" w14:textId="77777777" w:rsidR="00C9524B" w:rsidRP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14:paraId="6230CBC0" w14:textId="739B1453" w:rsidR="00C9524B" w:rsidRPr="00852A73" w:rsidRDefault="00C9524B" w:rsidP="00C9524B">
            <w:pPr>
              <w:pStyle w:val="Heading5"/>
              <w:tabs>
                <w:tab w:val="decimal" w:pos="844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3,928</w:t>
            </w:r>
          </w:p>
        </w:tc>
        <w:tc>
          <w:tcPr>
            <w:tcW w:w="236" w:type="dxa"/>
          </w:tcPr>
          <w:p w14:paraId="05056317" w14:textId="77777777" w:rsidR="00C9524B" w:rsidRP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3AB710C5" w14:textId="1F67B209" w:rsidR="00C9524B" w:rsidRPr="00852A73" w:rsidRDefault="00C9524B" w:rsidP="00C9524B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1,312</w:t>
            </w:r>
          </w:p>
        </w:tc>
      </w:tr>
      <w:tr w:rsidR="00C9524B" w14:paraId="51246C26" w14:textId="77777777" w:rsidTr="0064505B">
        <w:trPr>
          <w:trHeight w:hRule="exact" w:val="420"/>
        </w:trPr>
        <w:tc>
          <w:tcPr>
            <w:tcW w:w="3672" w:type="dxa"/>
          </w:tcPr>
          <w:p w14:paraId="1E86A740" w14:textId="60FC2C84" w:rsidR="00C9524B" w:rsidRDefault="00C9524B" w:rsidP="00C9524B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9" w:type="dxa"/>
          </w:tcPr>
          <w:p w14:paraId="2ECAF427" w14:textId="790D5791" w:rsidR="00C9524B" w:rsidRPr="00852A73" w:rsidRDefault="00C9524B" w:rsidP="00C9524B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3B0554F5" w14:textId="77777777" w:rsidR="00C9524B" w:rsidRP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56991E35" w14:textId="0FE55129" w:rsidR="00C9524B" w:rsidRPr="00852A73" w:rsidRDefault="00C9524B" w:rsidP="00C9524B">
            <w:pPr>
              <w:pStyle w:val="Heading5"/>
              <w:tabs>
                <w:tab w:val="decimal" w:pos="637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28C3F9" w14:textId="77777777" w:rsidR="00C9524B" w:rsidRP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14:paraId="75F316CC" w14:textId="6B67528E" w:rsidR="00C9524B" w:rsidRPr="00852A73" w:rsidRDefault="00C9524B" w:rsidP="00C9524B">
            <w:pPr>
              <w:pStyle w:val="Heading5"/>
              <w:tabs>
                <w:tab w:val="decimal" w:pos="844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09BE8D2B" w14:textId="77777777" w:rsidR="00C9524B" w:rsidRP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6E3A643D" w14:textId="75D7086B" w:rsidR="00C9524B" w:rsidRPr="00852A73" w:rsidRDefault="00C9524B" w:rsidP="00C9524B">
            <w:pPr>
              <w:pStyle w:val="Heading5"/>
              <w:tabs>
                <w:tab w:val="decimal" w:pos="547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9524B" w14:paraId="775E2A5E" w14:textId="77777777" w:rsidTr="0064505B">
        <w:trPr>
          <w:trHeight w:hRule="exact" w:val="420"/>
        </w:trPr>
        <w:tc>
          <w:tcPr>
            <w:tcW w:w="3672" w:type="dxa"/>
          </w:tcPr>
          <w:p w14:paraId="7185D8B6" w14:textId="77777777" w:rsidR="00C9524B" w:rsidRDefault="00C9524B" w:rsidP="00C952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6D7C31E" w14:textId="6825BCBD" w:rsidR="00C9524B" w:rsidRPr="00852A73" w:rsidRDefault="00C9524B" w:rsidP="00C9524B">
            <w:pPr>
              <w:pStyle w:val="Heading5"/>
              <w:tabs>
                <w:tab w:val="decimal" w:pos="891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sz w:val="30"/>
                <w:szCs w:val="30"/>
              </w:rPr>
              <w:t>5,559</w:t>
            </w:r>
          </w:p>
        </w:tc>
        <w:tc>
          <w:tcPr>
            <w:tcW w:w="236" w:type="dxa"/>
          </w:tcPr>
          <w:p w14:paraId="0E651943" w14:textId="77777777" w:rsidR="00C9524B" w:rsidRP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5786DE21" w14:textId="0AC684B7" w:rsidR="00C9524B" w:rsidRPr="00852A73" w:rsidRDefault="00C9524B" w:rsidP="00C9524B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sz w:val="30"/>
                <w:szCs w:val="30"/>
              </w:rPr>
              <w:t>2,910</w:t>
            </w:r>
          </w:p>
        </w:tc>
        <w:tc>
          <w:tcPr>
            <w:tcW w:w="236" w:type="dxa"/>
          </w:tcPr>
          <w:p w14:paraId="6C047A11" w14:textId="77777777" w:rsidR="00C9524B" w:rsidRP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2CBD577" w14:textId="7CDE2317" w:rsidR="00C9524B" w:rsidRPr="00852A73" w:rsidRDefault="00C9524B" w:rsidP="00C9524B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sz w:val="30"/>
                <w:szCs w:val="30"/>
              </w:rPr>
              <w:t>5,538</w:t>
            </w:r>
          </w:p>
        </w:tc>
        <w:tc>
          <w:tcPr>
            <w:tcW w:w="236" w:type="dxa"/>
          </w:tcPr>
          <w:p w14:paraId="60C8F04C" w14:textId="77777777" w:rsidR="00C9524B" w:rsidRP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17B78B0D" w14:textId="70F5158D" w:rsidR="00C9524B" w:rsidRPr="00852A73" w:rsidRDefault="00C9524B" w:rsidP="00C9524B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sz w:val="30"/>
                <w:szCs w:val="30"/>
              </w:rPr>
              <w:t>2,360</w:t>
            </w:r>
          </w:p>
        </w:tc>
      </w:tr>
      <w:tr w:rsidR="00C9524B" w14:paraId="28005ED6" w14:textId="77777777" w:rsidTr="0064505B">
        <w:trPr>
          <w:trHeight w:hRule="exact" w:val="420"/>
        </w:trPr>
        <w:tc>
          <w:tcPr>
            <w:tcW w:w="3672" w:type="dxa"/>
          </w:tcPr>
          <w:p w14:paraId="728C3E46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93DF373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B14B89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4AB888F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29BDC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0420C76" w14:textId="77777777" w:rsidR="00C9524B" w:rsidRDefault="00C9524B" w:rsidP="00C9524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E4AD90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FE3249C" w14:textId="77777777" w:rsidR="00C9524B" w:rsidRDefault="00C9524B" w:rsidP="00C9524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524B" w14:paraId="5E06D547" w14:textId="77777777" w:rsidTr="0064505B">
        <w:trPr>
          <w:trHeight w:hRule="exact" w:val="420"/>
        </w:trPr>
        <w:tc>
          <w:tcPr>
            <w:tcW w:w="4851" w:type="dxa"/>
            <w:gridSpan w:val="2"/>
          </w:tcPr>
          <w:p w14:paraId="3142EE97" w14:textId="77777777" w:rsidR="00C9524B" w:rsidRDefault="00C9524B" w:rsidP="00C9524B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</w:t>
            </w:r>
          </w:p>
        </w:tc>
        <w:tc>
          <w:tcPr>
            <w:tcW w:w="236" w:type="dxa"/>
          </w:tcPr>
          <w:p w14:paraId="6FC7EF31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643030EC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1ACF8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31E57AC4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A36E6B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57CFE812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9524B" w14:paraId="55C635BE" w14:textId="77777777" w:rsidTr="0064505B">
        <w:trPr>
          <w:trHeight w:hRule="exact" w:val="420"/>
        </w:trPr>
        <w:tc>
          <w:tcPr>
            <w:tcW w:w="3672" w:type="dxa"/>
          </w:tcPr>
          <w:p w14:paraId="4730DD5C" w14:textId="77777777" w:rsidR="00C9524B" w:rsidRDefault="00C9524B" w:rsidP="00C9524B">
            <w:pPr>
              <w:tabs>
                <w:tab w:val="left" w:pos="326"/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ยกเลิกไม่ได้</w:t>
            </w:r>
          </w:p>
        </w:tc>
        <w:tc>
          <w:tcPr>
            <w:tcW w:w="1179" w:type="dxa"/>
          </w:tcPr>
          <w:p w14:paraId="38A8E0B9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C1EBEE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784D151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5EF1AF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4E6A9792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45A370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0C9BF301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9524B" w14:paraId="3164DE4C" w14:textId="77777777" w:rsidTr="0064505B">
        <w:trPr>
          <w:trHeight w:hRule="exact" w:val="420"/>
        </w:trPr>
        <w:tc>
          <w:tcPr>
            <w:tcW w:w="3672" w:type="dxa"/>
          </w:tcPr>
          <w:p w14:paraId="3008A5B2" w14:textId="77777777" w:rsidR="00C9524B" w:rsidRDefault="00C9524B" w:rsidP="00C952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9" w:type="dxa"/>
          </w:tcPr>
          <w:p w14:paraId="56C9782D" w14:textId="20B6C6DA" w:rsidR="00C9524B" w:rsidRDefault="00C9524B" w:rsidP="00C9524B">
            <w:pPr>
              <w:pStyle w:val="Heading5"/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25,879</w:t>
            </w:r>
          </w:p>
        </w:tc>
        <w:tc>
          <w:tcPr>
            <w:tcW w:w="236" w:type="dxa"/>
          </w:tcPr>
          <w:p w14:paraId="0A144060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45F6572D" w14:textId="29F0AF34" w:rsidR="00C9524B" w:rsidRDefault="00C9524B" w:rsidP="00C9524B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24,450</w:t>
            </w:r>
          </w:p>
        </w:tc>
        <w:tc>
          <w:tcPr>
            <w:tcW w:w="236" w:type="dxa"/>
          </w:tcPr>
          <w:p w14:paraId="167B2AF3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14:paraId="0E2B5857" w14:textId="3B616E4B" w:rsidR="00C9524B" w:rsidRDefault="00C9524B" w:rsidP="00C9524B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22,833</w:t>
            </w:r>
          </w:p>
        </w:tc>
        <w:tc>
          <w:tcPr>
            <w:tcW w:w="236" w:type="dxa"/>
          </w:tcPr>
          <w:p w14:paraId="2FE8AD97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0C58453D" w14:textId="736122E0" w:rsidR="00C9524B" w:rsidRDefault="00C9524B" w:rsidP="00C9524B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19,546</w:t>
            </w:r>
          </w:p>
        </w:tc>
      </w:tr>
      <w:tr w:rsidR="00C9524B" w14:paraId="37160079" w14:textId="77777777" w:rsidTr="0064505B">
        <w:trPr>
          <w:trHeight w:hRule="exact" w:val="420"/>
        </w:trPr>
        <w:tc>
          <w:tcPr>
            <w:tcW w:w="3672" w:type="dxa"/>
          </w:tcPr>
          <w:p w14:paraId="05B0D8BD" w14:textId="77777777" w:rsidR="00C9524B" w:rsidRDefault="00C9524B" w:rsidP="00C9524B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9" w:type="dxa"/>
          </w:tcPr>
          <w:p w14:paraId="6C7776F1" w14:textId="0FA0E223" w:rsidR="00C9524B" w:rsidRDefault="00C9524B" w:rsidP="00C9524B">
            <w:pPr>
              <w:pStyle w:val="Heading5"/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34,302</w:t>
            </w:r>
          </w:p>
        </w:tc>
        <w:tc>
          <w:tcPr>
            <w:tcW w:w="236" w:type="dxa"/>
          </w:tcPr>
          <w:p w14:paraId="3E1AE2CD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287BB801" w14:textId="45B8F993" w:rsidR="00C9524B" w:rsidRDefault="00C9524B" w:rsidP="00C9524B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30,279</w:t>
            </w:r>
          </w:p>
        </w:tc>
        <w:tc>
          <w:tcPr>
            <w:tcW w:w="236" w:type="dxa"/>
          </w:tcPr>
          <w:p w14:paraId="2D4EB690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14:paraId="3FBE6EA1" w14:textId="39D39336" w:rsidR="00C9524B" w:rsidRDefault="00C9524B" w:rsidP="00C9524B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27,944</w:t>
            </w:r>
          </w:p>
        </w:tc>
        <w:tc>
          <w:tcPr>
            <w:tcW w:w="236" w:type="dxa"/>
          </w:tcPr>
          <w:p w14:paraId="07A6F8CC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2BA36993" w14:textId="563945C2" w:rsidR="00C9524B" w:rsidRDefault="00C9524B" w:rsidP="00C9524B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26,882</w:t>
            </w:r>
          </w:p>
        </w:tc>
      </w:tr>
      <w:tr w:rsidR="00C9524B" w14:paraId="1FA1B058" w14:textId="77777777" w:rsidTr="0064505B">
        <w:trPr>
          <w:trHeight w:hRule="exact" w:val="420"/>
        </w:trPr>
        <w:tc>
          <w:tcPr>
            <w:tcW w:w="3672" w:type="dxa"/>
          </w:tcPr>
          <w:p w14:paraId="621CF427" w14:textId="77777777" w:rsidR="00C9524B" w:rsidRDefault="00C9524B" w:rsidP="00C9524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BCF5FFA" w14:textId="5C173C39" w:rsidR="00C9524B" w:rsidRDefault="00C9524B" w:rsidP="00C9524B">
            <w:pPr>
              <w:pStyle w:val="Heading5"/>
              <w:tabs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60,181</w:t>
            </w:r>
          </w:p>
        </w:tc>
        <w:tc>
          <w:tcPr>
            <w:tcW w:w="236" w:type="dxa"/>
          </w:tcPr>
          <w:p w14:paraId="2DA1AB33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E3191E7" w14:textId="3609DC57" w:rsidR="00C9524B" w:rsidRDefault="00C9524B" w:rsidP="00C9524B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54,729</w:t>
            </w:r>
          </w:p>
        </w:tc>
        <w:tc>
          <w:tcPr>
            <w:tcW w:w="236" w:type="dxa"/>
          </w:tcPr>
          <w:p w14:paraId="3EB7249C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3043869" w14:textId="3A119DF2" w:rsidR="00C9524B" w:rsidRDefault="00C9524B" w:rsidP="00C9524B">
            <w:pPr>
              <w:pStyle w:val="Heading5"/>
              <w:tabs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50,777</w:t>
            </w:r>
          </w:p>
        </w:tc>
        <w:tc>
          <w:tcPr>
            <w:tcW w:w="236" w:type="dxa"/>
          </w:tcPr>
          <w:p w14:paraId="23F4CF6A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01C5E2FD" w14:textId="2239AB72" w:rsidR="00C9524B" w:rsidRDefault="00C9524B" w:rsidP="00C9524B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46,428</w:t>
            </w:r>
          </w:p>
        </w:tc>
      </w:tr>
      <w:tr w:rsidR="00C9524B" w14:paraId="748FF2B8" w14:textId="77777777" w:rsidTr="0064505B">
        <w:trPr>
          <w:trHeight w:hRule="exact" w:val="420"/>
        </w:trPr>
        <w:tc>
          <w:tcPr>
            <w:tcW w:w="3672" w:type="dxa"/>
          </w:tcPr>
          <w:p w14:paraId="18F6EECC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522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433D5E2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A12DC5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965C345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010CB4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35118AE" w14:textId="77777777" w:rsidR="00C9524B" w:rsidRDefault="00C9524B" w:rsidP="00C9524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2C8309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BABB01C" w14:textId="77777777" w:rsidR="00C9524B" w:rsidRDefault="00C9524B" w:rsidP="00C9524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524B" w14:paraId="4F177909" w14:textId="77777777" w:rsidTr="0064505B">
        <w:trPr>
          <w:trHeight w:hRule="exact" w:val="420"/>
        </w:trPr>
        <w:tc>
          <w:tcPr>
            <w:tcW w:w="3672" w:type="dxa"/>
          </w:tcPr>
          <w:p w14:paraId="515F60CC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9" w:type="dxa"/>
          </w:tcPr>
          <w:p w14:paraId="531157F0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676641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8CAC42D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D4AFCB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B68B020" w14:textId="77777777" w:rsidR="00C9524B" w:rsidRDefault="00C9524B" w:rsidP="00C9524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398A01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6FFBB0" w14:textId="77777777" w:rsidR="00C9524B" w:rsidRDefault="00C9524B" w:rsidP="00C9524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524B" w14:paraId="7CDFF901" w14:textId="77777777" w:rsidTr="0064505B">
        <w:trPr>
          <w:trHeight w:hRule="exact" w:val="420"/>
        </w:trPr>
        <w:tc>
          <w:tcPr>
            <w:tcW w:w="3672" w:type="dxa"/>
          </w:tcPr>
          <w:p w14:paraId="528B2FE6" w14:textId="77777777" w:rsidR="00C9524B" w:rsidRDefault="00C9524B" w:rsidP="00C9524B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ที่เปิดแล้ว</w:t>
            </w:r>
          </w:p>
        </w:tc>
        <w:tc>
          <w:tcPr>
            <w:tcW w:w="1179" w:type="dxa"/>
          </w:tcPr>
          <w:p w14:paraId="40B97E65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32BB7D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04F793C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EACFEE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237D532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FAC30A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9195BB5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524B" w14:paraId="48ADFDEE" w14:textId="77777777" w:rsidTr="0064505B">
        <w:trPr>
          <w:trHeight w:hRule="exact" w:val="420"/>
        </w:trPr>
        <w:tc>
          <w:tcPr>
            <w:tcW w:w="3672" w:type="dxa"/>
          </w:tcPr>
          <w:p w14:paraId="37609BCB" w14:textId="77777777" w:rsidR="00C9524B" w:rsidRDefault="00C9524B" w:rsidP="00C9524B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10457B1D" w14:textId="0548A728" w:rsidR="00C9524B" w:rsidRPr="00852A73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12,253</w:t>
            </w:r>
          </w:p>
        </w:tc>
        <w:tc>
          <w:tcPr>
            <w:tcW w:w="236" w:type="dxa"/>
          </w:tcPr>
          <w:p w14:paraId="5490BC22" w14:textId="77777777" w:rsidR="00C9524B" w:rsidRP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F8E51D2" w14:textId="4F41506B" w:rsidR="00C9524B" w:rsidRPr="00852A73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8,176</w:t>
            </w:r>
          </w:p>
        </w:tc>
        <w:tc>
          <w:tcPr>
            <w:tcW w:w="236" w:type="dxa"/>
          </w:tcPr>
          <w:p w14:paraId="21E5CD97" w14:textId="77777777" w:rsidR="00C9524B" w:rsidRP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80CEDB4" w14:textId="17B6FD21" w:rsidR="00C9524B" w:rsidRPr="00852A73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12,253</w:t>
            </w:r>
          </w:p>
        </w:tc>
        <w:tc>
          <w:tcPr>
            <w:tcW w:w="236" w:type="dxa"/>
          </w:tcPr>
          <w:p w14:paraId="7307CFAE" w14:textId="77777777" w:rsidR="00C9524B" w:rsidRP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DB73662" w14:textId="62198FD0" w:rsidR="00C9524B" w:rsidRPr="00852A73" w:rsidRDefault="00C9524B" w:rsidP="00C9524B">
            <w:pPr>
              <w:pStyle w:val="Heading5"/>
              <w:tabs>
                <w:tab w:val="decimal" w:pos="79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8,176</w:t>
            </w:r>
          </w:p>
        </w:tc>
      </w:tr>
      <w:tr w:rsidR="00C9524B" w14:paraId="033EDCDD" w14:textId="77777777" w:rsidTr="0064505B">
        <w:trPr>
          <w:trHeight w:hRule="exact" w:val="420"/>
        </w:trPr>
        <w:tc>
          <w:tcPr>
            <w:tcW w:w="3672" w:type="dxa"/>
          </w:tcPr>
          <w:p w14:paraId="55F3735E" w14:textId="77777777" w:rsidR="00C9524B" w:rsidRDefault="00C9524B" w:rsidP="00C9524B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79DCA2B" w14:textId="04F1CD1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14,614</w:t>
            </w:r>
          </w:p>
        </w:tc>
        <w:tc>
          <w:tcPr>
            <w:tcW w:w="236" w:type="dxa"/>
          </w:tcPr>
          <w:p w14:paraId="7B61B879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EEEE6AD" w14:textId="2C3FDFA2" w:rsidR="00C9524B" w:rsidRPr="00DB021F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B021F">
              <w:rPr>
                <w:rFonts w:ascii="Angsana New" w:hAnsi="Angsana New"/>
                <w:sz w:val="30"/>
                <w:szCs w:val="30"/>
              </w:rPr>
              <w:t>14,614</w:t>
            </w:r>
          </w:p>
        </w:tc>
        <w:tc>
          <w:tcPr>
            <w:tcW w:w="236" w:type="dxa"/>
          </w:tcPr>
          <w:p w14:paraId="5E146A44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03D9070" w14:textId="3F9D80F3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6,969</w:t>
            </w:r>
          </w:p>
        </w:tc>
        <w:tc>
          <w:tcPr>
            <w:tcW w:w="236" w:type="dxa"/>
          </w:tcPr>
          <w:p w14:paraId="64DAFB71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3FED0753" w14:textId="05C2A9E0" w:rsidR="00C9524B" w:rsidRPr="00E95A5F" w:rsidRDefault="00C9524B" w:rsidP="00C9524B">
            <w:pPr>
              <w:pStyle w:val="Heading5"/>
              <w:tabs>
                <w:tab w:val="decimal" w:pos="79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5A5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6,969</w:t>
            </w:r>
          </w:p>
        </w:tc>
      </w:tr>
      <w:tr w:rsidR="00C9524B" w14:paraId="54B6721C" w14:textId="77777777" w:rsidTr="0064505B">
        <w:trPr>
          <w:trHeight w:hRule="exact" w:val="420"/>
        </w:trPr>
        <w:tc>
          <w:tcPr>
            <w:tcW w:w="3672" w:type="dxa"/>
          </w:tcPr>
          <w:p w14:paraId="1DABB85E" w14:textId="77777777" w:rsidR="00C9524B" w:rsidRDefault="00C9524B" w:rsidP="00C9524B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FCCBCD3" w14:textId="09AEFA94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26,867</w:t>
            </w:r>
          </w:p>
        </w:tc>
        <w:tc>
          <w:tcPr>
            <w:tcW w:w="236" w:type="dxa"/>
          </w:tcPr>
          <w:p w14:paraId="4C74D0DB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387D321B" w14:textId="18CFB558" w:rsidR="00C9524B" w:rsidRPr="0003678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678B">
              <w:rPr>
                <w:rFonts w:ascii="Angsana New" w:hAnsi="Angsana New"/>
                <w:b/>
                <w:bCs/>
                <w:sz w:val="30"/>
                <w:szCs w:val="30"/>
              </w:rPr>
              <w:t>22,790</w:t>
            </w:r>
          </w:p>
        </w:tc>
        <w:tc>
          <w:tcPr>
            <w:tcW w:w="236" w:type="dxa"/>
          </w:tcPr>
          <w:p w14:paraId="35F819C4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A013385" w14:textId="736C9F92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19,222</w:t>
            </w:r>
          </w:p>
        </w:tc>
        <w:tc>
          <w:tcPr>
            <w:tcW w:w="236" w:type="dxa"/>
          </w:tcPr>
          <w:p w14:paraId="6B223B72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1B4F8538" w14:textId="2932A37E" w:rsidR="00C9524B" w:rsidRPr="00E95A5F" w:rsidRDefault="00C9524B" w:rsidP="00C9524B">
            <w:pPr>
              <w:pStyle w:val="Heading5"/>
              <w:tabs>
                <w:tab w:val="decimal" w:pos="79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95A5F">
              <w:rPr>
                <w:rFonts w:ascii="Angsana New" w:hAnsi="Angsana New"/>
                <w:sz w:val="30"/>
                <w:szCs w:val="30"/>
              </w:rPr>
              <w:t>15,145</w:t>
            </w:r>
          </w:p>
        </w:tc>
      </w:tr>
    </w:tbl>
    <w:p w14:paraId="324B3FAE" w14:textId="77777777" w:rsidR="004437D6" w:rsidRPr="004437D6" w:rsidRDefault="004437D6" w:rsidP="004437D6">
      <w:pPr>
        <w:pStyle w:val="ListParagraph"/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64481EC" w14:textId="6E5AF3E3" w:rsidR="004437D6" w:rsidRDefault="004437D6" w:rsidP="00681D3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8"/>
          <w:sz w:val="30"/>
          <w:szCs w:val="30"/>
          <w:cs/>
        </w:rPr>
        <w:t xml:space="preserve">ในเดือนมีนาคม </w:t>
      </w:r>
      <w:r>
        <w:rPr>
          <w:rFonts w:ascii="Angsana New" w:hAnsi="Angsana New"/>
          <w:spacing w:val="8"/>
          <w:sz w:val="30"/>
          <w:szCs w:val="30"/>
        </w:rPr>
        <w:t>2557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บริษัทได้ทำสัญญาซื้อไอน้ำกับบริษัทในประเทศแห่งหนึ่งสำหรับโรงงานใน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จังหวัดลำพูน บริษัทมีภาระที่จะต้องซื้อไอน้ำในปริมาณตามที่กำหนดในสัญญา โดยมีระยะเวลาของสัญญา </w:t>
      </w:r>
      <w:r>
        <w:rPr>
          <w:rFonts w:ascii="Angsana New" w:hAnsi="Angsana New"/>
          <w:spacing w:val="-2"/>
          <w:sz w:val="30"/>
          <w:szCs w:val="30"/>
        </w:rPr>
        <w:t>10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ปี</w:t>
      </w:r>
      <w:r>
        <w:rPr>
          <w:rFonts w:ascii="Angsana New" w:hAnsi="Angsana New"/>
          <w:sz w:val="30"/>
          <w:szCs w:val="30"/>
          <w:cs/>
        </w:rPr>
        <w:t xml:space="preserve"> นับจากวันเริ่มต้นอายุสัญญา ซึ่งวันเริ่มต้นอายุสัญญาจะต้องไม่เกินวันที่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>2562</w:t>
      </w:r>
    </w:p>
    <w:p w14:paraId="3D392E33" w14:textId="77777777" w:rsidR="004437D6" w:rsidRDefault="004437D6" w:rsidP="004437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465E8E8" w14:textId="77777777" w:rsidR="004437D6" w:rsidRDefault="004437D6" w:rsidP="004437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4A4DEDA" w14:textId="77777777" w:rsidR="004437D6" w:rsidRDefault="004437D6" w:rsidP="004437D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5AE30EB" w14:textId="77777777" w:rsidR="004437D6" w:rsidRDefault="004437D6" w:rsidP="00681D3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18"/>
          <w:sz w:val="30"/>
          <w:szCs w:val="30"/>
          <w:cs/>
        </w:rPr>
        <w:lastRenderedPageBreak/>
        <w:t>บริษัทได้ทำบันทึกข้อตกลงเกี่ยวกับการชำระค่าใช้จ่ายสำหรับการก่อสร้างเขื่อนป้องกันน้ำท่วม</w:t>
      </w:r>
      <w:r>
        <w:rPr>
          <w:rFonts w:ascii="Angsana New" w:hAnsi="Angsana New"/>
          <w:sz w:val="30"/>
          <w:szCs w:val="30"/>
          <w:cs/>
        </w:rPr>
        <w:t>นิคมอุตสาหกรรมบางปะอินกับบริษัทแห่งหนึ่ง มีมูลค่าประมาณ</w:t>
      </w:r>
      <w:r>
        <w:rPr>
          <w:rFonts w:ascii="Angsana New" w:hAnsi="Angsana New"/>
          <w:sz w:val="30"/>
          <w:szCs w:val="30"/>
        </w:rPr>
        <w:t xml:space="preserve"> 13 </w:t>
      </w:r>
      <w:r>
        <w:rPr>
          <w:rFonts w:ascii="Angsana New" w:hAnsi="Angsana New" w:hint="cs"/>
          <w:sz w:val="30"/>
          <w:szCs w:val="30"/>
          <w:cs/>
        </w:rPr>
        <w:t>ล้านบาท โดยบริษัทผูกพันที่จะต้องจ่าย</w:t>
      </w:r>
      <w:r>
        <w:rPr>
          <w:rFonts w:ascii="Angsana New" w:hAnsi="Angsana New" w:hint="cs"/>
          <w:spacing w:val="12"/>
          <w:sz w:val="30"/>
          <w:szCs w:val="30"/>
          <w:cs/>
        </w:rPr>
        <w:t xml:space="preserve">ค่าใช้จ่ายปีละประมาณ </w:t>
      </w:r>
      <w:r>
        <w:rPr>
          <w:rFonts w:ascii="Angsana New" w:hAnsi="Angsana New"/>
          <w:spacing w:val="12"/>
          <w:sz w:val="30"/>
          <w:szCs w:val="30"/>
        </w:rPr>
        <w:t xml:space="preserve">1.3 </w:t>
      </w:r>
      <w:r>
        <w:rPr>
          <w:rFonts w:ascii="Angsana New" w:hAnsi="Angsana New" w:hint="cs"/>
          <w:spacing w:val="12"/>
          <w:sz w:val="30"/>
          <w:szCs w:val="30"/>
          <w:cs/>
        </w:rPr>
        <w:t xml:space="preserve">ล้านบาท ซึ่งบันทึกข้อตกลงดังกล่าวมีระยะเวลา </w:t>
      </w:r>
      <w:r>
        <w:rPr>
          <w:rFonts w:ascii="Angsana New" w:hAnsi="Angsana New"/>
          <w:spacing w:val="12"/>
          <w:sz w:val="30"/>
          <w:szCs w:val="30"/>
        </w:rPr>
        <w:t>10</w:t>
      </w:r>
      <w:r>
        <w:rPr>
          <w:rFonts w:ascii="Angsana New" w:hAnsi="Angsana New" w:hint="cs"/>
          <w:spacing w:val="12"/>
          <w:sz w:val="30"/>
          <w:szCs w:val="30"/>
          <w:cs/>
        </w:rPr>
        <w:t xml:space="preserve"> ปีและเริ่มมีผลตั้งแต่</w:t>
      </w:r>
      <w:r>
        <w:rPr>
          <w:rFonts w:ascii="Angsana New" w:hAnsi="Angsana New" w:hint="cs"/>
          <w:sz w:val="30"/>
          <w:szCs w:val="30"/>
          <w:cs/>
        </w:rPr>
        <w:t xml:space="preserve">เดือนเมษายน </w:t>
      </w:r>
      <w:r>
        <w:rPr>
          <w:rFonts w:ascii="Angsana New" w:hAnsi="Angsana New"/>
          <w:sz w:val="30"/>
          <w:szCs w:val="30"/>
        </w:rPr>
        <w:t>2561</w:t>
      </w:r>
    </w:p>
    <w:p w14:paraId="169791C6" w14:textId="77777777" w:rsidR="004437D6" w:rsidRDefault="004437D6" w:rsidP="00443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0848E234" w14:textId="4BF9FD4E" w:rsidR="005B3B34" w:rsidRPr="007671A3" w:rsidRDefault="00EA05ED" w:rsidP="00F2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t>3</w:t>
      </w:r>
      <w:r w:rsidR="00157C1A">
        <w:rPr>
          <w:rFonts w:ascii="Angsana New" w:hAnsi="Angsana New"/>
          <w:b/>
          <w:bCs/>
          <w:sz w:val="30"/>
          <w:szCs w:val="30"/>
        </w:rPr>
        <w:t>1</w:t>
      </w:r>
      <w:r w:rsidR="001054C3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6F1A97B1" w14:textId="77777777" w:rsidR="005B3B34" w:rsidRPr="007671A3" w:rsidRDefault="005B3B34" w:rsidP="005B3B34">
      <w:pPr>
        <w:tabs>
          <w:tab w:val="left" w:pos="540"/>
        </w:tabs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7DBDBBD" w14:textId="0390A9A0" w:rsidR="000E05BE" w:rsidRDefault="005B3B34" w:rsidP="0003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ผู้บริหารของ</w:t>
      </w:r>
      <w:r w:rsidR="006E68F2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>มีนโยบายการบริหารจัดการส่วนทุนซึ่งมีวัตถุประสงค์เพื่</w:t>
      </w:r>
      <w:r w:rsidR="00EC6F33" w:rsidRPr="007671A3">
        <w:rPr>
          <w:rFonts w:ascii="Angsana New" w:hAnsi="Angsana New"/>
          <w:sz w:val="30"/>
          <w:szCs w:val="30"/>
          <w:cs/>
        </w:rPr>
        <w:t xml:space="preserve">อดำรงฐานเงินทุนให้แข็งแกร่ง </w:t>
      </w:r>
      <w:r w:rsidRPr="007671A3">
        <w:rPr>
          <w:rFonts w:ascii="Angsana New" w:hAnsi="Angsana New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</w:t>
      </w:r>
      <w:r w:rsidR="002411DC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 xml:space="preserve">กระแสเงินสดที่ดีอย่างต่อเนื่อง นอกจากนี้ </w:t>
      </w:r>
      <w:r w:rsidR="006E68F2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>ยังคำนึงถึงการมีฐานะการเงินที่ดี โดยพิจารณาลงทุน</w:t>
      </w:r>
      <w:r w:rsidR="002411DC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="002411DC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6567C7E3" w14:textId="77777777" w:rsidR="00072883" w:rsidRDefault="00072883" w:rsidP="0003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12040CC" w14:textId="58EE1A24" w:rsidR="00974947" w:rsidRDefault="00974947" w:rsidP="0097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105DB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00C1162" w14:textId="77777777" w:rsidR="00974947" w:rsidRPr="00F44923" w:rsidRDefault="00974947" w:rsidP="0097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8BC6EC" w14:textId="49A08CE0" w:rsidR="00974947" w:rsidRPr="00F44923" w:rsidRDefault="00974947" w:rsidP="0097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F44923">
        <w:rPr>
          <w:rFonts w:ascii="Angsana New" w:hAnsi="Angsana New"/>
          <w:sz w:val="30"/>
          <w:szCs w:val="30"/>
          <w:cs/>
        </w:rPr>
        <w:t>เมื่อวันที่</w:t>
      </w:r>
      <w:r w:rsidRPr="00F44923">
        <w:rPr>
          <w:rFonts w:ascii="Angsana New" w:hAnsi="Angsana New"/>
          <w:sz w:val="30"/>
          <w:szCs w:val="30"/>
        </w:rPr>
        <w:t> </w:t>
      </w:r>
      <w:r w:rsidR="00F44923">
        <w:rPr>
          <w:rFonts w:ascii="Angsana New" w:hAnsi="Angsana New"/>
          <w:sz w:val="30"/>
          <w:szCs w:val="30"/>
        </w:rPr>
        <w:t>4</w:t>
      </w:r>
      <w:r w:rsidRPr="00F44923">
        <w:rPr>
          <w:rFonts w:ascii="Angsana New" w:hAnsi="Angsana New"/>
          <w:sz w:val="30"/>
          <w:szCs w:val="30"/>
        </w:rPr>
        <w:t> </w:t>
      </w:r>
      <w:r w:rsidRPr="00F44923">
        <w:rPr>
          <w:rFonts w:ascii="Angsana New" w:hAnsi="Angsana New"/>
          <w:sz w:val="30"/>
          <w:szCs w:val="30"/>
          <w:cs/>
        </w:rPr>
        <w:t>กุมภาพันธ์</w:t>
      </w:r>
      <w:r w:rsidRPr="00F44923">
        <w:rPr>
          <w:rFonts w:ascii="Angsana New" w:hAnsi="Angsana New"/>
          <w:sz w:val="30"/>
          <w:szCs w:val="30"/>
        </w:rPr>
        <w:t> </w:t>
      </w:r>
      <w:r w:rsidR="00F44923">
        <w:rPr>
          <w:rFonts w:ascii="Angsana New" w:hAnsi="Angsana New"/>
          <w:sz w:val="30"/>
          <w:szCs w:val="30"/>
          <w:cs/>
        </w:rPr>
        <w:t>256</w:t>
      </w:r>
      <w:r w:rsidR="00F44923">
        <w:rPr>
          <w:rFonts w:ascii="Angsana New" w:hAnsi="Angsana New"/>
          <w:sz w:val="30"/>
          <w:szCs w:val="30"/>
        </w:rPr>
        <w:t>2</w:t>
      </w:r>
      <w:r w:rsidRPr="00F44923">
        <w:rPr>
          <w:rFonts w:ascii="Angsana New" w:hAnsi="Angsana New"/>
          <w:sz w:val="30"/>
          <w:szCs w:val="30"/>
        </w:rPr>
        <w:t> </w:t>
      </w:r>
      <w:r w:rsidRPr="00F44923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อนุมัติให้เสนอที่ประชุมสามัญผู้ถือหุ้นเพื่ออนุมัติจ่ายเงินปันผลสำหรับปี</w:t>
      </w:r>
      <w:r w:rsidRPr="00F44923">
        <w:rPr>
          <w:rFonts w:ascii="Angsana New" w:hAnsi="Angsana New"/>
          <w:sz w:val="30"/>
          <w:szCs w:val="30"/>
        </w:rPr>
        <w:t> </w:t>
      </w:r>
      <w:r w:rsidR="00F44923">
        <w:rPr>
          <w:rFonts w:ascii="Angsana New" w:hAnsi="Angsana New"/>
          <w:sz w:val="30"/>
          <w:szCs w:val="30"/>
          <w:cs/>
        </w:rPr>
        <w:t>256</w:t>
      </w:r>
      <w:r w:rsidR="00F44923">
        <w:rPr>
          <w:rFonts w:ascii="Angsana New" w:hAnsi="Angsana New"/>
          <w:sz w:val="30"/>
          <w:szCs w:val="30"/>
        </w:rPr>
        <w:t>1</w:t>
      </w:r>
      <w:r w:rsidRPr="00F44923">
        <w:rPr>
          <w:rFonts w:ascii="Angsana New" w:hAnsi="Angsana New"/>
          <w:sz w:val="30"/>
          <w:szCs w:val="30"/>
        </w:rPr>
        <w:t> </w:t>
      </w:r>
      <w:r w:rsidRPr="00F44923">
        <w:rPr>
          <w:rFonts w:ascii="Angsana New" w:hAnsi="Angsana New"/>
          <w:sz w:val="30"/>
          <w:szCs w:val="30"/>
          <w:cs/>
        </w:rPr>
        <w:t>ในอัตราหุ้นละ</w:t>
      </w:r>
      <w:r w:rsidRPr="00F44923">
        <w:rPr>
          <w:rFonts w:ascii="Angsana New" w:hAnsi="Angsana New"/>
          <w:sz w:val="30"/>
          <w:szCs w:val="30"/>
        </w:rPr>
        <w:t> </w:t>
      </w:r>
      <w:r w:rsidR="00F44923">
        <w:rPr>
          <w:rFonts w:ascii="Angsana New" w:hAnsi="Angsana New"/>
          <w:sz w:val="30"/>
          <w:szCs w:val="30"/>
          <w:cs/>
        </w:rPr>
        <w:t>0.0</w:t>
      </w:r>
      <w:r w:rsidR="00F44923">
        <w:rPr>
          <w:rFonts w:ascii="Angsana New" w:hAnsi="Angsana New"/>
          <w:sz w:val="30"/>
          <w:szCs w:val="30"/>
        </w:rPr>
        <w:t>6</w:t>
      </w:r>
      <w:r w:rsidRPr="00F44923">
        <w:rPr>
          <w:rFonts w:ascii="Angsana New" w:hAnsi="Angsana New"/>
          <w:sz w:val="30"/>
          <w:szCs w:val="30"/>
        </w:rPr>
        <w:t> </w:t>
      </w:r>
      <w:r w:rsidRPr="00F44923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F44923">
        <w:rPr>
          <w:rFonts w:ascii="Angsana New" w:hAnsi="Angsana New"/>
          <w:sz w:val="30"/>
          <w:szCs w:val="30"/>
        </w:rPr>
        <w:t> </w:t>
      </w:r>
      <w:r w:rsidR="00F44923">
        <w:rPr>
          <w:rFonts w:ascii="Angsana New" w:hAnsi="Angsana New"/>
          <w:sz w:val="30"/>
          <w:szCs w:val="30"/>
        </w:rPr>
        <w:t>24</w:t>
      </w:r>
      <w:r w:rsidRPr="00F44923">
        <w:rPr>
          <w:rFonts w:ascii="Angsana New" w:hAnsi="Angsana New"/>
          <w:sz w:val="30"/>
          <w:szCs w:val="30"/>
        </w:rPr>
        <w:t> </w:t>
      </w:r>
      <w:r w:rsidRPr="00F44923">
        <w:rPr>
          <w:rFonts w:ascii="Angsana New" w:hAnsi="Angsana New"/>
          <w:sz w:val="30"/>
          <w:szCs w:val="30"/>
          <w:cs/>
        </w:rPr>
        <w:t>ล้านบาท เงินปันผลดังกล่าวจะจ่ายให้แก่ผู้ถือหุ้นในระหว่างปี</w:t>
      </w:r>
      <w:r w:rsidRPr="00F44923">
        <w:rPr>
          <w:rFonts w:ascii="Angsana New" w:hAnsi="Angsana New"/>
          <w:sz w:val="30"/>
          <w:szCs w:val="30"/>
        </w:rPr>
        <w:t> </w:t>
      </w:r>
      <w:r w:rsidR="00F44923">
        <w:rPr>
          <w:rFonts w:ascii="Angsana New" w:hAnsi="Angsana New"/>
          <w:sz w:val="30"/>
          <w:szCs w:val="30"/>
          <w:cs/>
        </w:rPr>
        <w:t>256</w:t>
      </w:r>
      <w:r w:rsidR="00F44923">
        <w:rPr>
          <w:rFonts w:ascii="Angsana New" w:hAnsi="Angsana New"/>
          <w:sz w:val="30"/>
          <w:szCs w:val="30"/>
        </w:rPr>
        <w:t>2</w:t>
      </w:r>
      <w:r w:rsidRPr="00F44923">
        <w:rPr>
          <w:rFonts w:ascii="Angsana New" w:hAnsi="Angsana New"/>
          <w:sz w:val="30"/>
          <w:szCs w:val="30"/>
        </w:rPr>
        <w:t> </w:t>
      </w:r>
      <w:r w:rsidRPr="00F44923">
        <w:rPr>
          <w:rFonts w:ascii="Angsana New" w:hAnsi="Angsana New"/>
          <w:sz w:val="30"/>
          <w:szCs w:val="30"/>
          <w:cs/>
        </w:rPr>
        <w:t>การจ่ายเงินปันผลดังกล่าวขึ้นอยู่กับการอนุมัติจากที่</w:t>
      </w:r>
      <w:r w:rsidR="00F44923">
        <w:rPr>
          <w:rFonts w:ascii="Angsana New" w:hAnsi="Angsana New"/>
          <w:sz w:val="30"/>
          <w:szCs w:val="30"/>
          <w:cs/>
        </w:rPr>
        <w:t>ประชุมสามัญผู้ถือหุ้นในวันที่ 2</w:t>
      </w:r>
      <w:r w:rsidR="00F44923">
        <w:rPr>
          <w:rFonts w:ascii="Angsana New" w:hAnsi="Angsana New"/>
          <w:sz w:val="30"/>
          <w:szCs w:val="30"/>
        </w:rPr>
        <w:t>2</w:t>
      </w:r>
      <w:r w:rsidRPr="00F44923">
        <w:rPr>
          <w:rFonts w:ascii="Angsana New" w:hAnsi="Angsana New"/>
          <w:sz w:val="30"/>
          <w:szCs w:val="30"/>
        </w:rPr>
        <w:t> </w:t>
      </w:r>
      <w:r w:rsidRPr="00F44923">
        <w:rPr>
          <w:rFonts w:ascii="Angsana New" w:hAnsi="Angsana New"/>
          <w:sz w:val="30"/>
          <w:szCs w:val="30"/>
          <w:cs/>
        </w:rPr>
        <w:t>มีนาคม</w:t>
      </w:r>
      <w:r w:rsidRPr="00F44923">
        <w:rPr>
          <w:rFonts w:ascii="Angsana New" w:hAnsi="Angsana New"/>
          <w:sz w:val="30"/>
          <w:szCs w:val="30"/>
        </w:rPr>
        <w:t> </w:t>
      </w:r>
      <w:r w:rsidRPr="00F44923">
        <w:rPr>
          <w:rFonts w:ascii="Angsana New" w:hAnsi="Angsana New"/>
          <w:sz w:val="30"/>
          <w:szCs w:val="30"/>
          <w:cs/>
        </w:rPr>
        <w:t>256</w:t>
      </w:r>
      <w:r w:rsidR="00F44923">
        <w:rPr>
          <w:rFonts w:ascii="Angsana New" w:hAnsi="Angsana New"/>
          <w:sz w:val="30"/>
          <w:szCs w:val="30"/>
        </w:rPr>
        <w:t>2</w:t>
      </w:r>
    </w:p>
    <w:p w14:paraId="031D2BA6" w14:textId="77777777" w:rsidR="00974947" w:rsidRDefault="00974947" w:rsidP="0003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E9096EF" w14:textId="16B6F191" w:rsidR="00072883" w:rsidRPr="004437D6" w:rsidRDefault="00F21209" w:rsidP="0051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t>3</w:t>
      </w:r>
      <w:r w:rsidR="00974947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ab/>
      </w:r>
      <w:r w:rsidR="00072883" w:rsidRPr="004437D6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03D0E9B4" w14:textId="7437DFC6" w:rsidR="00F21209" w:rsidRPr="004437D6" w:rsidRDefault="00F21209" w:rsidP="00F2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FFDBD48" w14:textId="035E0486" w:rsidR="00E021B1" w:rsidRDefault="00072883" w:rsidP="00072883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437D6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4437D6">
        <w:rPr>
          <w:rFonts w:ascii="Angsana New" w:hAnsi="Angsana New" w:hint="cs"/>
          <w:sz w:val="30"/>
          <w:szCs w:val="30"/>
          <w:cs/>
        </w:rPr>
        <w:t>หลายฉบับ</w:t>
      </w:r>
      <w:r w:rsidRPr="004437D6">
        <w:rPr>
          <w:rFonts w:ascii="Angsana New" w:hAnsi="Angsana New"/>
          <w:sz w:val="30"/>
          <w:szCs w:val="30"/>
          <w:cs/>
        </w:rPr>
        <w:t xml:space="preserve">ได้มีการประกาศแล้ว แต่ยังไม่มีผลบังคับใช้ </w:t>
      </w:r>
      <w:r w:rsidR="00974947">
        <w:rPr>
          <w:rFonts w:ascii="Angsana New" w:hAnsi="Angsana New" w:hint="cs"/>
          <w:sz w:val="30"/>
          <w:szCs w:val="30"/>
          <w:cs/>
        </w:rPr>
        <w:t>ซึ่ง</w:t>
      </w:r>
      <w:r w:rsidRPr="00E174CC">
        <w:rPr>
          <w:rFonts w:ascii="Angsana New" w:hAnsi="Angsana New"/>
          <w:spacing w:val="8"/>
          <w:sz w:val="30"/>
          <w:szCs w:val="30"/>
          <w:cs/>
        </w:rPr>
        <w:t>กลุ่มบริษัทไม่ได้นำมาใช้ในการจัดทำงบการเงินรวม</w:t>
      </w:r>
      <w:r w:rsidR="00E174CC" w:rsidRPr="00E174CC">
        <w:rPr>
          <w:rFonts w:ascii="Angsana New" w:hAnsi="Angsana New" w:hint="cs"/>
          <w:spacing w:val="8"/>
          <w:sz w:val="30"/>
          <w:szCs w:val="30"/>
          <w:cs/>
        </w:rPr>
        <w:t>และงบการเงินเฉพาะกิจการ</w:t>
      </w:r>
      <w:r w:rsidRPr="00E174CC">
        <w:rPr>
          <w:rFonts w:ascii="Angsana New" w:hAnsi="Angsana New"/>
          <w:spacing w:val="8"/>
          <w:sz w:val="30"/>
          <w:szCs w:val="30"/>
          <w:cs/>
        </w:rPr>
        <w:t>นี้ มาตรฐานการรายงาน</w:t>
      </w:r>
      <w:r w:rsidRPr="00E174CC">
        <w:rPr>
          <w:rFonts w:ascii="Angsana New" w:hAnsi="Angsana New"/>
          <w:spacing w:val="-4"/>
          <w:sz w:val="30"/>
          <w:szCs w:val="30"/>
          <w:cs/>
        </w:rPr>
        <w:t>ทางการเงินที่ออกและปรับปรุงใหม่นี้</w:t>
      </w:r>
      <w:r w:rsidR="0097494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174CC">
        <w:rPr>
          <w:rFonts w:ascii="Angsana New" w:hAnsi="Angsana New"/>
          <w:spacing w:val="-4"/>
          <w:sz w:val="30"/>
          <w:szCs w:val="30"/>
          <w:cs/>
        </w:rPr>
        <w:t>อาจเกี่ยวข้องกับการดำเนินงานของกลุ่มบริษัท</w:t>
      </w:r>
      <w:r w:rsidRPr="00E174C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174CC">
        <w:rPr>
          <w:rFonts w:ascii="Angsana New" w:hAnsi="Angsana New"/>
          <w:spacing w:val="-4"/>
          <w:sz w:val="30"/>
          <w:szCs w:val="30"/>
          <w:cs/>
        </w:rPr>
        <w:t>และถือปฏิบัติกับงบการเงินรวม</w:t>
      </w:r>
      <w:r w:rsidR="00E174CC" w:rsidRPr="00E174CC">
        <w:rPr>
          <w:rFonts w:ascii="Angsana New" w:hAnsi="Angsana New" w:hint="cs"/>
          <w:spacing w:val="6"/>
          <w:sz w:val="30"/>
          <w:szCs w:val="30"/>
          <w:cs/>
        </w:rPr>
        <w:t>และงบการเงินเฉพาะกิจการ</w:t>
      </w:r>
      <w:r w:rsidRPr="00E174CC">
        <w:rPr>
          <w:rFonts w:ascii="Angsana New" w:hAnsi="Angsana New"/>
          <w:spacing w:val="6"/>
          <w:sz w:val="30"/>
          <w:szCs w:val="30"/>
          <w:cs/>
        </w:rPr>
        <w:t xml:space="preserve">สำหรับรอบระยะเวลาบัญชีที่เริ่มในหรือหลังวันที่ </w:t>
      </w:r>
      <w:r w:rsidRPr="00E174CC">
        <w:rPr>
          <w:rFonts w:ascii="Angsana New" w:hAnsi="Angsana New"/>
          <w:spacing w:val="6"/>
          <w:sz w:val="30"/>
          <w:szCs w:val="30"/>
        </w:rPr>
        <w:t xml:space="preserve">1 </w:t>
      </w:r>
      <w:r w:rsidRPr="00E174CC">
        <w:rPr>
          <w:rFonts w:ascii="Angsana New" w:hAnsi="Angsana New"/>
          <w:spacing w:val="6"/>
          <w:sz w:val="30"/>
          <w:szCs w:val="30"/>
          <w:cs/>
        </w:rPr>
        <w:t xml:space="preserve">มกราคม </w:t>
      </w:r>
      <w:r w:rsidRPr="00E174CC">
        <w:rPr>
          <w:rFonts w:ascii="Angsana New" w:hAnsi="Angsana New"/>
          <w:spacing w:val="6"/>
          <w:sz w:val="30"/>
          <w:szCs w:val="30"/>
        </w:rPr>
        <w:t xml:space="preserve">2562 </w:t>
      </w:r>
      <w:r w:rsidRPr="00E174CC">
        <w:rPr>
          <w:rFonts w:ascii="Angsana New" w:hAnsi="Angsana New"/>
          <w:spacing w:val="6"/>
          <w:sz w:val="30"/>
          <w:szCs w:val="30"/>
          <w:cs/>
        </w:rPr>
        <w:t xml:space="preserve">และ </w:t>
      </w:r>
      <w:r w:rsidRPr="00E174CC">
        <w:rPr>
          <w:rFonts w:ascii="Angsana New" w:hAnsi="Angsana New"/>
          <w:spacing w:val="6"/>
          <w:sz w:val="30"/>
          <w:szCs w:val="30"/>
        </w:rPr>
        <w:t>2563</w:t>
      </w:r>
      <w:r w:rsidRPr="004437D6">
        <w:rPr>
          <w:rFonts w:ascii="Angsana New" w:hAnsi="Angsana New"/>
          <w:sz w:val="30"/>
          <w:szCs w:val="30"/>
        </w:rPr>
        <w:t xml:space="preserve"> </w:t>
      </w:r>
      <w:r w:rsidRPr="004437D6">
        <w:rPr>
          <w:rFonts w:ascii="Angsana New" w:hAnsi="Angsana New"/>
          <w:sz w:val="30"/>
          <w:szCs w:val="30"/>
          <w:cs/>
        </w:rPr>
        <w:t xml:space="preserve">กลุ่มบริษัทไม่มีแผนที่จะนำมาตรฐานการรายงานทางการเงินนี้มาใช้ก่อนวันถือปฏิบัติ </w:t>
      </w:r>
    </w:p>
    <w:p w14:paraId="779028E8" w14:textId="77777777" w:rsidR="00E021B1" w:rsidRDefault="00E021B1" w:rsidP="00072883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6AB0C5" w14:textId="77777777" w:rsidR="008E37FA" w:rsidRDefault="008E37FA" w:rsidP="00072883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7E3507" w14:textId="5A853DD4" w:rsidR="00E021B1" w:rsidRDefault="00072883" w:rsidP="00072883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710">
        <w:rPr>
          <w:rFonts w:ascii="Angsana New" w:hAnsi="Angsana New"/>
          <w:spacing w:val="4"/>
          <w:sz w:val="30"/>
          <w:szCs w:val="30"/>
          <w:cs/>
        </w:rPr>
        <w:lastRenderedPageBreak/>
        <w:t>กลุ่มบริษัทได้ประเมิน</w:t>
      </w:r>
      <w:r w:rsidR="008E37FA">
        <w:rPr>
          <w:rFonts w:ascii="Angsana New" w:hAnsi="Angsana New" w:hint="cs"/>
          <w:spacing w:val="4"/>
          <w:sz w:val="30"/>
          <w:szCs w:val="30"/>
          <w:cs/>
        </w:rPr>
        <w:t>ผลกระทบ</w:t>
      </w:r>
      <w:r w:rsidRPr="006F1710">
        <w:rPr>
          <w:rFonts w:ascii="Angsana New" w:hAnsi="Angsana New"/>
          <w:spacing w:val="4"/>
          <w:sz w:val="30"/>
          <w:szCs w:val="30"/>
          <w:cs/>
        </w:rPr>
        <w:t>ที่อาจเกิดขึ้นต่องบการเงินรวม</w:t>
      </w:r>
      <w:r w:rsidR="00E174CC" w:rsidRPr="006F1710">
        <w:rPr>
          <w:rFonts w:ascii="Angsana New" w:hAnsi="Angsana New"/>
          <w:spacing w:val="4"/>
          <w:sz w:val="30"/>
          <w:szCs w:val="30"/>
          <w:cs/>
        </w:rPr>
        <w:t>และงบการเงินเฉพาะกิจการ</w:t>
      </w:r>
      <w:r w:rsidRPr="006F1710">
        <w:rPr>
          <w:rFonts w:ascii="Angsana New" w:hAnsi="Angsana New"/>
          <w:spacing w:val="4"/>
          <w:sz w:val="30"/>
          <w:szCs w:val="30"/>
          <w:cs/>
        </w:rPr>
        <w:t>จากการ</w:t>
      </w:r>
      <w:r w:rsidRPr="003542E1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ถือปฏิบัติตามมาตรฐานการรายเงินที่ปรับปรุงใหม่ ซึ่งไม่มีผลกระทบที่มีสาระสำคัญต่องบการเงินในงวดที่ถือปฏิบัติ</w:t>
      </w:r>
      <w:r w:rsidR="00E174C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FE86E46" w14:textId="77777777" w:rsidR="00E021B1" w:rsidRDefault="00E021B1" w:rsidP="00072883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571710" w14:textId="32124841" w:rsidR="00072883" w:rsidRPr="004437D6" w:rsidRDefault="00072883" w:rsidP="00072883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437D6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8E37FA">
        <w:rPr>
          <w:rFonts w:ascii="Angsana New" w:hAnsi="Angsana New" w:hint="cs"/>
          <w:sz w:val="30"/>
          <w:szCs w:val="30"/>
          <w:cs/>
        </w:rPr>
        <w:t>สำหรับ</w:t>
      </w:r>
      <w:r w:rsidRPr="004437D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มาตรฐานการรายงานทางการเงินที่ออกใหม่</w:t>
      </w:r>
      <w:r w:rsidR="008E37FA">
        <w:rPr>
          <w:rFonts w:ascii="Angsana New" w:hAnsi="Angsana New" w:hint="cs"/>
          <w:sz w:val="30"/>
          <w:szCs w:val="30"/>
          <w:cs/>
        </w:rPr>
        <w:t xml:space="preserve"> </w:t>
      </w:r>
      <w:r w:rsidRPr="004437D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41CB566" w14:textId="77777777" w:rsidR="00072883" w:rsidRPr="004437D6" w:rsidRDefault="00072883" w:rsidP="00072883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4658"/>
        <w:gridCol w:w="1280"/>
      </w:tblGrid>
      <w:tr w:rsidR="00072883" w:rsidRPr="004437D6" w14:paraId="6C9418D7" w14:textId="77777777" w:rsidTr="00F56E29">
        <w:trPr>
          <w:tblHeader/>
        </w:trPr>
        <w:tc>
          <w:tcPr>
            <w:tcW w:w="2972" w:type="dxa"/>
            <w:vAlign w:val="bottom"/>
          </w:tcPr>
          <w:p w14:paraId="3C67FC2C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437D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658" w:type="dxa"/>
            <w:vAlign w:val="bottom"/>
          </w:tcPr>
          <w:p w14:paraId="7C41EFF5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80" w:type="dxa"/>
          </w:tcPr>
          <w:p w14:paraId="089F9141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072883" w:rsidRPr="004437D6" w14:paraId="03C13CA6" w14:textId="77777777" w:rsidTr="00F56E29">
        <w:tc>
          <w:tcPr>
            <w:tcW w:w="2972" w:type="dxa"/>
          </w:tcPr>
          <w:p w14:paraId="0889F315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437D6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658" w:type="dxa"/>
          </w:tcPr>
          <w:p w14:paraId="2F3F3396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80" w:type="dxa"/>
          </w:tcPr>
          <w:p w14:paraId="26AADBDC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72883" w:rsidRPr="004437D6" w14:paraId="462D4331" w14:textId="77777777" w:rsidTr="00F56E29">
        <w:tc>
          <w:tcPr>
            <w:tcW w:w="2972" w:type="dxa"/>
          </w:tcPr>
          <w:p w14:paraId="274068D9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437D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658" w:type="dxa"/>
          </w:tcPr>
          <w:p w14:paraId="6D031DAD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80" w:type="dxa"/>
          </w:tcPr>
          <w:p w14:paraId="2B9675AD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72883" w:rsidRPr="004437D6" w14:paraId="63712B3E" w14:textId="77777777" w:rsidTr="00F56E29">
        <w:tc>
          <w:tcPr>
            <w:tcW w:w="2972" w:type="dxa"/>
          </w:tcPr>
          <w:p w14:paraId="5177845E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437D6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658" w:type="dxa"/>
          </w:tcPr>
          <w:p w14:paraId="711DF49E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80" w:type="dxa"/>
          </w:tcPr>
          <w:p w14:paraId="253E55E0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072883" w:rsidRPr="004437D6" w14:paraId="4B6B7E3E" w14:textId="77777777" w:rsidTr="00F56E29">
        <w:tc>
          <w:tcPr>
            <w:tcW w:w="2972" w:type="dxa"/>
          </w:tcPr>
          <w:p w14:paraId="0794E48F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437D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658" w:type="dxa"/>
          </w:tcPr>
          <w:p w14:paraId="7610FF2A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80" w:type="dxa"/>
          </w:tcPr>
          <w:p w14:paraId="0519D776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72883" w:rsidRPr="004437D6" w14:paraId="591103D7" w14:textId="77777777" w:rsidTr="00F56E29">
        <w:tc>
          <w:tcPr>
            <w:tcW w:w="2972" w:type="dxa"/>
          </w:tcPr>
          <w:p w14:paraId="75D6E916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437D6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658" w:type="dxa"/>
          </w:tcPr>
          <w:p w14:paraId="50B8E5A8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80" w:type="dxa"/>
          </w:tcPr>
          <w:p w14:paraId="604F30D3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72883" w:rsidRPr="004437D6" w14:paraId="36C5A0FE" w14:textId="77777777" w:rsidTr="00F56E29">
        <w:tc>
          <w:tcPr>
            <w:tcW w:w="2972" w:type="dxa"/>
          </w:tcPr>
          <w:p w14:paraId="7CCD2C3D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437D6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658" w:type="dxa"/>
          </w:tcPr>
          <w:p w14:paraId="662717E5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80" w:type="dxa"/>
          </w:tcPr>
          <w:p w14:paraId="04CC903A" w14:textId="77777777" w:rsidR="00072883" w:rsidRPr="004437D6" w:rsidRDefault="00072883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56BDF249" w14:textId="77777777" w:rsidR="00072883" w:rsidRPr="004437D6" w:rsidRDefault="00072883" w:rsidP="0004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437D6">
        <w:rPr>
          <w:rFonts w:ascii="Angsana New" w:hAnsi="Angsana New"/>
          <w:i/>
          <w:iCs/>
          <w:sz w:val="30"/>
          <w:szCs w:val="30"/>
        </w:rPr>
        <w:t xml:space="preserve">* </w:t>
      </w:r>
      <w:r w:rsidRPr="004437D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004B555" w14:textId="77777777" w:rsidR="00072883" w:rsidRPr="004437D6" w:rsidRDefault="00072883" w:rsidP="0007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14:paraId="5FAD5D69" w14:textId="77777777" w:rsidR="00072883" w:rsidRPr="004437D6" w:rsidRDefault="00072883" w:rsidP="00681D3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437D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437D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4437D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18E575B1" w14:textId="77777777" w:rsidR="00072883" w:rsidRPr="004437D6" w:rsidRDefault="00072883" w:rsidP="0007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inorBidi"/>
          <w:color w:val="000000"/>
          <w:sz w:val="30"/>
          <w:szCs w:val="30"/>
        </w:rPr>
      </w:pPr>
    </w:p>
    <w:p w14:paraId="35E0B409" w14:textId="77777777" w:rsidR="00072883" w:rsidRPr="004437D6" w:rsidRDefault="00072883" w:rsidP="00072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4437D6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มาตรฐานการรายงานทางการเงิน ฉบับที่ </w:t>
      </w:r>
      <w:r w:rsidRPr="004437D6">
        <w:rPr>
          <w:rFonts w:ascii="Angsana New" w:hAnsi="Angsana New"/>
          <w:color w:val="000000"/>
          <w:spacing w:val="2"/>
          <w:sz w:val="30"/>
          <w:szCs w:val="30"/>
        </w:rPr>
        <w:t>15</w:t>
      </w:r>
      <w:r w:rsidRPr="004437D6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</w:t>
      </w:r>
      <w:r w:rsidRPr="004437D6">
        <w:rPr>
          <w:rFonts w:ascii="Angsana New" w:hAnsi="Angsana New"/>
          <w:color w:val="000000"/>
          <w:sz w:val="30"/>
          <w:szCs w:val="30"/>
          <w:cs/>
        </w:rPr>
        <w:t>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14:paraId="0867819C" w14:textId="77777777" w:rsidR="00072883" w:rsidRPr="004437D6" w:rsidRDefault="00072883" w:rsidP="00072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E3E3F7" w14:textId="23DD12BC" w:rsidR="00072883" w:rsidRPr="00456EAE" w:rsidRDefault="00072883" w:rsidP="00072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456EAE">
        <w:rPr>
          <w:rFonts w:ascii="Angsana New" w:hAnsi="Angsana New" w:hint="cs"/>
          <w:color w:val="000000"/>
          <w:spacing w:val="4"/>
          <w:sz w:val="30"/>
          <w:szCs w:val="30"/>
          <w:cs/>
        </w:rPr>
        <w:t>กลุ่มบริษัทได้ประเมินผลกระทบที่อาจเกิดขึ้นต่องบการเงินรวม</w:t>
      </w:r>
      <w:r w:rsidR="00E174CC" w:rsidRPr="00456EAE">
        <w:rPr>
          <w:rFonts w:ascii="Angsana New" w:hAnsi="Angsana New" w:hint="cs"/>
          <w:spacing w:val="4"/>
          <w:sz w:val="30"/>
          <w:szCs w:val="30"/>
          <w:cs/>
        </w:rPr>
        <w:t>และงบการเงินเฉพาะกิจการ</w:t>
      </w:r>
      <w:r w:rsidRPr="00456EAE">
        <w:rPr>
          <w:rFonts w:ascii="Angsana New" w:hAnsi="Angsana New" w:hint="cs"/>
          <w:color w:val="000000"/>
          <w:spacing w:val="4"/>
          <w:sz w:val="30"/>
          <w:szCs w:val="30"/>
          <w:cs/>
        </w:rPr>
        <w:t>ของกลุ่มบริษัท</w:t>
      </w:r>
      <w:r w:rsidRPr="00456EAE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จากการถือปฏิบัติ</w:t>
      </w:r>
      <w:r w:rsidRPr="00456EA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ตามมาตรฐานการรายงานทางการเงินฉบับที่ </w:t>
      </w:r>
      <w:r w:rsidRPr="00456EAE">
        <w:rPr>
          <w:rFonts w:ascii="Angsana New" w:hAnsi="Angsana New"/>
          <w:color w:val="000000"/>
          <w:spacing w:val="-4"/>
          <w:sz w:val="30"/>
          <w:szCs w:val="30"/>
        </w:rPr>
        <w:t xml:space="preserve">15 </w:t>
      </w:r>
      <w:r w:rsidRPr="00456EAE">
        <w:rPr>
          <w:rFonts w:ascii="Angsana New" w:hAnsi="Angsana New"/>
          <w:color w:val="000000"/>
          <w:spacing w:val="-4"/>
          <w:sz w:val="30"/>
          <w:szCs w:val="30"/>
          <w:cs/>
        </w:rPr>
        <w:t>เป็นครั้งแรก ซึ่งไม่มีผลกระทบที่มีสาระสำคัญ</w:t>
      </w:r>
      <w:r w:rsidRPr="00456EAE">
        <w:rPr>
          <w:rFonts w:ascii="Angsana New" w:hAnsi="Angsana New"/>
          <w:color w:val="000000"/>
          <w:sz w:val="30"/>
          <w:szCs w:val="30"/>
          <w:cs/>
        </w:rPr>
        <w:t>ต่อ</w:t>
      </w:r>
      <w:r w:rsidRPr="00456EAE">
        <w:rPr>
          <w:rFonts w:ascii="Angsana New" w:hAnsi="Angsana New" w:hint="cs"/>
          <w:color w:val="000000"/>
          <w:sz w:val="30"/>
          <w:szCs w:val="30"/>
          <w:cs/>
        </w:rPr>
        <w:t>งบการเงินรวม</w:t>
      </w:r>
      <w:r w:rsidR="00E174CC" w:rsidRPr="00456EA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56EAE">
        <w:rPr>
          <w:rFonts w:ascii="Angsana New" w:hAnsi="Angsana New" w:hint="cs"/>
          <w:color w:val="000000"/>
          <w:sz w:val="30"/>
          <w:szCs w:val="30"/>
          <w:cs/>
        </w:rPr>
        <w:t>ในงวดที่ถือปฏิบัติ</w:t>
      </w:r>
    </w:p>
    <w:p w14:paraId="12AD273E" w14:textId="77777777" w:rsidR="00072883" w:rsidRDefault="00072883" w:rsidP="0007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520C3029" w14:textId="77777777" w:rsidR="008E37FA" w:rsidRDefault="008E37FA" w:rsidP="0007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8A07063" w14:textId="77777777" w:rsidR="008E37FA" w:rsidRDefault="008E37FA" w:rsidP="0007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7E044820" w14:textId="77777777" w:rsidR="008E37FA" w:rsidRPr="004437D6" w:rsidRDefault="008E37FA" w:rsidP="0007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7C724F5" w14:textId="77777777" w:rsidR="00072883" w:rsidRPr="004437D6" w:rsidRDefault="00072883" w:rsidP="00681D3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437D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4DE17DA8" w14:textId="77777777" w:rsidR="00072883" w:rsidRPr="004437D6" w:rsidRDefault="00072883" w:rsidP="00072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E9E67C7" w14:textId="77777777" w:rsidR="00072883" w:rsidRPr="004437D6" w:rsidRDefault="00072883" w:rsidP="00072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437D6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</w:t>
      </w:r>
      <w:r w:rsidRPr="004437D6">
        <w:rPr>
          <w:rFonts w:ascii="Angsana New" w:hAnsi="Angsana New"/>
          <w:sz w:val="30"/>
          <w:szCs w:val="30"/>
          <w:cs/>
        </w:rPr>
        <w:t>ทาง</w:t>
      </w:r>
      <w:r w:rsidRPr="004437D6">
        <w:rPr>
          <w:rFonts w:ascii="Angsana New" w:hAnsi="Angsana New"/>
          <w:spacing w:val="2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4437D6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 </w:t>
      </w:r>
    </w:p>
    <w:p w14:paraId="7E001DA6" w14:textId="77777777" w:rsidR="00072883" w:rsidRPr="004437D6" w:rsidRDefault="00072883" w:rsidP="00072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57E59C5" w14:textId="5CB4385A" w:rsidR="00072883" w:rsidRPr="00094423" w:rsidRDefault="00072883" w:rsidP="00072883">
      <w:pPr>
        <w:pStyle w:val="block"/>
        <w:ind w:left="900"/>
        <w:rPr>
          <w:rFonts w:ascii="Angsana New" w:hAnsi="Angsana New"/>
          <w:sz w:val="30"/>
          <w:szCs w:val="30"/>
          <w:cs/>
          <w:lang w:bidi="th-TH"/>
        </w:rPr>
      </w:pPr>
      <w:r w:rsidRPr="004437D6">
        <w:rPr>
          <w:rFonts w:ascii="Angsana New" w:hAnsi="Angsana New"/>
          <w:sz w:val="30"/>
          <w:szCs w:val="30"/>
          <w:cs/>
          <w:lang w:bidi="th-TH"/>
        </w:rPr>
        <w:t>ขณะนี้ผู้บริหาร</w:t>
      </w:r>
      <w:r w:rsidRPr="004437D6">
        <w:rPr>
          <w:rFonts w:ascii="Angsana New" w:hAnsi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รวม</w:t>
      </w:r>
      <w:r w:rsidR="00E174CC">
        <w:rPr>
          <w:rFonts w:ascii="Angsana New" w:hAnsi="Angsana New" w:hint="cs"/>
          <w:sz w:val="30"/>
          <w:szCs w:val="30"/>
          <w:cs/>
          <w:lang w:bidi="th-TH"/>
        </w:rPr>
        <w:t>และงบการเงินเฉพาะกิจการ</w:t>
      </w:r>
    </w:p>
    <w:sectPr w:rsidR="00072883" w:rsidRPr="00094423" w:rsidSect="00F1391B">
      <w:pgSz w:w="11909" w:h="16834" w:code="9"/>
      <w:pgMar w:top="691" w:right="1152" w:bottom="576" w:left="1152" w:header="720" w:footer="18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532C0" w14:textId="77777777" w:rsidR="003306EA" w:rsidRDefault="003306EA">
      <w:r>
        <w:separator/>
      </w:r>
    </w:p>
  </w:endnote>
  <w:endnote w:type="continuationSeparator" w:id="0">
    <w:p w14:paraId="4FAE925F" w14:textId="77777777" w:rsidR="003306EA" w:rsidRDefault="0033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A65A3C" w14:textId="77777777" w:rsidR="00BE6267" w:rsidRPr="00782199" w:rsidRDefault="00BE6267" w:rsidP="00782199">
    <w:pPr>
      <w:pStyle w:val="Footer"/>
      <w:jc w:val="center"/>
      <w:rPr>
        <w:rFonts w:ascii="Angsana New" w:hAnsi="Angsana New"/>
        <w:sz w:val="30"/>
        <w:szCs w:val="30"/>
      </w:rPr>
    </w:pPr>
    <w:r w:rsidRPr="001B5B0B">
      <w:rPr>
        <w:rFonts w:ascii="Angsana New" w:hAnsi="Angsana New"/>
        <w:sz w:val="30"/>
        <w:szCs w:val="30"/>
      </w:rPr>
      <w:fldChar w:fldCharType="begin"/>
    </w:r>
    <w:r w:rsidRPr="001B5B0B">
      <w:rPr>
        <w:rFonts w:ascii="Angsana New" w:hAnsi="Angsana New"/>
        <w:sz w:val="30"/>
        <w:szCs w:val="30"/>
      </w:rPr>
      <w:instrText xml:space="preserve"> PAGE   \* MERGEFORMAT </w:instrText>
    </w:r>
    <w:r w:rsidRPr="001B5B0B">
      <w:rPr>
        <w:rFonts w:ascii="Angsana New" w:hAnsi="Angsana New"/>
        <w:sz w:val="30"/>
        <w:szCs w:val="30"/>
      </w:rPr>
      <w:fldChar w:fldCharType="separate"/>
    </w:r>
    <w:r w:rsidR="004450C1">
      <w:rPr>
        <w:rFonts w:ascii="Angsana New" w:hAnsi="Angsana New"/>
        <w:noProof/>
        <w:sz w:val="30"/>
        <w:szCs w:val="30"/>
      </w:rPr>
      <w:t>39</w:t>
    </w:r>
    <w:r w:rsidRPr="001B5B0B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1C52E" w14:textId="1B14CD31" w:rsidR="00BE6267" w:rsidRPr="00F00659" w:rsidRDefault="00BE6267" w:rsidP="00B12A9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450C1">
      <w:rPr>
        <w:rStyle w:val="PageNumber"/>
        <w:rFonts w:ascii="Angsana New" w:hAnsi="Angsana New"/>
        <w:noProof/>
        <w:sz w:val="30"/>
        <w:szCs w:val="30"/>
        <w:cs/>
      </w:rPr>
      <w:t>48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D645F6" w14:textId="77777777" w:rsidR="00BE6267" w:rsidRPr="006D2137" w:rsidRDefault="00BE6267" w:rsidP="00B12A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AC0E3" w14:textId="3D0328DD" w:rsidR="00BE6267" w:rsidRPr="00F00659" w:rsidRDefault="00BE6267" w:rsidP="00E82F2B">
    <w:pPr>
      <w:pStyle w:val="Footer"/>
      <w:framePr w:wrap="around" w:vAnchor="text" w:hAnchor="page" w:x="5856" w:y="34"/>
      <w:tabs>
        <w:tab w:val="clear" w:pos="227"/>
        <w:tab w:val="clear" w:pos="454"/>
        <w:tab w:val="left" w:pos="1080"/>
      </w:tabs>
      <w:ind w:left="695" w:right="-960" w:hanging="345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450C1">
      <w:rPr>
        <w:rStyle w:val="PageNumber"/>
        <w:rFonts w:ascii="Angsana New" w:hAnsi="Angsana New"/>
        <w:noProof/>
        <w:sz w:val="30"/>
        <w:szCs w:val="30"/>
        <w:cs/>
      </w:rPr>
      <w:t>49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86BDDA" w14:textId="77777777" w:rsidR="00BE6267" w:rsidRPr="000257B8" w:rsidRDefault="00BE6267" w:rsidP="00E82F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A0C5E" w14:textId="753EC76A" w:rsidR="00BE6267" w:rsidRPr="006D2137" w:rsidRDefault="00BE6267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4450C1">
      <w:rPr>
        <w:rFonts w:ascii="Angsana New" w:hAnsi="Angsana New"/>
        <w:i/>
        <w:iCs/>
        <w:noProof/>
        <w:sz w:val="30"/>
        <w:szCs w:val="30"/>
      </w:rPr>
      <w:t>Q-CONt3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4831E" w14:textId="77777777" w:rsidR="00BE6267" w:rsidRPr="002448B9" w:rsidRDefault="00BE6267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 w:rsidR="004450C1">
      <w:rPr>
        <w:rFonts w:ascii="Angsana New" w:hAnsi="Angsana New"/>
        <w:noProof/>
        <w:sz w:val="30"/>
        <w:szCs w:val="30"/>
      </w:rPr>
      <w:t>81</w:t>
    </w:r>
    <w:r w:rsidRPr="002448B9">
      <w:rPr>
        <w:rFonts w:ascii="Angsana New" w:hAnsi="Angsana New"/>
        <w:sz w:val="30"/>
        <w:szCs w:val="30"/>
      </w:rPr>
      <w:fldChar w:fldCharType="end"/>
    </w:r>
  </w:p>
  <w:p w14:paraId="2636F5A9" w14:textId="77777777" w:rsidR="00BE6267" w:rsidRPr="000257B8" w:rsidRDefault="00BE6267" w:rsidP="00E82F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6322"/>
        <w:tab w:val="clear" w:pos="6549"/>
        <w:tab w:val="left" w:pos="70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E21CD" w14:textId="77777777" w:rsidR="003306EA" w:rsidRDefault="003306EA">
      <w:r>
        <w:separator/>
      </w:r>
    </w:p>
  </w:footnote>
  <w:footnote w:type="continuationSeparator" w:id="0">
    <w:p w14:paraId="40EF2051" w14:textId="77777777" w:rsidR="003306EA" w:rsidRDefault="00330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449E9" w14:textId="77777777" w:rsidR="00BE6267" w:rsidRPr="00F9367B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314272C" w14:textId="1878F9F0" w:rsidR="00BE6267" w:rsidRPr="00F9367B" w:rsidRDefault="00BE6267" w:rsidP="00646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985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E7D6914" w14:textId="418A2B3C" w:rsidR="00BE6267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46205D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1</w:t>
    </w:r>
  </w:p>
  <w:p w14:paraId="308D5950" w14:textId="77777777" w:rsidR="00BE6267" w:rsidRPr="00F9367B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35CDE" w14:textId="77777777" w:rsidR="00BE6267" w:rsidRPr="00F9367B" w:rsidRDefault="00BE6267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01E7715" w14:textId="77777777" w:rsidR="00BE6267" w:rsidRPr="00F9367B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BCB3094" w14:textId="6DF77CA9" w:rsidR="00BE6267" w:rsidRPr="00294FF7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2561</w:t>
    </w:r>
  </w:p>
  <w:p w14:paraId="4D137056" w14:textId="77777777" w:rsidR="00BE6267" w:rsidRPr="00F9367B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22994" w14:textId="77777777" w:rsidR="00BE6267" w:rsidRPr="00F9367B" w:rsidRDefault="00BE6267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891D767" w14:textId="77777777" w:rsidR="00BE6267" w:rsidRPr="00F9367B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E014C94" w14:textId="67484EF1" w:rsidR="00BE6267" w:rsidRPr="00294FF7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2561</w:t>
    </w:r>
  </w:p>
  <w:p w14:paraId="72E3B283" w14:textId="77777777" w:rsidR="00BE6267" w:rsidRPr="00F9367B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49216" w14:textId="77777777" w:rsidR="00BE6267" w:rsidRPr="00F9367B" w:rsidRDefault="00BE6267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045287E" w14:textId="77777777" w:rsidR="00BE6267" w:rsidRPr="00F9367B" w:rsidRDefault="00BE6267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82F1CB9" w14:textId="77777777" w:rsidR="00BE6267" w:rsidRPr="00F9367B" w:rsidRDefault="00BE6267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46205D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46205D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46205D">
      <w:rPr>
        <w:rFonts w:ascii="Angsana New" w:hAnsi="Angsana New" w:hint="cs"/>
        <w:b/>
        <w:bCs/>
        <w:sz w:val="32"/>
        <w:szCs w:val="32"/>
      </w:rPr>
      <w:t>2548</w:t>
    </w:r>
  </w:p>
  <w:p w14:paraId="526DD2D4" w14:textId="77777777" w:rsidR="00BE6267" w:rsidRPr="00F9367B" w:rsidRDefault="00BE6267" w:rsidP="00A02394">
    <w:pPr>
      <w:pStyle w:val="Header"/>
      <w:rPr>
        <w:sz w:val="16"/>
        <w:szCs w:val="16"/>
      </w:rPr>
    </w:pPr>
  </w:p>
  <w:p w14:paraId="5A3DDEE3" w14:textId="77777777" w:rsidR="00BE6267" w:rsidRPr="00F9367B" w:rsidRDefault="00BE6267" w:rsidP="00A02394">
    <w:pPr>
      <w:pStyle w:val="Header"/>
      <w:rPr>
        <w:sz w:val="16"/>
        <w:szCs w:val="16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FA26A" w14:textId="77777777" w:rsidR="00BE6267" w:rsidRPr="00F9367B" w:rsidRDefault="00BE6267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2669959" w14:textId="77777777" w:rsidR="00BE6267" w:rsidRPr="00F9367B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15A0D4" w14:textId="6D7B3858" w:rsidR="00BE6267" w:rsidRPr="00294FF7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2561</w:t>
    </w:r>
  </w:p>
  <w:p w14:paraId="39C7D961" w14:textId="77777777" w:rsidR="00BE6267" w:rsidRPr="00F9367B" w:rsidRDefault="00BE626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7D06E0"/>
    <w:multiLevelType w:val="hybridMultilevel"/>
    <w:tmpl w:val="4D5EA024"/>
    <w:lvl w:ilvl="0" w:tplc="49D0352C">
      <w:start w:val="1"/>
      <w:numFmt w:val="thaiLetters"/>
      <w:lvlText w:val="(%1)"/>
      <w:lvlJc w:val="left"/>
      <w:pPr>
        <w:ind w:left="1075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3475FC"/>
    <w:multiLevelType w:val="hybridMultilevel"/>
    <w:tmpl w:val="F7A2B70A"/>
    <w:lvl w:ilvl="0" w:tplc="AA1A333E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A2B69524"/>
    <w:lvl w:ilvl="0" w:tplc="F6D8875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E2014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5"/>
  </w:num>
  <w:num w:numId="14">
    <w:abstractNumId w:val="17"/>
  </w:num>
  <w:num w:numId="15">
    <w:abstractNumId w:val="20"/>
  </w:num>
  <w:num w:numId="16">
    <w:abstractNumId w:val="26"/>
  </w:num>
  <w:num w:numId="17">
    <w:abstractNumId w:val="27"/>
  </w:num>
  <w:num w:numId="18">
    <w:abstractNumId w:val="14"/>
  </w:num>
  <w:num w:numId="19">
    <w:abstractNumId w:val="22"/>
  </w:num>
  <w:num w:numId="20">
    <w:abstractNumId w:val="13"/>
  </w:num>
  <w:num w:numId="21">
    <w:abstractNumId w:val="15"/>
  </w:num>
  <w:num w:numId="22">
    <w:abstractNumId w:val="10"/>
  </w:num>
  <w:num w:numId="23">
    <w:abstractNumId w:val="21"/>
  </w:num>
  <w:num w:numId="24">
    <w:abstractNumId w:val="24"/>
  </w:num>
  <w:num w:numId="25">
    <w:abstractNumId w:val="12"/>
  </w:num>
  <w:num w:numId="26">
    <w:abstractNumId w:val="18"/>
  </w:num>
  <w:num w:numId="27">
    <w:abstractNumId w:val="11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124A"/>
    <w:rsid w:val="00001742"/>
    <w:rsid w:val="00001828"/>
    <w:rsid w:val="00001C5C"/>
    <w:rsid w:val="0000259F"/>
    <w:rsid w:val="000025E7"/>
    <w:rsid w:val="00002D20"/>
    <w:rsid w:val="00002D4C"/>
    <w:rsid w:val="00003093"/>
    <w:rsid w:val="000035EC"/>
    <w:rsid w:val="00004254"/>
    <w:rsid w:val="00004CFA"/>
    <w:rsid w:val="00004E5A"/>
    <w:rsid w:val="00005144"/>
    <w:rsid w:val="00005218"/>
    <w:rsid w:val="000054D6"/>
    <w:rsid w:val="000054F7"/>
    <w:rsid w:val="000055B7"/>
    <w:rsid w:val="00006270"/>
    <w:rsid w:val="00006606"/>
    <w:rsid w:val="0000670A"/>
    <w:rsid w:val="00006A97"/>
    <w:rsid w:val="00006AC4"/>
    <w:rsid w:val="00006D8F"/>
    <w:rsid w:val="00006E55"/>
    <w:rsid w:val="00006ED5"/>
    <w:rsid w:val="00007195"/>
    <w:rsid w:val="00007275"/>
    <w:rsid w:val="000073B9"/>
    <w:rsid w:val="0000758D"/>
    <w:rsid w:val="00007BE5"/>
    <w:rsid w:val="00007F3D"/>
    <w:rsid w:val="00010063"/>
    <w:rsid w:val="000100EE"/>
    <w:rsid w:val="00010826"/>
    <w:rsid w:val="00010C8C"/>
    <w:rsid w:val="00010E04"/>
    <w:rsid w:val="00010E56"/>
    <w:rsid w:val="00011524"/>
    <w:rsid w:val="00011AEB"/>
    <w:rsid w:val="00012BDB"/>
    <w:rsid w:val="000131EC"/>
    <w:rsid w:val="0001330E"/>
    <w:rsid w:val="00013D11"/>
    <w:rsid w:val="000149D7"/>
    <w:rsid w:val="00014BD9"/>
    <w:rsid w:val="00014ED6"/>
    <w:rsid w:val="0001516F"/>
    <w:rsid w:val="0001523D"/>
    <w:rsid w:val="00015415"/>
    <w:rsid w:val="000156A3"/>
    <w:rsid w:val="00015836"/>
    <w:rsid w:val="00015DF2"/>
    <w:rsid w:val="00015E0E"/>
    <w:rsid w:val="0001680B"/>
    <w:rsid w:val="0001698E"/>
    <w:rsid w:val="00016AFF"/>
    <w:rsid w:val="00016C76"/>
    <w:rsid w:val="000170CE"/>
    <w:rsid w:val="000171A8"/>
    <w:rsid w:val="0001721D"/>
    <w:rsid w:val="00017CA3"/>
    <w:rsid w:val="000201AE"/>
    <w:rsid w:val="00020411"/>
    <w:rsid w:val="00020565"/>
    <w:rsid w:val="000205E4"/>
    <w:rsid w:val="00020800"/>
    <w:rsid w:val="00020AC3"/>
    <w:rsid w:val="000212FC"/>
    <w:rsid w:val="00021BEC"/>
    <w:rsid w:val="00022187"/>
    <w:rsid w:val="00022C69"/>
    <w:rsid w:val="000233EE"/>
    <w:rsid w:val="000238F5"/>
    <w:rsid w:val="00023A10"/>
    <w:rsid w:val="00023F99"/>
    <w:rsid w:val="0002405C"/>
    <w:rsid w:val="00024486"/>
    <w:rsid w:val="0002477D"/>
    <w:rsid w:val="00024E82"/>
    <w:rsid w:val="00025587"/>
    <w:rsid w:val="000257B8"/>
    <w:rsid w:val="00025800"/>
    <w:rsid w:val="0002639E"/>
    <w:rsid w:val="0002657C"/>
    <w:rsid w:val="000267F3"/>
    <w:rsid w:val="000271CE"/>
    <w:rsid w:val="000272C0"/>
    <w:rsid w:val="00027A4F"/>
    <w:rsid w:val="00030046"/>
    <w:rsid w:val="0003027A"/>
    <w:rsid w:val="00030326"/>
    <w:rsid w:val="000303D6"/>
    <w:rsid w:val="000307A1"/>
    <w:rsid w:val="0003082D"/>
    <w:rsid w:val="0003115F"/>
    <w:rsid w:val="00031B6D"/>
    <w:rsid w:val="000321ED"/>
    <w:rsid w:val="00032437"/>
    <w:rsid w:val="000326CE"/>
    <w:rsid w:val="00032934"/>
    <w:rsid w:val="00032E07"/>
    <w:rsid w:val="000332BF"/>
    <w:rsid w:val="00033E85"/>
    <w:rsid w:val="00034CC4"/>
    <w:rsid w:val="00035A74"/>
    <w:rsid w:val="0003678B"/>
    <w:rsid w:val="00036A57"/>
    <w:rsid w:val="00037B92"/>
    <w:rsid w:val="00040229"/>
    <w:rsid w:val="0004048C"/>
    <w:rsid w:val="000406AC"/>
    <w:rsid w:val="00040CD2"/>
    <w:rsid w:val="00040FA9"/>
    <w:rsid w:val="00041035"/>
    <w:rsid w:val="00041417"/>
    <w:rsid w:val="00041861"/>
    <w:rsid w:val="00041C99"/>
    <w:rsid w:val="00041D72"/>
    <w:rsid w:val="00041EE6"/>
    <w:rsid w:val="0004313D"/>
    <w:rsid w:val="000434DC"/>
    <w:rsid w:val="0004379D"/>
    <w:rsid w:val="000437D3"/>
    <w:rsid w:val="00043984"/>
    <w:rsid w:val="00043D2E"/>
    <w:rsid w:val="00045126"/>
    <w:rsid w:val="000452AB"/>
    <w:rsid w:val="0004539A"/>
    <w:rsid w:val="000453BF"/>
    <w:rsid w:val="0004560C"/>
    <w:rsid w:val="000458AA"/>
    <w:rsid w:val="00045B14"/>
    <w:rsid w:val="00045DD1"/>
    <w:rsid w:val="00045EBB"/>
    <w:rsid w:val="0004662B"/>
    <w:rsid w:val="000468F4"/>
    <w:rsid w:val="00046CD4"/>
    <w:rsid w:val="00046D1C"/>
    <w:rsid w:val="00046F7E"/>
    <w:rsid w:val="0004732A"/>
    <w:rsid w:val="00047454"/>
    <w:rsid w:val="0004764A"/>
    <w:rsid w:val="0005055E"/>
    <w:rsid w:val="00050E37"/>
    <w:rsid w:val="000510D8"/>
    <w:rsid w:val="00051437"/>
    <w:rsid w:val="000523FA"/>
    <w:rsid w:val="0005256C"/>
    <w:rsid w:val="000525CB"/>
    <w:rsid w:val="00052976"/>
    <w:rsid w:val="00052D9C"/>
    <w:rsid w:val="00052F28"/>
    <w:rsid w:val="00052F3E"/>
    <w:rsid w:val="00053059"/>
    <w:rsid w:val="0005323E"/>
    <w:rsid w:val="000556DB"/>
    <w:rsid w:val="000558D8"/>
    <w:rsid w:val="00055FE1"/>
    <w:rsid w:val="00056CB8"/>
    <w:rsid w:val="00056DAA"/>
    <w:rsid w:val="00057E4B"/>
    <w:rsid w:val="0006007C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503"/>
    <w:rsid w:val="000616F4"/>
    <w:rsid w:val="0006182B"/>
    <w:rsid w:val="00061CF8"/>
    <w:rsid w:val="00061F12"/>
    <w:rsid w:val="0006242A"/>
    <w:rsid w:val="000628AC"/>
    <w:rsid w:val="00062B9E"/>
    <w:rsid w:val="00063026"/>
    <w:rsid w:val="000637B3"/>
    <w:rsid w:val="00063FCE"/>
    <w:rsid w:val="00063FFE"/>
    <w:rsid w:val="00064423"/>
    <w:rsid w:val="00064635"/>
    <w:rsid w:val="00064784"/>
    <w:rsid w:val="0006499C"/>
    <w:rsid w:val="00064ABA"/>
    <w:rsid w:val="00064D74"/>
    <w:rsid w:val="00064FCF"/>
    <w:rsid w:val="0006505C"/>
    <w:rsid w:val="000653B7"/>
    <w:rsid w:val="000659EA"/>
    <w:rsid w:val="00066571"/>
    <w:rsid w:val="00066B52"/>
    <w:rsid w:val="00066B57"/>
    <w:rsid w:val="00066EAF"/>
    <w:rsid w:val="00067306"/>
    <w:rsid w:val="000673BF"/>
    <w:rsid w:val="00067728"/>
    <w:rsid w:val="000677AB"/>
    <w:rsid w:val="000704CA"/>
    <w:rsid w:val="00070602"/>
    <w:rsid w:val="00070647"/>
    <w:rsid w:val="00070792"/>
    <w:rsid w:val="00071180"/>
    <w:rsid w:val="00071417"/>
    <w:rsid w:val="0007154C"/>
    <w:rsid w:val="00071703"/>
    <w:rsid w:val="00071852"/>
    <w:rsid w:val="0007191E"/>
    <w:rsid w:val="000719C4"/>
    <w:rsid w:val="000722B2"/>
    <w:rsid w:val="00072883"/>
    <w:rsid w:val="00072CBA"/>
    <w:rsid w:val="000730D1"/>
    <w:rsid w:val="00073430"/>
    <w:rsid w:val="00073583"/>
    <w:rsid w:val="00073B38"/>
    <w:rsid w:val="00074981"/>
    <w:rsid w:val="00074D9C"/>
    <w:rsid w:val="00074DFE"/>
    <w:rsid w:val="00074FF3"/>
    <w:rsid w:val="00075003"/>
    <w:rsid w:val="0007515B"/>
    <w:rsid w:val="00075675"/>
    <w:rsid w:val="00075A79"/>
    <w:rsid w:val="000763DA"/>
    <w:rsid w:val="000764A8"/>
    <w:rsid w:val="0007655F"/>
    <w:rsid w:val="000773EC"/>
    <w:rsid w:val="000774D8"/>
    <w:rsid w:val="000778C5"/>
    <w:rsid w:val="000779B6"/>
    <w:rsid w:val="00077C24"/>
    <w:rsid w:val="00077D2D"/>
    <w:rsid w:val="00080546"/>
    <w:rsid w:val="00080EF3"/>
    <w:rsid w:val="00081618"/>
    <w:rsid w:val="0008163F"/>
    <w:rsid w:val="00082D49"/>
    <w:rsid w:val="00082F3E"/>
    <w:rsid w:val="00083062"/>
    <w:rsid w:val="00083356"/>
    <w:rsid w:val="000838CE"/>
    <w:rsid w:val="00083A92"/>
    <w:rsid w:val="00083BAE"/>
    <w:rsid w:val="000847CC"/>
    <w:rsid w:val="00084EC4"/>
    <w:rsid w:val="000851AC"/>
    <w:rsid w:val="000865FF"/>
    <w:rsid w:val="00086E2D"/>
    <w:rsid w:val="00087771"/>
    <w:rsid w:val="00087791"/>
    <w:rsid w:val="000879A9"/>
    <w:rsid w:val="00087CF8"/>
    <w:rsid w:val="00087EA8"/>
    <w:rsid w:val="00087F50"/>
    <w:rsid w:val="0009010F"/>
    <w:rsid w:val="00090466"/>
    <w:rsid w:val="00090B52"/>
    <w:rsid w:val="00090D04"/>
    <w:rsid w:val="000918BC"/>
    <w:rsid w:val="00091A53"/>
    <w:rsid w:val="00092597"/>
    <w:rsid w:val="0009325E"/>
    <w:rsid w:val="000934A0"/>
    <w:rsid w:val="0009365D"/>
    <w:rsid w:val="00093881"/>
    <w:rsid w:val="0009390D"/>
    <w:rsid w:val="00093B22"/>
    <w:rsid w:val="00093C30"/>
    <w:rsid w:val="000944F9"/>
    <w:rsid w:val="00094B0E"/>
    <w:rsid w:val="00095610"/>
    <w:rsid w:val="00095761"/>
    <w:rsid w:val="00095CD4"/>
    <w:rsid w:val="00095D65"/>
    <w:rsid w:val="00095E33"/>
    <w:rsid w:val="000960D5"/>
    <w:rsid w:val="00096333"/>
    <w:rsid w:val="00096528"/>
    <w:rsid w:val="00096BD0"/>
    <w:rsid w:val="000970D5"/>
    <w:rsid w:val="00097373"/>
    <w:rsid w:val="000973FC"/>
    <w:rsid w:val="00097D1B"/>
    <w:rsid w:val="00097DC0"/>
    <w:rsid w:val="00097EA6"/>
    <w:rsid w:val="00097F05"/>
    <w:rsid w:val="000A0496"/>
    <w:rsid w:val="000A0AF6"/>
    <w:rsid w:val="000A0EF7"/>
    <w:rsid w:val="000A198C"/>
    <w:rsid w:val="000A1BBB"/>
    <w:rsid w:val="000A1C30"/>
    <w:rsid w:val="000A1F92"/>
    <w:rsid w:val="000A1FC2"/>
    <w:rsid w:val="000A2070"/>
    <w:rsid w:val="000A2363"/>
    <w:rsid w:val="000A2457"/>
    <w:rsid w:val="000A2C74"/>
    <w:rsid w:val="000A2FC6"/>
    <w:rsid w:val="000A3447"/>
    <w:rsid w:val="000A34EE"/>
    <w:rsid w:val="000A39D3"/>
    <w:rsid w:val="000A3A33"/>
    <w:rsid w:val="000A3A4C"/>
    <w:rsid w:val="000A3A99"/>
    <w:rsid w:val="000A3EEE"/>
    <w:rsid w:val="000A3F59"/>
    <w:rsid w:val="000A3FB1"/>
    <w:rsid w:val="000A4209"/>
    <w:rsid w:val="000A435D"/>
    <w:rsid w:val="000A4377"/>
    <w:rsid w:val="000A45E8"/>
    <w:rsid w:val="000A70BC"/>
    <w:rsid w:val="000A7164"/>
    <w:rsid w:val="000A75C3"/>
    <w:rsid w:val="000A75CB"/>
    <w:rsid w:val="000B054E"/>
    <w:rsid w:val="000B08C9"/>
    <w:rsid w:val="000B0A6C"/>
    <w:rsid w:val="000B0D72"/>
    <w:rsid w:val="000B0F0E"/>
    <w:rsid w:val="000B11EE"/>
    <w:rsid w:val="000B1370"/>
    <w:rsid w:val="000B1395"/>
    <w:rsid w:val="000B16D9"/>
    <w:rsid w:val="000B20EB"/>
    <w:rsid w:val="000B2518"/>
    <w:rsid w:val="000B35BC"/>
    <w:rsid w:val="000B3794"/>
    <w:rsid w:val="000B37FA"/>
    <w:rsid w:val="000B396C"/>
    <w:rsid w:val="000B3B42"/>
    <w:rsid w:val="000B3F14"/>
    <w:rsid w:val="000B47E1"/>
    <w:rsid w:val="000B5568"/>
    <w:rsid w:val="000B5575"/>
    <w:rsid w:val="000B5B0B"/>
    <w:rsid w:val="000B718F"/>
    <w:rsid w:val="000B74F2"/>
    <w:rsid w:val="000B760E"/>
    <w:rsid w:val="000B7ADB"/>
    <w:rsid w:val="000B7CAE"/>
    <w:rsid w:val="000C071B"/>
    <w:rsid w:val="000C0B73"/>
    <w:rsid w:val="000C0C2F"/>
    <w:rsid w:val="000C0E24"/>
    <w:rsid w:val="000C0F68"/>
    <w:rsid w:val="000C0FB5"/>
    <w:rsid w:val="000C108D"/>
    <w:rsid w:val="000C11BF"/>
    <w:rsid w:val="000C1261"/>
    <w:rsid w:val="000C1577"/>
    <w:rsid w:val="000C1C6C"/>
    <w:rsid w:val="000C260D"/>
    <w:rsid w:val="000C2855"/>
    <w:rsid w:val="000C3306"/>
    <w:rsid w:val="000C3816"/>
    <w:rsid w:val="000C3D69"/>
    <w:rsid w:val="000C3FAF"/>
    <w:rsid w:val="000C40DF"/>
    <w:rsid w:val="000C4521"/>
    <w:rsid w:val="000C47D7"/>
    <w:rsid w:val="000C4898"/>
    <w:rsid w:val="000C4A30"/>
    <w:rsid w:val="000C524B"/>
    <w:rsid w:val="000C52F3"/>
    <w:rsid w:val="000C565B"/>
    <w:rsid w:val="000C57E3"/>
    <w:rsid w:val="000C588A"/>
    <w:rsid w:val="000C595B"/>
    <w:rsid w:val="000C5B6E"/>
    <w:rsid w:val="000C5C9A"/>
    <w:rsid w:val="000C5EFA"/>
    <w:rsid w:val="000C5F63"/>
    <w:rsid w:val="000C6363"/>
    <w:rsid w:val="000C648A"/>
    <w:rsid w:val="000C6DB9"/>
    <w:rsid w:val="000D187E"/>
    <w:rsid w:val="000D1EB8"/>
    <w:rsid w:val="000D20BC"/>
    <w:rsid w:val="000D23E4"/>
    <w:rsid w:val="000D27EE"/>
    <w:rsid w:val="000D2A2D"/>
    <w:rsid w:val="000D30DB"/>
    <w:rsid w:val="000D3189"/>
    <w:rsid w:val="000D35A5"/>
    <w:rsid w:val="000D3C8D"/>
    <w:rsid w:val="000D48FE"/>
    <w:rsid w:val="000D5471"/>
    <w:rsid w:val="000D5970"/>
    <w:rsid w:val="000D5B65"/>
    <w:rsid w:val="000D5B6A"/>
    <w:rsid w:val="000D670D"/>
    <w:rsid w:val="000D69DF"/>
    <w:rsid w:val="000D6B87"/>
    <w:rsid w:val="000D6D66"/>
    <w:rsid w:val="000D7217"/>
    <w:rsid w:val="000D78E0"/>
    <w:rsid w:val="000D7924"/>
    <w:rsid w:val="000E0060"/>
    <w:rsid w:val="000E049A"/>
    <w:rsid w:val="000E05BE"/>
    <w:rsid w:val="000E088C"/>
    <w:rsid w:val="000E0D74"/>
    <w:rsid w:val="000E0ED5"/>
    <w:rsid w:val="000E136E"/>
    <w:rsid w:val="000E2451"/>
    <w:rsid w:val="000E259F"/>
    <w:rsid w:val="000E29C7"/>
    <w:rsid w:val="000E3057"/>
    <w:rsid w:val="000E4351"/>
    <w:rsid w:val="000E483C"/>
    <w:rsid w:val="000E48A5"/>
    <w:rsid w:val="000E492F"/>
    <w:rsid w:val="000E4DF1"/>
    <w:rsid w:val="000E5646"/>
    <w:rsid w:val="000E5C0A"/>
    <w:rsid w:val="000E5C46"/>
    <w:rsid w:val="000E6210"/>
    <w:rsid w:val="000E7D05"/>
    <w:rsid w:val="000E7D75"/>
    <w:rsid w:val="000E7E48"/>
    <w:rsid w:val="000F015A"/>
    <w:rsid w:val="000F0586"/>
    <w:rsid w:val="000F0F93"/>
    <w:rsid w:val="000F108B"/>
    <w:rsid w:val="000F13D7"/>
    <w:rsid w:val="000F1512"/>
    <w:rsid w:val="000F1635"/>
    <w:rsid w:val="000F18AE"/>
    <w:rsid w:val="000F18EC"/>
    <w:rsid w:val="000F197E"/>
    <w:rsid w:val="000F2333"/>
    <w:rsid w:val="000F23AA"/>
    <w:rsid w:val="000F2463"/>
    <w:rsid w:val="000F267F"/>
    <w:rsid w:val="000F27B7"/>
    <w:rsid w:val="000F290C"/>
    <w:rsid w:val="000F2DF8"/>
    <w:rsid w:val="000F2E63"/>
    <w:rsid w:val="000F2F15"/>
    <w:rsid w:val="000F3093"/>
    <w:rsid w:val="000F33FA"/>
    <w:rsid w:val="000F39E1"/>
    <w:rsid w:val="000F4025"/>
    <w:rsid w:val="000F498E"/>
    <w:rsid w:val="000F4D17"/>
    <w:rsid w:val="000F4E2C"/>
    <w:rsid w:val="000F52D7"/>
    <w:rsid w:val="000F54A1"/>
    <w:rsid w:val="000F5522"/>
    <w:rsid w:val="000F5724"/>
    <w:rsid w:val="000F5B44"/>
    <w:rsid w:val="000F5BD5"/>
    <w:rsid w:val="000F5CAF"/>
    <w:rsid w:val="000F609E"/>
    <w:rsid w:val="000F6405"/>
    <w:rsid w:val="000F661B"/>
    <w:rsid w:val="000F7046"/>
    <w:rsid w:val="000F704E"/>
    <w:rsid w:val="001000D4"/>
    <w:rsid w:val="001000DB"/>
    <w:rsid w:val="00100493"/>
    <w:rsid w:val="00100A18"/>
    <w:rsid w:val="00100F43"/>
    <w:rsid w:val="0010149E"/>
    <w:rsid w:val="00101B62"/>
    <w:rsid w:val="001022EC"/>
    <w:rsid w:val="00102BE5"/>
    <w:rsid w:val="00102DF3"/>
    <w:rsid w:val="00102ED7"/>
    <w:rsid w:val="001037FC"/>
    <w:rsid w:val="00103AD6"/>
    <w:rsid w:val="0010429A"/>
    <w:rsid w:val="00104377"/>
    <w:rsid w:val="00104386"/>
    <w:rsid w:val="00104719"/>
    <w:rsid w:val="0010495B"/>
    <w:rsid w:val="00104ADD"/>
    <w:rsid w:val="001054C3"/>
    <w:rsid w:val="001056C3"/>
    <w:rsid w:val="00105744"/>
    <w:rsid w:val="0010588F"/>
    <w:rsid w:val="001058E0"/>
    <w:rsid w:val="00105963"/>
    <w:rsid w:val="001059BC"/>
    <w:rsid w:val="00105C87"/>
    <w:rsid w:val="00105EE3"/>
    <w:rsid w:val="0010600A"/>
    <w:rsid w:val="001062D6"/>
    <w:rsid w:val="00106899"/>
    <w:rsid w:val="00107509"/>
    <w:rsid w:val="00107B2C"/>
    <w:rsid w:val="0011000D"/>
    <w:rsid w:val="001100E8"/>
    <w:rsid w:val="0011062F"/>
    <w:rsid w:val="001106DF"/>
    <w:rsid w:val="00110C1D"/>
    <w:rsid w:val="00111614"/>
    <w:rsid w:val="00111B28"/>
    <w:rsid w:val="00111C40"/>
    <w:rsid w:val="00111DC4"/>
    <w:rsid w:val="00112461"/>
    <w:rsid w:val="0011265E"/>
    <w:rsid w:val="00112E89"/>
    <w:rsid w:val="00112F85"/>
    <w:rsid w:val="00112FEB"/>
    <w:rsid w:val="00113A33"/>
    <w:rsid w:val="0011460E"/>
    <w:rsid w:val="001149A1"/>
    <w:rsid w:val="00115A16"/>
    <w:rsid w:val="00115D19"/>
    <w:rsid w:val="00115D81"/>
    <w:rsid w:val="00116284"/>
    <w:rsid w:val="00116856"/>
    <w:rsid w:val="001169FA"/>
    <w:rsid w:val="00116E11"/>
    <w:rsid w:val="0011711E"/>
    <w:rsid w:val="001173BE"/>
    <w:rsid w:val="00117D86"/>
    <w:rsid w:val="001201C4"/>
    <w:rsid w:val="00120F74"/>
    <w:rsid w:val="001229C5"/>
    <w:rsid w:val="00122C75"/>
    <w:rsid w:val="0012305C"/>
    <w:rsid w:val="00123ED3"/>
    <w:rsid w:val="00124176"/>
    <w:rsid w:val="00124DF3"/>
    <w:rsid w:val="00124EEF"/>
    <w:rsid w:val="00124F57"/>
    <w:rsid w:val="00125673"/>
    <w:rsid w:val="00125905"/>
    <w:rsid w:val="00125B83"/>
    <w:rsid w:val="001266D2"/>
    <w:rsid w:val="001268AC"/>
    <w:rsid w:val="00126956"/>
    <w:rsid w:val="001269EB"/>
    <w:rsid w:val="00130165"/>
    <w:rsid w:val="0013075F"/>
    <w:rsid w:val="00130F88"/>
    <w:rsid w:val="00130F99"/>
    <w:rsid w:val="00130FF9"/>
    <w:rsid w:val="0013101C"/>
    <w:rsid w:val="001314A4"/>
    <w:rsid w:val="00131727"/>
    <w:rsid w:val="00131DF3"/>
    <w:rsid w:val="00131EF4"/>
    <w:rsid w:val="001324D5"/>
    <w:rsid w:val="001326A6"/>
    <w:rsid w:val="001329FD"/>
    <w:rsid w:val="001330D0"/>
    <w:rsid w:val="00133331"/>
    <w:rsid w:val="00133523"/>
    <w:rsid w:val="00133FE0"/>
    <w:rsid w:val="0013467C"/>
    <w:rsid w:val="001350B5"/>
    <w:rsid w:val="00135156"/>
    <w:rsid w:val="00135213"/>
    <w:rsid w:val="0013566C"/>
    <w:rsid w:val="00135E00"/>
    <w:rsid w:val="00136469"/>
    <w:rsid w:val="001368DD"/>
    <w:rsid w:val="00136E62"/>
    <w:rsid w:val="00136EC4"/>
    <w:rsid w:val="00137091"/>
    <w:rsid w:val="00137748"/>
    <w:rsid w:val="00137C8C"/>
    <w:rsid w:val="00137E32"/>
    <w:rsid w:val="001402A8"/>
    <w:rsid w:val="001402AA"/>
    <w:rsid w:val="001405D6"/>
    <w:rsid w:val="00140DF2"/>
    <w:rsid w:val="001413C9"/>
    <w:rsid w:val="001426F6"/>
    <w:rsid w:val="00142796"/>
    <w:rsid w:val="00142C7A"/>
    <w:rsid w:val="00142DCB"/>
    <w:rsid w:val="00142E3B"/>
    <w:rsid w:val="0014301C"/>
    <w:rsid w:val="001436EA"/>
    <w:rsid w:val="001439C9"/>
    <w:rsid w:val="00143F0A"/>
    <w:rsid w:val="001461C9"/>
    <w:rsid w:val="001462C3"/>
    <w:rsid w:val="00146A79"/>
    <w:rsid w:val="00147634"/>
    <w:rsid w:val="00150731"/>
    <w:rsid w:val="00151DCE"/>
    <w:rsid w:val="00153281"/>
    <w:rsid w:val="00153289"/>
    <w:rsid w:val="00153378"/>
    <w:rsid w:val="001534FD"/>
    <w:rsid w:val="001535A0"/>
    <w:rsid w:val="0015368B"/>
    <w:rsid w:val="00153772"/>
    <w:rsid w:val="00153FB1"/>
    <w:rsid w:val="00154B5C"/>
    <w:rsid w:val="0015535B"/>
    <w:rsid w:val="00155647"/>
    <w:rsid w:val="00155797"/>
    <w:rsid w:val="00155EFD"/>
    <w:rsid w:val="00156157"/>
    <w:rsid w:val="001562C6"/>
    <w:rsid w:val="00156752"/>
    <w:rsid w:val="00156BB1"/>
    <w:rsid w:val="0015711A"/>
    <w:rsid w:val="00157599"/>
    <w:rsid w:val="0015765F"/>
    <w:rsid w:val="00157C1A"/>
    <w:rsid w:val="00160005"/>
    <w:rsid w:val="0016090C"/>
    <w:rsid w:val="00160B35"/>
    <w:rsid w:val="001610F5"/>
    <w:rsid w:val="0016116E"/>
    <w:rsid w:val="0016156F"/>
    <w:rsid w:val="00161623"/>
    <w:rsid w:val="00162436"/>
    <w:rsid w:val="00163029"/>
    <w:rsid w:val="001630EC"/>
    <w:rsid w:val="001635C3"/>
    <w:rsid w:val="001649F7"/>
    <w:rsid w:val="00164FA8"/>
    <w:rsid w:val="001657DF"/>
    <w:rsid w:val="00165870"/>
    <w:rsid w:val="00165B77"/>
    <w:rsid w:val="00165EB6"/>
    <w:rsid w:val="00165EEC"/>
    <w:rsid w:val="00166402"/>
    <w:rsid w:val="00166923"/>
    <w:rsid w:val="00166F22"/>
    <w:rsid w:val="0016720D"/>
    <w:rsid w:val="0016792D"/>
    <w:rsid w:val="001706FA"/>
    <w:rsid w:val="00170D3B"/>
    <w:rsid w:val="0017103D"/>
    <w:rsid w:val="00171055"/>
    <w:rsid w:val="0017158F"/>
    <w:rsid w:val="00171B55"/>
    <w:rsid w:val="00171BBA"/>
    <w:rsid w:val="00171F6F"/>
    <w:rsid w:val="001722FB"/>
    <w:rsid w:val="00172BF0"/>
    <w:rsid w:val="0017314A"/>
    <w:rsid w:val="0017347D"/>
    <w:rsid w:val="0017436B"/>
    <w:rsid w:val="00174776"/>
    <w:rsid w:val="001749BA"/>
    <w:rsid w:val="00174B85"/>
    <w:rsid w:val="0017539E"/>
    <w:rsid w:val="001753DF"/>
    <w:rsid w:val="001756AB"/>
    <w:rsid w:val="00175BFA"/>
    <w:rsid w:val="00175EC3"/>
    <w:rsid w:val="00175EEE"/>
    <w:rsid w:val="00176205"/>
    <w:rsid w:val="001775D3"/>
    <w:rsid w:val="00177BF9"/>
    <w:rsid w:val="00177CEB"/>
    <w:rsid w:val="00180260"/>
    <w:rsid w:val="001815B4"/>
    <w:rsid w:val="00181696"/>
    <w:rsid w:val="001819D1"/>
    <w:rsid w:val="00181B18"/>
    <w:rsid w:val="001840BD"/>
    <w:rsid w:val="001842DC"/>
    <w:rsid w:val="0018434C"/>
    <w:rsid w:val="001843E9"/>
    <w:rsid w:val="00184E9B"/>
    <w:rsid w:val="001851EB"/>
    <w:rsid w:val="00185813"/>
    <w:rsid w:val="00185B11"/>
    <w:rsid w:val="00185C47"/>
    <w:rsid w:val="00186501"/>
    <w:rsid w:val="00186F41"/>
    <w:rsid w:val="00187B8E"/>
    <w:rsid w:val="00190481"/>
    <w:rsid w:val="001905C9"/>
    <w:rsid w:val="00191198"/>
    <w:rsid w:val="00191547"/>
    <w:rsid w:val="00192366"/>
    <w:rsid w:val="0019279A"/>
    <w:rsid w:val="00192950"/>
    <w:rsid w:val="00192995"/>
    <w:rsid w:val="0019345E"/>
    <w:rsid w:val="001936CB"/>
    <w:rsid w:val="0019384A"/>
    <w:rsid w:val="001938AD"/>
    <w:rsid w:val="001939D8"/>
    <w:rsid w:val="00193E41"/>
    <w:rsid w:val="001940B5"/>
    <w:rsid w:val="001949A1"/>
    <w:rsid w:val="00194B31"/>
    <w:rsid w:val="00194B68"/>
    <w:rsid w:val="00194ED0"/>
    <w:rsid w:val="00195FEA"/>
    <w:rsid w:val="001962AA"/>
    <w:rsid w:val="001967E5"/>
    <w:rsid w:val="00197472"/>
    <w:rsid w:val="00197927"/>
    <w:rsid w:val="001A0314"/>
    <w:rsid w:val="001A058B"/>
    <w:rsid w:val="001A0F79"/>
    <w:rsid w:val="001A2CBB"/>
    <w:rsid w:val="001A2DF0"/>
    <w:rsid w:val="001A2F00"/>
    <w:rsid w:val="001A3123"/>
    <w:rsid w:val="001A3BE9"/>
    <w:rsid w:val="001A43B3"/>
    <w:rsid w:val="001A49F1"/>
    <w:rsid w:val="001A52E9"/>
    <w:rsid w:val="001A56AD"/>
    <w:rsid w:val="001A593B"/>
    <w:rsid w:val="001A5D5F"/>
    <w:rsid w:val="001A5F5B"/>
    <w:rsid w:val="001A5FC2"/>
    <w:rsid w:val="001A6190"/>
    <w:rsid w:val="001A6439"/>
    <w:rsid w:val="001A6D6B"/>
    <w:rsid w:val="001A735A"/>
    <w:rsid w:val="001A74A4"/>
    <w:rsid w:val="001A77D7"/>
    <w:rsid w:val="001A7A85"/>
    <w:rsid w:val="001A7A88"/>
    <w:rsid w:val="001A7E7D"/>
    <w:rsid w:val="001A7F83"/>
    <w:rsid w:val="001B02A9"/>
    <w:rsid w:val="001B09E7"/>
    <w:rsid w:val="001B10CD"/>
    <w:rsid w:val="001B1224"/>
    <w:rsid w:val="001B148B"/>
    <w:rsid w:val="001B1697"/>
    <w:rsid w:val="001B1A81"/>
    <w:rsid w:val="001B27B5"/>
    <w:rsid w:val="001B3178"/>
    <w:rsid w:val="001B319E"/>
    <w:rsid w:val="001B3608"/>
    <w:rsid w:val="001B4703"/>
    <w:rsid w:val="001B4966"/>
    <w:rsid w:val="001B4A6A"/>
    <w:rsid w:val="001B4BA2"/>
    <w:rsid w:val="001B56F0"/>
    <w:rsid w:val="001B5803"/>
    <w:rsid w:val="001B5B0B"/>
    <w:rsid w:val="001B6251"/>
    <w:rsid w:val="001B762E"/>
    <w:rsid w:val="001B7C22"/>
    <w:rsid w:val="001B7C75"/>
    <w:rsid w:val="001B7C8F"/>
    <w:rsid w:val="001C05BE"/>
    <w:rsid w:val="001C05D0"/>
    <w:rsid w:val="001C0B5B"/>
    <w:rsid w:val="001C1128"/>
    <w:rsid w:val="001C128D"/>
    <w:rsid w:val="001C130E"/>
    <w:rsid w:val="001C1DC0"/>
    <w:rsid w:val="001C22D3"/>
    <w:rsid w:val="001C29A9"/>
    <w:rsid w:val="001C2EFB"/>
    <w:rsid w:val="001C3B3F"/>
    <w:rsid w:val="001C4CBC"/>
    <w:rsid w:val="001C4FBC"/>
    <w:rsid w:val="001C5097"/>
    <w:rsid w:val="001C5256"/>
    <w:rsid w:val="001C5742"/>
    <w:rsid w:val="001C5A1B"/>
    <w:rsid w:val="001C60B6"/>
    <w:rsid w:val="001C65B0"/>
    <w:rsid w:val="001C6D02"/>
    <w:rsid w:val="001C70E5"/>
    <w:rsid w:val="001C7484"/>
    <w:rsid w:val="001C7527"/>
    <w:rsid w:val="001D01A1"/>
    <w:rsid w:val="001D0E48"/>
    <w:rsid w:val="001D124B"/>
    <w:rsid w:val="001D16C5"/>
    <w:rsid w:val="001D17D5"/>
    <w:rsid w:val="001D2017"/>
    <w:rsid w:val="001D21CA"/>
    <w:rsid w:val="001D29BC"/>
    <w:rsid w:val="001D311E"/>
    <w:rsid w:val="001D3288"/>
    <w:rsid w:val="001D3802"/>
    <w:rsid w:val="001D3F5B"/>
    <w:rsid w:val="001D444F"/>
    <w:rsid w:val="001D46EA"/>
    <w:rsid w:val="001D54D5"/>
    <w:rsid w:val="001D7046"/>
    <w:rsid w:val="001D7270"/>
    <w:rsid w:val="001D7302"/>
    <w:rsid w:val="001D793F"/>
    <w:rsid w:val="001D7D35"/>
    <w:rsid w:val="001D7EF3"/>
    <w:rsid w:val="001E036B"/>
    <w:rsid w:val="001E11DE"/>
    <w:rsid w:val="001E17A0"/>
    <w:rsid w:val="001E1B56"/>
    <w:rsid w:val="001E21C4"/>
    <w:rsid w:val="001E2347"/>
    <w:rsid w:val="001E23EC"/>
    <w:rsid w:val="001E2A3C"/>
    <w:rsid w:val="001E3871"/>
    <w:rsid w:val="001E3A07"/>
    <w:rsid w:val="001E3DE3"/>
    <w:rsid w:val="001E43B9"/>
    <w:rsid w:val="001E4A07"/>
    <w:rsid w:val="001E52AE"/>
    <w:rsid w:val="001E536A"/>
    <w:rsid w:val="001E53ED"/>
    <w:rsid w:val="001E5EDE"/>
    <w:rsid w:val="001E65A8"/>
    <w:rsid w:val="001E6C89"/>
    <w:rsid w:val="001E6E89"/>
    <w:rsid w:val="001E6F9C"/>
    <w:rsid w:val="001E7729"/>
    <w:rsid w:val="001E788A"/>
    <w:rsid w:val="001E7998"/>
    <w:rsid w:val="001F05F8"/>
    <w:rsid w:val="001F0A31"/>
    <w:rsid w:val="001F0DEB"/>
    <w:rsid w:val="001F0EE5"/>
    <w:rsid w:val="001F157E"/>
    <w:rsid w:val="001F1B69"/>
    <w:rsid w:val="001F28ED"/>
    <w:rsid w:val="001F2CCC"/>
    <w:rsid w:val="001F2FB8"/>
    <w:rsid w:val="001F31B7"/>
    <w:rsid w:val="001F3849"/>
    <w:rsid w:val="001F3889"/>
    <w:rsid w:val="001F3B1C"/>
    <w:rsid w:val="001F3B93"/>
    <w:rsid w:val="001F4300"/>
    <w:rsid w:val="001F47A0"/>
    <w:rsid w:val="001F47DA"/>
    <w:rsid w:val="001F4DDB"/>
    <w:rsid w:val="001F57D1"/>
    <w:rsid w:val="001F5D18"/>
    <w:rsid w:val="001F5EBA"/>
    <w:rsid w:val="001F63DA"/>
    <w:rsid w:val="001F685E"/>
    <w:rsid w:val="001F7163"/>
    <w:rsid w:val="001F71AF"/>
    <w:rsid w:val="001F75B2"/>
    <w:rsid w:val="001F7E29"/>
    <w:rsid w:val="00200BC3"/>
    <w:rsid w:val="00200E15"/>
    <w:rsid w:val="00200F14"/>
    <w:rsid w:val="00201CD3"/>
    <w:rsid w:val="00201E47"/>
    <w:rsid w:val="00202158"/>
    <w:rsid w:val="002027C3"/>
    <w:rsid w:val="002028C4"/>
    <w:rsid w:val="002029A7"/>
    <w:rsid w:val="00202F87"/>
    <w:rsid w:val="00203290"/>
    <w:rsid w:val="00203593"/>
    <w:rsid w:val="00203728"/>
    <w:rsid w:val="00203744"/>
    <w:rsid w:val="00203CA9"/>
    <w:rsid w:val="00204B0C"/>
    <w:rsid w:val="00204BCD"/>
    <w:rsid w:val="0020571B"/>
    <w:rsid w:val="002058E1"/>
    <w:rsid w:val="00205CE4"/>
    <w:rsid w:val="002065C1"/>
    <w:rsid w:val="002067E4"/>
    <w:rsid w:val="002069FE"/>
    <w:rsid w:val="00206E3E"/>
    <w:rsid w:val="00206E84"/>
    <w:rsid w:val="00207479"/>
    <w:rsid w:val="00207CB8"/>
    <w:rsid w:val="00207DF5"/>
    <w:rsid w:val="0021021C"/>
    <w:rsid w:val="0021029C"/>
    <w:rsid w:val="0021161A"/>
    <w:rsid w:val="00211791"/>
    <w:rsid w:val="002117AF"/>
    <w:rsid w:val="00211C73"/>
    <w:rsid w:val="00211E6A"/>
    <w:rsid w:val="00211FCE"/>
    <w:rsid w:val="0021222D"/>
    <w:rsid w:val="0021288D"/>
    <w:rsid w:val="00212A50"/>
    <w:rsid w:val="00213245"/>
    <w:rsid w:val="00213493"/>
    <w:rsid w:val="00213A79"/>
    <w:rsid w:val="00213AB4"/>
    <w:rsid w:val="00213E67"/>
    <w:rsid w:val="00213F76"/>
    <w:rsid w:val="002144E8"/>
    <w:rsid w:val="00214809"/>
    <w:rsid w:val="002149D8"/>
    <w:rsid w:val="0021551A"/>
    <w:rsid w:val="00215644"/>
    <w:rsid w:val="0021580A"/>
    <w:rsid w:val="0021580C"/>
    <w:rsid w:val="00215983"/>
    <w:rsid w:val="00215BD0"/>
    <w:rsid w:val="00215F43"/>
    <w:rsid w:val="002170EC"/>
    <w:rsid w:val="00217312"/>
    <w:rsid w:val="0021777D"/>
    <w:rsid w:val="002177BC"/>
    <w:rsid w:val="0021792C"/>
    <w:rsid w:val="00217A87"/>
    <w:rsid w:val="00217F5E"/>
    <w:rsid w:val="00220645"/>
    <w:rsid w:val="002207B1"/>
    <w:rsid w:val="002207CA"/>
    <w:rsid w:val="00220D8C"/>
    <w:rsid w:val="00220F42"/>
    <w:rsid w:val="0022102C"/>
    <w:rsid w:val="00221752"/>
    <w:rsid w:val="00221A28"/>
    <w:rsid w:val="00221ACA"/>
    <w:rsid w:val="00221E29"/>
    <w:rsid w:val="002222E4"/>
    <w:rsid w:val="00222329"/>
    <w:rsid w:val="0022320A"/>
    <w:rsid w:val="00224965"/>
    <w:rsid w:val="0022499B"/>
    <w:rsid w:val="00224C45"/>
    <w:rsid w:val="00225EC1"/>
    <w:rsid w:val="00226546"/>
    <w:rsid w:val="002265F1"/>
    <w:rsid w:val="00227CA4"/>
    <w:rsid w:val="00230226"/>
    <w:rsid w:val="002302EF"/>
    <w:rsid w:val="0023116C"/>
    <w:rsid w:val="00231A71"/>
    <w:rsid w:val="00231F11"/>
    <w:rsid w:val="00232181"/>
    <w:rsid w:val="002322D5"/>
    <w:rsid w:val="002322EE"/>
    <w:rsid w:val="00232C7C"/>
    <w:rsid w:val="002337A5"/>
    <w:rsid w:val="00233C4E"/>
    <w:rsid w:val="00233E0D"/>
    <w:rsid w:val="00234150"/>
    <w:rsid w:val="0023417E"/>
    <w:rsid w:val="002341D8"/>
    <w:rsid w:val="002343FF"/>
    <w:rsid w:val="00234621"/>
    <w:rsid w:val="00234822"/>
    <w:rsid w:val="00234BD3"/>
    <w:rsid w:val="00234CEE"/>
    <w:rsid w:val="00234F4A"/>
    <w:rsid w:val="0023518F"/>
    <w:rsid w:val="00235EED"/>
    <w:rsid w:val="0023640F"/>
    <w:rsid w:val="002365DF"/>
    <w:rsid w:val="00236E3D"/>
    <w:rsid w:val="00237C16"/>
    <w:rsid w:val="00237EF0"/>
    <w:rsid w:val="00240062"/>
    <w:rsid w:val="00240758"/>
    <w:rsid w:val="002411DC"/>
    <w:rsid w:val="00241B1F"/>
    <w:rsid w:val="00241B2D"/>
    <w:rsid w:val="00241E5E"/>
    <w:rsid w:val="002424D1"/>
    <w:rsid w:val="002425C9"/>
    <w:rsid w:val="002429DE"/>
    <w:rsid w:val="00242DCF"/>
    <w:rsid w:val="00242F6F"/>
    <w:rsid w:val="002431BD"/>
    <w:rsid w:val="002434B9"/>
    <w:rsid w:val="002434C9"/>
    <w:rsid w:val="0024390D"/>
    <w:rsid w:val="002447B8"/>
    <w:rsid w:val="002447DF"/>
    <w:rsid w:val="002448B9"/>
    <w:rsid w:val="00244E4E"/>
    <w:rsid w:val="00245146"/>
    <w:rsid w:val="00245E95"/>
    <w:rsid w:val="00245EDE"/>
    <w:rsid w:val="00246281"/>
    <w:rsid w:val="002464A3"/>
    <w:rsid w:val="00246708"/>
    <w:rsid w:val="00246D4A"/>
    <w:rsid w:val="002471EB"/>
    <w:rsid w:val="00247FEE"/>
    <w:rsid w:val="00250943"/>
    <w:rsid w:val="00250CA7"/>
    <w:rsid w:val="0025127C"/>
    <w:rsid w:val="002515A4"/>
    <w:rsid w:val="002518CC"/>
    <w:rsid w:val="0025195A"/>
    <w:rsid w:val="0025227E"/>
    <w:rsid w:val="002523BA"/>
    <w:rsid w:val="0025294D"/>
    <w:rsid w:val="00252F28"/>
    <w:rsid w:val="00252F65"/>
    <w:rsid w:val="002530F5"/>
    <w:rsid w:val="002531A2"/>
    <w:rsid w:val="002535D2"/>
    <w:rsid w:val="002535EA"/>
    <w:rsid w:val="00253C53"/>
    <w:rsid w:val="002540FA"/>
    <w:rsid w:val="002546F3"/>
    <w:rsid w:val="002548A1"/>
    <w:rsid w:val="002550CB"/>
    <w:rsid w:val="0025511F"/>
    <w:rsid w:val="00255D9E"/>
    <w:rsid w:val="00256791"/>
    <w:rsid w:val="00256E8B"/>
    <w:rsid w:val="00257F3E"/>
    <w:rsid w:val="00260073"/>
    <w:rsid w:val="002607C5"/>
    <w:rsid w:val="00260EAA"/>
    <w:rsid w:val="00261A21"/>
    <w:rsid w:val="00261F2E"/>
    <w:rsid w:val="002621A6"/>
    <w:rsid w:val="002623C2"/>
    <w:rsid w:val="002624E3"/>
    <w:rsid w:val="00262BDE"/>
    <w:rsid w:val="00262CCC"/>
    <w:rsid w:val="00262DD8"/>
    <w:rsid w:val="00263057"/>
    <w:rsid w:val="00263117"/>
    <w:rsid w:val="0026361B"/>
    <w:rsid w:val="00263CD1"/>
    <w:rsid w:val="0026479B"/>
    <w:rsid w:val="00264B0C"/>
    <w:rsid w:val="00265FB0"/>
    <w:rsid w:val="002669C3"/>
    <w:rsid w:val="00266C95"/>
    <w:rsid w:val="00266D0C"/>
    <w:rsid w:val="0027046C"/>
    <w:rsid w:val="002704C8"/>
    <w:rsid w:val="002704F7"/>
    <w:rsid w:val="00270CFA"/>
    <w:rsid w:val="00270D7F"/>
    <w:rsid w:val="00271C20"/>
    <w:rsid w:val="00271D2D"/>
    <w:rsid w:val="00271E65"/>
    <w:rsid w:val="0027220A"/>
    <w:rsid w:val="002725A2"/>
    <w:rsid w:val="002732F0"/>
    <w:rsid w:val="0027369A"/>
    <w:rsid w:val="002737DD"/>
    <w:rsid w:val="002741BE"/>
    <w:rsid w:val="00274237"/>
    <w:rsid w:val="00274BFE"/>
    <w:rsid w:val="00274CAF"/>
    <w:rsid w:val="00274D6A"/>
    <w:rsid w:val="00274FC5"/>
    <w:rsid w:val="002752D6"/>
    <w:rsid w:val="0027546F"/>
    <w:rsid w:val="0027563E"/>
    <w:rsid w:val="002759E4"/>
    <w:rsid w:val="00275A96"/>
    <w:rsid w:val="00275B9A"/>
    <w:rsid w:val="00275F28"/>
    <w:rsid w:val="00275F61"/>
    <w:rsid w:val="0027616E"/>
    <w:rsid w:val="002771BC"/>
    <w:rsid w:val="00277387"/>
    <w:rsid w:val="00277577"/>
    <w:rsid w:val="002775CE"/>
    <w:rsid w:val="0027765B"/>
    <w:rsid w:val="002802F3"/>
    <w:rsid w:val="002802F6"/>
    <w:rsid w:val="00280807"/>
    <w:rsid w:val="00280C4E"/>
    <w:rsid w:val="00281080"/>
    <w:rsid w:val="002824CD"/>
    <w:rsid w:val="0028271E"/>
    <w:rsid w:val="00282831"/>
    <w:rsid w:val="002835BA"/>
    <w:rsid w:val="00283600"/>
    <w:rsid w:val="002838A1"/>
    <w:rsid w:val="002839DB"/>
    <w:rsid w:val="00283AEC"/>
    <w:rsid w:val="00283C91"/>
    <w:rsid w:val="00285839"/>
    <w:rsid w:val="002858EF"/>
    <w:rsid w:val="00285AF1"/>
    <w:rsid w:val="00285D88"/>
    <w:rsid w:val="002860CB"/>
    <w:rsid w:val="00286159"/>
    <w:rsid w:val="00286AAE"/>
    <w:rsid w:val="00286E0F"/>
    <w:rsid w:val="002870E2"/>
    <w:rsid w:val="002871C6"/>
    <w:rsid w:val="002872C5"/>
    <w:rsid w:val="00287960"/>
    <w:rsid w:val="00287CAB"/>
    <w:rsid w:val="00287DF3"/>
    <w:rsid w:val="002901A3"/>
    <w:rsid w:val="00290C70"/>
    <w:rsid w:val="00290F1F"/>
    <w:rsid w:val="00292071"/>
    <w:rsid w:val="00292183"/>
    <w:rsid w:val="002921FB"/>
    <w:rsid w:val="002925CB"/>
    <w:rsid w:val="002928E2"/>
    <w:rsid w:val="00293070"/>
    <w:rsid w:val="00293227"/>
    <w:rsid w:val="00293A3A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BB"/>
    <w:rsid w:val="002958C2"/>
    <w:rsid w:val="0029602D"/>
    <w:rsid w:val="002977FD"/>
    <w:rsid w:val="002A03BF"/>
    <w:rsid w:val="002A0D8F"/>
    <w:rsid w:val="002A15F4"/>
    <w:rsid w:val="002A161C"/>
    <w:rsid w:val="002A2055"/>
    <w:rsid w:val="002A266D"/>
    <w:rsid w:val="002A28CB"/>
    <w:rsid w:val="002A29DA"/>
    <w:rsid w:val="002A2BAC"/>
    <w:rsid w:val="002A2D1B"/>
    <w:rsid w:val="002A2DD3"/>
    <w:rsid w:val="002A2F03"/>
    <w:rsid w:val="002A322E"/>
    <w:rsid w:val="002A32BF"/>
    <w:rsid w:val="002A3556"/>
    <w:rsid w:val="002A48FF"/>
    <w:rsid w:val="002A4DC3"/>
    <w:rsid w:val="002A4F2E"/>
    <w:rsid w:val="002A54EF"/>
    <w:rsid w:val="002A5D05"/>
    <w:rsid w:val="002A6429"/>
    <w:rsid w:val="002A6501"/>
    <w:rsid w:val="002A6CCC"/>
    <w:rsid w:val="002A75B6"/>
    <w:rsid w:val="002B02A2"/>
    <w:rsid w:val="002B0A5D"/>
    <w:rsid w:val="002B0C88"/>
    <w:rsid w:val="002B16CA"/>
    <w:rsid w:val="002B1EFD"/>
    <w:rsid w:val="002B27A1"/>
    <w:rsid w:val="002B35D1"/>
    <w:rsid w:val="002B36AF"/>
    <w:rsid w:val="002B3C6B"/>
    <w:rsid w:val="002B3F05"/>
    <w:rsid w:val="002B3F9C"/>
    <w:rsid w:val="002B4472"/>
    <w:rsid w:val="002B4893"/>
    <w:rsid w:val="002B4F98"/>
    <w:rsid w:val="002B52C6"/>
    <w:rsid w:val="002B55CF"/>
    <w:rsid w:val="002B592E"/>
    <w:rsid w:val="002B5A18"/>
    <w:rsid w:val="002B5AF1"/>
    <w:rsid w:val="002B615B"/>
    <w:rsid w:val="002B69D3"/>
    <w:rsid w:val="002B6D08"/>
    <w:rsid w:val="002B6DDD"/>
    <w:rsid w:val="002B72A3"/>
    <w:rsid w:val="002B775F"/>
    <w:rsid w:val="002B7A60"/>
    <w:rsid w:val="002C0265"/>
    <w:rsid w:val="002C06DD"/>
    <w:rsid w:val="002C0D5E"/>
    <w:rsid w:val="002C1846"/>
    <w:rsid w:val="002C184D"/>
    <w:rsid w:val="002C2031"/>
    <w:rsid w:val="002C282A"/>
    <w:rsid w:val="002C3072"/>
    <w:rsid w:val="002C351B"/>
    <w:rsid w:val="002C3EB3"/>
    <w:rsid w:val="002C47C8"/>
    <w:rsid w:val="002C48E3"/>
    <w:rsid w:val="002C4C10"/>
    <w:rsid w:val="002C4D7A"/>
    <w:rsid w:val="002C4F8A"/>
    <w:rsid w:val="002C5163"/>
    <w:rsid w:val="002C559B"/>
    <w:rsid w:val="002C590E"/>
    <w:rsid w:val="002C5CE7"/>
    <w:rsid w:val="002C61DB"/>
    <w:rsid w:val="002C644E"/>
    <w:rsid w:val="002C64A8"/>
    <w:rsid w:val="002C65AB"/>
    <w:rsid w:val="002C6F0A"/>
    <w:rsid w:val="002C70F4"/>
    <w:rsid w:val="002C72A6"/>
    <w:rsid w:val="002C7BE1"/>
    <w:rsid w:val="002C7FD1"/>
    <w:rsid w:val="002D05CA"/>
    <w:rsid w:val="002D0AA9"/>
    <w:rsid w:val="002D0BA3"/>
    <w:rsid w:val="002D0D33"/>
    <w:rsid w:val="002D13AA"/>
    <w:rsid w:val="002D1610"/>
    <w:rsid w:val="002D1804"/>
    <w:rsid w:val="002D2003"/>
    <w:rsid w:val="002D2982"/>
    <w:rsid w:val="002D2BC7"/>
    <w:rsid w:val="002D2C0F"/>
    <w:rsid w:val="002D2F2F"/>
    <w:rsid w:val="002D3956"/>
    <w:rsid w:val="002D4A06"/>
    <w:rsid w:val="002D4D27"/>
    <w:rsid w:val="002D502E"/>
    <w:rsid w:val="002D5D9D"/>
    <w:rsid w:val="002D6909"/>
    <w:rsid w:val="002D6B5C"/>
    <w:rsid w:val="002D6E87"/>
    <w:rsid w:val="002D7257"/>
    <w:rsid w:val="002D7611"/>
    <w:rsid w:val="002D7A4C"/>
    <w:rsid w:val="002E0630"/>
    <w:rsid w:val="002E10BF"/>
    <w:rsid w:val="002E1433"/>
    <w:rsid w:val="002E1489"/>
    <w:rsid w:val="002E1639"/>
    <w:rsid w:val="002E1692"/>
    <w:rsid w:val="002E2020"/>
    <w:rsid w:val="002E2174"/>
    <w:rsid w:val="002E2739"/>
    <w:rsid w:val="002E2AC8"/>
    <w:rsid w:val="002E37C0"/>
    <w:rsid w:val="002E44A9"/>
    <w:rsid w:val="002E4F15"/>
    <w:rsid w:val="002E4F41"/>
    <w:rsid w:val="002E5B07"/>
    <w:rsid w:val="002E5CFA"/>
    <w:rsid w:val="002E6003"/>
    <w:rsid w:val="002E633D"/>
    <w:rsid w:val="002E659E"/>
    <w:rsid w:val="002E69EF"/>
    <w:rsid w:val="002E6B4D"/>
    <w:rsid w:val="002E6D40"/>
    <w:rsid w:val="002E6E0F"/>
    <w:rsid w:val="002E77FF"/>
    <w:rsid w:val="002E7A83"/>
    <w:rsid w:val="002F01AF"/>
    <w:rsid w:val="002F053E"/>
    <w:rsid w:val="002F0836"/>
    <w:rsid w:val="002F0999"/>
    <w:rsid w:val="002F119B"/>
    <w:rsid w:val="002F2027"/>
    <w:rsid w:val="002F2380"/>
    <w:rsid w:val="002F24EF"/>
    <w:rsid w:val="002F2815"/>
    <w:rsid w:val="002F29EC"/>
    <w:rsid w:val="002F2B36"/>
    <w:rsid w:val="002F2BE6"/>
    <w:rsid w:val="002F2C81"/>
    <w:rsid w:val="002F2D1B"/>
    <w:rsid w:val="002F2F94"/>
    <w:rsid w:val="002F3D10"/>
    <w:rsid w:val="002F45F8"/>
    <w:rsid w:val="002F52C8"/>
    <w:rsid w:val="002F57A8"/>
    <w:rsid w:val="002F592B"/>
    <w:rsid w:val="002F5B68"/>
    <w:rsid w:val="002F5C44"/>
    <w:rsid w:val="002F5D29"/>
    <w:rsid w:val="002F623A"/>
    <w:rsid w:val="002F63B1"/>
    <w:rsid w:val="002F6758"/>
    <w:rsid w:val="002F68DC"/>
    <w:rsid w:val="002F6D58"/>
    <w:rsid w:val="002F6ECF"/>
    <w:rsid w:val="002F77FC"/>
    <w:rsid w:val="002F7880"/>
    <w:rsid w:val="002F7C89"/>
    <w:rsid w:val="0030059F"/>
    <w:rsid w:val="00300698"/>
    <w:rsid w:val="00301215"/>
    <w:rsid w:val="00302218"/>
    <w:rsid w:val="00302411"/>
    <w:rsid w:val="003034F5"/>
    <w:rsid w:val="0030368D"/>
    <w:rsid w:val="00304462"/>
    <w:rsid w:val="00304670"/>
    <w:rsid w:val="0030478A"/>
    <w:rsid w:val="0030489F"/>
    <w:rsid w:val="00304E36"/>
    <w:rsid w:val="00304EAD"/>
    <w:rsid w:val="00305253"/>
    <w:rsid w:val="00306246"/>
    <w:rsid w:val="0030630A"/>
    <w:rsid w:val="003063CE"/>
    <w:rsid w:val="003066E0"/>
    <w:rsid w:val="003070A0"/>
    <w:rsid w:val="003070EB"/>
    <w:rsid w:val="00307261"/>
    <w:rsid w:val="00307BD7"/>
    <w:rsid w:val="00307EF1"/>
    <w:rsid w:val="00307FBA"/>
    <w:rsid w:val="00310357"/>
    <w:rsid w:val="003104AF"/>
    <w:rsid w:val="00310BFE"/>
    <w:rsid w:val="00310C67"/>
    <w:rsid w:val="0031124B"/>
    <w:rsid w:val="00311A1C"/>
    <w:rsid w:val="00312045"/>
    <w:rsid w:val="00312125"/>
    <w:rsid w:val="00313345"/>
    <w:rsid w:val="00313B45"/>
    <w:rsid w:val="00313E5A"/>
    <w:rsid w:val="003140D7"/>
    <w:rsid w:val="00314116"/>
    <w:rsid w:val="00314791"/>
    <w:rsid w:val="00314C56"/>
    <w:rsid w:val="00314C5A"/>
    <w:rsid w:val="00314D56"/>
    <w:rsid w:val="00315E0F"/>
    <w:rsid w:val="00316451"/>
    <w:rsid w:val="003168F1"/>
    <w:rsid w:val="00316BA3"/>
    <w:rsid w:val="00316D7D"/>
    <w:rsid w:val="00320213"/>
    <w:rsid w:val="003203BF"/>
    <w:rsid w:val="0032065D"/>
    <w:rsid w:val="00320B7D"/>
    <w:rsid w:val="00320D7E"/>
    <w:rsid w:val="003212A7"/>
    <w:rsid w:val="003214FF"/>
    <w:rsid w:val="00321934"/>
    <w:rsid w:val="00321DBC"/>
    <w:rsid w:val="00321FC8"/>
    <w:rsid w:val="003221AE"/>
    <w:rsid w:val="0032220C"/>
    <w:rsid w:val="00322E78"/>
    <w:rsid w:val="00322F63"/>
    <w:rsid w:val="003230C9"/>
    <w:rsid w:val="0032452F"/>
    <w:rsid w:val="003247D9"/>
    <w:rsid w:val="0032495B"/>
    <w:rsid w:val="00324FCD"/>
    <w:rsid w:val="00325802"/>
    <w:rsid w:val="00325C97"/>
    <w:rsid w:val="003261E2"/>
    <w:rsid w:val="00326364"/>
    <w:rsid w:val="0032687B"/>
    <w:rsid w:val="00326A21"/>
    <w:rsid w:val="00326F36"/>
    <w:rsid w:val="00327247"/>
    <w:rsid w:val="0032729D"/>
    <w:rsid w:val="00327531"/>
    <w:rsid w:val="0032760B"/>
    <w:rsid w:val="00327F50"/>
    <w:rsid w:val="003306EA"/>
    <w:rsid w:val="00330B79"/>
    <w:rsid w:val="00330C04"/>
    <w:rsid w:val="00330C58"/>
    <w:rsid w:val="003311F9"/>
    <w:rsid w:val="00331213"/>
    <w:rsid w:val="003312FA"/>
    <w:rsid w:val="003320F8"/>
    <w:rsid w:val="0033390C"/>
    <w:rsid w:val="00333B14"/>
    <w:rsid w:val="00333CF5"/>
    <w:rsid w:val="00333DF1"/>
    <w:rsid w:val="00334182"/>
    <w:rsid w:val="00334D99"/>
    <w:rsid w:val="00334F5F"/>
    <w:rsid w:val="00335161"/>
    <w:rsid w:val="003351F9"/>
    <w:rsid w:val="003354B9"/>
    <w:rsid w:val="00335846"/>
    <w:rsid w:val="003358B1"/>
    <w:rsid w:val="00335ED9"/>
    <w:rsid w:val="003363FA"/>
    <w:rsid w:val="003367B5"/>
    <w:rsid w:val="00337031"/>
    <w:rsid w:val="003370E6"/>
    <w:rsid w:val="0033733C"/>
    <w:rsid w:val="00337519"/>
    <w:rsid w:val="003377DB"/>
    <w:rsid w:val="00337D43"/>
    <w:rsid w:val="00337DEE"/>
    <w:rsid w:val="00340AC5"/>
    <w:rsid w:val="00340D71"/>
    <w:rsid w:val="00340F7F"/>
    <w:rsid w:val="003414B8"/>
    <w:rsid w:val="003415E8"/>
    <w:rsid w:val="003417DA"/>
    <w:rsid w:val="0034191B"/>
    <w:rsid w:val="0034218E"/>
    <w:rsid w:val="00342357"/>
    <w:rsid w:val="0034272A"/>
    <w:rsid w:val="00343364"/>
    <w:rsid w:val="003433F1"/>
    <w:rsid w:val="00343876"/>
    <w:rsid w:val="00343DA8"/>
    <w:rsid w:val="00343E75"/>
    <w:rsid w:val="003442E0"/>
    <w:rsid w:val="0034436F"/>
    <w:rsid w:val="0034460D"/>
    <w:rsid w:val="003448E3"/>
    <w:rsid w:val="00344AE3"/>
    <w:rsid w:val="00344EB9"/>
    <w:rsid w:val="00345718"/>
    <w:rsid w:val="0034574C"/>
    <w:rsid w:val="00345CFD"/>
    <w:rsid w:val="00345E67"/>
    <w:rsid w:val="0034608E"/>
    <w:rsid w:val="00346257"/>
    <w:rsid w:val="00346308"/>
    <w:rsid w:val="003468D6"/>
    <w:rsid w:val="00346E38"/>
    <w:rsid w:val="00346E39"/>
    <w:rsid w:val="003475DE"/>
    <w:rsid w:val="00350055"/>
    <w:rsid w:val="003501CA"/>
    <w:rsid w:val="00350314"/>
    <w:rsid w:val="003508F9"/>
    <w:rsid w:val="00350958"/>
    <w:rsid w:val="003518EB"/>
    <w:rsid w:val="00351A87"/>
    <w:rsid w:val="00352433"/>
    <w:rsid w:val="00352778"/>
    <w:rsid w:val="003529D6"/>
    <w:rsid w:val="00353004"/>
    <w:rsid w:val="00353194"/>
    <w:rsid w:val="00353328"/>
    <w:rsid w:val="003535F7"/>
    <w:rsid w:val="00353B40"/>
    <w:rsid w:val="003542E1"/>
    <w:rsid w:val="0035475C"/>
    <w:rsid w:val="0035493A"/>
    <w:rsid w:val="00355157"/>
    <w:rsid w:val="00355524"/>
    <w:rsid w:val="00355B5B"/>
    <w:rsid w:val="00355C14"/>
    <w:rsid w:val="003567B7"/>
    <w:rsid w:val="00357186"/>
    <w:rsid w:val="0035720B"/>
    <w:rsid w:val="0035765A"/>
    <w:rsid w:val="00357F84"/>
    <w:rsid w:val="00357FCD"/>
    <w:rsid w:val="00357FE5"/>
    <w:rsid w:val="0036077A"/>
    <w:rsid w:val="003608B5"/>
    <w:rsid w:val="0036129F"/>
    <w:rsid w:val="003615FC"/>
    <w:rsid w:val="00361D37"/>
    <w:rsid w:val="003620B1"/>
    <w:rsid w:val="00362A0C"/>
    <w:rsid w:val="00363083"/>
    <w:rsid w:val="00363AFB"/>
    <w:rsid w:val="00363B0F"/>
    <w:rsid w:val="00363CC8"/>
    <w:rsid w:val="003640CF"/>
    <w:rsid w:val="00364561"/>
    <w:rsid w:val="003645EF"/>
    <w:rsid w:val="00364852"/>
    <w:rsid w:val="00364870"/>
    <w:rsid w:val="00364AA8"/>
    <w:rsid w:val="00365045"/>
    <w:rsid w:val="00365114"/>
    <w:rsid w:val="003655CC"/>
    <w:rsid w:val="00365828"/>
    <w:rsid w:val="00365DDF"/>
    <w:rsid w:val="00366334"/>
    <w:rsid w:val="003663FA"/>
    <w:rsid w:val="00366E1A"/>
    <w:rsid w:val="0036705C"/>
    <w:rsid w:val="003671D4"/>
    <w:rsid w:val="003671D7"/>
    <w:rsid w:val="003678E6"/>
    <w:rsid w:val="0036799B"/>
    <w:rsid w:val="0037097C"/>
    <w:rsid w:val="00370A27"/>
    <w:rsid w:val="003717C3"/>
    <w:rsid w:val="00371BFC"/>
    <w:rsid w:val="00372067"/>
    <w:rsid w:val="00372294"/>
    <w:rsid w:val="00372492"/>
    <w:rsid w:val="00372791"/>
    <w:rsid w:val="00372AFB"/>
    <w:rsid w:val="00372C59"/>
    <w:rsid w:val="003730C9"/>
    <w:rsid w:val="00373E1D"/>
    <w:rsid w:val="0037404D"/>
    <w:rsid w:val="003741AB"/>
    <w:rsid w:val="00374BBA"/>
    <w:rsid w:val="00374BFA"/>
    <w:rsid w:val="00374C21"/>
    <w:rsid w:val="00374DB7"/>
    <w:rsid w:val="00374EC7"/>
    <w:rsid w:val="0037539F"/>
    <w:rsid w:val="003755FA"/>
    <w:rsid w:val="00376117"/>
    <w:rsid w:val="003761C4"/>
    <w:rsid w:val="003764A1"/>
    <w:rsid w:val="00376DDE"/>
    <w:rsid w:val="00377874"/>
    <w:rsid w:val="00377AAD"/>
    <w:rsid w:val="00377D52"/>
    <w:rsid w:val="00380110"/>
    <w:rsid w:val="003801A0"/>
    <w:rsid w:val="00380385"/>
    <w:rsid w:val="003803DC"/>
    <w:rsid w:val="003803DD"/>
    <w:rsid w:val="00380C1C"/>
    <w:rsid w:val="00381114"/>
    <w:rsid w:val="0038124D"/>
    <w:rsid w:val="0038137C"/>
    <w:rsid w:val="003816BE"/>
    <w:rsid w:val="0038253B"/>
    <w:rsid w:val="003828E3"/>
    <w:rsid w:val="00382FCD"/>
    <w:rsid w:val="0038366D"/>
    <w:rsid w:val="00383681"/>
    <w:rsid w:val="00383FB7"/>
    <w:rsid w:val="00384775"/>
    <w:rsid w:val="00384BAA"/>
    <w:rsid w:val="00386386"/>
    <w:rsid w:val="003871F7"/>
    <w:rsid w:val="003876B9"/>
    <w:rsid w:val="00387856"/>
    <w:rsid w:val="00387D23"/>
    <w:rsid w:val="00390951"/>
    <w:rsid w:val="00390A7F"/>
    <w:rsid w:val="00390B9A"/>
    <w:rsid w:val="003913ED"/>
    <w:rsid w:val="00392376"/>
    <w:rsid w:val="00392966"/>
    <w:rsid w:val="0039332D"/>
    <w:rsid w:val="00393E22"/>
    <w:rsid w:val="003940BF"/>
    <w:rsid w:val="00394D10"/>
    <w:rsid w:val="00394D45"/>
    <w:rsid w:val="00395387"/>
    <w:rsid w:val="00395599"/>
    <w:rsid w:val="003957D3"/>
    <w:rsid w:val="003958EE"/>
    <w:rsid w:val="00395931"/>
    <w:rsid w:val="00395F2C"/>
    <w:rsid w:val="00397473"/>
    <w:rsid w:val="003977A9"/>
    <w:rsid w:val="00397AF7"/>
    <w:rsid w:val="00397D5B"/>
    <w:rsid w:val="00397E9C"/>
    <w:rsid w:val="003A04F7"/>
    <w:rsid w:val="003A0723"/>
    <w:rsid w:val="003A0903"/>
    <w:rsid w:val="003A1AC6"/>
    <w:rsid w:val="003A2409"/>
    <w:rsid w:val="003A2584"/>
    <w:rsid w:val="003A2C2A"/>
    <w:rsid w:val="003A3058"/>
    <w:rsid w:val="003A323D"/>
    <w:rsid w:val="003A35D4"/>
    <w:rsid w:val="003A376B"/>
    <w:rsid w:val="003A43C6"/>
    <w:rsid w:val="003A4886"/>
    <w:rsid w:val="003A4A49"/>
    <w:rsid w:val="003A4F5B"/>
    <w:rsid w:val="003A4F6C"/>
    <w:rsid w:val="003A54F7"/>
    <w:rsid w:val="003A68A3"/>
    <w:rsid w:val="003A690C"/>
    <w:rsid w:val="003A6971"/>
    <w:rsid w:val="003A6CD2"/>
    <w:rsid w:val="003A71F1"/>
    <w:rsid w:val="003A72CB"/>
    <w:rsid w:val="003A72F8"/>
    <w:rsid w:val="003A74AE"/>
    <w:rsid w:val="003A7D4E"/>
    <w:rsid w:val="003B099F"/>
    <w:rsid w:val="003B0A9F"/>
    <w:rsid w:val="003B0F93"/>
    <w:rsid w:val="003B128A"/>
    <w:rsid w:val="003B1411"/>
    <w:rsid w:val="003B174F"/>
    <w:rsid w:val="003B194B"/>
    <w:rsid w:val="003B26AB"/>
    <w:rsid w:val="003B28FD"/>
    <w:rsid w:val="003B2905"/>
    <w:rsid w:val="003B2968"/>
    <w:rsid w:val="003B2B82"/>
    <w:rsid w:val="003B3478"/>
    <w:rsid w:val="003B3672"/>
    <w:rsid w:val="003B3B88"/>
    <w:rsid w:val="003B4293"/>
    <w:rsid w:val="003B438B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50E"/>
    <w:rsid w:val="003B5B3A"/>
    <w:rsid w:val="003B5C8F"/>
    <w:rsid w:val="003B6775"/>
    <w:rsid w:val="003B7975"/>
    <w:rsid w:val="003C073A"/>
    <w:rsid w:val="003C129F"/>
    <w:rsid w:val="003C1381"/>
    <w:rsid w:val="003C13A2"/>
    <w:rsid w:val="003C3693"/>
    <w:rsid w:val="003C39E5"/>
    <w:rsid w:val="003C3B9E"/>
    <w:rsid w:val="003C4D5E"/>
    <w:rsid w:val="003C4D6A"/>
    <w:rsid w:val="003C547B"/>
    <w:rsid w:val="003C559F"/>
    <w:rsid w:val="003C5D90"/>
    <w:rsid w:val="003C6798"/>
    <w:rsid w:val="003C67ED"/>
    <w:rsid w:val="003C6E15"/>
    <w:rsid w:val="003C7563"/>
    <w:rsid w:val="003C7D8E"/>
    <w:rsid w:val="003D02A1"/>
    <w:rsid w:val="003D0540"/>
    <w:rsid w:val="003D084A"/>
    <w:rsid w:val="003D13AE"/>
    <w:rsid w:val="003D1D60"/>
    <w:rsid w:val="003D2108"/>
    <w:rsid w:val="003D2871"/>
    <w:rsid w:val="003D2F7B"/>
    <w:rsid w:val="003D3005"/>
    <w:rsid w:val="003D34F9"/>
    <w:rsid w:val="003D3ECC"/>
    <w:rsid w:val="003D3FB3"/>
    <w:rsid w:val="003D43A8"/>
    <w:rsid w:val="003D46FD"/>
    <w:rsid w:val="003D49DA"/>
    <w:rsid w:val="003D4A64"/>
    <w:rsid w:val="003D4BCB"/>
    <w:rsid w:val="003D4EB7"/>
    <w:rsid w:val="003D4F03"/>
    <w:rsid w:val="003D523E"/>
    <w:rsid w:val="003D52A0"/>
    <w:rsid w:val="003D52A1"/>
    <w:rsid w:val="003D5327"/>
    <w:rsid w:val="003D539D"/>
    <w:rsid w:val="003D5A85"/>
    <w:rsid w:val="003D5BD3"/>
    <w:rsid w:val="003D5F89"/>
    <w:rsid w:val="003D6018"/>
    <w:rsid w:val="003D6AA3"/>
    <w:rsid w:val="003D6BBA"/>
    <w:rsid w:val="003D70AE"/>
    <w:rsid w:val="003D710C"/>
    <w:rsid w:val="003D77DD"/>
    <w:rsid w:val="003D7ABD"/>
    <w:rsid w:val="003E0150"/>
    <w:rsid w:val="003E0BC3"/>
    <w:rsid w:val="003E20E4"/>
    <w:rsid w:val="003E21B6"/>
    <w:rsid w:val="003E2253"/>
    <w:rsid w:val="003E286A"/>
    <w:rsid w:val="003E287F"/>
    <w:rsid w:val="003E2C86"/>
    <w:rsid w:val="003E3020"/>
    <w:rsid w:val="003E37E6"/>
    <w:rsid w:val="003E3BE4"/>
    <w:rsid w:val="003E3C3E"/>
    <w:rsid w:val="003E4155"/>
    <w:rsid w:val="003E4DF2"/>
    <w:rsid w:val="003E5A42"/>
    <w:rsid w:val="003E6093"/>
    <w:rsid w:val="003E6682"/>
    <w:rsid w:val="003E670E"/>
    <w:rsid w:val="003E67F5"/>
    <w:rsid w:val="003E6FB1"/>
    <w:rsid w:val="003E7AAE"/>
    <w:rsid w:val="003F0EDA"/>
    <w:rsid w:val="003F1148"/>
    <w:rsid w:val="003F1B98"/>
    <w:rsid w:val="003F1F59"/>
    <w:rsid w:val="003F2073"/>
    <w:rsid w:val="003F20F9"/>
    <w:rsid w:val="003F2A9C"/>
    <w:rsid w:val="003F2F4E"/>
    <w:rsid w:val="003F3691"/>
    <w:rsid w:val="003F3D08"/>
    <w:rsid w:val="003F46B4"/>
    <w:rsid w:val="003F4D0B"/>
    <w:rsid w:val="003F5304"/>
    <w:rsid w:val="003F5688"/>
    <w:rsid w:val="003F6591"/>
    <w:rsid w:val="003F6CAF"/>
    <w:rsid w:val="003F6CB5"/>
    <w:rsid w:val="003F7102"/>
    <w:rsid w:val="003F78B7"/>
    <w:rsid w:val="003F7B76"/>
    <w:rsid w:val="003F7CB4"/>
    <w:rsid w:val="00400435"/>
    <w:rsid w:val="0040074F"/>
    <w:rsid w:val="004009D0"/>
    <w:rsid w:val="00400CAA"/>
    <w:rsid w:val="004015BB"/>
    <w:rsid w:val="0040191B"/>
    <w:rsid w:val="00401A17"/>
    <w:rsid w:val="00402166"/>
    <w:rsid w:val="00402226"/>
    <w:rsid w:val="004023E6"/>
    <w:rsid w:val="00402557"/>
    <w:rsid w:val="00402EE7"/>
    <w:rsid w:val="00402F21"/>
    <w:rsid w:val="00403DEA"/>
    <w:rsid w:val="00404207"/>
    <w:rsid w:val="004048C8"/>
    <w:rsid w:val="004050F5"/>
    <w:rsid w:val="0040515F"/>
    <w:rsid w:val="00405A86"/>
    <w:rsid w:val="00405E06"/>
    <w:rsid w:val="004064EF"/>
    <w:rsid w:val="00406522"/>
    <w:rsid w:val="004067EC"/>
    <w:rsid w:val="00406A7A"/>
    <w:rsid w:val="00406E4C"/>
    <w:rsid w:val="00407B8A"/>
    <w:rsid w:val="00407C75"/>
    <w:rsid w:val="00407E89"/>
    <w:rsid w:val="004104A8"/>
    <w:rsid w:val="00410799"/>
    <w:rsid w:val="00410B4C"/>
    <w:rsid w:val="0041118F"/>
    <w:rsid w:val="0041146C"/>
    <w:rsid w:val="004117F7"/>
    <w:rsid w:val="004119F6"/>
    <w:rsid w:val="00411A54"/>
    <w:rsid w:val="00411AEB"/>
    <w:rsid w:val="00411FE5"/>
    <w:rsid w:val="00412125"/>
    <w:rsid w:val="004125AA"/>
    <w:rsid w:val="00412AFA"/>
    <w:rsid w:val="00412B7F"/>
    <w:rsid w:val="00413097"/>
    <w:rsid w:val="00413468"/>
    <w:rsid w:val="00413A8B"/>
    <w:rsid w:val="004141D1"/>
    <w:rsid w:val="0041434F"/>
    <w:rsid w:val="004145B4"/>
    <w:rsid w:val="00414690"/>
    <w:rsid w:val="00414A06"/>
    <w:rsid w:val="00414FF3"/>
    <w:rsid w:val="004151FB"/>
    <w:rsid w:val="0041594C"/>
    <w:rsid w:val="004159DB"/>
    <w:rsid w:val="00415AA9"/>
    <w:rsid w:val="00415C3B"/>
    <w:rsid w:val="004164FB"/>
    <w:rsid w:val="004166F8"/>
    <w:rsid w:val="00416BFA"/>
    <w:rsid w:val="00417456"/>
    <w:rsid w:val="004177C0"/>
    <w:rsid w:val="004178CC"/>
    <w:rsid w:val="00417F1A"/>
    <w:rsid w:val="0042036F"/>
    <w:rsid w:val="00420ED7"/>
    <w:rsid w:val="00420F0C"/>
    <w:rsid w:val="004210E0"/>
    <w:rsid w:val="00421810"/>
    <w:rsid w:val="004218A6"/>
    <w:rsid w:val="00421C00"/>
    <w:rsid w:val="0042210D"/>
    <w:rsid w:val="00422CD0"/>
    <w:rsid w:val="0042330F"/>
    <w:rsid w:val="004235C8"/>
    <w:rsid w:val="00423E86"/>
    <w:rsid w:val="00424791"/>
    <w:rsid w:val="00424792"/>
    <w:rsid w:val="00424CBD"/>
    <w:rsid w:val="00424CF8"/>
    <w:rsid w:val="0042512B"/>
    <w:rsid w:val="00425267"/>
    <w:rsid w:val="00425786"/>
    <w:rsid w:val="00425816"/>
    <w:rsid w:val="0042586A"/>
    <w:rsid w:val="00425A5E"/>
    <w:rsid w:val="00425F76"/>
    <w:rsid w:val="004263B7"/>
    <w:rsid w:val="00426D0B"/>
    <w:rsid w:val="00426FBE"/>
    <w:rsid w:val="004274D7"/>
    <w:rsid w:val="004277C3"/>
    <w:rsid w:val="00427993"/>
    <w:rsid w:val="00427F92"/>
    <w:rsid w:val="004301F5"/>
    <w:rsid w:val="00430206"/>
    <w:rsid w:val="004303C1"/>
    <w:rsid w:val="0043069B"/>
    <w:rsid w:val="004307E2"/>
    <w:rsid w:val="00430983"/>
    <w:rsid w:val="00430D83"/>
    <w:rsid w:val="00430FD2"/>
    <w:rsid w:val="00431054"/>
    <w:rsid w:val="004313A4"/>
    <w:rsid w:val="004319B5"/>
    <w:rsid w:val="00431E84"/>
    <w:rsid w:val="00431EDE"/>
    <w:rsid w:val="0043341C"/>
    <w:rsid w:val="004336D0"/>
    <w:rsid w:val="00433C86"/>
    <w:rsid w:val="00433FFF"/>
    <w:rsid w:val="004345DB"/>
    <w:rsid w:val="00434A03"/>
    <w:rsid w:val="00435316"/>
    <w:rsid w:val="00435436"/>
    <w:rsid w:val="004359A5"/>
    <w:rsid w:val="00435A5D"/>
    <w:rsid w:val="00435A9D"/>
    <w:rsid w:val="00436025"/>
    <w:rsid w:val="00436A4E"/>
    <w:rsid w:val="00437C77"/>
    <w:rsid w:val="0044001E"/>
    <w:rsid w:val="00440250"/>
    <w:rsid w:val="00440CBF"/>
    <w:rsid w:val="00441406"/>
    <w:rsid w:val="004416F7"/>
    <w:rsid w:val="00441A12"/>
    <w:rsid w:val="00441BE8"/>
    <w:rsid w:val="00441F20"/>
    <w:rsid w:val="0044212F"/>
    <w:rsid w:val="0044225D"/>
    <w:rsid w:val="00442338"/>
    <w:rsid w:val="00442633"/>
    <w:rsid w:val="00442894"/>
    <w:rsid w:val="00442FDD"/>
    <w:rsid w:val="0044310E"/>
    <w:rsid w:val="00443423"/>
    <w:rsid w:val="004437D6"/>
    <w:rsid w:val="00443ECC"/>
    <w:rsid w:val="004440E2"/>
    <w:rsid w:val="00444131"/>
    <w:rsid w:val="0044443D"/>
    <w:rsid w:val="0044469F"/>
    <w:rsid w:val="00444A34"/>
    <w:rsid w:val="00444B36"/>
    <w:rsid w:val="00444C10"/>
    <w:rsid w:val="004450C1"/>
    <w:rsid w:val="004450E7"/>
    <w:rsid w:val="004457E0"/>
    <w:rsid w:val="00445AF2"/>
    <w:rsid w:val="00445AF4"/>
    <w:rsid w:val="00445E50"/>
    <w:rsid w:val="00446A6E"/>
    <w:rsid w:val="00446CB1"/>
    <w:rsid w:val="00446DC4"/>
    <w:rsid w:val="00447F89"/>
    <w:rsid w:val="00450B41"/>
    <w:rsid w:val="00450CAE"/>
    <w:rsid w:val="00450EE7"/>
    <w:rsid w:val="004512D4"/>
    <w:rsid w:val="004513A9"/>
    <w:rsid w:val="004513BF"/>
    <w:rsid w:val="00451536"/>
    <w:rsid w:val="00451E38"/>
    <w:rsid w:val="00451F8C"/>
    <w:rsid w:val="004523D8"/>
    <w:rsid w:val="0045291C"/>
    <w:rsid w:val="004529E2"/>
    <w:rsid w:val="00452C45"/>
    <w:rsid w:val="00452CEB"/>
    <w:rsid w:val="00452F82"/>
    <w:rsid w:val="004531A0"/>
    <w:rsid w:val="004531BC"/>
    <w:rsid w:val="0045367D"/>
    <w:rsid w:val="00453FC4"/>
    <w:rsid w:val="004542DA"/>
    <w:rsid w:val="004544C4"/>
    <w:rsid w:val="004549C7"/>
    <w:rsid w:val="004549E1"/>
    <w:rsid w:val="00454A47"/>
    <w:rsid w:val="00454FFC"/>
    <w:rsid w:val="004555CE"/>
    <w:rsid w:val="004558D1"/>
    <w:rsid w:val="004563AF"/>
    <w:rsid w:val="00456EAE"/>
    <w:rsid w:val="00457A88"/>
    <w:rsid w:val="00457E7D"/>
    <w:rsid w:val="00460556"/>
    <w:rsid w:val="0046058F"/>
    <w:rsid w:val="0046205D"/>
    <w:rsid w:val="0046252B"/>
    <w:rsid w:val="004625CD"/>
    <w:rsid w:val="00462EDC"/>
    <w:rsid w:val="004639C8"/>
    <w:rsid w:val="004645B9"/>
    <w:rsid w:val="00464FF5"/>
    <w:rsid w:val="00465DBB"/>
    <w:rsid w:val="00466520"/>
    <w:rsid w:val="00466789"/>
    <w:rsid w:val="004668EF"/>
    <w:rsid w:val="004670EB"/>
    <w:rsid w:val="00467261"/>
    <w:rsid w:val="004672D6"/>
    <w:rsid w:val="004674E4"/>
    <w:rsid w:val="00467554"/>
    <w:rsid w:val="00467CBB"/>
    <w:rsid w:val="00470DED"/>
    <w:rsid w:val="00470F67"/>
    <w:rsid w:val="0047174B"/>
    <w:rsid w:val="00471A84"/>
    <w:rsid w:val="004721CC"/>
    <w:rsid w:val="004723EF"/>
    <w:rsid w:val="00473111"/>
    <w:rsid w:val="00473734"/>
    <w:rsid w:val="0047444B"/>
    <w:rsid w:val="00474910"/>
    <w:rsid w:val="00474A67"/>
    <w:rsid w:val="00474C81"/>
    <w:rsid w:val="0047568A"/>
    <w:rsid w:val="00475AC8"/>
    <w:rsid w:val="00475C84"/>
    <w:rsid w:val="0047628D"/>
    <w:rsid w:val="004769FD"/>
    <w:rsid w:val="00476AA3"/>
    <w:rsid w:val="00477D48"/>
    <w:rsid w:val="00480682"/>
    <w:rsid w:val="004808C0"/>
    <w:rsid w:val="004809AE"/>
    <w:rsid w:val="00481084"/>
    <w:rsid w:val="00481726"/>
    <w:rsid w:val="0048184A"/>
    <w:rsid w:val="004819E1"/>
    <w:rsid w:val="004823B1"/>
    <w:rsid w:val="0048273B"/>
    <w:rsid w:val="00482B97"/>
    <w:rsid w:val="00482EA5"/>
    <w:rsid w:val="004831A8"/>
    <w:rsid w:val="00483B18"/>
    <w:rsid w:val="00484512"/>
    <w:rsid w:val="00484D3E"/>
    <w:rsid w:val="00484EF3"/>
    <w:rsid w:val="00485A8C"/>
    <w:rsid w:val="00486C4B"/>
    <w:rsid w:val="00486C8F"/>
    <w:rsid w:val="00486CCE"/>
    <w:rsid w:val="00486F71"/>
    <w:rsid w:val="004872C7"/>
    <w:rsid w:val="004876BC"/>
    <w:rsid w:val="00487A6B"/>
    <w:rsid w:val="00487B08"/>
    <w:rsid w:val="004908B5"/>
    <w:rsid w:val="00490D9F"/>
    <w:rsid w:val="00491034"/>
    <w:rsid w:val="00491D71"/>
    <w:rsid w:val="00491F73"/>
    <w:rsid w:val="004924B4"/>
    <w:rsid w:val="0049259B"/>
    <w:rsid w:val="00492A47"/>
    <w:rsid w:val="00492A71"/>
    <w:rsid w:val="00492B34"/>
    <w:rsid w:val="0049331C"/>
    <w:rsid w:val="00493B6A"/>
    <w:rsid w:val="00493F63"/>
    <w:rsid w:val="004946EF"/>
    <w:rsid w:val="0049496B"/>
    <w:rsid w:val="00494AE8"/>
    <w:rsid w:val="00495497"/>
    <w:rsid w:val="004956F7"/>
    <w:rsid w:val="00495F7C"/>
    <w:rsid w:val="00496419"/>
    <w:rsid w:val="00496603"/>
    <w:rsid w:val="00496B25"/>
    <w:rsid w:val="00496BC0"/>
    <w:rsid w:val="00496E48"/>
    <w:rsid w:val="0049723D"/>
    <w:rsid w:val="00497E2D"/>
    <w:rsid w:val="004A05D7"/>
    <w:rsid w:val="004A07E4"/>
    <w:rsid w:val="004A08F9"/>
    <w:rsid w:val="004A0D04"/>
    <w:rsid w:val="004A109F"/>
    <w:rsid w:val="004A1278"/>
    <w:rsid w:val="004A15DE"/>
    <w:rsid w:val="004A23BA"/>
    <w:rsid w:val="004A2ACC"/>
    <w:rsid w:val="004A2FD6"/>
    <w:rsid w:val="004A3935"/>
    <w:rsid w:val="004A3988"/>
    <w:rsid w:val="004A3CB2"/>
    <w:rsid w:val="004A3DEE"/>
    <w:rsid w:val="004A45E1"/>
    <w:rsid w:val="004A467E"/>
    <w:rsid w:val="004A47E1"/>
    <w:rsid w:val="004A4958"/>
    <w:rsid w:val="004A4B2D"/>
    <w:rsid w:val="004A4B35"/>
    <w:rsid w:val="004A507A"/>
    <w:rsid w:val="004A5573"/>
    <w:rsid w:val="004A59C0"/>
    <w:rsid w:val="004A59DE"/>
    <w:rsid w:val="004A5F47"/>
    <w:rsid w:val="004A60BC"/>
    <w:rsid w:val="004A6105"/>
    <w:rsid w:val="004A6B5F"/>
    <w:rsid w:val="004A759E"/>
    <w:rsid w:val="004A7B15"/>
    <w:rsid w:val="004B0776"/>
    <w:rsid w:val="004B0E4D"/>
    <w:rsid w:val="004B1102"/>
    <w:rsid w:val="004B1171"/>
    <w:rsid w:val="004B16DD"/>
    <w:rsid w:val="004B17C5"/>
    <w:rsid w:val="004B1F1A"/>
    <w:rsid w:val="004B21A7"/>
    <w:rsid w:val="004B21BE"/>
    <w:rsid w:val="004B27EA"/>
    <w:rsid w:val="004B2D20"/>
    <w:rsid w:val="004B3202"/>
    <w:rsid w:val="004B3AC6"/>
    <w:rsid w:val="004B40C3"/>
    <w:rsid w:val="004B421A"/>
    <w:rsid w:val="004B45E1"/>
    <w:rsid w:val="004B47FF"/>
    <w:rsid w:val="004B526A"/>
    <w:rsid w:val="004B53DD"/>
    <w:rsid w:val="004B5C66"/>
    <w:rsid w:val="004B5F62"/>
    <w:rsid w:val="004B66D6"/>
    <w:rsid w:val="004B67B4"/>
    <w:rsid w:val="004B711F"/>
    <w:rsid w:val="004C069F"/>
    <w:rsid w:val="004C0850"/>
    <w:rsid w:val="004C0E5B"/>
    <w:rsid w:val="004C1A9A"/>
    <w:rsid w:val="004C1E8E"/>
    <w:rsid w:val="004C25C6"/>
    <w:rsid w:val="004C2964"/>
    <w:rsid w:val="004C2A06"/>
    <w:rsid w:val="004C3175"/>
    <w:rsid w:val="004C32ED"/>
    <w:rsid w:val="004C3C75"/>
    <w:rsid w:val="004C3DAF"/>
    <w:rsid w:val="004C3F8E"/>
    <w:rsid w:val="004C3FFF"/>
    <w:rsid w:val="004C41CE"/>
    <w:rsid w:val="004C4C01"/>
    <w:rsid w:val="004C5468"/>
    <w:rsid w:val="004C5672"/>
    <w:rsid w:val="004C67A8"/>
    <w:rsid w:val="004C791D"/>
    <w:rsid w:val="004C7B32"/>
    <w:rsid w:val="004D0566"/>
    <w:rsid w:val="004D07DF"/>
    <w:rsid w:val="004D108A"/>
    <w:rsid w:val="004D1642"/>
    <w:rsid w:val="004D1EDB"/>
    <w:rsid w:val="004D1F15"/>
    <w:rsid w:val="004D21C2"/>
    <w:rsid w:val="004D2350"/>
    <w:rsid w:val="004D2478"/>
    <w:rsid w:val="004D27EF"/>
    <w:rsid w:val="004D2A6A"/>
    <w:rsid w:val="004D3228"/>
    <w:rsid w:val="004D3341"/>
    <w:rsid w:val="004D34BE"/>
    <w:rsid w:val="004D3938"/>
    <w:rsid w:val="004D4B0C"/>
    <w:rsid w:val="004D4CDC"/>
    <w:rsid w:val="004D55A3"/>
    <w:rsid w:val="004D59FC"/>
    <w:rsid w:val="004D5DCF"/>
    <w:rsid w:val="004D6B04"/>
    <w:rsid w:val="004D6C75"/>
    <w:rsid w:val="004D6EC2"/>
    <w:rsid w:val="004D7F87"/>
    <w:rsid w:val="004D7FB1"/>
    <w:rsid w:val="004E035B"/>
    <w:rsid w:val="004E098B"/>
    <w:rsid w:val="004E09BF"/>
    <w:rsid w:val="004E19CA"/>
    <w:rsid w:val="004E230D"/>
    <w:rsid w:val="004E2A15"/>
    <w:rsid w:val="004E2C5F"/>
    <w:rsid w:val="004E2E99"/>
    <w:rsid w:val="004E3807"/>
    <w:rsid w:val="004E3B6B"/>
    <w:rsid w:val="004E48F6"/>
    <w:rsid w:val="004E4940"/>
    <w:rsid w:val="004E4955"/>
    <w:rsid w:val="004E504C"/>
    <w:rsid w:val="004E529B"/>
    <w:rsid w:val="004E52FC"/>
    <w:rsid w:val="004E537B"/>
    <w:rsid w:val="004E5CAD"/>
    <w:rsid w:val="004E651C"/>
    <w:rsid w:val="004E6CC3"/>
    <w:rsid w:val="004E6F23"/>
    <w:rsid w:val="004E7147"/>
    <w:rsid w:val="004E77C8"/>
    <w:rsid w:val="004E77FF"/>
    <w:rsid w:val="004F07FF"/>
    <w:rsid w:val="004F1930"/>
    <w:rsid w:val="004F1C96"/>
    <w:rsid w:val="004F1D46"/>
    <w:rsid w:val="004F21F9"/>
    <w:rsid w:val="004F2721"/>
    <w:rsid w:val="004F2DAB"/>
    <w:rsid w:val="004F2F7E"/>
    <w:rsid w:val="004F388E"/>
    <w:rsid w:val="004F3EC0"/>
    <w:rsid w:val="004F40A5"/>
    <w:rsid w:val="004F4531"/>
    <w:rsid w:val="004F4A79"/>
    <w:rsid w:val="004F4AFC"/>
    <w:rsid w:val="004F4D4A"/>
    <w:rsid w:val="004F4F1F"/>
    <w:rsid w:val="004F4F75"/>
    <w:rsid w:val="004F558E"/>
    <w:rsid w:val="004F5B2C"/>
    <w:rsid w:val="004F5B96"/>
    <w:rsid w:val="004F6384"/>
    <w:rsid w:val="004F658C"/>
    <w:rsid w:val="004F65EE"/>
    <w:rsid w:val="004F670E"/>
    <w:rsid w:val="004F6985"/>
    <w:rsid w:val="004F6A8A"/>
    <w:rsid w:val="004F6C42"/>
    <w:rsid w:val="004F6ECC"/>
    <w:rsid w:val="004F75E7"/>
    <w:rsid w:val="004F7EFF"/>
    <w:rsid w:val="00500253"/>
    <w:rsid w:val="00500683"/>
    <w:rsid w:val="005006EE"/>
    <w:rsid w:val="00500903"/>
    <w:rsid w:val="00501090"/>
    <w:rsid w:val="005013CA"/>
    <w:rsid w:val="0050174F"/>
    <w:rsid w:val="0050178E"/>
    <w:rsid w:val="00502514"/>
    <w:rsid w:val="005027CE"/>
    <w:rsid w:val="00502F78"/>
    <w:rsid w:val="005039A1"/>
    <w:rsid w:val="005039E5"/>
    <w:rsid w:val="00504049"/>
    <w:rsid w:val="00504636"/>
    <w:rsid w:val="005048B8"/>
    <w:rsid w:val="00504DB4"/>
    <w:rsid w:val="0050521F"/>
    <w:rsid w:val="005052DB"/>
    <w:rsid w:val="00505DBA"/>
    <w:rsid w:val="00506E9B"/>
    <w:rsid w:val="005076DB"/>
    <w:rsid w:val="005077E5"/>
    <w:rsid w:val="00507A8A"/>
    <w:rsid w:val="00510412"/>
    <w:rsid w:val="005104AB"/>
    <w:rsid w:val="0051058A"/>
    <w:rsid w:val="00510876"/>
    <w:rsid w:val="005109EF"/>
    <w:rsid w:val="00510F21"/>
    <w:rsid w:val="005110C6"/>
    <w:rsid w:val="005112DA"/>
    <w:rsid w:val="0051147D"/>
    <w:rsid w:val="0051156F"/>
    <w:rsid w:val="0051173E"/>
    <w:rsid w:val="00511810"/>
    <w:rsid w:val="00511F50"/>
    <w:rsid w:val="00512D25"/>
    <w:rsid w:val="00513A48"/>
    <w:rsid w:val="00514234"/>
    <w:rsid w:val="00514CFA"/>
    <w:rsid w:val="005157DA"/>
    <w:rsid w:val="005159B0"/>
    <w:rsid w:val="005159E9"/>
    <w:rsid w:val="00515BDA"/>
    <w:rsid w:val="00515E2E"/>
    <w:rsid w:val="00515FB5"/>
    <w:rsid w:val="00516947"/>
    <w:rsid w:val="00516F37"/>
    <w:rsid w:val="005170D9"/>
    <w:rsid w:val="00517967"/>
    <w:rsid w:val="00517E18"/>
    <w:rsid w:val="00520682"/>
    <w:rsid w:val="005225E0"/>
    <w:rsid w:val="005228C2"/>
    <w:rsid w:val="005228F0"/>
    <w:rsid w:val="00522C97"/>
    <w:rsid w:val="005230E7"/>
    <w:rsid w:val="005232E9"/>
    <w:rsid w:val="00523641"/>
    <w:rsid w:val="0052370C"/>
    <w:rsid w:val="005240F1"/>
    <w:rsid w:val="00524D20"/>
    <w:rsid w:val="00525094"/>
    <w:rsid w:val="005250B4"/>
    <w:rsid w:val="00525491"/>
    <w:rsid w:val="005256FC"/>
    <w:rsid w:val="005258B5"/>
    <w:rsid w:val="00525AE9"/>
    <w:rsid w:val="00525C98"/>
    <w:rsid w:val="00526284"/>
    <w:rsid w:val="00526299"/>
    <w:rsid w:val="0052638F"/>
    <w:rsid w:val="00526B06"/>
    <w:rsid w:val="00526B51"/>
    <w:rsid w:val="00526D60"/>
    <w:rsid w:val="005274E5"/>
    <w:rsid w:val="00530AEA"/>
    <w:rsid w:val="00530C60"/>
    <w:rsid w:val="00530EBE"/>
    <w:rsid w:val="00531E3C"/>
    <w:rsid w:val="00532370"/>
    <w:rsid w:val="00532C74"/>
    <w:rsid w:val="0053331D"/>
    <w:rsid w:val="005334DA"/>
    <w:rsid w:val="0053418D"/>
    <w:rsid w:val="005356AC"/>
    <w:rsid w:val="00535767"/>
    <w:rsid w:val="00536399"/>
    <w:rsid w:val="00536AA8"/>
    <w:rsid w:val="00536D3D"/>
    <w:rsid w:val="00537076"/>
    <w:rsid w:val="005371A3"/>
    <w:rsid w:val="0053754E"/>
    <w:rsid w:val="00537845"/>
    <w:rsid w:val="00537981"/>
    <w:rsid w:val="00537D5E"/>
    <w:rsid w:val="00540CE9"/>
    <w:rsid w:val="00540EE5"/>
    <w:rsid w:val="0054123A"/>
    <w:rsid w:val="005425DC"/>
    <w:rsid w:val="00542794"/>
    <w:rsid w:val="00542AB3"/>
    <w:rsid w:val="00542FC9"/>
    <w:rsid w:val="00543BFF"/>
    <w:rsid w:val="00543C74"/>
    <w:rsid w:val="00543CCF"/>
    <w:rsid w:val="00543F1E"/>
    <w:rsid w:val="0054440A"/>
    <w:rsid w:val="00545235"/>
    <w:rsid w:val="005452D5"/>
    <w:rsid w:val="00545B7C"/>
    <w:rsid w:val="00545C28"/>
    <w:rsid w:val="00546D98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816"/>
    <w:rsid w:val="00550C35"/>
    <w:rsid w:val="00551307"/>
    <w:rsid w:val="0055190D"/>
    <w:rsid w:val="00552D16"/>
    <w:rsid w:val="00552F24"/>
    <w:rsid w:val="005532FB"/>
    <w:rsid w:val="005533D9"/>
    <w:rsid w:val="005537F7"/>
    <w:rsid w:val="005546D2"/>
    <w:rsid w:val="00554D3B"/>
    <w:rsid w:val="00555A88"/>
    <w:rsid w:val="005569B8"/>
    <w:rsid w:val="0055753C"/>
    <w:rsid w:val="0055759E"/>
    <w:rsid w:val="005576F6"/>
    <w:rsid w:val="00560ED2"/>
    <w:rsid w:val="005614C7"/>
    <w:rsid w:val="00561607"/>
    <w:rsid w:val="005619B0"/>
    <w:rsid w:val="00561D4F"/>
    <w:rsid w:val="00562E7E"/>
    <w:rsid w:val="0056460E"/>
    <w:rsid w:val="00565115"/>
    <w:rsid w:val="00565555"/>
    <w:rsid w:val="005655F3"/>
    <w:rsid w:val="0056564B"/>
    <w:rsid w:val="00566A44"/>
    <w:rsid w:val="00566EDA"/>
    <w:rsid w:val="0056757D"/>
    <w:rsid w:val="00567D67"/>
    <w:rsid w:val="00570744"/>
    <w:rsid w:val="0057083E"/>
    <w:rsid w:val="005711CB"/>
    <w:rsid w:val="00571334"/>
    <w:rsid w:val="00572143"/>
    <w:rsid w:val="0057319B"/>
    <w:rsid w:val="005731AF"/>
    <w:rsid w:val="005735B3"/>
    <w:rsid w:val="00573696"/>
    <w:rsid w:val="005740D3"/>
    <w:rsid w:val="00574431"/>
    <w:rsid w:val="005745B3"/>
    <w:rsid w:val="005747C9"/>
    <w:rsid w:val="00575704"/>
    <w:rsid w:val="005757A1"/>
    <w:rsid w:val="005757AA"/>
    <w:rsid w:val="00575943"/>
    <w:rsid w:val="00575BAA"/>
    <w:rsid w:val="00575C74"/>
    <w:rsid w:val="00576279"/>
    <w:rsid w:val="005769A8"/>
    <w:rsid w:val="00576FCC"/>
    <w:rsid w:val="0057734F"/>
    <w:rsid w:val="0057761D"/>
    <w:rsid w:val="00577B3A"/>
    <w:rsid w:val="00577B47"/>
    <w:rsid w:val="00577BAD"/>
    <w:rsid w:val="00577BE4"/>
    <w:rsid w:val="00580075"/>
    <w:rsid w:val="00580B27"/>
    <w:rsid w:val="00580B8D"/>
    <w:rsid w:val="00581494"/>
    <w:rsid w:val="00581517"/>
    <w:rsid w:val="00582641"/>
    <w:rsid w:val="00582671"/>
    <w:rsid w:val="005838A6"/>
    <w:rsid w:val="00583F6C"/>
    <w:rsid w:val="005845FB"/>
    <w:rsid w:val="00584776"/>
    <w:rsid w:val="00584DB5"/>
    <w:rsid w:val="005851DE"/>
    <w:rsid w:val="00585642"/>
    <w:rsid w:val="00585D68"/>
    <w:rsid w:val="00585DEF"/>
    <w:rsid w:val="00586787"/>
    <w:rsid w:val="005867A4"/>
    <w:rsid w:val="00586A81"/>
    <w:rsid w:val="00587265"/>
    <w:rsid w:val="00587390"/>
    <w:rsid w:val="00587635"/>
    <w:rsid w:val="00587C86"/>
    <w:rsid w:val="00590507"/>
    <w:rsid w:val="00590F89"/>
    <w:rsid w:val="00591221"/>
    <w:rsid w:val="005913B1"/>
    <w:rsid w:val="00591686"/>
    <w:rsid w:val="005918D7"/>
    <w:rsid w:val="00591CC9"/>
    <w:rsid w:val="00592CBF"/>
    <w:rsid w:val="00592DA2"/>
    <w:rsid w:val="00592E03"/>
    <w:rsid w:val="00592F0D"/>
    <w:rsid w:val="005933E3"/>
    <w:rsid w:val="0059384F"/>
    <w:rsid w:val="00593E45"/>
    <w:rsid w:val="0059496B"/>
    <w:rsid w:val="00594A15"/>
    <w:rsid w:val="005951F4"/>
    <w:rsid w:val="00595461"/>
    <w:rsid w:val="00595465"/>
    <w:rsid w:val="00595619"/>
    <w:rsid w:val="005959FA"/>
    <w:rsid w:val="00595A0F"/>
    <w:rsid w:val="00595B93"/>
    <w:rsid w:val="00595CD7"/>
    <w:rsid w:val="00595DE1"/>
    <w:rsid w:val="00596854"/>
    <w:rsid w:val="00596AA4"/>
    <w:rsid w:val="00596C0C"/>
    <w:rsid w:val="005971F4"/>
    <w:rsid w:val="00597A81"/>
    <w:rsid w:val="00597C9E"/>
    <w:rsid w:val="005A0013"/>
    <w:rsid w:val="005A0107"/>
    <w:rsid w:val="005A04DC"/>
    <w:rsid w:val="005A0D81"/>
    <w:rsid w:val="005A1700"/>
    <w:rsid w:val="005A1B5D"/>
    <w:rsid w:val="005A1C96"/>
    <w:rsid w:val="005A2484"/>
    <w:rsid w:val="005A24ED"/>
    <w:rsid w:val="005A2770"/>
    <w:rsid w:val="005A3A1F"/>
    <w:rsid w:val="005A3E6D"/>
    <w:rsid w:val="005A427C"/>
    <w:rsid w:val="005A4F1E"/>
    <w:rsid w:val="005A5420"/>
    <w:rsid w:val="005A638B"/>
    <w:rsid w:val="005A6609"/>
    <w:rsid w:val="005A69FC"/>
    <w:rsid w:val="005A6BA4"/>
    <w:rsid w:val="005A7470"/>
    <w:rsid w:val="005A7BDC"/>
    <w:rsid w:val="005B0127"/>
    <w:rsid w:val="005B0471"/>
    <w:rsid w:val="005B04D2"/>
    <w:rsid w:val="005B0859"/>
    <w:rsid w:val="005B0CC2"/>
    <w:rsid w:val="005B0F26"/>
    <w:rsid w:val="005B0FF1"/>
    <w:rsid w:val="005B1112"/>
    <w:rsid w:val="005B16AB"/>
    <w:rsid w:val="005B16C7"/>
    <w:rsid w:val="005B1744"/>
    <w:rsid w:val="005B2090"/>
    <w:rsid w:val="005B24EC"/>
    <w:rsid w:val="005B2551"/>
    <w:rsid w:val="005B2C1D"/>
    <w:rsid w:val="005B2C64"/>
    <w:rsid w:val="005B3B34"/>
    <w:rsid w:val="005B3BBE"/>
    <w:rsid w:val="005B3D77"/>
    <w:rsid w:val="005B3DDF"/>
    <w:rsid w:val="005B3F02"/>
    <w:rsid w:val="005B46DA"/>
    <w:rsid w:val="005B4710"/>
    <w:rsid w:val="005B4D6A"/>
    <w:rsid w:val="005B4F0D"/>
    <w:rsid w:val="005B5587"/>
    <w:rsid w:val="005B55B4"/>
    <w:rsid w:val="005B5620"/>
    <w:rsid w:val="005B6926"/>
    <w:rsid w:val="005B69B4"/>
    <w:rsid w:val="005B6D80"/>
    <w:rsid w:val="005B6F9F"/>
    <w:rsid w:val="005B72C6"/>
    <w:rsid w:val="005B735C"/>
    <w:rsid w:val="005B787A"/>
    <w:rsid w:val="005B7CEB"/>
    <w:rsid w:val="005C0E86"/>
    <w:rsid w:val="005C1449"/>
    <w:rsid w:val="005C14EE"/>
    <w:rsid w:val="005C29EF"/>
    <w:rsid w:val="005C2B99"/>
    <w:rsid w:val="005C2C8C"/>
    <w:rsid w:val="005C359A"/>
    <w:rsid w:val="005C3AE3"/>
    <w:rsid w:val="005C3D52"/>
    <w:rsid w:val="005C4303"/>
    <w:rsid w:val="005C4498"/>
    <w:rsid w:val="005C4A42"/>
    <w:rsid w:val="005C5253"/>
    <w:rsid w:val="005C58D2"/>
    <w:rsid w:val="005C5B16"/>
    <w:rsid w:val="005C5FDA"/>
    <w:rsid w:val="005C63E1"/>
    <w:rsid w:val="005C678A"/>
    <w:rsid w:val="005C69AC"/>
    <w:rsid w:val="005C7D7B"/>
    <w:rsid w:val="005D030D"/>
    <w:rsid w:val="005D1D4D"/>
    <w:rsid w:val="005D27F0"/>
    <w:rsid w:val="005D2E82"/>
    <w:rsid w:val="005D2E9C"/>
    <w:rsid w:val="005D2ECF"/>
    <w:rsid w:val="005D32F0"/>
    <w:rsid w:val="005D39D7"/>
    <w:rsid w:val="005D3A19"/>
    <w:rsid w:val="005D3D64"/>
    <w:rsid w:val="005D3D7B"/>
    <w:rsid w:val="005D4042"/>
    <w:rsid w:val="005D44C9"/>
    <w:rsid w:val="005D4FB3"/>
    <w:rsid w:val="005D5855"/>
    <w:rsid w:val="005D5FCC"/>
    <w:rsid w:val="005D63DB"/>
    <w:rsid w:val="005D7727"/>
    <w:rsid w:val="005D7ED6"/>
    <w:rsid w:val="005E0F9B"/>
    <w:rsid w:val="005E10B4"/>
    <w:rsid w:val="005E1362"/>
    <w:rsid w:val="005E1388"/>
    <w:rsid w:val="005E2D03"/>
    <w:rsid w:val="005E34AA"/>
    <w:rsid w:val="005E37CB"/>
    <w:rsid w:val="005E3DAC"/>
    <w:rsid w:val="005E4487"/>
    <w:rsid w:val="005E48A1"/>
    <w:rsid w:val="005E491B"/>
    <w:rsid w:val="005E4ABA"/>
    <w:rsid w:val="005E4C0E"/>
    <w:rsid w:val="005E53EC"/>
    <w:rsid w:val="005E5AD4"/>
    <w:rsid w:val="005E5C34"/>
    <w:rsid w:val="005E5D3B"/>
    <w:rsid w:val="005E5ED8"/>
    <w:rsid w:val="005E6A04"/>
    <w:rsid w:val="005E731A"/>
    <w:rsid w:val="005F00EF"/>
    <w:rsid w:val="005F0DC8"/>
    <w:rsid w:val="005F1579"/>
    <w:rsid w:val="005F1BB8"/>
    <w:rsid w:val="005F23A4"/>
    <w:rsid w:val="005F2DAA"/>
    <w:rsid w:val="005F2E9A"/>
    <w:rsid w:val="005F2F6F"/>
    <w:rsid w:val="005F316F"/>
    <w:rsid w:val="005F3170"/>
    <w:rsid w:val="005F349F"/>
    <w:rsid w:val="005F41D0"/>
    <w:rsid w:val="005F4850"/>
    <w:rsid w:val="005F4FA0"/>
    <w:rsid w:val="005F5B10"/>
    <w:rsid w:val="005F78A1"/>
    <w:rsid w:val="0060003E"/>
    <w:rsid w:val="0060012E"/>
    <w:rsid w:val="0060119F"/>
    <w:rsid w:val="0060155C"/>
    <w:rsid w:val="00601AF7"/>
    <w:rsid w:val="00601D10"/>
    <w:rsid w:val="00602A13"/>
    <w:rsid w:val="00602D3E"/>
    <w:rsid w:val="006036BF"/>
    <w:rsid w:val="00603751"/>
    <w:rsid w:val="00603883"/>
    <w:rsid w:val="00603B10"/>
    <w:rsid w:val="0060479F"/>
    <w:rsid w:val="00604F3F"/>
    <w:rsid w:val="00605014"/>
    <w:rsid w:val="00605139"/>
    <w:rsid w:val="0060581C"/>
    <w:rsid w:val="00605FBD"/>
    <w:rsid w:val="00606191"/>
    <w:rsid w:val="0060666A"/>
    <w:rsid w:val="006101F0"/>
    <w:rsid w:val="006107FD"/>
    <w:rsid w:val="006116E5"/>
    <w:rsid w:val="00611CB1"/>
    <w:rsid w:val="00611D04"/>
    <w:rsid w:val="00611DB0"/>
    <w:rsid w:val="00612B23"/>
    <w:rsid w:val="00612E09"/>
    <w:rsid w:val="0061332A"/>
    <w:rsid w:val="006135DA"/>
    <w:rsid w:val="00613E12"/>
    <w:rsid w:val="00614615"/>
    <w:rsid w:val="00615E91"/>
    <w:rsid w:val="00615FA6"/>
    <w:rsid w:val="0061629D"/>
    <w:rsid w:val="00616CFD"/>
    <w:rsid w:val="00616F5D"/>
    <w:rsid w:val="00616FB0"/>
    <w:rsid w:val="00616FD2"/>
    <w:rsid w:val="00617297"/>
    <w:rsid w:val="006172CA"/>
    <w:rsid w:val="006175AF"/>
    <w:rsid w:val="00617675"/>
    <w:rsid w:val="006176A7"/>
    <w:rsid w:val="00617A57"/>
    <w:rsid w:val="006201BF"/>
    <w:rsid w:val="00620248"/>
    <w:rsid w:val="0062043D"/>
    <w:rsid w:val="00620597"/>
    <w:rsid w:val="006208BE"/>
    <w:rsid w:val="00621E74"/>
    <w:rsid w:val="0062254B"/>
    <w:rsid w:val="0062276E"/>
    <w:rsid w:val="00622BFC"/>
    <w:rsid w:val="00622C2B"/>
    <w:rsid w:val="00622CAA"/>
    <w:rsid w:val="00622CD6"/>
    <w:rsid w:val="00622F03"/>
    <w:rsid w:val="006232BD"/>
    <w:rsid w:val="00623A9E"/>
    <w:rsid w:val="006240D3"/>
    <w:rsid w:val="006247E4"/>
    <w:rsid w:val="00624952"/>
    <w:rsid w:val="00625A1A"/>
    <w:rsid w:val="00626721"/>
    <w:rsid w:val="00626730"/>
    <w:rsid w:val="0063001D"/>
    <w:rsid w:val="006300D8"/>
    <w:rsid w:val="00630F30"/>
    <w:rsid w:val="006310A9"/>
    <w:rsid w:val="006310F3"/>
    <w:rsid w:val="006314FF"/>
    <w:rsid w:val="00631A68"/>
    <w:rsid w:val="00631B93"/>
    <w:rsid w:val="006321BC"/>
    <w:rsid w:val="006329C2"/>
    <w:rsid w:val="00632C93"/>
    <w:rsid w:val="00633391"/>
    <w:rsid w:val="006335D0"/>
    <w:rsid w:val="00633717"/>
    <w:rsid w:val="00633E5D"/>
    <w:rsid w:val="006341BA"/>
    <w:rsid w:val="00634335"/>
    <w:rsid w:val="00634451"/>
    <w:rsid w:val="006346F3"/>
    <w:rsid w:val="00636488"/>
    <w:rsid w:val="006364ED"/>
    <w:rsid w:val="00636DAC"/>
    <w:rsid w:val="006374BA"/>
    <w:rsid w:val="00637755"/>
    <w:rsid w:val="00637F26"/>
    <w:rsid w:val="00640438"/>
    <w:rsid w:val="00640AE7"/>
    <w:rsid w:val="00640CD2"/>
    <w:rsid w:val="00640DC1"/>
    <w:rsid w:val="0064183F"/>
    <w:rsid w:val="006418E2"/>
    <w:rsid w:val="0064204D"/>
    <w:rsid w:val="00642501"/>
    <w:rsid w:val="00642ECF"/>
    <w:rsid w:val="00643173"/>
    <w:rsid w:val="0064323A"/>
    <w:rsid w:val="00643BA2"/>
    <w:rsid w:val="00643BFD"/>
    <w:rsid w:val="006443E4"/>
    <w:rsid w:val="006449CB"/>
    <w:rsid w:val="0064505B"/>
    <w:rsid w:val="006454DF"/>
    <w:rsid w:val="006454EA"/>
    <w:rsid w:val="00645A14"/>
    <w:rsid w:val="00645CAF"/>
    <w:rsid w:val="0064632F"/>
    <w:rsid w:val="0064678A"/>
    <w:rsid w:val="00646AA7"/>
    <w:rsid w:val="00646ED4"/>
    <w:rsid w:val="006472EF"/>
    <w:rsid w:val="006478C5"/>
    <w:rsid w:val="00647B07"/>
    <w:rsid w:val="00647D77"/>
    <w:rsid w:val="00650840"/>
    <w:rsid w:val="00651181"/>
    <w:rsid w:val="006521EA"/>
    <w:rsid w:val="006524CA"/>
    <w:rsid w:val="006528B3"/>
    <w:rsid w:val="0065346C"/>
    <w:rsid w:val="006536CD"/>
    <w:rsid w:val="00653D18"/>
    <w:rsid w:val="00653E24"/>
    <w:rsid w:val="0065444E"/>
    <w:rsid w:val="006545DA"/>
    <w:rsid w:val="00654D0A"/>
    <w:rsid w:val="00654D90"/>
    <w:rsid w:val="00655E1E"/>
    <w:rsid w:val="00657166"/>
    <w:rsid w:val="00657704"/>
    <w:rsid w:val="006605C0"/>
    <w:rsid w:val="006608F1"/>
    <w:rsid w:val="00660AF3"/>
    <w:rsid w:val="00660B67"/>
    <w:rsid w:val="00660B8B"/>
    <w:rsid w:val="00661394"/>
    <w:rsid w:val="006616B1"/>
    <w:rsid w:val="006616C5"/>
    <w:rsid w:val="00661ACE"/>
    <w:rsid w:val="00661CC0"/>
    <w:rsid w:val="00661D43"/>
    <w:rsid w:val="006621A9"/>
    <w:rsid w:val="006621D4"/>
    <w:rsid w:val="0066271E"/>
    <w:rsid w:val="00662CEF"/>
    <w:rsid w:val="00663316"/>
    <w:rsid w:val="00663B26"/>
    <w:rsid w:val="00663C6F"/>
    <w:rsid w:val="00664105"/>
    <w:rsid w:val="006641C2"/>
    <w:rsid w:val="00664BEA"/>
    <w:rsid w:val="00664F97"/>
    <w:rsid w:val="00664FFC"/>
    <w:rsid w:val="00665432"/>
    <w:rsid w:val="00665B4B"/>
    <w:rsid w:val="00666B4A"/>
    <w:rsid w:val="00667691"/>
    <w:rsid w:val="00667D88"/>
    <w:rsid w:val="00670791"/>
    <w:rsid w:val="00670AF8"/>
    <w:rsid w:val="00671131"/>
    <w:rsid w:val="006713EC"/>
    <w:rsid w:val="006713F7"/>
    <w:rsid w:val="006717DD"/>
    <w:rsid w:val="006720E3"/>
    <w:rsid w:val="006722E7"/>
    <w:rsid w:val="00672716"/>
    <w:rsid w:val="00672F04"/>
    <w:rsid w:val="00673C3C"/>
    <w:rsid w:val="00673E27"/>
    <w:rsid w:val="0067407E"/>
    <w:rsid w:val="00674147"/>
    <w:rsid w:val="006744E5"/>
    <w:rsid w:val="00674B12"/>
    <w:rsid w:val="006750C3"/>
    <w:rsid w:val="00676231"/>
    <w:rsid w:val="006766E3"/>
    <w:rsid w:val="006769B7"/>
    <w:rsid w:val="00676A49"/>
    <w:rsid w:val="00676B89"/>
    <w:rsid w:val="00676D5F"/>
    <w:rsid w:val="0067762B"/>
    <w:rsid w:val="00677778"/>
    <w:rsid w:val="00677B0C"/>
    <w:rsid w:val="0068050A"/>
    <w:rsid w:val="00680C33"/>
    <w:rsid w:val="00680FD8"/>
    <w:rsid w:val="0068193C"/>
    <w:rsid w:val="00681962"/>
    <w:rsid w:val="00681AB1"/>
    <w:rsid w:val="00681D37"/>
    <w:rsid w:val="00681EFF"/>
    <w:rsid w:val="00681FD9"/>
    <w:rsid w:val="00682D07"/>
    <w:rsid w:val="00682FBC"/>
    <w:rsid w:val="00683096"/>
    <w:rsid w:val="0068368C"/>
    <w:rsid w:val="00684854"/>
    <w:rsid w:val="00684BE1"/>
    <w:rsid w:val="00685EB6"/>
    <w:rsid w:val="00686170"/>
    <w:rsid w:val="00687053"/>
    <w:rsid w:val="0068757E"/>
    <w:rsid w:val="00687685"/>
    <w:rsid w:val="00687D56"/>
    <w:rsid w:val="00690514"/>
    <w:rsid w:val="00690B59"/>
    <w:rsid w:val="006912DC"/>
    <w:rsid w:val="006917EE"/>
    <w:rsid w:val="00691ECC"/>
    <w:rsid w:val="00691F52"/>
    <w:rsid w:val="00691F75"/>
    <w:rsid w:val="006920DB"/>
    <w:rsid w:val="006923CE"/>
    <w:rsid w:val="00692582"/>
    <w:rsid w:val="006929FA"/>
    <w:rsid w:val="00692D79"/>
    <w:rsid w:val="00693D63"/>
    <w:rsid w:val="00693E53"/>
    <w:rsid w:val="006940EC"/>
    <w:rsid w:val="00694245"/>
    <w:rsid w:val="00694703"/>
    <w:rsid w:val="00694F68"/>
    <w:rsid w:val="00695A28"/>
    <w:rsid w:val="00695AEF"/>
    <w:rsid w:val="00696166"/>
    <w:rsid w:val="00696AED"/>
    <w:rsid w:val="00697449"/>
    <w:rsid w:val="006A0DF0"/>
    <w:rsid w:val="006A0E25"/>
    <w:rsid w:val="006A10A0"/>
    <w:rsid w:val="006A130D"/>
    <w:rsid w:val="006A143B"/>
    <w:rsid w:val="006A1B77"/>
    <w:rsid w:val="006A1D58"/>
    <w:rsid w:val="006A267A"/>
    <w:rsid w:val="006A29CD"/>
    <w:rsid w:val="006A30C2"/>
    <w:rsid w:val="006A339F"/>
    <w:rsid w:val="006A3753"/>
    <w:rsid w:val="006A39F4"/>
    <w:rsid w:val="006A4041"/>
    <w:rsid w:val="006A4738"/>
    <w:rsid w:val="006A4AD4"/>
    <w:rsid w:val="006A4C8C"/>
    <w:rsid w:val="006A5288"/>
    <w:rsid w:val="006A54F6"/>
    <w:rsid w:val="006A5590"/>
    <w:rsid w:val="006A58D0"/>
    <w:rsid w:val="006A5D2D"/>
    <w:rsid w:val="006A5DDF"/>
    <w:rsid w:val="006A60C9"/>
    <w:rsid w:val="006A6448"/>
    <w:rsid w:val="006A6FDB"/>
    <w:rsid w:val="006A77B1"/>
    <w:rsid w:val="006A7F17"/>
    <w:rsid w:val="006B05E3"/>
    <w:rsid w:val="006B0BBC"/>
    <w:rsid w:val="006B0F33"/>
    <w:rsid w:val="006B123D"/>
    <w:rsid w:val="006B1461"/>
    <w:rsid w:val="006B22FF"/>
    <w:rsid w:val="006B32A6"/>
    <w:rsid w:val="006B340E"/>
    <w:rsid w:val="006B43A2"/>
    <w:rsid w:val="006B4B1F"/>
    <w:rsid w:val="006B517A"/>
    <w:rsid w:val="006B53C6"/>
    <w:rsid w:val="006B6233"/>
    <w:rsid w:val="006B62A2"/>
    <w:rsid w:val="006B6ACB"/>
    <w:rsid w:val="006B73CA"/>
    <w:rsid w:val="006B75AF"/>
    <w:rsid w:val="006B7AB6"/>
    <w:rsid w:val="006B7E2D"/>
    <w:rsid w:val="006B7FEC"/>
    <w:rsid w:val="006C018F"/>
    <w:rsid w:val="006C1620"/>
    <w:rsid w:val="006C18B1"/>
    <w:rsid w:val="006C1A77"/>
    <w:rsid w:val="006C1AE6"/>
    <w:rsid w:val="006C1B65"/>
    <w:rsid w:val="006C1B8F"/>
    <w:rsid w:val="006C1C21"/>
    <w:rsid w:val="006C1FA1"/>
    <w:rsid w:val="006C2BD3"/>
    <w:rsid w:val="006C3119"/>
    <w:rsid w:val="006C3597"/>
    <w:rsid w:val="006C36A9"/>
    <w:rsid w:val="006C38CF"/>
    <w:rsid w:val="006C3A56"/>
    <w:rsid w:val="006C3B40"/>
    <w:rsid w:val="006C45BE"/>
    <w:rsid w:val="006C482D"/>
    <w:rsid w:val="006C4D8F"/>
    <w:rsid w:val="006C4FF8"/>
    <w:rsid w:val="006C5187"/>
    <w:rsid w:val="006C5C8D"/>
    <w:rsid w:val="006C6061"/>
    <w:rsid w:val="006C62BA"/>
    <w:rsid w:val="006C7449"/>
    <w:rsid w:val="006C777B"/>
    <w:rsid w:val="006C7910"/>
    <w:rsid w:val="006C7981"/>
    <w:rsid w:val="006C798A"/>
    <w:rsid w:val="006C7CA2"/>
    <w:rsid w:val="006D041B"/>
    <w:rsid w:val="006D06C8"/>
    <w:rsid w:val="006D0CCC"/>
    <w:rsid w:val="006D12F9"/>
    <w:rsid w:val="006D2137"/>
    <w:rsid w:val="006D23EC"/>
    <w:rsid w:val="006D32F7"/>
    <w:rsid w:val="006D39F5"/>
    <w:rsid w:val="006D3C69"/>
    <w:rsid w:val="006D464A"/>
    <w:rsid w:val="006D480A"/>
    <w:rsid w:val="006D4DA4"/>
    <w:rsid w:val="006D4E82"/>
    <w:rsid w:val="006D50B0"/>
    <w:rsid w:val="006D56A9"/>
    <w:rsid w:val="006D5C37"/>
    <w:rsid w:val="006D5F41"/>
    <w:rsid w:val="006D6976"/>
    <w:rsid w:val="006D6B46"/>
    <w:rsid w:val="006D6CBD"/>
    <w:rsid w:val="006D71C0"/>
    <w:rsid w:val="006D7547"/>
    <w:rsid w:val="006D75DC"/>
    <w:rsid w:val="006E0254"/>
    <w:rsid w:val="006E06F3"/>
    <w:rsid w:val="006E0CD4"/>
    <w:rsid w:val="006E0F0F"/>
    <w:rsid w:val="006E0FCB"/>
    <w:rsid w:val="006E1395"/>
    <w:rsid w:val="006E1407"/>
    <w:rsid w:val="006E14F2"/>
    <w:rsid w:val="006E196B"/>
    <w:rsid w:val="006E1F99"/>
    <w:rsid w:val="006E21CC"/>
    <w:rsid w:val="006E24AE"/>
    <w:rsid w:val="006E295A"/>
    <w:rsid w:val="006E2D30"/>
    <w:rsid w:val="006E3398"/>
    <w:rsid w:val="006E3A7A"/>
    <w:rsid w:val="006E3C7E"/>
    <w:rsid w:val="006E482F"/>
    <w:rsid w:val="006E48C4"/>
    <w:rsid w:val="006E4E4A"/>
    <w:rsid w:val="006E5103"/>
    <w:rsid w:val="006E521E"/>
    <w:rsid w:val="006E5C34"/>
    <w:rsid w:val="006E5EA2"/>
    <w:rsid w:val="006E68F2"/>
    <w:rsid w:val="006E6A16"/>
    <w:rsid w:val="006E714B"/>
    <w:rsid w:val="006E74FC"/>
    <w:rsid w:val="006E7C81"/>
    <w:rsid w:val="006E7CED"/>
    <w:rsid w:val="006E7DEE"/>
    <w:rsid w:val="006F002F"/>
    <w:rsid w:val="006F1493"/>
    <w:rsid w:val="006F1543"/>
    <w:rsid w:val="006F1710"/>
    <w:rsid w:val="006F29F7"/>
    <w:rsid w:val="006F2E7C"/>
    <w:rsid w:val="006F3016"/>
    <w:rsid w:val="006F3840"/>
    <w:rsid w:val="006F390D"/>
    <w:rsid w:val="006F4131"/>
    <w:rsid w:val="006F43A2"/>
    <w:rsid w:val="006F4981"/>
    <w:rsid w:val="006F4D61"/>
    <w:rsid w:val="006F64BD"/>
    <w:rsid w:val="006F71D4"/>
    <w:rsid w:val="006F7506"/>
    <w:rsid w:val="006F7A1F"/>
    <w:rsid w:val="006F7E76"/>
    <w:rsid w:val="00700656"/>
    <w:rsid w:val="00700681"/>
    <w:rsid w:val="00700CC5"/>
    <w:rsid w:val="0070159C"/>
    <w:rsid w:val="00701B52"/>
    <w:rsid w:val="0070230B"/>
    <w:rsid w:val="007024D7"/>
    <w:rsid w:val="0070253B"/>
    <w:rsid w:val="0070253C"/>
    <w:rsid w:val="0070263A"/>
    <w:rsid w:val="007029B7"/>
    <w:rsid w:val="00702B4D"/>
    <w:rsid w:val="00702C1D"/>
    <w:rsid w:val="00703259"/>
    <w:rsid w:val="00703D04"/>
    <w:rsid w:val="00704086"/>
    <w:rsid w:val="00704484"/>
    <w:rsid w:val="007051F3"/>
    <w:rsid w:val="007054D6"/>
    <w:rsid w:val="0070608B"/>
    <w:rsid w:val="00706C92"/>
    <w:rsid w:val="00706E35"/>
    <w:rsid w:val="00707122"/>
    <w:rsid w:val="0071022E"/>
    <w:rsid w:val="00710370"/>
    <w:rsid w:val="007109BF"/>
    <w:rsid w:val="00711806"/>
    <w:rsid w:val="00711E2C"/>
    <w:rsid w:val="007121CC"/>
    <w:rsid w:val="007127B5"/>
    <w:rsid w:val="00713223"/>
    <w:rsid w:val="0071328D"/>
    <w:rsid w:val="007132C7"/>
    <w:rsid w:val="00713EDD"/>
    <w:rsid w:val="007143A1"/>
    <w:rsid w:val="007152C5"/>
    <w:rsid w:val="00715510"/>
    <w:rsid w:val="007155DA"/>
    <w:rsid w:val="00715820"/>
    <w:rsid w:val="00716370"/>
    <w:rsid w:val="00716840"/>
    <w:rsid w:val="00716F48"/>
    <w:rsid w:val="0071795D"/>
    <w:rsid w:val="00720105"/>
    <w:rsid w:val="0072052C"/>
    <w:rsid w:val="00720843"/>
    <w:rsid w:val="00720E97"/>
    <w:rsid w:val="00721A2D"/>
    <w:rsid w:val="00721CAF"/>
    <w:rsid w:val="007224D9"/>
    <w:rsid w:val="00723638"/>
    <w:rsid w:val="00724250"/>
    <w:rsid w:val="0072486A"/>
    <w:rsid w:val="007256D2"/>
    <w:rsid w:val="0072572F"/>
    <w:rsid w:val="007273BA"/>
    <w:rsid w:val="007276AF"/>
    <w:rsid w:val="00727BD8"/>
    <w:rsid w:val="00727D6F"/>
    <w:rsid w:val="00727F11"/>
    <w:rsid w:val="00731479"/>
    <w:rsid w:val="007327A5"/>
    <w:rsid w:val="00732FCC"/>
    <w:rsid w:val="00733A2D"/>
    <w:rsid w:val="00733C00"/>
    <w:rsid w:val="0073546A"/>
    <w:rsid w:val="00735712"/>
    <w:rsid w:val="007359CC"/>
    <w:rsid w:val="00735A60"/>
    <w:rsid w:val="00735C59"/>
    <w:rsid w:val="00735F47"/>
    <w:rsid w:val="007365DD"/>
    <w:rsid w:val="00736ABF"/>
    <w:rsid w:val="00736DBD"/>
    <w:rsid w:val="00737123"/>
    <w:rsid w:val="007378FC"/>
    <w:rsid w:val="007400A7"/>
    <w:rsid w:val="0074017A"/>
    <w:rsid w:val="0074055D"/>
    <w:rsid w:val="00740B75"/>
    <w:rsid w:val="007411A3"/>
    <w:rsid w:val="0074142C"/>
    <w:rsid w:val="00741490"/>
    <w:rsid w:val="00742351"/>
    <w:rsid w:val="007426EF"/>
    <w:rsid w:val="0074301B"/>
    <w:rsid w:val="00743108"/>
    <w:rsid w:val="007434BB"/>
    <w:rsid w:val="00743CE1"/>
    <w:rsid w:val="00744044"/>
    <w:rsid w:val="00744087"/>
    <w:rsid w:val="0074464D"/>
    <w:rsid w:val="00744EFD"/>
    <w:rsid w:val="007453F4"/>
    <w:rsid w:val="00745785"/>
    <w:rsid w:val="007458BD"/>
    <w:rsid w:val="00745BBA"/>
    <w:rsid w:val="00746013"/>
    <w:rsid w:val="00746033"/>
    <w:rsid w:val="0074663F"/>
    <w:rsid w:val="0074690D"/>
    <w:rsid w:val="0074766D"/>
    <w:rsid w:val="00747946"/>
    <w:rsid w:val="00747B41"/>
    <w:rsid w:val="00750682"/>
    <w:rsid w:val="00750F49"/>
    <w:rsid w:val="0075105D"/>
    <w:rsid w:val="00751158"/>
    <w:rsid w:val="00751910"/>
    <w:rsid w:val="0075191F"/>
    <w:rsid w:val="00751C2E"/>
    <w:rsid w:val="00751CEB"/>
    <w:rsid w:val="00751EA6"/>
    <w:rsid w:val="00752776"/>
    <w:rsid w:val="007529A6"/>
    <w:rsid w:val="00753000"/>
    <w:rsid w:val="00753AF9"/>
    <w:rsid w:val="0075445E"/>
    <w:rsid w:val="00754852"/>
    <w:rsid w:val="00754D89"/>
    <w:rsid w:val="00754F09"/>
    <w:rsid w:val="00755102"/>
    <w:rsid w:val="00755118"/>
    <w:rsid w:val="007553DB"/>
    <w:rsid w:val="00755D68"/>
    <w:rsid w:val="00755DF5"/>
    <w:rsid w:val="00756589"/>
    <w:rsid w:val="00756835"/>
    <w:rsid w:val="0075717D"/>
    <w:rsid w:val="0075770A"/>
    <w:rsid w:val="0075794E"/>
    <w:rsid w:val="00760A54"/>
    <w:rsid w:val="00760AEA"/>
    <w:rsid w:val="00760E1D"/>
    <w:rsid w:val="007610D9"/>
    <w:rsid w:val="00762252"/>
    <w:rsid w:val="00762336"/>
    <w:rsid w:val="00762A7B"/>
    <w:rsid w:val="00763806"/>
    <w:rsid w:val="0076380B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A6"/>
    <w:rsid w:val="00766E67"/>
    <w:rsid w:val="007671A3"/>
    <w:rsid w:val="00767272"/>
    <w:rsid w:val="00767649"/>
    <w:rsid w:val="00767CA5"/>
    <w:rsid w:val="00770881"/>
    <w:rsid w:val="00770B72"/>
    <w:rsid w:val="00770BF2"/>
    <w:rsid w:val="00771674"/>
    <w:rsid w:val="00771AC9"/>
    <w:rsid w:val="0077213D"/>
    <w:rsid w:val="007728D9"/>
    <w:rsid w:val="00773131"/>
    <w:rsid w:val="00773908"/>
    <w:rsid w:val="00773EF5"/>
    <w:rsid w:val="00773F18"/>
    <w:rsid w:val="00774380"/>
    <w:rsid w:val="00774A86"/>
    <w:rsid w:val="00774EA8"/>
    <w:rsid w:val="007754BF"/>
    <w:rsid w:val="0077554D"/>
    <w:rsid w:val="00775BDD"/>
    <w:rsid w:val="007760C7"/>
    <w:rsid w:val="0077749C"/>
    <w:rsid w:val="007777D5"/>
    <w:rsid w:val="00777D8B"/>
    <w:rsid w:val="0078020C"/>
    <w:rsid w:val="00780A27"/>
    <w:rsid w:val="00780DEE"/>
    <w:rsid w:val="007810DE"/>
    <w:rsid w:val="007813F1"/>
    <w:rsid w:val="007818DD"/>
    <w:rsid w:val="00781AE7"/>
    <w:rsid w:val="00781B6E"/>
    <w:rsid w:val="00782199"/>
    <w:rsid w:val="0078239A"/>
    <w:rsid w:val="00782729"/>
    <w:rsid w:val="00782D15"/>
    <w:rsid w:val="00782D5F"/>
    <w:rsid w:val="0078315F"/>
    <w:rsid w:val="0078338C"/>
    <w:rsid w:val="00783445"/>
    <w:rsid w:val="007834A6"/>
    <w:rsid w:val="00785552"/>
    <w:rsid w:val="00785AA3"/>
    <w:rsid w:val="00785CDF"/>
    <w:rsid w:val="00786290"/>
    <w:rsid w:val="007862E4"/>
    <w:rsid w:val="00786D83"/>
    <w:rsid w:val="00786F99"/>
    <w:rsid w:val="007871B5"/>
    <w:rsid w:val="007872E6"/>
    <w:rsid w:val="007876EB"/>
    <w:rsid w:val="00787888"/>
    <w:rsid w:val="007904DA"/>
    <w:rsid w:val="0079070F"/>
    <w:rsid w:val="00790B28"/>
    <w:rsid w:val="00790C83"/>
    <w:rsid w:val="007914CF"/>
    <w:rsid w:val="00791FA9"/>
    <w:rsid w:val="00792540"/>
    <w:rsid w:val="00792772"/>
    <w:rsid w:val="007929BC"/>
    <w:rsid w:val="0079301E"/>
    <w:rsid w:val="00793999"/>
    <w:rsid w:val="00793A8F"/>
    <w:rsid w:val="00795FFE"/>
    <w:rsid w:val="007964EE"/>
    <w:rsid w:val="007A0673"/>
    <w:rsid w:val="007A0714"/>
    <w:rsid w:val="007A1580"/>
    <w:rsid w:val="007A168A"/>
    <w:rsid w:val="007A176D"/>
    <w:rsid w:val="007A1CCD"/>
    <w:rsid w:val="007A20B4"/>
    <w:rsid w:val="007A234A"/>
    <w:rsid w:val="007A27B4"/>
    <w:rsid w:val="007A2B14"/>
    <w:rsid w:val="007A2FA8"/>
    <w:rsid w:val="007A3036"/>
    <w:rsid w:val="007A30A9"/>
    <w:rsid w:val="007A337D"/>
    <w:rsid w:val="007A3587"/>
    <w:rsid w:val="007A4871"/>
    <w:rsid w:val="007A4A65"/>
    <w:rsid w:val="007A5418"/>
    <w:rsid w:val="007A60A0"/>
    <w:rsid w:val="007A6654"/>
    <w:rsid w:val="007A67D0"/>
    <w:rsid w:val="007A701C"/>
    <w:rsid w:val="007A7216"/>
    <w:rsid w:val="007B0556"/>
    <w:rsid w:val="007B06CB"/>
    <w:rsid w:val="007B0A51"/>
    <w:rsid w:val="007B10E7"/>
    <w:rsid w:val="007B1206"/>
    <w:rsid w:val="007B16BC"/>
    <w:rsid w:val="007B1DFC"/>
    <w:rsid w:val="007B274D"/>
    <w:rsid w:val="007B2A7F"/>
    <w:rsid w:val="007B2B75"/>
    <w:rsid w:val="007B324A"/>
    <w:rsid w:val="007B327D"/>
    <w:rsid w:val="007B3485"/>
    <w:rsid w:val="007B3991"/>
    <w:rsid w:val="007B3CBA"/>
    <w:rsid w:val="007B442F"/>
    <w:rsid w:val="007B4A38"/>
    <w:rsid w:val="007B4BF1"/>
    <w:rsid w:val="007B5122"/>
    <w:rsid w:val="007B5965"/>
    <w:rsid w:val="007B6448"/>
    <w:rsid w:val="007B67F3"/>
    <w:rsid w:val="007B680D"/>
    <w:rsid w:val="007B7476"/>
    <w:rsid w:val="007B763F"/>
    <w:rsid w:val="007B76A1"/>
    <w:rsid w:val="007B7E43"/>
    <w:rsid w:val="007C02B1"/>
    <w:rsid w:val="007C02CA"/>
    <w:rsid w:val="007C06D1"/>
    <w:rsid w:val="007C0C22"/>
    <w:rsid w:val="007C0C3E"/>
    <w:rsid w:val="007C1251"/>
    <w:rsid w:val="007C3346"/>
    <w:rsid w:val="007C3412"/>
    <w:rsid w:val="007C35F9"/>
    <w:rsid w:val="007C3A6B"/>
    <w:rsid w:val="007C4788"/>
    <w:rsid w:val="007C48D5"/>
    <w:rsid w:val="007C4A64"/>
    <w:rsid w:val="007C5176"/>
    <w:rsid w:val="007C56F5"/>
    <w:rsid w:val="007C575F"/>
    <w:rsid w:val="007C5860"/>
    <w:rsid w:val="007C5E2D"/>
    <w:rsid w:val="007C6777"/>
    <w:rsid w:val="007C6877"/>
    <w:rsid w:val="007C6BBD"/>
    <w:rsid w:val="007C6CD9"/>
    <w:rsid w:val="007C74F2"/>
    <w:rsid w:val="007C764C"/>
    <w:rsid w:val="007C7740"/>
    <w:rsid w:val="007C7B5D"/>
    <w:rsid w:val="007D005A"/>
    <w:rsid w:val="007D02C0"/>
    <w:rsid w:val="007D037F"/>
    <w:rsid w:val="007D0897"/>
    <w:rsid w:val="007D115B"/>
    <w:rsid w:val="007D137E"/>
    <w:rsid w:val="007D1593"/>
    <w:rsid w:val="007D1821"/>
    <w:rsid w:val="007D1AE4"/>
    <w:rsid w:val="007D1E15"/>
    <w:rsid w:val="007D1E3E"/>
    <w:rsid w:val="007D2067"/>
    <w:rsid w:val="007D22AB"/>
    <w:rsid w:val="007D25CF"/>
    <w:rsid w:val="007D27CE"/>
    <w:rsid w:val="007D29B5"/>
    <w:rsid w:val="007D2A33"/>
    <w:rsid w:val="007D3282"/>
    <w:rsid w:val="007D3A31"/>
    <w:rsid w:val="007D3BA4"/>
    <w:rsid w:val="007D3E69"/>
    <w:rsid w:val="007D412E"/>
    <w:rsid w:val="007D41D0"/>
    <w:rsid w:val="007D42BD"/>
    <w:rsid w:val="007D4669"/>
    <w:rsid w:val="007D4FF8"/>
    <w:rsid w:val="007D5AE1"/>
    <w:rsid w:val="007D5D92"/>
    <w:rsid w:val="007D5E89"/>
    <w:rsid w:val="007D6679"/>
    <w:rsid w:val="007D6FD3"/>
    <w:rsid w:val="007D766E"/>
    <w:rsid w:val="007D7759"/>
    <w:rsid w:val="007E079A"/>
    <w:rsid w:val="007E0912"/>
    <w:rsid w:val="007E0E02"/>
    <w:rsid w:val="007E0F95"/>
    <w:rsid w:val="007E1187"/>
    <w:rsid w:val="007E1317"/>
    <w:rsid w:val="007E16A5"/>
    <w:rsid w:val="007E191B"/>
    <w:rsid w:val="007E1D0F"/>
    <w:rsid w:val="007E2E54"/>
    <w:rsid w:val="007E384D"/>
    <w:rsid w:val="007E3D21"/>
    <w:rsid w:val="007E3DA5"/>
    <w:rsid w:val="007E4232"/>
    <w:rsid w:val="007E488B"/>
    <w:rsid w:val="007E491B"/>
    <w:rsid w:val="007E5132"/>
    <w:rsid w:val="007E526C"/>
    <w:rsid w:val="007E553C"/>
    <w:rsid w:val="007E5B38"/>
    <w:rsid w:val="007E675F"/>
    <w:rsid w:val="007E6917"/>
    <w:rsid w:val="007E7017"/>
    <w:rsid w:val="007E701A"/>
    <w:rsid w:val="007E741A"/>
    <w:rsid w:val="007E7D66"/>
    <w:rsid w:val="007F00E2"/>
    <w:rsid w:val="007F09DD"/>
    <w:rsid w:val="007F0F89"/>
    <w:rsid w:val="007F1A2C"/>
    <w:rsid w:val="007F1A76"/>
    <w:rsid w:val="007F1DCA"/>
    <w:rsid w:val="007F1E7B"/>
    <w:rsid w:val="007F206D"/>
    <w:rsid w:val="007F22A1"/>
    <w:rsid w:val="007F29CC"/>
    <w:rsid w:val="007F2E28"/>
    <w:rsid w:val="007F3204"/>
    <w:rsid w:val="007F33F2"/>
    <w:rsid w:val="007F453B"/>
    <w:rsid w:val="007F4D1C"/>
    <w:rsid w:val="007F4D83"/>
    <w:rsid w:val="007F5009"/>
    <w:rsid w:val="007F53A7"/>
    <w:rsid w:val="007F6C40"/>
    <w:rsid w:val="007F792C"/>
    <w:rsid w:val="007F7C29"/>
    <w:rsid w:val="00800C16"/>
    <w:rsid w:val="00800D5B"/>
    <w:rsid w:val="00800E01"/>
    <w:rsid w:val="00800E46"/>
    <w:rsid w:val="008014C0"/>
    <w:rsid w:val="00801B75"/>
    <w:rsid w:val="00801C8B"/>
    <w:rsid w:val="00801EA6"/>
    <w:rsid w:val="00801F58"/>
    <w:rsid w:val="008021D8"/>
    <w:rsid w:val="00802372"/>
    <w:rsid w:val="00802CD2"/>
    <w:rsid w:val="00802D61"/>
    <w:rsid w:val="008035EC"/>
    <w:rsid w:val="00803659"/>
    <w:rsid w:val="0080380A"/>
    <w:rsid w:val="008038FF"/>
    <w:rsid w:val="00803972"/>
    <w:rsid w:val="00803D25"/>
    <w:rsid w:val="0080423A"/>
    <w:rsid w:val="008058F8"/>
    <w:rsid w:val="00806B79"/>
    <w:rsid w:val="008074E9"/>
    <w:rsid w:val="0080761A"/>
    <w:rsid w:val="0080780E"/>
    <w:rsid w:val="00807C7B"/>
    <w:rsid w:val="00810761"/>
    <w:rsid w:val="008107D4"/>
    <w:rsid w:val="00810BFF"/>
    <w:rsid w:val="00811208"/>
    <w:rsid w:val="00811A56"/>
    <w:rsid w:val="008122E8"/>
    <w:rsid w:val="0081244B"/>
    <w:rsid w:val="008130FA"/>
    <w:rsid w:val="008134CE"/>
    <w:rsid w:val="0081365C"/>
    <w:rsid w:val="00813F35"/>
    <w:rsid w:val="008147D3"/>
    <w:rsid w:val="00814FA6"/>
    <w:rsid w:val="008150FF"/>
    <w:rsid w:val="008154C5"/>
    <w:rsid w:val="008157DC"/>
    <w:rsid w:val="008158DF"/>
    <w:rsid w:val="00815A2C"/>
    <w:rsid w:val="00815A63"/>
    <w:rsid w:val="008164E9"/>
    <w:rsid w:val="00816894"/>
    <w:rsid w:val="00816FFA"/>
    <w:rsid w:val="0081743C"/>
    <w:rsid w:val="00817471"/>
    <w:rsid w:val="0081776C"/>
    <w:rsid w:val="00820C71"/>
    <w:rsid w:val="0082122E"/>
    <w:rsid w:val="00821352"/>
    <w:rsid w:val="008214FE"/>
    <w:rsid w:val="008216D8"/>
    <w:rsid w:val="0082175C"/>
    <w:rsid w:val="00821B62"/>
    <w:rsid w:val="00821D07"/>
    <w:rsid w:val="00821E95"/>
    <w:rsid w:val="008223B3"/>
    <w:rsid w:val="008224F9"/>
    <w:rsid w:val="0082308B"/>
    <w:rsid w:val="00823865"/>
    <w:rsid w:val="00823C54"/>
    <w:rsid w:val="008240C7"/>
    <w:rsid w:val="0082421D"/>
    <w:rsid w:val="00824605"/>
    <w:rsid w:val="00824768"/>
    <w:rsid w:val="00825186"/>
    <w:rsid w:val="00825508"/>
    <w:rsid w:val="0082568B"/>
    <w:rsid w:val="00825B6A"/>
    <w:rsid w:val="0082629F"/>
    <w:rsid w:val="00826326"/>
    <w:rsid w:val="00826AB1"/>
    <w:rsid w:val="00827489"/>
    <w:rsid w:val="008276D3"/>
    <w:rsid w:val="00827E7A"/>
    <w:rsid w:val="008300E2"/>
    <w:rsid w:val="00830212"/>
    <w:rsid w:val="008302F6"/>
    <w:rsid w:val="00830386"/>
    <w:rsid w:val="0083044D"/>
    <w:rsid w:val="00830B61"/>
    <w:rsid w:val="00830BFB"/>
    <w:rsid w:val="00831147"/>
    <w:rsid w:val="0083178C"/>
    <w:rsid w:val="008319E2"/>
    <w:rsid w:val="00831BE2"/>
    <w:rsid w:val="00832283"/>
    <w:rsid w:val="0083253E"/>
    <w:rsid w:val="0083261F"/>
    <w:rsid w:val="00832F73"/>
    <w:rsid w:val="00833179"/>
    <w:rsid w:val="00833304"/>
    <w:rsid w:val="00833FC1"/>
    <w:rsid w:val="00834009"/>
    <w:rsid w:val="008345B8"/>
    <w:rsid w:val="008347B4"/>
    <w:rsid w:val="008347CF"/>
    <w:rsid w:val="008348A1"/>
    <w:rsid w:val="00834B92"/>
    <w:rsid w:val="0083534A"/>
    <w:rsid w:val="008355FF"/>
    <w:rsid w:val="00836374"/>
    <w:rsid w:val="008366AD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AD3"/>
    <w:rsid w:val="008418F2"/>
    <w:rsid w:val="00841B15"/>
    <w:rsid w:val="00841E3F"/>
    <w:rsid w:val="00841E72"/>
    <w:rsid w:val="00841F0D"/>
    <w:rsid w:val="0084224B"/>
    <w:rsid w:val="0084271D"/>
    <w:rsid w:val="0084331F"/>
    <w:rsid w:val="0084392E"/>
    <w:rsid w:val="00843C02"/>
    <w:rsid w:val="0084430A"/>
    <w:rsid w:val="0084460B"/>
    <w:rsid w:val="0084484D"/>
    <w:rsid w:val="00844CE4"/>
    <w:rsid w:val="00844D55"/>
    <w:rsid w:val="00844F04"/>
    <w:rsid w:val="0084508A"/>
    <w:rsid w:val="00845BE7"/>
    <w:rsid w:val="008467AD"/>
    <w:rsid w:val="008469F3"/>
    <w:rsid w:val="00846F7E"/>
    <w:rsid w:val="00847288"/>
    <w:rsid w:val="0084782E"/>
    <w:rsid w:val="008479B3"/>
    <w:rsid w:val="00847BDF"/>
    <w:rsid w:val="00847C18"/>
    <w:rsid w:val="008505BA"/>
    <w:rsid w:val="0085097C"/>
    <w:rsid w:val="00850E2D"/>
    <w:rsid w:val="00850E52"/>
    <w:rsid w:val="00850ED8"/>
    <w:rsid w:val="008517F4"/>
    <w:rsid w:val="00851B31"/>
    <w:rsid w:val="008522CF"/>
    <w:rsid w:val="008529C7"/>
    <w:rsid w:val="00852A73"/>
    <w:rsid w:val="00852BDA"/>
    <w:rsid w:val="00852F59"/>
    <w:rsid w:val="00852FCA"/>
    <w:rsid w:val="008538FC"/>
    <w:rsid w:val="00854534"/>
    <w:rsid w:val="0085490F"/>
    <w:rsid w:val="00854B0C"/>
    <w:rsid w:val="00855667"/>
    <w:rsid w:val="008558C4"/>
    <w:rsid w:val="00855B68"/>
    <w:rsid w:val="00855DE8"/>
    <w:rsid w:val="00856153"/>
    <w:rsid w:val="008568BC"/>
    <w:rsid w:val="00857980"/>
    <w:rsid w:val="00857AC6"/>
    <w:rsid w:val="00857B2C"/>
    <w:rsid w:val="00857C49"/>
    <w:rsid w:val="00857EEC"/>
    <w:rsid w:val="0086070D"/>
    <w:rsid w:val="008607C3"/>
    <w:rsid w:val="00860958"/>
    <w:rsid w:val="00860C81"/>
    <w:rsid w:val="0086112B"/>
    <w:rsid w:val="008621F5"/>
    <w:rsid w:val="00863AFC"/>
    <w:rsid w:val="00863B15"/>
    <w:rsid w:val="00863B51"/>
    <w:rsid w:val="00863DBF"/>
    <w:rsid w:val="00864146"/>
    <w:rsid w:val="00864685"/>
    <w:rsid w:val="008647A7"/>
    <w:rsid w:val="00864A6D"/>
    <w:rsid w:val="00865834"/>
    <w:rsid w:val="00866AA7"/>
    <w:rsid w:val="00866ADA"/>
    <w:rsid w:val="00866B33"/>
    <w:rsid w:val="00866DB5"/>
    <w:rsid w:val="0086751B"/>
    <w:rsid w:val="0086764B"/>
    <w:rsid w:val="00867FF1"/>
    <w:rsid w:val="008703FA"/>
    <w:rsid w:val="008704F5"/>
    <w:rsid w:val="008709BE"/>
    <w:rsid w:val="00870BF2"/>
    <w:rsid w:val="00870E80"/>
    <w:rsid w:val="008713C9"/>
    <w:rsid w:val="00871BCD"/>
    <w:rsid w:val="00872893"/>
    <w:rsid w:val="008729DE"/>
    <w:rsid w:val="008735AB"/>
    <w:rsid w:val="008737B0"/>
    <w:rsid w:val="008739C5"/>
    <w:rsid w:val="00874E14"/>
    <w:rsid w:val="00875C43"/>
    <w:rsid w:val="00876774"/>
    <w:rsid w:val="00876DCE"/>
    <w:rsid w:val="00876FE3"/>
    <w:rsid w:val="008770E6"/>
    <w:rsid w:val="008770E9"/>
    <w:rsid w:val="00877121"/>
    <w:rsid w:val="00877451"/>
    <w:rsid w:val="0088029A"/>
    <w:rsid w:val="00880D64"/>
    <w:rsid w:val="00880DF8"/>
    <w:rsid w:val="00881116"/>
    <w:rsid w:val="00881591"/>
    <w:rsid w:val="008820B9"/>
    <w:rsid w:val="008826D3"/>
    <w:rsid w:val="008836EF"/>
    <w:rsid w:val="00883A12"/>
    <w:rsid w:val="0088424A"/>
    <w:rsid w:val="008848C5"/>
    <w:rsid w:val="00884B2A"/>
    <w:rsid w:val="0088504F"/>
    <w:rsid w:val="0088527C"/>
    <w:rsid w:val="00886177"/>
    <w:rsid w:val="00886331"/>
    <w:rsid w:val="00886502"/>
    <w:rsid w:val="00886F71"/>
    <w:rsid w:val="0088704D"/>
    <w:rsid w:val="0088704F"/>
    <w:rsid w:val="00887B62"/>
    <w:rsid w:val="00887E81"/>
    <w:rsid w:val="00887F4D"/>
    <w:rsid w:val="00890655"/>
    <w:rsid w:val="00890C20"/>
    <w:rsid w:val="008910F4"/>
    <w:rsid w:val="00891201"/>
    <w:rsid w:val="0089122D"/>
    <w:rsid w:val="00891D58"/>
    <w:rsid w:val="00891EA8"/>
    <w:rsid w:val="0089222C"/>
    <w:rsid w:val="008923CC"/>
    <w:rsid w:val="008927F8"/>
    <w:rsid w:val="00893E4D"/>
    <w:rsid w:val="00894E83"/>
    <w:rsid w:val="0089509C"/>
    <w:rsid w:val="008952C8"/>
    <w:rsid w:val="0089550F"/>
    <w:rsid w:val="0089567D"/>
    <w:rsid w:val="008967CB"/>
    <w:rsid w:val="00896B59"/>
    <w:rsid w:val="00896E90"/>
    <w:rsid w:val="0089701E"/>
    <w:rsid w:val="00897535"/>
    <w:rsid w:val="00897695"/>
    <w:rsid w:val="00897A68"/>
    <w:rsid w:val="008A0A40"/>
    <w:rsid w:val="008A0AA1"/>
    <w:rsid w:val="008A1091"/>
    <w:rsid w:val="008A1629"/>
    <w:rsid w:val="008A18C9"/>
    <w:rsid w:val="008A1C46"/>
    <w:rsid w:val="008A22D1"/>
    <w:rsid w:val="008A2662"/>
    <w:rsid w:val="008A2726"/>
    <w:rsid w:val="008A29D1"/>
    <w:rsid w:val="008A2A4B"/>
    <w:rsid w:val="008A2E5F"/>
    <w:rsid w:val="008A31C9"/>
    <w:rsid w:val="008A3B5D"/>
    <w:rsid w:val="008A3D85"/>
    <w:rsid w:val="008A3DF3"/>
    <w:rsid w:val="008A4480"/>
    <w:rsid w:val="008A484A"/>
    <w:rsid w:val="008A4CED"/>
    <w:rsid w:val="008A63C0"/>
    <w:rsid w:val="008A65BA"/>
    <w:rsid w:val="008A6E11"/>
    <w:rsid w:val="008A7184"/>
    <w:rsid w:val="008A7C66"/>
    <w:rsid w:val="008A7F23"/>
    <w:rsid w:val="008B002B"/>
    <w:rsid w:val="008B0F23"/>
    <w:rsid w:val="008B143F"/>
    <w:rsid w:val="008B1ECC"/>
    <w:rsid w:val="008B20B9"/>
    <w:rsid w:val="008B22A5"/>
    <w:rsid w:val="008B22D0"/>
    <w:rsid w:val="008B2EE7"/>
    <w:rsid w:val="008B30A4"/>
    <w:rsid w:val="008B3210"/>
    <w:rsid w:val="008B3429"/>
    <w:rsid w:val="008B3FA3"/>
    <w:rsid w:val="008B467B"/>
    <w:rsid w:val="008B5433"/>
    <w:rsid w:val="008B5DB2"/>
    <w:rsid w:val="008B61FB"/>
    <w:rsid w:val="008B6359"/>
    <w:rsid w:val="008B6FE2"/>
    <w:rsid w:val="008B7082"/>
    <w:rsid w:val="008B76AA"/>
    <w:rsid w:val="008B7B26"/>
    <w:rsid w:val="008B7DA6"/>
    <w:rsid w:val="008C00B3"/>
    <w:rsid w:val="008C037E"/>
    <w:rsid w:val="008C052C"/>
    <w:rsid w:val="008C05B2"/>
    <w:rsid w:val="008C0C1C"/>
    <w:rsid w:val="008C0C85"/>
    <w:rsid w:val="008C163A"/>
    <w:rsid w:val="008C1BF2"/>
    <w:rsid w:val="008C312C"/>
    <w:rsid w:val="008C3C27"/>
    <w:rsid w:val="008C3FC0"/>
    <w:rsid w:val="008C4008"/>
    <w:rsid w:val="008C415F"/>
    <w:rsid w:val="008C4378"/>
    <w:rsid w:val="008C4983"/>
    <w:rsid w:val="008C4B42"/>
    <w:rsid w:val="008C4BE1"/>
    <w:rsid w:val="008C52BF"/>
    <w:rsid w:val="008C534C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972"/>
    <w:rsid w:val="008C7F92"/>
    <w:rsid w:val="008D0056"/>
    <w:rsid w:val="008D02BE"/>
    <w:rsid w:val="008D0EE9"/>
    <w:rsid w:val="008D1420"/>
    <w:rsid w:val="008D176B"/>
    <w:rsid w:val="008D1959"/>
    <w:rsid w:val="008D19BF"/>
    <w:rsid w:val="008D2207"/>
    <w:rsid w:val="008D2B8F"/>
    <w:rsid w:val="008D3007"/>
    <w:rsid w:val="008D3436"/>
    <w:rsid w:val="008D3EA0"/>
    <w:rsid w:val="008D4BE8"/>
    <w:rsid w:val="008D4E58"/>
    <w:rsid w:val="008D5758"/>
    <w:rsid w:val="008D62C6"/>
    <w:rsid w:val="008D6B6D"/>
    <w:rsid w:val="008D6D1D"/>
    <w:rsid w:val="008D729F"/>
    <w:rsid w:val="008D743A"/>
    <w:rsid w:val="008D7CB2"/>
    <w:rsid w:val="008D7F7B"/>
    <w:rsid w:val="008E07B5"/>
    <w:rsid w:val="008E08B5"/>
    <w:rsid w:val="008E1038"/>
    <w:rsid w:val="008E1097"/>
    <w:rsid w:val="008E137A"/>
    <w:rsid w:val="008E13B3"/>
    <w:rsid w:val="008E17A4"/>
    <w:rsid w:val="008E2083"/>
    <w:rsid w:val="008E2A29"/>
    <w:rsid w:val="008E2E35"/>
    <w:rsid w:val="008E37FA"/>
    <w:rsid w:val="008E3EE0"/>
    <w:rsid w:val="008E4B2A"/>
    <w:rsid w:val="008E6E32"/>
    <w:rsid w:val="008E7293"/>
    <w:rsid w:val="008E7600"/>
    <w:rsid w:val="008E7A23"/>
    <w:rsid w:val="008E7BF2"/>
    <w:rsid w:val="008E7CB0"/>
    <w:rsid w:val="008F004A"/>
    <w:rsid w:val="008F019A"/>
    <w:rsid w:val="008F07F8"/>
    <w:rsid w:val="008F0BE9"/>
    <w:rsid w:val="008F0C95"/>
    <w:rsid w:val="008F1336"/>
    <w:rsid w:val="008F1422"/>
    <w:rsid w:val="008F17D7"/>
    <w:rsid w:val="008F196A"/>
    <w:rsid w:val="008F1C0D"/>
    <w:rsid w:val="008F1E99"/>
    <w:rsid w:val="008F207B"/>
    <w:rsid w:val="008F21EB"/>
    <w:rsid w:val="008F2648"/>
    <w:rsid w:val="008F26C0"/>
    <w:rsid w:val="008F28C9"/>
    <w:rsid w:val="008F2F25"/>
    <w:rsid w:val="008F362A"/>
    <w:rsid w:val="008F3A93"/>
    <w:rsid w:val="008F3D45"/>
    <w:rsid w:val="008F3E05"/>
    <w:rsid w:val="008F3FAC"/>
    <w:rsid w:val="008F5157"/>
    <w:rsid w:val="008F51D8"/>
    <w:rsid w:val="008F5269"/>
    <w:rsid w:val="008F531F"/>
    <w:rsid w:val="008F53CE"/>
    <w:rsid w:val="008F5747"/>
    <w:rsid w:val="008F5A8E"/>
    <w:rsid w:val="008F5B2E"/>
    <w:rsid w:val="008F5BF1"/>
    <w:rsid w:val="008F6E21"/>
    <w:rsid w:val="008F6F76"/>
    <w:rsid w:val="008F73C8"/>
    <w:rsid w:val="008F7916"/>
    <w:rsid w:val="008F7C6B"/>
    <w:rsid w:val="0090037E"/>
    <w:rsid w:val="009005E3"/>
    <w:rsid w:val="009006E0"/>
    <w:rsid w:val="009007B4"/>
    <w:rsid w:val="009012BB"/>
    <w:rsid w:val="009018CC"/>
    <w:rsid w:val="00901B83"/>
    <w:rsid w:val="0090201A"/>
    <w:rsid w:val="009021F6"/>
    <w:rsid w:val="009023D1"/>
    <w:rsid w:val="0090316B"/>
    <w:rsid w:val="00903B43"/>
    <w:rsid w:val="00904038"/>
    <w:rsid w:val="00904AD4"/>
    <w:rsid w:val="00904E63"/>
    <w:rsid w:val="00905243"/>
    <w:rsid w:val="0090553E"/>
    <w:rsid w:val="00905609"/>
    <w:rsid w:val="00905D52"/>
    <w:rsid w:val="00905E86"/>
    <w:rsid w:val="0090637F"/>
    <w:rsid w:val="00907165"/>
    <w:rsid w:val="009078B3"/>
    <w:rsid w:val="00907AC7"/>
    <w:rsid w:val="00907D70"/>
    <w:rsid w:val="00907DE8"/>
    <w:rsid w:val="00910011"/>
    <w:rsid w:val="009105DB"/>
    <w:rsid w:val="00910B4B"/>
    <w:rsid w:val="00910DAA"/>
    <w:rsid w:val="009114DA"/>
    <w:rsid w:val="009117A5"/>
    <w:rsid w:val="009119DD"/>
    <w:rsid w:val="00911B2E"/>
    <w:rsid w:val="00911BF8"/>
    <w:rsid w:val="00911C97"/>
    <w:rsid w:val="009121AD"/>
    <w:rsid w:val="0091253D"/>
    <w:rsid w:val="00912880"/>
    <w:rsid w:val="009130AB"/>
    <w:rsid w:val="009131AD"/>
    <w:rsid w:val="00913D8D"/>
    <w:rsid w:val="0091427D"/>
    <w:rsid w:val="00914B53"/>
    <w:rsid w:val="00914C9E"/>
    <w:rsid w:val="0091529B"/>
    <w:rsid w:val="009155D9"/>
    <w:rsid w:val="0091590C"/>
    <w:rsid w:val="00915927"/>
    <w:rsid w:val="00915F51"/>
    <w:rsid w:val="00915FD7"/>
    <w:rsid w:val="00916147"/>
    <w:rsid w:val="00916E23"/>
    <w:rsid w:val="009175C3"/>
    <w:rsid w:val="009177D5"/>
    <w:rsid w:val="00917A1A"/>
    <w:rsid w:val="00917B0F"/>
    <w:rsid w:val="00917CFF"/>
    <w:rsid w:val="00917FD8"/>
    <w:rsid w:val="009202FF"/>
    <w:rsid w:val="00921053"/>
    <w:rsid w:val="009210D2"/>
    <w:rsid w:val="00921492"/>
    <w:rsid w:val="00921575"/>
    <w:rsid w:val="00921AE9"/>
    <w:rsid w:val="00921C0F"/>
    <w:rsid w:val="00921D7C"/>
    <w:rsid w:val="009222A0"/>
    <w:rsid w:val="009226AE"/>
    <w:rsid w:val="00922735"/>
    <w:rsid w:val="00922C45"/>
    <w:rsid w:val="009232B0"/>
    <w:rsid w:val="0092334F"/>
    <w:rsid w:val="009233BB"/>
    <w:rsid w:val="0092380F"/>
    <w:rsid w:val="009238BA"/>
    <w:rsid w:val="00923971"/>
    <w:rsid w:val="0092406E"/>
    <w:rsid w:val="00925B3A"/>
    <w:rsid w:val="00925BFF"/>
    <w:rsid w:val="00926094"/>
    <w:rsid w:val="009260E9"/>
    <w:rsid w:val="009261A1"/>
    <w:rsid w:val="009265E3"/>
    <w:rsid w:val="00926715"/>
    <w:rsid w:val="0092693B"/>
    <w:rsid w:val="00926A88"/>
    <w:rsid w:val="00926C3D"/>
    <w:rsid w:val="00926CBE"/>
    <w:rsid w:val="0092719C"/>
    <w:rsid w:val="009272D1"/>
    <w:rsid w:val="00927A78"/>
    <w:rsid w:val="00927B0C"/>
    <w:rsid w:val="00927D93"/>
    <w:rsid w:val="00927FFC"/>
    <w:rsid w:val="00930468"/>
    <w:rsid w:val="009319A1"/>
    <w:rsid w:val="0093227E"/>
    <w:rsid w:val="009322C8"/>
    <w:rsid w:val="0093234E"/>
    <w:rsid w:val="00932B25"/>
    <w:rsid w:val="0093344A"/>
    <w:rsid w:val="009335F1"/>
    <w:rsid w:val="00933C9B"/>
    <w:rsid w:val="00933E85"/>
    <w:rsid w:val="00933FD3"/>
    <w:rsid w:val="0093425A"/>
    <w:rsid w:val="00934574"/>
    <w:rsid w:val="00935052"/>
    <w:rsid w:val="009356CE"/>
    <w:rsid w:val="00935721"/>
    <w:rsid w:val="00935D3F"/>
    <w:rsid w:val="009363AD"/>
    <w:rsid w:val="00937043"/>
    <w:rsid w:val="00937117"/>
    <w:rsid w:val="00937A67"/>
    <w:rsid w:val="00937AF9"/>
    <w:rsid w:val="00937EC9"/>
    <w:rsid w:val="00937ECB"/>
    <w:rsid w:val="00940113"/>
    <w:rsid w:val="0094027E"/>
    <w:rsid w:val="00940885"/>
    <w:rsid w:val="009421EB"/>
    <w:rsid w:val="0094222D"/>
    <w:rsid w:val="0094269D"/>
    <w:rsid w:val="00943332"/>
    <w:rsid w:val="009433D2"/>
    <w:rsid w:val="009438C7"/>
    <w:rsid w:val="00943DD3"/>
    <w:rsid w:val="00943FF9"/>
    <w:rsid w:val="00944344"/>
    <w:rsid w:val="009445E7"/>
    <w:rsid w:val="009446E3"/>
    <w:rsid w:val="00944829"/>
    <w:rsid w:val="00944B50"/>
    <w:rsid w:val="00944D71"/>
    <w:rsid w:val="00945CC9"/>
    <w:rsid w:val="00945F21"/>
    <w:rsid w:val="00946064"/>
    <w:rsid w:val="0094617E"/>
    <w:rsid w:val="00947364"/>
    <w:rsid w:val="009504EC"/>
    <w:rsid w:val="00950986"/>
    <w:rsid w:val="00950E27"/>
    <w:rsid w:val="00950EF8"/>
    <w:rsid w:val="00950F78"/>
    <w:rsid w:val="009516A1"/>
    <w:rsid w:val="00951F1F"/>
    <w:rsid w:val="009521EE"/>
    <w:rsid w:val="009526F5"/>
    <w:rsid w:val="00953FA5"/>
    <w:rsid w:val="00954594"/>
    <w:rsid w:val="00954A66"/>
    <w:rsid w:val="00955275"/>
    <w:rsid w:val="00955FBD"/>
    <w:rsid w:val="00956777"/>
    <w:rsid w:val="00956AE7"/>
    <w:rsid w:val="00956EC5"/>
    <w:rsid w:val="009574CA"/>
    <w:rsid w:val="00957D80"/>
    <w:rsid w:val="00957E83"/>
    <w:rsid w:val="00957F14"/>
    <w:rsid w:val="009606CE"/>
    <w:rsid w:val="0096096A"/>
    <w:rsid w:val="00962222"/>
    <w:rsid w:val="009623A1"/>
    <w:rsid w:val="00962453"/>
    <w:rsid w:val="00962A56"/>
    <w:rsid w:val="00962EF5"/>
    <w:rsid w:val="00962F9D"/>
    <w:rsid w:val="0096338A"/>
    <w:rsid w:val="009635BC"/>
    <w:rsid w:val="00963C4D"/>
    <w:rsid w:val="00963E02"/>
    <w:rsid w:val="00965152"/>
    <w:rsid w:val="009655C9"/>
    <w:rsid w:val="00965C17"/>
    <w:rsid w:val="00965CA1"/>
    <w:rsid w:val="00965D71"/>
    <w:rsid w:val="00966113"/>
    <w:rsid w:val="009661A0"/>
    <w:rsid w:val="009665CE"/>
    <w:rsid w:val="009667E8"/>
    <w:rsid w:val="0096680B"/>
    <w:rsid w:val="0096686A"/>
    <w:rsid w:val="009672A3"/>
    <w:rsid w:val="00967420"/>
    <w:rsid w:val="00967CF5"/>
    <w:rsid w:val="00967D7E"/>
    <w:rsid w:val="00967EC4"/>
    <w:rsid w:val="00970400"/>
    <w:rsid w:val="009706B3"/>
    <w:rsid w:val="00970B38"/>
    <w:rsid w:val="00970DF9"/>
    <w:rsid w:val="00970E67"/>
    <w:rsid w:val="00971113"/>
    <w:rsid w:val="00972CC2"/>
    <w:rsid w:val="009732AD"/>
    <w:rsid w:val="009736CE"/>
    <w:rsid w:val="009738B3"/>
    <w:rsid w:val="00974470"/>
    <w:rsid w:val="00974947"/>
    <w:rsid w:val="00974A10"/>
    <w:rsid w:val="00974B80"/>
    <w:rsid w:val="00974CA8"/>
    <w:rsid w:val="00975042"/>
    <w:rsid w:val="00975386"/>
    <w:rsid w:val="00975759"/>
    <w:rsid w:val="00975787"/>
    <w:rsid w:val="009759DE"/>
    <w:rsid w:val="00975AD0"/>
    <w:rsid w:val="009770ED"/>
    <w:rsid w:val="00977546"/>
    <w:rsid w:val="009777CB"/>
    <w:rsid w:val="00977BBB"/>
    <w:rsid w:val="0098017B"/>
    <w:rsid w:val="0098087D"/>
    <w:rsid w:val="009810A4"/>
    <w:rsid w:val="00981356"/>
    <w:rsid w:val="009822C6"/>
    <w:rsid w:val="00982665"/>
    <w:rsid w:val="00983A52"/>
    <w:rsid w:val="00983DD4"/>
    <w:rsid w:val="00983F97"/>
    <w:rsid w:val="009841EA"/>
    <w:rsid w:val="00984760"/>
    <w:rsid w:val="009847DF"/>
    <w:rsid w:val="00985942"/>
    <w:rsid w:val="00985C95"/>
    <w:rsid w:val="00985F8F"/>
    <w:rsid w:val="00986527"/>
    <w:rsid w:val="009867BA"/>
    <w:rsid w:val="009869C2"/>
    <w:rsid w:val="00986DB3"/>
    <w:rsid w:val="0098757A"/>
    <w:rsid w:val="00987EB5"/>
    <w:rsid w:val="009900D5"/>
    <w:rsid w:val="0099104B"/>
    <w:rsid w:val="00991206"/>
    <w:rsid w:val="00991917"/>
    <w:rsid w:val="009919CC"/>
    <w:rsid w:val="00991AD1"/>
    <w:rsid w:val="00992149"/>
    <w:rsid w:val="00992769"/>
    <w:rsid w:val="009928CB"/>
    <w:rsid w:val="009938DC"/>
    <w:rsid w:val="00993949"/>
    <w:rsid w:val="00993E2E"/>
    <w:rsid w:val="009944AB"/>
    <w:rsid w:val="00994503"/>
    <w:rsid w:val="00994623"/>
    <w:rsid w:val="00994822"/>
    <w:rsid w:val="009949B1"/>
    <w:rsid w:val="00994CA1"/>
    <w:rsid w:val="00995392"/>
    <w:rsid w:val="00995662"/>
    <w:rsid w:val="0099669C"/>
    <w:rsid w:val="009979AD"/>
    <w:rsid w:val="00997A68"/>
    <w:rsid w:val="00997B73"/>
    <w:rsid w:val="009A0854"/>
    <w:rsid w:val="009A135D"/>
    <w:rsid w:val="009A178F"/>
    <w:rsid w:val="009A1E6A"/>
    <w:rsid w:val="009A226B"/>
    <w:rsid w:val="009A352C"/>
    <w:rsid w:val="009A360E"/>
    <w:rsid w:val="009A3D71"/>
    <w:rsid w:val="009A4320"/>
    <w:rsid w:val="009A4C46"/>
    <w:rsid w:val="009A51AE"/>
    <w:rsid w:val="009A5311"/>
    <w:rsid w:val="009A5B87"/>
    <w:rsid w:val="009A6070"/>
    <w:rsid w:val="009A60BA"/>
    <w:rsid w:val="009A6519"/>
    <w:rsid w:val="009A671B"/>
    <w:rsid w:val="009A6765"/>
    <w:rsid w:val="009A6B97"/>
    <w:rsid w:val="009A6CEF"/>
    <w:rsid w:val="009A6E70"/>
    <w:rsid w:val="009A7496"/>
    <w:rsid w:val="009A7CDF"/>
    <w:rsid w:val="009B06A9"/>
    <w:rsid w:val="009B18ED"/>
    <w:rsid w:val="009B22DC"/>
    <w:rsid w:val="009B2894"/>
    <w:rsid w:val="009B2FDE"/>
    <w:rsid w:val="009B374C"/>
    <w:rsid w:val="009B3929"/>
    <w:rsid w:val="009B3B6A"/>
    <w:rsid w:val="009B4B4C"/>
    <w:rsid w:val="009B53F8"/>
    <w:rsid w:val="009B543B"/>
    <w:rsid w:val="009B5B9C"/>
    <w:rsid w:val="009B5F90"/>
    <w:rsid w:val="009B5FFE"/>
    <w:rsid w:val="009B62F6"/>
    <w:rsid w:val="009B6B96"/>
    <w:rsid w:val="009B71B2"/>
    <w:rsid w:val="009B766C"/>
    <w:rsid w:val="009B7829"/>
    <w:rsid w:val="009B7D54"/>
    <w:rsid w:val="009C0502"/>
    <w:rsid w:val="009C05B7"/>
    <w:rsid w:val="009C0656"/>
    <w:rsid w:val="009C0F0B"/>
    <w:rsid w:val="009C1302"/>
    <w:rsid w:val="009C13E6"/>
    <w:rsid w:val="009C14D9"/>
    <w:rsid w:val="009C15C3"/>
    <w:rsid w:val="009C174A"/>
    <w:rsid w:val="009C17BC"/>
    <w:rsid w:val="009C2803"/>
    <w:rsid w:val="009C323F"/>
    <w:rsid w:val="009C36A8"/>
    <w:rsid w:val="009C37D0"/>
    <w:rsid w:val="009C403B"/>
    <w:rsid w:val="009C4179"/>
    <w:rsid w:val="009C48FD"/>
    <w:rsid w:val="009C51E2"/>
    <w:rsid w:val="009C5A40"/>
    <w:rsid w:val="009C60B4"/>
    <w:rsid w:val="009C691E"/>
    <w:rsid w:val="009C6C8F"/>
    <w:rsid w:val="009C75A0"/>
    <w:rsid w:val="009C79A4"/>
    <w:rsid w:val="009C7E4F"/>
    <w:rsid w:val="009D0358"/>
    <w:rsid w:val="009D090C"/>
    <w:rsid w:val="009D0C41"/>
    <w:rsid w:val="009D1440"/>
    <w:rsid w:val="009D1AEE"/>
    <w:rsid w:val="009D1C7B"/>
    <w:rsid w:val="009D2060"/>
    <w:rsid w:val="009D2442"/>
    <w:rsid w:val="009D27F5"/>
    <w:rsid w:val="009D2E98"/>
    <w:rsid w:val="009D331D"/>
    <w:rsid w:val="009D3842"/>
    <w:rsid w:val="009D41D3"/>
    <w:rsid w:val="009D44F8"/>
    <w:rsid w:val="009D4663"/>
    <w:rsid w:val="009D4709"/>
    <w:rsid w:val="009D4C05"/>
    <w:rsid w:val="009D5192"/>
    <w:rsid w:val="009D5223"/>
    <w:rsid w:val="009D5A52"/>
    <w:rsid w:val="009D5CA2"/>
    <w:rsid w:val="009D60B2"/>
    <w:rsid w:val="009D6F72"/>
    <w:rsid w:val="009D75E6"/>
    <w:rsid w:val="009D75ED"/>
    <w:rsid w:val="009D78B3"/>
    <w:rsid w:val="009D7FCA"/>
    <w:rsid w:val="009E049B"/>
    <w:rsid w:val="009E05AF"/>
    <w:rsid w:val="009E0B82"/>
    <w:rsid w:val="009E0FFB"/>
    <w:rsid w:val="009E11D6"/>
    <w:rsid w:val="009E1936"/>
    <w:rsid w:val="009E19C2"/>
    <w:rsid w:val="009E1B20"/>
    <w:rsid w:val="009E1C80"/>
    <w:rsid w:val="009E25A9"/>
    <w:rsid w:val="009E279A"/>
    <w:rsid w:val="009E2BF8"/>
    <w:rsid w:val="009E2CBB"/>
    <w:rsid w:val="009E2D40"/>
    <w:rsid w:val="009E2E6D"/>
    <w:rsid w:val="009E33D7"/>
    <w:rsid w:val="009E35C4"/>
    <w:rsid w:val="009E4316"/>
    <w:rsid w:val="009E4348"/>
    <w:rsid w:val="009E4A1A"/>
    <w:rsid w:val="009E4FE1"/>
    <w:rsid w:val="009E6232"/>
    <w:rsid w:val="009E6A06"/>
    <w:rsid w:val="009E6C41"/>
    <w:rsid w:val="009E6F70"/>
    <w:rsid w:val="009E748C"/>
    <w:rsid w:val="009E7AF2"/>
    <w:rsid w:val="009F01A2"/>
    <w:rsid w:val="009F101E"/>
    <w:rsid w:val="009F1925"/>
    <w:rsid w:val="009F1C7C"/>
    <w:rsid w:val="009F2196"/>
    <w:rsid w:val="009F2199"/>
    <w:rsid w:val="009F27EE"/>
    <w:rsid w:val="009F3369"/>
    <w:rsid w:val="009F3945"/>
    <w:rsid w:val="009F429E"/>
    <w:rsid w:val="009F44E7"/>
    <w:rsid w:val="009F4947"/>
    <w:rsid w:val="009F4CA3"/>
    <w:rsid w:val="009F4E93"/>
    <w:rsid w:val="009F5214"/>
    <w:rsid w:val="009F5A34"/>
    <w:rsid w:val="009F5BA9"/>
    <w:rsid w:val="009F6523"/>
    <w:rsid w:val="009F6629"/>
    <w:rsid w:val="009F670F"/>
    <w:rsid w:val="009F679C"/>
    <w:rsid w:val="009F69C2"/>
    <w:rsid w:val="009F6E27"/>
    <w:rsid w:val="009F6EE9"/>
    <w:rsid w:val="009F702C"/>
    <w:rsid w:val="009F7800"/>
    <w:rsid w:val="009F7FEB"/>
    <w:rsid w:val="00A00770"/>
    <w:rsid w:val="00A00DF0"/>
    <w:rsid w:val="00A00E49"/>
    <w:rsid w:val="00A0142E"/>
    <w:rsid w:val="00A01542"/>
    <w:rsid w:val="00A02394"/>
    <w:rsid w:val="00A037F5"/>
    <w:rsid w:val="00A03903"/>
    <w:rsid w:val="00A03E1D"/>
    <w:rsid w:val="00A03EB1"/>
    <w:rsid w:val="00A03F1D"/>
    <w:rsid w:val="00A0445C"/>
    <w:rsid w:val="00A04BF3"/>
    <w:rsid w:val="00A0505A"/>
    <w:rsid w:val="00A05B02"/>
    <w:rsid w:val="00A05B3A"/>
    <w:rsid w:val="00A05C0E"/>
    <w:rsid w:val="00A05DBE"/>
    <w:rsid w:val="00A05F0A"/>
    <w:rsid w:val="00A06498"/>
    <w:rsid w:val="00A07245"/>
    <w:rsid w:val="00A07731"/>
    <w:rsid w:val="00A07AE1"/>
    <w:rsid w:val="00A07D8E"/>
    <w:rsid w:val="00A100B0"/>
    <w:rsid w:val="00A10D6F"/>
    <w:rsid w:val="00A122CB"/>
    <w:rsid w:val="00A13625"/>
    <w:rsid w:val="00A13939"/>
    <w:rsid w:val="00A13C6E"/>
    <w:rsid w:val="00A14304"/>
    <w:rsid w:val="00A147D2"/>
    <w:rsid w:val="00A14AFB"/>
    <w:rsid w:val="00A15269"/>
    <w:rsid w:val="00A153EB"/>
    <w:rsid w:val="00A15755"/>
    <w:rsid w:val="00A15E24"/>
    <w:rsid w:val="00A1620B"/>
    <w:rsid w:val="00A162A3"/>
    <w:rsid w:val="00A16767"/>
    <w:rsid w:val="00A16C14"/>
    <w:rsid w:val="00A16FE8"/>
    <w:rsid w:val="00A17537"/>
    <w:rsid w:val="00A17995"/>
    <w:rsid w:val="00A17CA9"/>
    <w:rsid w:val="00A202D2"/>
    <w:rsid w:val="00A20DE7"/>
    <w:rsid w:val="00A210B9"/>
    <w:rsid w:val="00A21484"/>
    <w:rsid w:val="00A21575"/>
    <w:rsid w:val="00A21673"/>
    <w:rsid w:val="00A2171D"/>
    <w:rsid w:val="00A219FB"/>
    <w:rsid w:val="00A21A03"/>
    <w:rsid w:val="00A21C00"/>
    <w:rsid w:val="00A21FF8"/>
    <w:rsid w:val="00A223AC"/>
    <w:rsid w:val="00A22847"/>
    <w:rsid w:val="00A22A17"/>
    <w:rsid w:val="00A236D9"/>
    <w:rsid w:val="00A239AA"/>
    <w:rsid w:val="00A23C7A"/>
    <w:rsid w:val="00A23DC1"/>
    <w:rsid w:val="00A23FF5"/>
    <w:rsid w:val="00A24210"/>
    <w:rsid w:val="00A24CDA"/>
    <w:rsid w:val="00A25A5F"/>
    <w:rsid w:val="00A2674D"/>
    <w:rsid w:val="00A277B0"/>
    <w:rsid w:val="00A277F6"/>
    <w:rsid w:val="00A307D4"/>
    <w:rsid w:val="00A30838"/>
    <w:rsid w:val="00A3117C"/>
    <w:rsid w:val="00A31422"/>
    <w:rsid w:val="00A31ECA"/>
    <w:rsid w:val="00A32455"/>
    <w:rsid w:val="00A324D0"/>
    <w:rsid w:val="00A325EF"/>
    <w:rsid w:val="00A329A8"/>
    <w:rsid w:val="00A32C02"/>
    <w:rsid w:val="00A334BD"/>
    <w:rsid w:val="00A335E5"/>
    <w:rsid w:val="00A33A5F"/>
    <w:rsid w:val="00A33ACA"/>
    <w:rsid w:val="00A340BF"/>
    <w:rsid w:val="00A344C4"/>
    <w:rsid w:val="00A3451E"/>
    <w:rsid w:val="00A34CC6"/>
    <w:rsid w:val="00A34D87"/>
    <w:rsid w:val="00A35030"/>
    <w:rsid w:val="00A353B9"/>
    <w:rsid w:val="00A358C2"/>
    <w:rsid w:val="00A376D5"/>
    <w:rsid w:val="00A377D1"/>
    <w:rsid w:val="00A378C5"/>
    <w:rsid w:val="00A37A04"/>
    <w:rsid w:val="00A37A13"/>
    <w:rsid w:val="00A37ECD"/>
    <w:rsid w:val="00A40A1F"/>
    <w:rsid w:val="00A40F08"/>
    <w:rsid w:val="00A41B18"/>
    <w:rsid w:val="00A4203C"/>
    <w:rsid w:val="00A428AE"/>
    <w:rsid w:val="00A42CB3"/>
    <w:rsid w:val="00A43492"/>
    <w:rsid w:val="00A439C5"/>
    <w:rsid w:val="00A43A24"/>
    <w:rsid w:val="00A43DF0"/>
    <w:rsid w:val="00A43E8C"/>
    <w:rsid w:val="00A44341"/>
    <w:rsid w:val="00A445BE"/>
    <w:rsid w:val="00A445E9"/>
    <w:rsid w:val="00A44A81"/>
    <w:rsid w:val="00A44BCB"/>
    <w:rsid w:val="00A44C56"/>
    <w:rsid w:val="00A44EAE"/>
    <w:rsid w:val="00A45401"/>
    <w:rsid w:val="00A455D6"/>
    <w:rsid w:val="00A458B0"/>
    <w:rsid w:val="00A45BFC"/>
    <w:rsid w:val="00A45DC6"/>
    <w:rsid w:val="00A46240"/>
    <w:rsid w:val="00A471C0"/>
    <w:rsid w:val="00A475B6"/>
    <w:rsid w:val="00A4776C"/>
    <w:rsid w:val="00A47C36"/>
    <w:rsid w:val="00A504ED"/>
    <w:rsid w:val="00A50A4D"/>
    <w:rsid w:val="00A50ED8"/>
    <w:rsid w:val="00A5100A"/>
    <w:rsid w:val="00A51756"/>
    <w:rsid w:val="00A5184A"/>
    <w:rsid w:val="00A520AF"/>
    <w:rsid w:val="00A532D9"/>
    <w:rsid w:val="00A534B5"/>
    <w:rsid w:val="00A5372B"/>
    <w:rsid w:val="00A539F0"/>
    <w:rsid w:val="00A53E59"/>
    <w:rsid w:val="00A5430B"/>
    <w:rsid w:val="00A547D4"/>
    <w:rsid w:val="00A54B97"/>
    <w:rsid w:val="00A554F1"/>
    <w:rsid w:val="00A555FB"/>
    <w:rsid w:val="00A556C4"/>
    <w:rsid w:val="00A55A13"/>
    <w:rsid w:val="00A55EF1"/>
    <w:rsid w:val="00A56301"/>
    <w:rsid w:val="00A567EA"/>
    <w:rsid w:val="00A56B93"/>
    <w:rsid w:val="00A56F96"/>
    <w:rsid w:val="00A57AA6"/>
    <w:rsid w:val="00A601CB"/>
    <w:rsid w:val="00A60DD2"/>
    <w:rsid w:val="00A61495"/>
    <w:rsid w:val="00A61724"/>
    <w:rsid w:val="00A618B3"/>
    <w:rsid w:val="00A618D7"/>
    <w:rsid w:val="00A61AF8"/>
    <w:rsid w:val="00A61F8D"/>
    <w:rsid w:val="00A6265F"/>
    <w:rsid w:val="00A6273F"/>
    <w:rsid w:val="00A62B53"/>
    <w:rsid w:val="00A62FEA"/>
    <w:rsid w:val="00A632F8"/>
    <w:rsid w:val="00A63A60"/>
    <w:rsid w:val="00A64A3F"/>
    <w:rsid w:val="00A6575B"/>
    <w:rsid w:val="00A65820"/>
    <w:rsid w:val="00A65A6B"/>
    <w:rsid w:val="00A664B7"/>
    <w:rsid w:val="00A675A7"/>
    <w:rsid w:val="00A7030F"/>
    <w:rsid w:val="00A7046C"/>
    <w:rsid w:val="00A709FD"/>
    <w:rsid w:val="00A70A6F"/>
    <w:rsid w:val="00A70B93"/>
    <w:rsid w:val="00A710CC"/>
    <w:rsid w:val="00A7137E"/>
    <w:rsid w:val="00A71B89"/>
    <w:rsid w:val="00A721DD"/>
    <w:rsid w:val="00A72352"/>
    <w:rsid w:val="00A72BCE"/>
    <w:rsid w:val="00A72DD1"/>
    <w:rsid w:val="00A7371B"/>
    <w:rsid w:val="00A7414A"/>
    <w:rsid w:val="00A743B7"/>
    <w:rsid w:val="00A75433"/>
    <w:rsid w:val="00A75704"/>
    <w:rsid w:val="00A75BD3"/>
    <w:rsid w:val="00A7607D"/>
    <w:rsid w:val="00A7649D"/>
    <w:rsid w:val="00A768E0"/>
    <w:rsid w:val="00A76A9C"/>
    <w:rsid w:val="00A77D34"/>
    <w:rsid w:val="00A77E17"/>
    <w:rsid w:val="00A812C2"/>
    <w:rsid w:val="00A8172F"/>
    <w:rsid w:val="00A8177D"/>
    <w:rsid w:val="00A81CF2"/>
    <w:rsid w:val="00A81D23"/>
    <w:rsid w:val="00A8232E"/>
    <w:rsid w:val="00A827B1"/>
    <w:rsid w:val="00A8286E"/>
    <w:rsid w:val="00A82ED1"/>
    <w:rsid w:val="00A82F4D"/>
    <w:rsid w:val="00A838AA"/>
    <w:rsid w:val="00A83C2C"/>
    <w:rsid w:val="00A83CCA"/>
    <w:rsid w:val="00A84632"/>
    <w:rsid w:val="00A84737"/>
    <w:rsid w:val="00A8479E"/>
    <w:rsid w:val="00A84A34"/>
    <w:rsid w:val="00A84AEB"/>
    <w:rsid w:val="00A84F33"/>
    <w:rsid w:val="00A856D1"/>
    <w:rsid w:val="00A85A8E"/>
    <w:rsid w:val="00A85AEE"/>
    <w:rsid w:val="00A862AE"/>
    <w:rsid w:val="00A86580"/>
    <w:rsid w:val="00A86623"/>
    <w:rsid w:val="00A867DE"/>
    <w:rsid w:val="00A86DFD"/>
    <w:rsid w:val="00A871F5"/>
    <w:rsid w:val="00A876EC"/>
    <w:rsid w:val="00A90170"/>
    <w:rsid w:val="00A906D2"/>
    <w:rsid w:val="00A90BDB"/>
    <w:rsid w:val="00A90FF9"/>
    <w:rsid w:val="00A92183"/>
    <w:rsid w:val="00A924C1"/>
    <w:rsid w:val="00A9297F"/>
    <w:rsid w:val="00A92A2B"/>
    <w:rsid w:val="00A934C4"/>
    <w:rsid w:val="00A9380E"/>
    <w:rsid w:val="00A93816"/>
    <w:rsid w:val="00A93C97"/>
    <w:rsid w:val="00A93DD4"/>
    <w:rsid w:val="00A948B4"/>
    <w:rsid w:val="00A94B84"/>
    <w:rsid w:val="00A94D7E"/>
    <w:rsid w:val="00A94F6B"/>
    <w:rsid w:val="00A95723"/>
    <w:rsid w:val="00A9599D"/>
    <w:rsid w:val="00A95AC6"/>
    <w:rsid w:val="00A95B26"/>
    <w:rsid w:val="00A95FA5"/>
    <w:rsid w:val="00A97350"/>
    <w:rsid w:val="00A9788C"/>
    <w:rsid w:val="00A97A63"/>
    <w:rsid w:val="00A97E83"/>
    <w:rsid w:val="00A97EAE"/>
    <w:rsid w:val="00A97FEC"/>
    <w:rsid w:val="00AA081C"/>
    <w:rsid w:val="00AA0BA4"/>
    <w:rsid w:val="00AA185D"/>
    <w:rsid w:val="00AA1957"/>
    <w:rsid w:val="00AA2115"/>
    <w:rsid w:val="00AA2141"/>
    <w:rsid w:val="00AA21D6"/>
    <w:rsid w:val="00AA2964"/>
    <w:rsid w:val="00AA301E"/>
    <w:rsid w:val="00AA36E1"/>
    <w:rsid w:val="00AA3870"/>
    <w:rsid w:val="00AA3A97"/>
    <w:rsid w:val="00AA3F5A"/>
    <w:rsid w:val="00AA3FB5"/>
    <w:rsid w:val="00AA4158"/>
    <w:rsid w:val="00AA4237"/>
    <w:rsid w:val="00AA45F2"/>
    <w:rsid w:val="00AA4B6A"/>
    <w:rsid w:val="00AA4ECC"/>
    <w:rsid w:val="00AA52DE"/>
    <w:rsid w:val="00AA5A63"/>
    <w:rsid w:val="00AA6C9F"/>
    <w:rsid w:val="00AA70D4"/>
    <w:rsid w:val="00AA71EA"/>
    <w:rsid w:val="00AA79C5"/>
    <w:rsid w:val="00AA7FC4"/>
    <w:rsid w:val="00AB0086"/>
    <w:rsid w:val="00AB0FFD"/>
    <w:rsid w:val="00AB3A09"/>
    <w:rsid w:val="00AB413D"/>
    <w:rsid w:val="00AB41D8"/>
    <w:rsid w:val="00AB4461"/>
    <w:rsid w:val="00AB4F4E"/>
    <w:rsid w:val="00AB529D"/>
    <w:rsid w:val="00AB5760"/>
    <w:rsid w:val="00AB5D12"/>
    <w:rsid w:val="00AB62E8"/>
    <w:rsid w:val="00AB6D9A"/>
    <w:rsid w:val="00AB73B7"/>
    <w:rsid w:val="00AC0BC2"/>
    <w:rsid w:val="00AC0C1F"/>
    <w:rsid w:val="00AC10ED"/>
    <w:rsid w:val="00AC14E0"/>
    <w:rsid w:val="00AC1D25"/>
    <w:rsid w:val="00AC1F0A"/>
    <w:rsid w:val="00AC1FCD"/>
    <w:rsid w:val="00AC2494"/>
    <w:rsid w:val="00AC2613"/>
    <w:rsid w:val="00AC2664"/>
    <w:rsid w:val="00AC26F9"/>
    <w:rsid w:val="00AC30DC"/>
    <w:rsid w:val="00AC3659"/>
    <w:rsid w:val="00AC3EB7"/>
    <w:rsid w:val="00AC3F5C"/>
    <w:rsid w:val="00AC4081"/>
    <w:rsid w:val="00AC45C1"/>
    <w:rsid w:val="00AC4764"/>
    <w:rsid w:val="00AC47E4"/>
    <w:rsid w:val="00AC4A92"/>
    <w:rsid w:val="00AC4CF4"/>
    <w:rsid w:val="00AC4E4E"/>
    <w:rsid w:val="00AC5045"/>
    <w:rsid w:val="00AC545F"/>
    <w:rsid w:val="00AC56C5"/>
    <w:rsid w:val="00AC6133"/>
    <w:rsid w:val="00AC6F18"/>
    <w:rsid w:val="00AC6FE1"/>
    <w:rsid w:val="00AD01DC"/>
    <w:rsid w:val="00AD021B"/>
    <w:rsid w:val="00AD0733"/>
    <w:rsid w:val="00AD073A"/>
    <w:rsid w:val="00AD0924"/>
    <w:rsid w:val="00AD0C46"/>
    <w:rsid w:val="00AD0CCE"/>
    <w:rsid w:val="00AD16EF"/>
    <w:rsid w:val="00AD1832"/>
    <w:rsid w:val="00AD18A1"/>
    <w:rsid w:val="00AD18C5"/>
    <w:rsid w:val="00AD2696"/>
    <w:rsid w:val="00AD2D22"/>
    <w:rsid w:val="00AD383A"/>
    <w:rsid w:val="00AD39B8"/>
    <w:rsid w:val="00AD4445"/>
    <w:rsid w:val="00AD464F"/>
    <w:rsid w:val="00AD4EDB"/>
    <w:rsid w:val="00AD526B"/>
    <w:rsid w:val="00AD52BD"/>
    <w:rsid w:val="00AD5A1F"/>
    <w:rsid w:val="00AD5A9F"/>
    <w:rsid w:val="00AD5C54"/>
    <w:rsid w:val="00AD651C"/>
    <w:rsid w:val="00AD6637"/>
    <w:rsid w:val="00AD66BD"/>
    <w:rsid w:val="00AD67C8"/>
    <w:rsid w:val="00AD6BAE"/>
    <w:rsid w:val="00AD6E00"/>
    <w:rsid w:val="00AD7145"/>
    <w:rsid w:val="00AD732C"/>
    <w:rsid w:val="00AD7352"/>
    <w:rsid w:val="00AE0F86"/>
    <w:rsid w:val="00AE0FF8"/>
    <w:rsid w:val="00AE11CB"/>
    <w:rsid w:val="00AE163C"/>
    <w:rsid w:val="00AE19B4"/>
    <w:rsid w:val="00AE1F4A"/>
    <w:rsid w:val="00AE2909"/>
    <w:rsid w:val="00AE2A7C"/>
    <w:rsid w:val="00AE3100"/>
    <w:rsid w:val="00AE3103"/>
    <w:rsid w:val="00AE31A3"/>
    <w:rsid w:val="00AE3328"/>
    <w:rsid w:val="00AE38BA"/>
    <w:rsid w:val="00AE3D78"/>
    <w:rsid w:val="00AE3F10"/>
    <w:rsid w:val="00AE4BF1"/>
    <w:rsid w:val="00AE4D22"/>
    <w:rsid w:val="00AE521E"/>
    <w:rsid w:val="00AE5524"/>
    <w:rsid w:val="00AE5636"/>
    <w:rsid w:val="00AE5743"/>
    <w:rsid w:val="00AE5AF5"/>
    <w:rsid w:val="00AE5B2C"/>
    <w:rsid w:val="00AE6106"/>
    <w:rsid w:val="00AE62CF"/>
    <w:rsid w:val="00AE6571"/>
    <w:rsid w:val="00AE68BB"/>
    <w:rsid w:val="00AE69C1"/>
    <w:rsid w:val="00AE6BA5"/>
    <w:rsid w:val="00AE6BE3"/>
    <w:rsid w:val="00AE7A7D"/>
    <w:rsid w:val="00AF0058"/>
    <w:rsid w:val="00AF04D3"/>
    <w:rsid w:val="00AF0A85"/>
    <w:rsid w:val="00AF0BE4"/>
    <w:rsid w:val="00AF1BD8"/>
    <w:rsid w:val="00AF1BFD"/>
    <w:rsid w:val="00AF1E8B"/>
    <w:rsid w:val="00AF2087"/>
    <w:rsid w:val="00AF21B6"/>
    <w:rsid w:val="00AF2A11"/>
    <w:rsid w:val="00AF2E24"/>
    <w:rsid w:val="00AF2FC1"/>
    <w:rsid w:val="00AF3C4A"/>
    <w:rsid w:val="00AF3E6C"/>
    <w:rsid w:val="00AF4257"/>
    <w:rsid w:val="00AF48ED"/>
    <w:rsid w:val="00AF601F"/>
    <w:rsid w:val="00AF612E"/>
    <w:rsid w:val="00AF6D15"/>
    <w:rsid w:val="00AF6F2B"/>
    <w:rsid w:val="00AF725D"/>
    <w:rsid w:val="00AF737B"/>
    <w:rsid w:val="00AF7C2E"/>
    <w:rsid w:val="00B0014E"/>
    <w:rsid w:val="00B0039D"/>
    <w:rsid w:val="00B00C2D"/>
    <w:rsid w:val="00B014F8"/>
    <w:rsid w:val="00B016F5"/>
    <w:rsid w:val="00B01920"/>
    <w:rsid w:val="00B01E60"/>
    <w:rsid w:val="00B01F49"/>
    <w:rsid w:val="00B02519"/>
    <w:rsid w:val="00B0262D"/>
    <w:rsid w:val="00B02868"/>
    <w:rsid w:val="00B02B14"/>
    <w:rsid w:val="00B03014"/>
    <w:rsid w:val="00B0359F"/>
    <w:rsid w:val="00B03BE0"/>
    <w:rsid w:val="00B03F7A"/>
    <w:rsid w:val="00B04583"/>
    <w:rsid w:val="00B04C96"/>
    <w:rsid w:val="00B04FFF"/>
    <w:rsid w:val="00B05B36"/>
    <w:rsid w:val="00B05CBE"/>
    <w:rsid w:val="00B05E9D"/>
    <w:rsid w:val="00B062C9"/>
    <w:rsid w:val="00B0693A"/>
    <w:rsid w:val="00B07142"/>
    <w:rsid w:val="00B0716C"/>
    <w:rsid w:val="00B07436"/>
    <w:rsid w:val="00B07561"/>
    <w:rsid w:val="00B10199"/>
    <w:rsid w:val="00B1046A"/>
    <w:rsid w:val="00B105B9"/>
    <w:rsid w:val="00B10E8A"/>
    <w:rsid w:val="00B1169B"/>
    <w:rsid w:val="00B1177B"/>
    <w:rsid w:val="00B11C4A"/>
    <w:rsid w:val="00B1273A"/>
    <w:rsid w:val="00B12A96"/>
    <w:rsid w:val="00B12B1C"/>
    <w:rsid w:val="00B12C8A"/>
    <w:rsid w:val="00B13B16"/>
    <w:rsid w:val="00B13D76"/>
    <w:rsid w:val="00B13DC2"/>
    <w:rsid w:val="00B13ED6"/>
    <w:rsid w:val="00B13EEA"/>
    <w:rsid w:val="00B13FF9"/>
    <w:rsid w:val="00B14134"/>
    <w:rsid w:val="00B14228"/>
    <w:rsid w:val="00B1464E"/>
    <w:rsid w:val="00B15146"/>
    <w:rsid w:val="00B15A40"/>
    <w:rsid w:val="00B15F71"/>
    <w:rsid w:val="00B1643C"/>
    <w:rsid w:val="00B1643E"/>
    <w:rsid w:val="00B168A6"/>
    <w:rsid w:val="00B16A1F"/>
    <w:rsid w:val="00B16E76"/>
    <w:rsid w:val="00B1746B"/>
    <w:rsid w:val="00B17730"/>
    <w:rsid w:val="00B201C3"/>
    <w:rsid w:val="00B20B2C"/>
    <w:rsid w:val="00B2138F"/>
    <w:rsid w:val="00B217C4"/>
    <w:rsid w:val="00B218DE"/>
    <w:rsid w:val="00B2199E"/>
    <w:rsid w:val="00B21AA4"/>
    <w:rsid w:val="00B21B90"/>
    <w:rsid w:val="00B21C95"/>
    <w:rsid w:val="00B22A15"/>
    <w:rsid w:val="00B22DBD"/>
    <w:rsid w:val="00B23296"/>
    <w:rsid w:val="00B23826"/>
    <w:rsid w:val="00B23E1E"/>
    <w:rsid w:val="00B24134"/>
    <w:rsid w:val="00B246F9"/>
    <w:rsid w:val="00B24789"/>
    <w:rsid w:val="00B249DE"/>
    <w:rsid w:val="00B24AFA"/>
    <w:rsid w:val="00B254F1"/>
    <w:rsid w:val="00B25578"/>
    <w:rsid w:val="00B2572C"/>
    <w:rsid w:val="00B25820"/>
    <w:rsid w:val="00B259C4"/>
    <w:rsid w:val="00B25A3E"/>
    <w:rsid w:val="00B25C4D"/>
    <w:rsid w:val="00B25E47"/>
    <w:rsid w:val="00B264EA"/>
    <w:rsid w:val="00B265B1"/>
    <w:rsid w:val="00B26606"/>
    <w:rsid w:val="00B2673B"/>
    <w:rsid w:val="00B26F0D"/>
    <w:rsid w:val="00B27027"/>
    <w:rsid w:val="00B27293"/>
    <w:rsid w:val="00B27DD9"/>
    <w:rsid w:val="00B27F63"/>
    <w:rsid w:val="00B3029B"/>
    <w:rsid w:val="00B30E04"/>
    <w:rsid w:val="00B31201"/>
    <w:rsid w:val="00B313A1"/>
    <w:rsid w:val="00B32220"/>
    <w:rsid w:val="00B32C5A"/>
    <w:rsid w:val="00B32FCC"/>
    <w:rsid w:val="00B333D5"/>
    <w:rsid w:val="00B33AF5"/>
    <w:rsid w:val="00B34573"/>
    <w:rsid w:val="00B34757"/>
    <w:rsid w:val="00B34B20"/>
    <w:rsid w:val="00B34B38"/>
    <w:rsid w:val="00B34CEF"/>
    <w:rsid w:val="00B34F5A"/>
    <w:rsid w:val="00B35495"/>
    <w:rsid w:val="00B35C4E"/>
    <w:rsid w:val="00B35FBF"/>
    <w:rsid w:val="00B3663C"/>
    <w:rsid w:val="00B366B7"/>
    <w:rsid w:val="00B36701"/>
    <w:rsid w:val="00B374BA"/>
    <w:rsid w:val="00B375F0"/>
    <w:rsid w:val="00B37708"/>
    <w:rsid w:val="00B377CB"/>
    <w:rsid w:val="00B379A1"/>
    <w:rsid w:val="00B37D63"/>
    <w:rsid w:val="00B4058A"/>
    <w:rsid w:val="00B40F6E"/>
    <w:rsid w:val="00B40F8F"/>
    <w:rsid w:val="00B4180C"/>
    <w:rsid w:val="00B41C6C"/>
    <w:rsid w:val="00B420FA"/>
    <w:rsid w:val="00B42432"/>
    <w:rsid w:val="00B42696"/>
    <w:rsid w:val="00B42B30"/>
    <w:rsid w:val="00B430FD"/>
    <w:rsid w:val="00B436E5"/>
    <w:rsid w:val="00B43E46"/>
    <w:rsid w:val="00B43F98"/>
    <w:rsid w:val="00B44808"/>
    <w:rsid w:val="00B4487E"/>
    <w:rsid w:val="00B44979"/>
    <w:rsid w:val="00B44AB9"/>
    <w:rsid w:val="00B44E75"/>
    <w:rsid w:val="00B44F1F"/>
    <w:rsid w:val="00B45017"/>
    <w:rsid w:val="00B451FB"/>
    <w:rsid w:val="00B45B3C"/>
    <w:rsid w:val="00B45B52"/>
    <w:rsid w:val="00B464F7"/>
    <w:rsid w:val="00B4694E"/>
    <w:rsid w:val="00B47538"/>
    <w:rsid w:val="00B47BE2"/>
    <w:rsid w:val="00B50376"/>
    <w:rsid w:val="00B50593"/>
    <w:rsid w:val="00B508F4"/>
    <w:rsid w:val="00B50C20"/>
    <w:rsid w:val="00B50E2D"/>
    <w:rsid w:val="00B50F8D"/>
    <w:rsid w:val="00B5100D"/>
    <w:rsid w:val="00B51456"/>
    <w:rsid w:val="00B51665"/>
    <w:rsid w:val="00B51AD2"/>
    <w:rsid w:val="00B51CD8"/>
    <w:rsid w:val="00B5245F"/>
    <w:rsid w:val="00B52611"/>
    <w:rsid w:val="00B533F9"/>
    <w:rsid w:val="00B53627"/>
    <w:rsid w:val="00B53F57"/>
    <w:rsid w:val="00B54008"/>
    <w:rsid w:val="00B540D9"/>
    <w:rsid w:val="00B54E30"/>
    <w:rsid w:val="00B55079"/>
    <w:rsid w:val="00B5526F"/>
    <w:rsid w:val="00B5558E"/>
    <w:rsid w:val="00B5567F"/>
    <w:rsid w:val="00B55A08"/>
    <w:rsid w:val="00B55ACD"/>
    <w:rsid w:val="00B55D67"/>
    <w:rsid w:val="00B564CF"/>
    <w:rsid w:val="00B567A8"/>
    <w:rsid w:val="00B571DA"/>
    <w:rsid w:val="00B5742A"/>
    <w:rsid w:val="00B60346"/>
    <w:rsid w:val="00B6063E"/>
    <w:rsid w:val="00B6205B"/>
    <w:rsid w:val="00B620A2"/>
    <w:rsid w:val="00B6216A"/>
    <w:rsid w:val="00B62214"/>
    <w:rsid w:val="00B6234C"/>
    <w:rsid w:val="00B62D84"/>
    <w:rsid w:val="00B62DD9"/>
    <w:rsid w:val="00B62FB1"/>
    <w:rsid w:val="00B631C3"/>
    <w:rsid w:val="00B63A79"/>
    <w:rsid w:val="00B63ABC"/>
    <w:rsid w:val="00B63F62"/>
    <w:rsid w:val="00B64242"/>
    <w:rsid w:val="00B64693"/>
    <w:rsid w:val="00B6539C"/>
    <w:rsid w:val="00B659AB"/>
    <w:rsid w:val="00B65A28"/>
    <w:rsid w:val="00B65DFA"/>
    <w:rsid w:val="00B66005"/>
    <w:rsid w:val="00B6633F"/>
    <w:rsid w:val="00B66EC3"/>
    <w:rsid w:val="00B674D4"/>
    <w:rsid w:val="00B67DFA"/>
    <w:rsid w:val="00B7093E"/>
    <w:rsid w:val="00B7170E"/>
    <w:rsid w:val="00B71805"/>
    <w:rsid w:val="00B72120"/>
    <w:rsid w:val="00B73614"/>
    <w:rsid w:val="00B738CB"/>
    <w:rsid w:val="00B738FE"/>
    <w:rsid w:val="00B73B39"/>
    <w:rsid w:val="00B73DF7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EA5"/>
    <w:rsid w:val="00B75F3E"/>
    <w:rsid w:val="00B768A4"/>
    <w:rsid w:val="00B76B44"/>
    <w:rsid w:val="00B77299"/>
    <w:rsid w:val="00B7744D"/>
    <w:rsid w:val="00B800D3"/>
    <w:rsid w:val="00B8143A"/>
    <w:rsid w:val="00B81D13"/>
    <w:rsid w:val="00B8203D"/>
    <w:rsid w:val="00B82737"/>
    <w:rsid w:val="00B82C4A"/>
    <w:rsid w:val="00B82DFC"/>
    <w:rsid w:val="00B830E3"/>
    <w:rsid w:val="00B8354A"/>
    <w:rsid w:val="00B83A09"/>
    <w:rsid w:val="00B83AB4"/>
    <w:rsid w:val="00B83F04"/>
    <w:rsid w:val="00B83FF3"/>
    <w:rsid w:val="00B848CE"/>
    <w:rsid w:val="00B84EF3"/>
    <w:rsid w:val="00B852EC"/>
    <w:rsid w:val="00B856BC"/>
    <w:rsid w:val="00B85D0D"/>
    <w:rsid w:val="00B85EC3"/>
    <w:rsid w:val="00B85FD4"/>
    <w:rsid w:val="00B86EE8"/>
    <w:rsid w:val="00B87447"/>
    <w:rsid w:val="00B879B1"/>
    <w:rsid w:val="00B905CF"/>
    <w:rsid w:val="00B90CDC"/>
    <w:rsid w:val="00B90D9C"/>
    <w:rsid w:val="00B91081"/>
    <w:rsid w:val="00B918B7"/>
    <w:rsid w:val="00B91D4D"/>
    <w:rsid w:val="00B91FE7"/>
    <w:rsid w:val="00B92340"/>
    <w:rsid w:val="00B932BA"/>
    <w:rsid w:val="00B934F8"/>
    <w:rsid w:val="00B9352C"/>
    <w:rsid w:val="00B93C36"/>
    <w:rsid w:val="00B93C4C"/>
    <w:rsid w:val="00B93C87"/>
    <w:rsid w:val="00B93D3A"/>
    <w:rsid w:val="00B93F03"/>
    <w:rsid w:val="00B93F98"/>
    <w:rsid w:val="00B93FE9"/>
    <w:rsid w:val="00B944C5"/>
    <w:rsid w:val="00B94625"/>
    <w:rsid w:val="00B94FA1"/>
    <w:rsid w:val="00B9597D"/>
    <w:rsid w:val="00B960F1"/>
    <w:rsid w:val="00B962AB"/>
    <w:rsid w:val="00B96509"/>
    <w:rsid w:val="00B96BBF"/>
    <w:rsid w:val="00B96D28"/>
    <w:rsid w:val="00B96E83"/>
    <w:rsid w:val="00B97151"/>
    <w:rsid w:val="00BA0F71"/>
    <w:rsid w:val="00BA1346"/>
    <w:rsid w:val="00BA1BDA"/>
    <w:rsid w:val="00BA1C58"/>
    <w:rsid w:val="00BA1D34"/>
    <w:rsid w:val="00BA1F25"/>
    <w:rsid w:val="00BA213F"/>
    <w:rsid w:val="00BA2681"/>
    <w:rsid w:val="00BA3075"/>
    <w:rsid w:val="00BA317E"/>
    <w:rsid w:val="00BA416A"/>
    <w:rsid w:val="00BA4A9C"/>
    <w:rsid w:val="00BA4E12"/>
    <w:rsid w:val="00BA5432"/>
    <w:rsid w:val="00BA5689"/>
    <w:rsid w:val="00BA5B70"/>
    <w:rsid w:val="00BA5E94"/>
    <w:rsid w:val="00BA6425"/>
    <w:rsid w:val="00BA64DE"/>
    <w:rsid w:val="00BA6818"/>
    <w:rsid w:val="00BA68AB"/>
    <w:rsid w:val="00BA709B"/>
    <w:rsid w:val="00BA7CCF"/>
    <w:rsid w:val="00BA7D89"/>
    <w:rsid w:val="00BB0B79"/>
    <w:rsid w:val="00BB1337"/>
    <w:rsid w:val="00BB14DE"/>
    <w:rsid w:val="00BB171F"/>
    <w:rsid w:val="00BB1771"/>
    <w:rsid w:val="00BB1895"/>
    <w:rsid w:val="00BB25A1"/>
    <w:rsid w:val="00BB26DA"/>
    <w:rsid w:val="00BB2CA5"/>
    <w:rsid w:val="00BB3520"/>
    <w:rsid w:val="00BB3ABF"/>
    <w:rsid w:val="00BB3DEA"/>
    <w:rsid w:val="00BB4157"/>
    <w:rsid w:val="00BB43BA"/>
    <w:rsid w:val="00BB44BD"/>
    <w:rsid w:val="00BB4B0E"/>
    <w:rsid w:val="00BB4CC7"/>
    <w:rsid w:val="00BB4D58"/>
    <w:rsid w:val="00BB530E"/>
    <w:rsid w:val="00BB592A"/>
    <w:rsid w:val="00BB5A1B"/>
    <w:rsid w:val="00BB5C6E"/>
    <w:rsid w:val="00BB5D72"/>
    <w:rsid w:val="00BB65A3"/>
    <w:rsid w:val="00BB709B"/>
    <w:rsid w:val="00BB71DB"/>
    <w:rsid w:val="00BB7292"/>
    <w:rsid w:val="00BB78F5"/>
    <w:rsid w:val="00BC0199"/>
    <w:rsid w:val="00BC0295"/>
    <w:rsid w:val="00BC2282"/>
    <w:rsid w:val="00BC22B6"/>
    <w:rsid w:val="00BC2348"/>
    <w:rsid w:val="00BC2359"/>
    <w:rsid w:val="00BC23F2"/>
    <w:rsid w:val="00BC2E0C"/>
    <w:rsid w:val="00BC2EC9"/>
    <w:rsid w:val="00BC3084"/>
    <w:rsid w:val="00BC319D"/>
    <w:rsid w:val="00BC37EF"/>
    <w:rsid w:val="00BC39DC"/>
    <w:rsid w:val="00BC3DAD"/>
    <w:rsid w:val="00BC4658"/>
    <w:rsid w:val="00BC497A"/>
    <w:rsid w:val="00BC4D27"/>
    <w:rsid w:val="00BC6067"/>
    <w:rsid w:val="00BC6525"/>
    <w:rsid w:val="00BC7EF1"/>
    <w:rsid w:val="00BC7F3C"/>
    <w:rsid w:val="00BC7F79"/>
    <w:rsid w:val="00BD0183"/>
    <w:rsid w:val="00BD060C"/>
    <w:rsid w:val="00BD0CC1"/>
    <w:rsid w:val="00BD0E62"/>
    <w:rsid w:val="00BD1494"/>
    <w:rsid w:val="00BD160A"/>
    <w:rsid w:val="00BD1930"/>
    <w:rsid w:val="00BD24C2"/>
    <w:rsid w:val="00BD2AFD"/>
    <w:rsid w:val="00BD2C2C"/>
    <w:rsid w:val="00BD3205"/>
    <w:rsid w:val="00BD39A3"/>
    <w:rsid w:val="00BD3C72"/>
    <w:rsid w:val="00BD3D44"/>
    <w:rsid w:val="00BD3E58"/>
    <w:rsid w:val="00BD48EE"/>
    <w:rsid w:val="00BD49FB"/>
    <w:rsid w:val="00BD5555"/>
    <w:rsid w:val="00BD5C16"/>
    <w:rsid w:val="00BD5D79"/>
    <w:rsid w:val="00BD6609"/>
    <w:rsid w:val="00BD674C"/>
    <w:rsid w:val="00BD6ED4"/>
    <w:rsid w:val="00BD6F26"/>
    <w:rsid w:val="00BD7250"/>
    <w:rsid w:val="00BE0227"/>
    <w:rsid w:val="00BE0387"/>
    <w:rsid w:val="00BE09B4"/>
    <w:rsid w:val="00BE0C7F"/>
    <w:rsid w:val="00BE116A"/>
    <w:rsid w:val="00BE1741"/>
    <w:rsid w:val="00BE343D"/>
    <w:rsid w:val="00BE34A3"/>
    <w:rsid w:val="00BE34B2"/>
    <w:rsid w:val="00BE35A8"/>
    <w:rsid w:val="00BE3716"/>
    <w:rsid w:val="00BE3D1A"/>
    <w:rsid w:val="00BE3EFC"/>
    <w:rsid w:val="00BE40C7"/>
    <w:rsid w:val="00BE414D"/>
    <w:rsid w:val="00BE4263"/>
    <w:rsid w:val="00BE42A0"/>
    <w:rsid w:val="00BE4BF0"/>
    <w:rsid w:val="00BE4C85"/>
    <w:rsid w:val="00BE54DE"/>
    <w:rsid w:val="00BE5827"/>
    <w:rsid w:val="00BE5F2B"/>
    <w:rsid w:val="00BE6267"/>
    <w:rsid w:val="00BF00E7"/>
    <w:rsid w:val="00BF010F"/>
    <w:rsid w:val="00BF018F"/>
    <w:rsid w:val="00BF0572"/>
    <w:rsid w:val="00BF0D8D"/>
    <w:rsid w:val="00BF139D"/>
    <w:rsid w:val="00BF1B4A"/>
    <w:rsid w:val="00BF1FCB"/>
    <w:rsid w:val="00BF2168"/>
    <w:rsid w:val="00BF2190"/>
    <w:rsid w:val="00BF2A91"/>
    <w:rsid w:val="00BF2FAB"/>
    <w:rsid w:val="00BF36C2"/>
    <w:rsid w:val="00BF40D2"/>
    <w:rsid w:val="00BF45BC"/>
    <w:rsid w:val="00BF4621"/>
    <w:rsid w:val="00BF4AAF"/>
    <w:rsid w:val="00BF4AB2"/>
    <w:rsid w:val="00BF4AB8"/>
    <w:rsid w:val="00BF5079"/>
    <w:rsid w:val="00BF5311"/>
    <w:rsid w:val="00BF59CB"/>
    <w:rsid w:val="00BF5B5E"/>
    <w:rsid w:val="00BF5BD6"/>
    <w:rsid w:val="00BF5C36"/>
    <w:rsid w:val="00BF6255"/>
    <w:rsid w:val="00BF6483"/>
    <w:rsid w:val="00BF657A"/>
    <w:rsid w:val="00BF672A"/>
    <w:rsid w:val="00BF6917"/>
    <w:rsid w:val="00BF6BE4"/>
    <w:rsid w:val="00BF6D2E"/>
    <w:rsid w:val="00BF79D5"/>
    <w:rsid w:val="00BF7B60"/>
    <w:rsid w:val="00C00248"/>
    <w:rsid w:val="00C0033C"/>
    <w:rsid w:val="00C00CF8"/>
    <w:rsid w:val="00C00EF8"/>
    <w:rsid w:val="00C013D8"/>
    <w:rsid w:val="00C02BC0"/>
    <w:rsid w:val="00C02E1E"/>
    <w:rsid w:val="00C0300C"/>
    <w:rsid w:val="00C03BE5"/>
    <w:rsid w:val="00C03D3B"/>
    <w:rsid w:val="00C03F20"/>
    <w:rsid w:val="00C03F95"/>
    <w:rsid w:val="00C0433B"/>
    <w:rsid w:val="00C04694"/>
    <w:rsid w:val="00C04BB6"/>
    <w:rsid w:val="00C05618"/>
    <w:rsid w:val="00C05AFC"/>
    <w:rsid w:val="00C0634B"/>
    <w:rsid w:val="00C07090"/>
    <w:rsid w:val="00C0712B"/>
    <w:rsid w:val="00C073AF"/>
    <w:rsid w:val="00C079C4"/>
    <w:rsid w:val="00C07AD0"/>
    <w:rsid w:val="00C07C17"/>
    <w:rsid w:val="00C07C8B"/>
    <w:rsid w:val="00C1019B"/>
    <w:rsid w:val="00C1076C"/>
    <w:rsid w:val="00C108FC"/>
    <w:rsid w:val="00C10A39"/>
    <w:rsid w:val="00C10D32"/>
    <w:rsid w:val="00C11587"/>
    <w:rsid w:val="00C11A7D"/>
    <w:rsid w:val="00C11DCA"/>
    <w:rsid w:val="00C11F34"/>
    <w:rsid w:val="00C12021"/>
    <w:rsid w:val="00C1204A"/>
    <w:rsid w:val="00C12656"/>
    <w:rsid w:val="00C1290E"/>
    <w:rsid w:val="00C12DE7"/>
    <w:rsid w:val="00C12FDF"/>
    <w:rsid w:val="00C13236"/>
    <w:rsid w:val="00C13806"/>
    <w:rsid w:val="00C139C5"/>
    <w:rsid w:val="00C13A72"/>
    <w:rsid w:val="00C141CD"/>
    <w:rsid w:val="00C14961"/>
    <w:rsid w:val="00C15359"/>
    <w:rsid w:val="00C155F5"/>
    <w:rsid w:val="00C16E1D"/>
    <w:rsid w:val="00C1749B"/>
    <w:rsid w:val="00C17A7F"/>
    <w:rsid w:val="00C17EE9"/>
    <w:rsid w:val="00C207F3"/>
    <w:rsid w:val="00C20B90"/>
    <w:rsid w:val="00C20DB5"/>
    <w:rsid w:val="00C21990"/>
    <w:rsid w:val="00C220DF"/>
    <w:rsid w:val="00C225A6"/>
    <w:rsid w:val="00C2286F"/>
    <w:rsid w:val="00C2367D"/>
    <w:rsid w:val="00C23AA8"/>
    <w:rsid w:val="00C246D3"/>
    <w:rsid w:val="00C249DA"/>
    <w:rsid w:val="00C2523C"/>
    <w:rsid w:val="00C2541C"/>
    <w:rsid w:val="00C2615B"/>
    <w:rsid w:val="00C2698D"/>
    <w:rsid w:val="00C26B83"/>
    <w:rsid w:val="00C27132"/>
    <w:rsid w:val="00C27B90"/>
    <w:rsid w:val="00C30E2E"/>
    <w:rsid w:val="00C3136A"/>
    <w:rsid w:val="00C321C8"/>
    <w:rsid w:val="00C324D9"/>
    <w:rsid w:val="00C32A6F"/>
    <w:rsid w:val="00C331EE"/>
    <w:rsid w:val="00C33371"/>
    <w:rsid w:val="00C3354B"/>
    <w:rsid w:val="00C3356C"/>
    <w:rsid w:val="00C33EAF"/>
    <w:rsid w:val="00C33F06"/>
    <w:rsid w:val="00C35351"/>
    <w:rsid w:val="00C354A3"/>
    <w:rsid w:val="00C35A9D"/>
    <w:rsid w:val="00C35EFE"/>
    <w:rsid w:val="00C35F94"/>
    <w:rsid w:val="00C36214"/>
    <w:rsid w:val="00C366CD"/>
    <w:rsid w:val="00C366D8"/>
    <w:rsid w:val="00C37BF7"/>
    <w:rsid w:val="00C403AD"/>
    <w:rsid w:val="00C40740"/>
    <w:rsid w:val="00C41170"/>
    <w:rsid w:val="00C41498"/>
    <w:rsid w:val="00C41EA7"/>
    <w:rsid w:val="00C4237A"/>
    <w:rsid w:val="00C42E16"/>
    <w:rsid w:val="00C4335F"/>
    <w:rsid w:val="00C43401"/>
    <w:rsid w:val="00C445FD"/>
    <w:rsid w:val="00C4470C"/>
    <w:rsid w:val="00C4492B"/>
    <w:rsid w:val="00C44955"/>
    <w:rsid w:val="00C44AFD"/>
    <w:rsid w:val="00C4530A"/>
    <w:rsid w:val="00C453D0"/>
    <w:rsid w:val="00C45BF1"/>
    <w:rsid w:val="00C45C81"/>
    <w:rsid w:val="00C45EB9"/>
    <w:rsid w:val="00C46091"/>
    <w:rsid w:val="00C46451"/>
    <w:rsid w:val="00C4655F"/>
    <w:rsid w:val="00C4687A"/>
    <w:rsid w:val="00C46B7A"/>
    <w:rsid w:val="00C475CD"/>
    <w:rsid w:val="00C47808"/>
    <w:rsid w:val="00C47BCE"/>
    <w:rsid w:val="00C500EF"/>
    <w:rsid w:val="00C502DB"/>
    <w:rsid w:val="00C50E0F"/>
    <w:rsid w:val="00C50FE0"/>
    <w:rsid w:val="00C51261"/>
    <w:rsid w:val="00C517BA"/>
    <w:rsid w:val="00C51DBC"/>
    <w:rsid w:val="00C52859"/>
    <w:rsid w:val="00C52E26"/>
    <w:rsid w:val="00C53862"/>
    <w:rsid w:val="00C53B45"/>
    <w:rsid w:val="00C53D84"/>
    <w:rsid w:val="00C54412"/>
    <w:rsid w:val="00C54633"/>
    <w:rsid w:val="00C546D0"/>
    <w:rsid w:val="00C550DD"/>
    <w:rsid w:val="00C55AB4"/>
    <w:rsid w:val="00C564C6"/>
    <w:rsid w:val="00C566BC"/>
    <w:rsid w:val="00C5691E"/>
    <w:rsid w:val="00C56CB0"/>
    <w:rsid w:val="00C570A1"/>
    <w:rsid w:val="00C606B6"/>
    <w:rsid w:val="00C6096A"/>
    <w:rsid w:val="00C60D7A"/>
    <w:rsid w:val="00C61375"/>
    <w:rsid w:val="00C614DC"/>
    <w:rsid w:val="00C61635"/>
    <w:rsid w:val="00C61A48"/>
    <w:rsid w:val="00C61DF5"/>
    <w:rsid w:val="00C61FC4"/>
    <w:rsid w:val="00C62721"/>
    <w:rsid w:val="00C62A20"/>
    <w:rsid w:val="00C62A47"/>
    <w:rsid w:val="00C62A56"/>
    <w:rsid w:val="00C62AC2"/>
    <w:rsid w:val="00C63852"/>
    <w:rsid w:val="00C6390C"/>
    <w:rsid w:val="00C64064"/>
    <w:rsid w:val="00C6443D"/>
    <w:rsid w:val="00C64834"/>
    <w:rsid w:val="00C64C53"/>
    <w:rsid w:val="00C64EA8"/>
    <w:rsid w:val="00C64F7D"/>
    <w:rsid w:val="00C657BA"/>
    <w:rsid w:val="00C6586F"/>
    <w:rsid w:val="00C66AA6"/>
    <w:rsid w:val="00C66B61"/>
    <w:rsid w:val="00C67528"/>
    <w:rsid w:val="00C70743"/>
    <w:rsid w:val="00C70F92"/>
    <w:rsid w:val="00C70FEB"/>
    <w:rsid w:val="00C710B3"/>
    <w:rsid w:val="00C714E7"/>
    <w:rsid w:val="00C71A8D"/>
    <w:rsid w:val="00C720B7"/>
    <w:rsid w:val="00C74067"/>
    <w:rsid w:val="00C74370"/>
    <w:rsid w:val="00C74454"/>
    <w:rsid w:val="00C746D8"/>
    <w:rsid w:val="00C747F7"/>
    <w:rsid w:val="00C74FEC"/>
    <w:rsid w:val="00C75695"/>
    <w:rsid w:val="00C75B02"/>
    <w:rsid w:val="00C75DD1"/>
    <w:rsid w:val="00C75E97"/>
    <w:rsid w:val="00C75EB7"/>
    <w:rsid w:val="00C760A2"/>
    <w:rsid w:val="00C76841"/>
    <w:rsid w:val="00C77C21"/>
    <w:rsid w:val="00C80080"/>
    <w:rsid w:val="00C802E9"/>
    <w:rsid w:val="00C80E30"/>
    <w:rsid w:val="00C815C4"/>
    <w:rsid w:val="00C81BEC"/>
    <w:rsid w:val="00C81CE1"/>
    <w:rsid w:val="00C81E64"/>
    <w:rsid w:val="00C81FC9"/>
    <w:rsid w:val="00C820F8"/>
    <w:rsid w:val="00C829E4"/>
    <w:rsid w:val="00C82A2A"/>
    <w:rsid w:val="00C82C5F"/>
    <w:rsid w:val="00C82CA1"/>
    <w:rsid w:val="00C83891"/>
    <w:rsid w:val="00C83C3F"/>
    <w:rsid w:val="00C83F6C"/>
    <w:rsid w:val="00C83FBE"/>
    <w:rsid w:val="00C84122"/>
    <w:rsid w:val="00C841B0"/>
    <w:rsid w:val="00C8435B"/>
    <w:rsid w:val="00C84713"/>
    <w:rsid w:val="00C85024"/>
    <w:rsid w:val="00C85E3B"/>
    <w:rsid w:val="00C86114"/>
    <w:rsid w:val="00C86357"/>
    <w:rsid w:val="00C86C26"/>
    <w:rsid w:val="00C876F8"/>
    <w:rsid w:val="00C87744"/>
    <w:rsid w:val="00C87F14"/>
    <w:rsid w:val="00C90205"/>
    <w:rsid w:val="00C910DB"/>
    <w:rsid w:val="00C91A7A"/>
    <w:rsid w:val="00C921FF"/>
    <w:rsid w:val="00C92D73"/>
    <w:rsid w:val="00C92DD7"/>
    <w:rsid w:val="00C937AA"/>
    <w:rsid w:val="00C93C4D"/>
    <w:rsid w:val="00C940EF"/>
    <w:rsid w:val="00C94B1A"/>
    <w:rsid w:val="00C94CE4"/>
    <w:rsid w:val="00C9524B"/>
    <w:rsid w:val="00C955E4"/>
    <w:rsid w:val="00C956DD"/>
    <w:rsid w:val="00C95CF8"/>
    <w:rsid w:val="00C95DF8"/>
    <w:rsid w:val="00C964FA"/>
    <w:rsid w:val="00C96725"/>
    <w:rsid w:val="00C96A75"/>
    <w:rsid w:val="00C96F71"/>
    <w:rsid w:val="00C978D2"/>
    <w:rsid w:val="00CA0597"/>
    <w:rsid w:val="00CA078F"/>
    <w:rsid w:val="00CA0C8F"/>
    <w:rsid w:val="00CA1BB3"/>
    <w:rsid w:val="00CA21E5"/>
    <w:rsid w:val="00CA2572"/>
    <w:rsid w:val="00CA2621"/>
    <w:rsid w:val="00CA2B67"/>
    <w:rsid w:val="00CA2CC9"/>
    <w:rsid w:val="00CA3554"/>
    <w:rsid w:val="00CA3EAE"/>
    <w:rsid w:val="00CA403A"/>
    <w:rsid w:val="00CA4366"/>
    <w:rsid w:val="00CA46ED"/>
    <w:rsid w:val="00CA4E97"/>
    <w:rsid w:val="00CA4F9B"/>
    <w:rsid w:val="00CA5040"/>
    <w:rsid w:val="00CA515F"/>
    <w:rsid w:val="00CA5278"/>
    <w:rsid w:val="00CA5365"/>
    <w:rsid w:val="00CA54BF"/>
    <w:rsid w:val="00CA5C4F"/>
    <w:rsid w:val="00CA5E64"/>
    <w:rsid w:val="00CA6A0F"/>
    <w:rsid w:val="00CA75EE"/>
    <w:rsid w:val="00CA7B4E"/>
    <w:rsid w:val="00CA7D05"/>
    <w:rsid w:val="00CB04B9"/>
    <w:rsid w:val="00CB0C09"/>
    <w:rsid w:val="00CB0F0D"/>
    <w:rsid w:val="00CB16EF"/>
    <w:rsid w:val="00CB170E"/>
    <w:rsid w:val="00CB1CC7"/>
    <w:rsid w:val="00CB21F7"/>
    <w:rsid w:val="00CB24EB"/>
    <w:rsid w:val="00CB2733"/>
    <w:rsid w:val="00CB29A7"/>
    <w:rsid w:val="00CB2B1B"/>
    <w:rsid w:val="00CB2B43"/>
    <w:rsid w:val="00CB2BA4"/>
    <w:rsid w:val="00CB2C69"/>
    <w:rsid w:val="00CB3057"/>
    <w:rsid w:val="00CB3C76"/>
    <w:rsid w:val="00CB3D5A"/>
    <w:rsid w:val="00CB40EE"/>
    <w:rsid w:val="00CB44AF"/>
    <w:rsid w:val="00CB4E57"/>
    <w:rsid w:val="00CB5143"/>
    <w:rsid w:val="00CB539C"/>
    <w:rsid w:val="00CB575B"/>
    <w:rsid w:val="00CB5982"/>
    <w:rsid w:val="00CB5AD3"/>
    <w:rsid w:val="00CB7921"/>
    <w:rsid w:val="00CB7B98"/>
    <w:rsid w:val="00CB7BBB"/>
    <w:rsid w:val="00CB7F83"/>
    <w:rsid w:val="00CC0181"/>
    <w:rsid w:val="00CC036B"/>
    <w:rsid w:val="00CC087B"/>
    <w:rsid w:val="00CC1A61"/>
    <w:rsid w:val="00CC1B78"/>
    <w:rsid w:val="00CC2055"/>
    <w:rsid w:val="00CC22E2"/>
    <w:rsid w:val="00CC2916"/>
    <w:rsid w:val="00CC3292"/>
    <w:rsid w:val="00CC3312"/>
    <w:rsid w:val="00CC3641"/>
    <w:rsid w:val="00CC36E5"/>
    <w:rsid w:val="00CC4018"/>
    <w:rsid w:val="00CC42EB"/>
    <w:rsid w:val="00CC4421"/>
    <w:rsid w:val="00CC4677"/>
    <w:rsid w:val="00CC479D"/>
    <w:rsid w:val="00CC4E2D"/>
    <w:rsid w:val="00CC5934"/>
    <w:rsid w:val="00CC59BB"/>
    <w:rsid w:val="00CC5AB1"/>
    <w:rsid w:val="00CC5B43"/>
    <w:rsid w:val="00CC6093"/>
    <w:rsid w:val="00CC6F9E"/>
    <w:rsid w:val="00CC73FA"/>
    <w:rsid w:val="00CC79C9"/>
    <w:rsid w:val="00CC7A17"/>
    <w:rsid w:val="00CD03A8"/>
    <w:rsid w:val="00CD0426"/>
    <w:rsid w:val="00CD052F"/>
    <w:rsid w:val="00CD0946"/>
    <w:rsid w:val="00CD0979"/>
    <w:rsid w:val="00CD0EC0"/>
    <w:rsid w:val="00CD17AC"/>
    <w:rsid w:val="00CD21B2"/>
    <w:rsid w:val="00CD2395"/>
    <w:rsid w:val="00CD2560"/>
    <w:rsid w:val="00CD2F52"/>
    <w:rsid w:val="00CD35E0"/>
    <w:rsid w:val="00CD3E30"/>
    <w:rsid w:val="00CD40B0"/>
    <w:rsid w:val="00CD4250"/>
    <w:rsid w:val="00CD42D3"/>
    <w:rsid w:val="00CD6A4B"/>
    <w:rsid w:val="00CD6BDF"/>
    <w:rsid w:val="00CD6E78"/>
    <w:rsid w:val="00CD7AA8"/>
    <w:rsid w:val="00CE007A"/>
    <w:rsid w:val="00CE045E"/>
    <w:rsid w:val="00CE0957"/>
    <w:rsid w:val="00CE11B5"/>
    <w:rsid w:val="00CE151B"/>
    <w:rsid w:val="00CE16EE"/>
    <w:rsid w:val="00CE193A"/>
    <w:rsid w:val="00CE1949"/>
    <w:rsid w:val="00CE199C"/>
    <w:rsid w:val="00CE21D3"/>
    <w:rsid w:val="00CE2920"/>
    <w:rsid w:val="00CE2E09"/>
    <w:rsid w:val="00CE3181"/>
    <w:rsid w:val="00CE48CC"/>
    <w:rsid w:val="00CE4A11"/>
    <w:rsid w:val="00CE4F49"/>
    <w:rsid w:val="00CE5163"/>
    <w:rsid w:val="00CE589B"/>
    <w:rsid w:val="00CE5B38"/>
    <w:rsid w:val="00CE619B"/>
    <w:rsid w:val="00CE647E"/>
    <w:rsid w:val="00CE64CA"/>
    <w:rsid w:val="00CE6C06"/>
    <w:rsid w:val="00CE6DA1"/>
    <w:rsid w:val="00CE6E6C"/>
    <w:rsid w:val="00CE71AD"/>
    <w:rsid w:val="00CE778F"/>
    <w:rsid w:val="00CF025C"/>
    <w:rsid w:val="00CF06E9"/>
    <w:rsid w:val="00CF095E"/>
    <w:rsid w:val="00CF0AEB"/>
    <w:rsid w:val="00CF1145"/>
    <w:rsid w:val="00CF1286"/>
    <w:rsid w:val="00CF1A60"/>
    <w:rsid w:val="00CF1A7B"/>
    <w:rsid w:val="00CF1CB3"/>
    <w:rsid w:val="00CF2413"/>
    <w:rsid w:val="00CF3333"/>
    <w:rsid w:val="00CF36A2"/>
    <w:rsid w:val="00CF3929"/>
    <w:rsid w:val="00CF441C"/>
    <w:rsid w:val="00CF470E"/>
    <w:rsid w:val="00CF4AD2"/>
    <w:rsid w:val="00CF4CF3"/>
    <w:rsid w:val="00CF4D0C"/>
    <w:rsid w:val="00CF610C"/>
    <w:rsid w:val="00CF61A3"/>
    <w:rsid w:val="00CF62A5"/>
    <w:rsid w:val="00CF6373"/>
    <w:rsid w:val="00CF6BCC"/>
    <w:rsid w:val="00CF6CA2"/>
    <w:rsid w:val="00CF6E97"/>
    <w:rsid w:val="00CF7270"/>
    <w:rsid w:val="00CF7A75"/>
    <w:rsid w:val="00D00512"/>
    <w:rsid w:val="00D0084F"/>
    <w:rsid w:val="00D00A1C"/>
    <w:rsid w:val="00D01E0B"/>
    <w:rsid w:val="00D01F26"/>
    <w:rsid w:val="00D022FF"/>
    <w:rsid w:val="00D02754"/>
    <w:rsid w:val="00D039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66BF"/>
    <w:rsid w:val="00D06BB7"/>
    <w:rsid w:val="00D06CE4"/>
    <w:rsid w:val="00D06ECE"/>
    <w:rsid w:val="00D07138"/>
    <w:rsid w:val="00D10120"/>
    <w:rsid w:val="00D105F1"/>
    <w:rsid w:val="00D107C2"/>
    <w:rsid w:val="00D10C5B"/>
    <w:rsid w:val="00D10FE9"/>
    <w:rsid w:val="00D113D0"/>
    <w:rsid w:val="00D12675"/>
    <w:rsid w:val="00D12904"/>
    <w:rsid w:val="00D12B95"/>
    <w:rsid w:val="00D1316B"/>
    <w:rsid w:val="00D13D04"/>
    <w:rsid w:val="00D1405F"/>
    <w:rsid w:val="00D14156"/>
    <w:rsid w:val="00D1474C"/>
    <w:rsid w:val="00D14A03"/>
    <w:rsid w:val="00D14DF9"/>
    <w:rsid w:val="00D15CDD"/>
    <w:rsid w:val="00D15DD2"/>
    <w:rsid w:val="00D16166"/>
    <w:rsid w:val="00D164E5"/>
    <w:rsid w:val="00D167DD"/>
    <w:rsid w:val="00D16911"/>
    <w:rsid w:val="00D16ED8"/>
    <w:rsid w:val="00D16EF1"/>
    <w:rsid w:val="00D1730C"/>
    <w:rsid w:val="00D176E0"/>
    <w:rsid w:val="00D17744"/>
    <w:rsid w:val="00D20141"/>
    <w:rsid w:val="00D202F6"/>
    <w:rsid w:val="00D20B6E"/>
    <w:rsid w:val="00D20F56"/>
    <w:rsid w:val="00D21182"/>
    <w:rsid w:val="00D216C4"/>
    <w:rsid w:val="00D21736"/>
    <w:rsid w:val="00D219F4"/>
    <w:rsid w:val="00D21DBD"/>
    <w:rsid w:val="00D2211B"/>
    <w:rsid w:val="00D22309"/>
    <w:rsid w:val="00D2234F"/>
    <w:rsid w:val="00D223AD"/>
    <w:rsid w:val="00D2257C"/>
    <w:rsid w:val="00D23491"/>
    <w:rsid w:val="00D235A4"/>
    <w:rsid w:val="00D24112"/>
    <w:rsid w:val="00D24E3A"/>
    <w:rsid w:val="00D24FCE"/>
    <w:rsid w:val="00D25497"/>
    <w:rsid w:val="00D2607B"/>
    <w:rsid w:val="00D2638C"/>
    <w:rsid w:val="00D26963"/>
    <w:rsid w:val="00D26E2E"/>
    <w:rsid w:val="00D27030"/>
    <w:rsid w:val="00D27A94"/>
    <w:rsid w:val="00D27DDD"/>
    <w:rsid w:val="00D308E7"/>
    <w:rsid w:val="00D30A32"/>
    <w:rsid w:val="00D3191D"/>
    <w:rsid w:val="00D31AB4"/>
    <w:rsid w:val="00D31B31"/>
    <w:rsid w:val="00D33150"/>
    <w:rsid w:val="00D33380"/>
    <w:rsid w:val="00D339D8"/>
    <w:rsid w:val="00D33CC4"/>
    <w:rsid w:val="00D3407A"/>
    <w:rsid w:val="00D34860"/>
    <w:rsid w:val="00D34D45"/>
    <w:rsid w:val="00D34D62"/>
    <w:rsid w:val="00D35274"/>
    <w:rsid w:val="00D354D8"/>
    <w:rsid w:val="00D35EFE"/>
    <w:rsid w:val="00D362C4"/>
    <w:rsid w:val="00D36312"/>
    <w:rsid w:val="00D36A5F"/>
    <w:rsid w:val="00D37229"/>
    <w:rsid w:val="00D373C2"/>
    <w:rsid w:val="00D3790F"/>
    <w:rsid w:val="00D37CF7"/>
    <w:rsid w:val="00D37EA4"/>
    <w:rsid w:val="00D37F8A"/>
    <w:rsid w:val="00D40384"/>
    <w:rsid w:val="00D40478"/>
    <w:rsid w:val="00D4069E"/>
    <w:rsid w:val="00D407E0"/>
    <w:rsid w:val="00D4084C"/>
    <w:rsid w:val="00D40E57"/>
    <w:rsid w:val="00D420EA"/>
    <w:rsid w:val="00D42914"/>
    <w:rsid w:val="00D42D03"/>
    <w:rsid w:val="00D42E02"/>
    <w:rsid w:val="00D43888"/>
    <w:rsid w:val="00D44551"/>
    <w:rsid w:val="00D445D5"/>
    <w:rsid w:val="00D44619"/>
    <w:rsid w:val="00D44E98"/>
    <w:rsid w:val="00D451B1"/>
    <w:rsid w:val="00D45AE6"/>
    <w:rsid w:val="00D466FB"/>
    <w:rsid w:val="00D46BF9"/>
    <w:rsid w:val="00D46D86"/>
    <w:rsid w:val="00D46FA3"/>
    <w:rsid w:val="00D470D3"/>
    <w:rsid w:val="00D47339"/>
    <w:rsid w:val="00D4756B"/>
    <w:rsid w:val="00D47741"/>
    <w:rsid w:val="00D4792B"/>
    <w:rsid w:val="00D5066E"/>
    <w:rsid w:val="00D5149B"/>
    <w:rsid w:val="00D51B4D"/>
    <w:rsid w:val="00D5205E"/>
    <w:rsid w:val="00D521AB"/>
    <w:rsid w:val="00D5241E"/>
    <w:rsid w:val="00D524F0"/>
    <w:rsid w:val="00D526FE"/>
    <w:rsid w:val="00D52CF9"/>
    <w:rsid w:val="00D52DB4"/>
    <w:rsid w:val="00D52DDA"/>
    <w:rsid w:val="00D52FC2"/>
    <w:rsid w:val="00D53B46"/>
    <w:rsid w:val="00D53D2E"/>
    <w:rsid w:val="00D5450E"/>
    <w:rsid w:val="00D549AD"/>
    <w:rsid w:val="00D552F3"/>
    <w:rsid w:val="00D55C0F"/>
    <w:rsid w:val="00D55F37"/>
    <w:rsid w:val="00D56532"/>
    <w:rsid w:val="00D56FDB"/>
    <w:rsid w:val="00D574A3"/>
    <w:rsid w:val="00D57679"/>
    <w:rsid w:val="00D57941"/>
    <w:rsid w:val="00D57B1B"/>
    <w:rsid w:val="00D60331"/>
    <w:rsid w:val="00D609AC"/>
    <w:rsid w:val="00D61148"/>
    <w:rsid w:val="00D61F17"/>
    <w:rsid w:val="00D61FC1"/>
    <w:rsid w:val="00D6238F"/>
    <w:rsid w:val="00D6283C"/>
    <w:rsid w:val="00D62DCB"/>
    <w:rsid w:val="00D63635"/>
    <w:rsid w:val="00D63720"/>
    <w:rsid w:val="00D63D66"/>
    <w:rsid w:val="00D63FD6"/>
    <w:rsid w:val="00D646F9"/>
    <w:rsid w:val="00D647EB"/>
    <w:rsid w:val="00D64A81"/>
    <w:rsid w:val="00D64D89"/>
    <w:rsid w:val="00D65AB8"/>
    <w:rsid w:val="00D65EA7"/>
    <w:rsid w:val="00D65F88"/>
    <w:rsid w:val="00D665E0"/>
    <w:rsid w:val="00D668C6"/>
    <w:rsid w:val="00D66D96"/>
    <w:rsid w:val="00D66DFB"/>
    <w:rsid w:val="00D6788A"/>
    <w:rsid w:val="00D67969"/>
    <w:rsid w:val="00D7016C"/>
    <w:rsid w:val="00D704E3"/>
    <w:rsid w:val="00D70EA1"/>
    <w:rsid w:val="00D715F5"/>
    <w:rsid w:val="00D7196F"/>
    <w:rsid w:val="00D71D09"/>
    <w:rsid w:val="00D720AF"/>
    <w:rsid w:val="00D72300"/>
    <w:rsid w:val="00D72369"/>
    <w:rsid w:val="00D7242A"/>
    <w:rsid w:val="00D72A34"/>
    <w:rsid w:val="00D72ECC"/>
    <w:rsid w:val="00D72F99"/>
    <w:rsid w:val="00D74387"/>
    <w:rsid w:val="00D74A69"/>
    <w:rsid w:val="00D75995"/>
    <w:rsid w:val="00D75EC4"/>
    <w:rsid w:val="00D75FF9"/>
    <w:rsid w:val="00D761B0"/>
    <w:rsid w:val="00D768BB"/>
    <w:rsid w:val="00D76C48"/>
    <w:rsid w:val="00D76CFC"/>
    <w:rsid w:val="00D77052"/>
    <w:rsid w:val="00D7712A"/>
    <w:rsid w:val="00D771AF"/>
    <w:rsid w:val="00D775BE"/>
    <w:rsid w:val="00D779CD"/>
    <w:rsid w:val="00D779FE"/>
    <w:rsid w:val="00D8040F"/>
    <w:rsid w:val="00D80E46"/>
    <w:rsid w:val="00D8143B"/>
    <w:rsid w:val="00D81490"/>
    <w:rsid w:val="00D81BDC"/>
    <w:rsid w:val="00D83132"/>
    <w:rsid w:val="00D832AD"/>
    <w:rsid w:val="00D83C21"/>
    <w:rsid w:val="00D83E2B"/>
    <w:rsid w:val="00D83F8E"/>
    <w:rsid w:val="00D83FD8"/>
    <w:rsid w:val="00D84707"/>
    <w:rsid w:val="00D8552D"/>
    <w:rsid w:val="00D8569E"/>
    <w:rsid w:val="00D859DD"/>
    <w:rsid w:val="00D85D5F"/>
    <w:rsid w:val="00D871D7"/>
    <w:rsid w:val="00D8744B"/>
    <w:rsid w:val="00D87DF4"/>
    <w:rsid w:val="00D90250"/>
    <w:rsid w:val="00D90831"/>
    <w:rsid w:val="00D91897"/>
    <w:rsid w:val="00D92114"/>
    <w:rsid w:val="00D9258B"/>
    <w:rsid w:val="00D92DEF"/>
    <w:rsid w:val="00D92FD8"/>
    <w:rsid w:val="00D934E2"/>
    <w:rsid w:val="00D94524"/>
    <w:rsid w:val="00D94773"/>
    <w:rsid w:val="00D94983"/>
    <w:rsid w:val="00D94BA3"/>
    <w:rsid w:val="00D94D01"/>
    <w:rsid w:val="00D9500B"/>
    <w:rsid w:val="00D95589"/>
    <w:rsid w:val="00D96433"/>
    <w:rsid w:val="00D971D1"/>
    <w:rsid w:val="00D97A76"/>
    <w:rsid w:val="00D97B6D"/>
    <w:rsid w:val="00D97F64"/>
    <w:rsid w:val="00DA002B"/>
    <w:rsid w:val="00DA0A8B"/>
    <w:rsid w:val="00DA0EE5"/>
    <w:rsid w:val="00DA116D"/>
    <w:rsid w:val="00DA16C4"/>
    <w:rsid w:val="00DA2C50"/>
    <w:rsid w:val="00DA2D8E"/>
    <w:rsid w:val="00DA3D5F"/>
    <w:rsid w:val="00DA3E23"/>
    <w:rsid w:val="00DA3F08"/>
    <w:rsid w:val="00DA41ED"/>
    <w:rsid w:val="00DA4964"/>
    <w:rsid w:val="00DA4DEC"/>
    <w:rsid w:val="00DA5464"/>
    <w:rsid w:val="00DA54EC"/>
    <w:rsid w:val="00DA57EA"/>
    <w:rsid w:val="00DA58BD"/>
    <w:rsid w:val="00DA5BDE"/>
    <w:rsid w:val="00DA5D68"/>
    <w:rsid w:val="00DA5F72"/>
    <w:rsid w:val="00DA6E31"/>
    <w:rsid w:val="00DA6FB5"/>
    <w:rsid w:val="00DA7242"/>
    <w:rsid w:val="00DA7288"/>
    <w:rsid w:val="00DA7729"/>
    <w:rsid w:val="00DA78DF"/>
    <w:rsid w:val="00DA7B14"/>
    <w:rsid w:val="00DA7B6A"/>
    <w:rsid w:val="00DA7E21"/>
    <w:rsid w:val="00DB021F"/>
    <w:rsid w:val="00DB0E7F"/>
    <w:rsid w:val="00DB1C03"/>
    <w:rsid w:val="00DB2236"/>
    <w:rsid w:val="00DB2605"/>
    <w:rsid w:val="00DB2828"/>
    <w:rsid w:val="00DB29BF"/>
    <w:rsid w:val="00DB2E47"/>
    <w:rsid w:val="00DB4A67"/>
    <w:rsid w:val="00DB5328"/>
    <w:rsid w:val="00DB5D27"/>
    <w:rsid w:val="00DB5D2E"/>
    <w:rsid w:val="00DB60CD"/>
    <w:rsid w:val="00DB6548"/>
    <w:rsid w:val="00DB6A75"/>
    <w:rsid w:val="00DB6B58"/>
    <w:rsid w:val="00DB71CB"/>
    <w:rsid w:val="00DB7293"/>
    <w:rsid w:val="00DB730B"/>
    <w:rsid w:val="00DB73B1"/>
    <w:rsid w:val="00DB75A1"/>
    <w:rsid w:val="00DB78A8"/>
    <w:rsid w:val="00DB7A33"/>
    <w:rsid w:val="00DB7B4F"/>
    <w:rsid w:val="00DC0A24"/>
    <w:rsid w:val="00DC0A95"/>
    <w:rsid w:val="00DC0FB4"/>
    <w:rsid w:val="00DC1838"/>
    <w:rsid w:val="00DC184A"/>
    <w:rsid w:val="00DC199E"/>
    <w:rsid w:val="00DC2551"/>
    <w:rsid w:val="00DC2602"/>
    <w:rsid w:val="00DC26F7"/>
    <w:rsid w:val="00DC3637"/>
    <w:rsid w:val="00DC3A97"/>
    <w:rsid w:val="00DC3FC5"/>
    <w:rsid w:val="00DC44CF"/>
    <w:rsid w:val="00DC45DE"/>
    <w:rsid w:val="00DC4664"/>
    <w:rsid w:val="00DC4C47"/>
    <w:rsid w:val="00DC5119"/>
    <w:rsid w:val="00DC5970"/>
    <w:rsid w:val="00DC5CC0"/>
    <w:rsid w:val="00DC5E23"/>
    <w:rsid w:val="00DC5FFD"/>
    <w:rsid w:val="00DC6373"/>
    <w:rsid w:val="00DC6487"/>
    <w:rsid w:val="00DC6F2A"/>
    <w:rsid w:val="00DC769E"/>
    <w:rsid w:val="00DC7732"/>
    <w:rsid w:val="00DC7D39"/>
    <w:rsid w:val="00DC7D60"/>
    <w:rsid w:val="00DD0205"/>
    <w:rsid w:val="00DD02B8"/>
    <w:rsid w:val="00DD06BD"/>
    <w:rsid w:val="00DD07FF"/>
    <w:rsid w:val="00DD0A7B"/>
    <w:rsid w:val="00DD0E2B"/>
    <w:rsid w:val="00DD10EC"/>
    <w:rsid w:val="00DD1A57"/>
    <w:rsid w:val="00DD1BA4"/>
    <w:rsid w:val="00DD1FB1"/>
    <w:rsid w:val="00DD2A03"/>
    <w:rsid w:val="00DD3367"/>
    <w:rsid w:val="00DD3708"/>
    <w:rsid w:val="00DD3A1B"/>
    <w:rsid w:val="00DD3AE7"/>
    <w:rsid w:val="00DD3FE1"/>
    <w:rsid w:val="00DD6359"/>
    <w:rsid w:val="00DD72AD"/>
    <w:rsid w:val="00DD79B2"/>
    <w:rsid w:val="00DE0216"/>
    <w:rsid w:val="00DE086C"/>
    <w:rsid w:val="00DE0BE5"/>
    <w:rsid w:val="00DE1311"/>
    <w:rsid w:val="00DE14D8"/>
    <w:rsid w:val="00DE191D"/>
    <w:rsid w:val="00DE1B7D"/>
    <w:rsid w:val="00DE1CD0"/>
    <w:rsid w:val="00DE2247"/>
    <w:rsid w:val="00DE2E38"/>
    <w:rsid w:val="00DE334F"/>
    <w:rsid w:val="00DE35AD"/>
    <w:rsid w:val="00DE393E"/>
    <w:rsid w:val="00DE3DF1"/>
    <w:rsid w:val="00DE3E49"/>
    <w:rsid w:val="00DE3EB6"/>
    <w:rsid w:val="00DE43ED"/>
    <w:rsid w:val="00DE441C"/>
    <w:rsid w:val="00DE4F46"/>
    <w:rsid w:val="00DE5052"/>
    <w:rsid w:val="00DE5481"/>
    <w:rsid w:val="00DE5551"/>
    <w:rsid w:val="00DE5A51"/>
    <w:rsid w:val="00DE60B8"/>
    <w:rsid w:val="00DE682E"/>
    <w:rsid w:val="00DE68AB"/>
    <w:rsid w:val="00DE7087"/>
    <w:rsid w:val="00DE78BA"/>
    <w:rsid w:val="00DE7B96"/>
    <w:rsid w:val="00DF06AF"/>
    <w:rsid w:val="00DF08A9"/>
    <w:rsid w:val="00DF09EE"/>
    <w:rsid w:val="00DF2440"/>
    <w:rsid w:val="00DF26EA"/>
    <w:rsid w:val="00DF3C85"/>
    <w:rsid w:val="00DF4595"/>
    <w:rsid w:val="00DF4FB4"/>
    <w:rsid w:val="00DF53A0"/>
    <w:rsid w:val="00DF5511"/>
    <w:rsid w:val="00DF55AC"/>
    <w:rsid w:val="00DF55CB"/>
    <w:rsid w:val="00DF5751"/>
    <w:rsid w:val="00DF67FE"/>
    <w:rsid w:val="00DF6CB6"/>
    <w:rsid w:val="00DF7127"/>
    <w:rsid w:val="00DF72B5"/>
    <w:rsid w:val="00DF7333"/>
    <w:rsid w:val="00DF77A0"/>
    <w:rsid w:val="00DF7920"/>
    <w:rsid w:val="00DF7CF7"/>
    <w:rsid w:val="00DF7FAB"/>
    <w:rsid w:val="00E00247"/>
    <w:rsid w:val="00E01138"/>
    <w:rsid w:val="00E012D7"/>
    <w:rsid w:val="00E019DF"/>
    <w:rsid w:val="00E01BBA"/>
    <w:rsid w:val="00E021B1"/>
    <w:rsid w:val="00E021CC"/>
    <w:rsid w:val="00E02579"/>
    <w:rsid w:val="00E0391C"/>
    <w:rsid w:val="00E042A5"/>
    <w:rsid w:val="00E049EE"/>
    <w:rsid w:val="00E0504A"/>
    <w:rsid w:val="00E05527"/>
    <w:rsid w:val="00E0588B"/>
    <w:rsid w:val="00E05ACE"/>
    <w:rsid w:val="00E05F38"/>
    <w:rsid w:val="00E05FB2"/>
    <w:rsid w:val="00E06CEE"/>
    <w:rsid w:val="00E06E0A"/>
    <w:rsid w:val="00E0716C"/>
    <w:rsid w:val="00E07A63"/>
    <w:rsid w:val="00E07E3E"/>
    <w:rsid w:val="00E07E68"/>
    <w:rsid w:val="00E113C8"/>
    <w:rsid w:val="00E11B46"/>
    <w:rsid w:val="00E11DEE"/>
    <w:rsid w:val="00E11E26"/>
    <w:rsid w:val="00E134BB"/>
    <w:rsid w:val="00E13ADC"/>
    <w:rsid w:val="00E140BD"/>
    <w:rsid w:val="00E14560"/>
    <w:rsid w:val="00E14739"/>
    <w:rsid w:val="00E148CA"/>
    <w:rsid w:val="00E1512B"/>
    <w:rsid w:val="00E15601"/>
    <w:rsid w:val="00E156CB"/>
    <w:rsid w:val="00E15B2C"/>
    <w:rsid w:val="00E15DCE"/>
    <w:rsid w:val="00E165E2"/>
    <w:rsid w:val="00E16981"/>
    <w:rsid w:val="00E17303"/>
    <w:rsid w:val="00E17482"/>
    <w:rsid w:val="00E174CC"/>
    <w:rsid w:val="00E1764E"/>
    <w:rsid w:val="00E178A5"/>
    <w:rsid w:val="00E178C4"/>
    <w:rsid w:val="00E17B10"/>
    <w:rsid w:val="00E20244"/>
    <w:rsid w:val="00E2046F"/>
    <w:rsid w:val="00E2047F"/>
    <w:rsid w:val="00E20623"/>
    <w:rsid w:val="00E20A4A"/>
    <w:rsid w:val="00E2183B"/>
    <w:rsid w:val="00E21F21"/>
    <w:rsid w:val="00E229A7"/>
    <w:rsid w:val="00E22BBA"/>
    <w:rsid w:val="00E22E10"/>
    <w:rsid w:val="00E23B18"/>
    <w:rsid w:val="00E23BE8"/>
    <w:rsid w:val="00E23EFF"/>
    <w:rsid w:val="00E240D2"/>
    <w:rsid w:val="00E25102"/>
    <w:rsid w:val="00E25636"/>
    <w:rsid w:val="00E257B2"/>
    <w:rsid w:val="00E259D8"/>
    <w:rsid w:val="00E25E7D"/>
    <w:rsid w:val="00E25EE1"/>
    <w:rsid w:val="00E2618D"/>
    <w:rsid w:val="00E2648A"/>
    <w:rsid w:val="00E26729"/>
    <w:rsid w:val="00E30B36"/>
    <w:rsid w:val="00E30BFE"/>
    <w:rsid w:val="00E30D4D"/>
    <w:rsid w:val="00E30FB9"/>
    <w:rsid w:val="00E31A26"/>
    <w:rsid w:val="00E3259E"/>
    <w:rsid w:val="00E334DC"/>
    <w:rsid w:val="00E33D71"/>
    <w:rsid w:val="00E34205"/>
    <w:rsid w:val="00E346BE"/>
    <w:rsid w:val="00E34B14"/>
    <w:rsid w:val="00E34DF0"/>
    <w:rsid w:val="00E35756"/>
    <w:rsid w:val="00E36564"/>
    <w:rsid w:val="00E370E5"/>
    <w:rsid w:val="00E37286"/>
    <w:rsid w:val="00E37653"/>
    <w:rsid w:val="00E379CA"/>
    <w:rsid w:val="00E406B7"/>
    <w:rsid w:val="00E42051"/>
    <w:rsid w:val="00E42433"/>
    <w:rsid w:val="00E42493"/>
    <w:rsid w:val="00E42830"/>
    <w:rsid w:val="00E42B49"/>
    <w:rsid w:val="00E43148"/>
    <w:rsid w:val="00E439ED"/>
    <w:rsid w:val="00E440FD"/>
    <w:rsid w:val="00E444B6"/>
    <w:rsid w:val="00E44C09"/>
    <w:rsid w:val="00E459E1"/>
    <w:rsid w:val="00E45E8E"/>
    <w:rsid w:val="00E463FC"/>
    <w:rsid w:val="00E46E6B"/>
    <w:rsid w:val="00E47505"/>
    <w:rsid w:val="00E4772D"/>
    <w:rsid w:val="00E50242"/>
    <w:rsid w:val="00E50655"/>
    <w:rsid w:val="00E50AC9"/>
    <w:rsid w:val="00E50C1B"/>
    <w:rsid w:val="00E50E02"/>
    <w:rsid w:val="00E50E81"/>
    <w:rsid w:val="00E50EFB"/>
    <w:rsid w:val="00E5120E"/>
    <w:rsid w:val="00E51235"/>
    <w:rsid w:val="00E515B3"/>
    <w:rsid w:val="00E52074"/>
    <w:rsid w:val="00E52286"/>
    <w:rsid w:val="00E52606"/>
    <w:rsid w:val="00E52A4B"/>
    <w:rsid w:val="00E52EEB"/>
    <w:rsid w:val="00E53211"/>
    <w:rsid w:val="00E53FAD"/>
    <w:rsid w:val="00E542B3"/>
    <w:rsid w:val="00E548A7"/>
    <w:rsid w:val="00E54D21"/>
    <w:rsid w:val="00E555BD"/>
    <w:rsid w:val="00E558E0"/>
    <w:rsid w:val="00E55ADB"/>
    <w:rsid w:val="00E55B00"/>
    <w:rsid w:val="00E55CE3"/>
    <w:rsid w:val="00E56A02"/>
    <w:rsid w:val="00E56FEB"/>
    <w:rsid w:val="00E57481"/>
    <w:rsid w:val="00E57C1B"/>
    <w:rsid w:val="00E57F39"/>
    <w:rsid w:val="00E6036D"/>
    <w:rsid w:val="00E609D5"/>
    <w:rsid w:val="00E6137F"/>
    <w:rsid w:val="00E616D9"/>
    <w:rsid w:val="00E61E21"/>
    <w:rsid w:val="00E62169"/>
    <w:rsid w:val="00E625A2"/>
    <w:rsid w:val="00E62C88"/>
    <w:rsid w:val="00E62D87"/>
    <w:rsid w:val="00E63198"/>
    <w:rsid w:val="00E6336F"/>
    <w:rsid w:val="00E63392"/>
    <w:rsid w:val="00E63560"/>
    <w:rsid w:val="00E63786"/>
    <w:rsid w:val="00E63937"/>
    <w:rsid w:val="00E64864"/>
    <w:rsid w:val="00E64C8E"/>
    <w:rsid w:val="00E64DE3"/>
    <w:rsid w:val="00E64F52"/>
    <w:rsid w:val="00E65180"/>
    <w:rsid w:val="00E6538D"/>
    <w:rsid w:val="00E6583C"/>
    <w:rsid w:val="00E65F2C"/>
    <w:rsid w:val="00E6633A"/>
    <w:rsid w:val="00E664D5"/>
    <w:rsid w:val="00E6656C"/>
    <w:rsid w:val="00E67DA2"/>
    <w:rsid w:val="00E70E9D"/>
    <w:rsid w:val="00E71A01"/>
    <w:rsid w:val="00E71E05"/>
    <w:rsid w:val="00E720AE"/>
    <w:rsid w:val="00E7219F"/>
    <w:rsid w:val="00E72379"/>
    <w:rsid w:val="00E723E4"/>
    <w:rsid w:val="00E728C5"/>
    <w:rsid w:val="00E72D14"/>
    <w:rsid w:val="00E731D7"/>
    <w:rsid w:val="00E737FB"/>
    <w:rsid w:val="00E739B9"/>
    <w:rsid w:val="00E73C53"/>
    <w:rsid w:val="00E73D18"/>
    <w:rsid w:val="00E73DD8"/>
    <w:rsid w:val="00E73EC2"/>
    <w:rsid w:val="00E74412"/>
    <w:rsid w:val="00E74DE9"/>
    <w:rsid w:val="00E74F6C"/>
    <w:rsid w:val="00E75016"/>
    <w:rsid w:val="00E754FE"/>
    <w:rsid w:val="00E75BAB"/>
    <w:rsid w:val="00E75D8E"/>
    <w:rsid w:val="00E76478"/>
    <w:rsid w:val="00E7689A"/>
    <w:rsid w:val="00E7699B"/>
    <w:rsid w:val="00E76FF9"/>
    <w:rsid w:val="00E776B8"/>
    <w:rsid w:val="00E7791F"/>
    <w:rsid w:val="00E779C6"/>
    <w:rsid w:val="00E77AA2"/>
    <w:rsid w:val="00E80BD2"/>
    <w:rsid w:val="00E8151E"/>
    <w:rsid w:val="00E816E0"/>
    <w:rsid w:val="00E81855"/>
    <w:rsid w:val="00E819D1"/>
    <w:rsid w:val="00E81C4A"/>
    <w:rsid w:val="00E8244D"/>
    <w:rsid w:val="00E82492"/>
    <w:rsid w:val="00E82F2B"/>
    <w:rsid w:val="00E82F7D"/>
    <w:rsid w:val="00E82FB7"/>
    <w:rsid w:val="00E833F1"/>
    <w:rsid w:val="00E83493"/>
    <w:rsid w:val="00E838B9"/>
    <w:rsid w:val="00E839E2"/>
    <w:rsid w:val="00E84286"/>
    <w:rsid w:val="00E85BBC"/>
    <w:rsid w:val="00E85C02"/>
    <w:rsid w:val="00E864BF"/>
    <w:rsid w:val="00E866A9"/>
    <w:rsid w:val="00E870FA"/>
    <w:rsid w:val="00E87839"/>
    <w:rsid w:val="00E87886"/>
    <w:rsid w:val="00E878E6"/>
    <w:rsid w:val="00E900A6"/>
    <w:rsid w:val="00E902F0"/>
    <w:rsid w:val="00E903B1"/>
    <w:rsid w:val="00E904F9"/>
    <w:rsid w:val="00E906E9"/>
    <w:rsid w:val="00E90BAA"/>
    <w:rsid w:val="00E90D86"/>
    <w:rsid w:val="00E91085"/>
    <w:rsid w:val="00E913A5"/>
    <w:rsid w:val="00E919D2"/>
    <w:rsid w:val="00E929E9"/>
    <w:rsid w:val="00E92CA5"/>
    <w:rsid w:val="00E92FC5"/>
    <w:rsid w:val="00E9353B"/>
    <w:rsid w:val="00E936A0"/>
    <w:rsid w:val="00E93F3F"/>
    <w:rsid w:val="00E93F77"/>
    <w:rsid w:val="00E94315"/>
    <w:rsid w:val="00E943E0"/>
    <w:rsid w:val="00E94784"/>
    <w:rsid w:val="00E94AFA"/>
    <w:rsid w:val="00E95125"/>
    <w:rsid w:val="00E951DB"/>
    <w:rsid w:val="00E95EBB"/>
    <w:rsid w:val="00E9657D"/>
    <w:rsid w:val="00E96987"/>
    <w:rsid w:val="00E97151"/>
    <w:rsid w:val="00E973D6"/>
    <w:rsid w:val="00E9750B"/>
    <w:rsid w:val="00E97540"/>
    <w:rsid w:val="00E97608"/>
    <w:rsid w:val="00E977EF"/>
    <w:rsid w:val="00EA01BB"/>
    <w:rsid w:val="00EA02F2"/>
    <w:rsid w:val="00EA05ED"/>
    <w:rsid w:val="00EA07B7"/>
    <w:rsid w:val="00EA0892"/>
    <w:rsid w:val="00EA0D3D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3209"/>
    <w:rsid w:val="00EA3730"/>
    <w:rsid w:val="00EA3940"/>
    <w:rsid w:val="00EA41F6"/>
    <w:rsid w:val="00EA485F"/>
    <w:rsid w:val="00EA48CC"/>
    <w:rsid w:val="00EA533A"/>
    <w:rsid w:val="00EA540A"/>
    <w:rsid w:val="00EA5710"/>
    <w:rsid w:val="00EA5909"/>
    <w:rsid w:val="00EA5B92"/>
    <w:rsid w:val="00EA6040"/>
    <w:rsid w:val="00EA6083"/>
    <w:rsid w:val="00EA63F3"/>
    <w:rsid w:val="00EA6999"/>
    <w:rsid w:val="00EA6B4C"/>
    <w:rsid w:val="00EA6C82"/>
    <w:rsid w:val="00EA6F2C"/>
    <w:rsid w:val="00EA71B5"/>
    <w:rsid w:val="00EA7358"/>
    <w:rsid w:val="00EA7802"/>
    <w:rsid w:val="00EA79FB"/>
    <w:rsid w:val="00EA7BFD"/>
    <w:rsid w:val="00EA7D3A"/>
    <w:rsid w:val="00EA7E94"/>
    <w:rsid w:val="00EA7F6E"/>
    <w:rsid w:val="00EB0DFC"/>
    <w:rsid w:val="00EB111F"/>
    <w:rsid w:val="00EB1A70"/>
    <w:rsid w:val="00EB1C5F"/>
    <w:rsid w:val="00EB1ED2"/>
    <w:rsid w:val="00EB227B"/>
    <w:rsid w:val="00EB2337"/>
    <w:rsid w:val="00EB27C8"/>
    <w:rsid w:val="00EB2960"/>
    <w:rsid w:val="00EB2D45"/>
    <w:rsid w:val="00EB2E80"/>
    <w:rsid w:val="00EB324D"/>
    <w:rsid w:val="00EB3F48"/>
    <w:rsid w:val="00EB4110"/>
    <w:rsid w:val="00EB49B7"/>
    <w:rsid w:val="00EB4D2C"/>
    <w:rsid w:val="00EB4FC0"/>
    <w:rsid w:val="00EB50F3"/>
    <w:rsid w:val="00EB567C"/>
    <w:rsid w:val="00EB584A"/>
    <w:rsid w:val="00EB59B1"/>
    <w:rsid w:val="00EB6748"/>
    <w:rsid w:val="00EB6762"/>
    <w:rsid w:val="00EB6F5E"/>
    <w:rsid w:val="00EB703A"/>
    <w:rsid w:val="00EB72C3"/>
    <w:rsid w:val="00EB7700"/>
    <w:rsid w:val="00EB78CD"/>
    <w:rsid w:val="00EB7D20"/>
    <w:rsid w:val="00EC028D"/>
    <w:rsid w:val="00EC07EF"/>
    <w:rsid w:val="00EC0E59"/>
    <w:rsid w:val="00EC18A7"/>
    <w:rsid w:val="00EC19AF"/>
    <w:rsid w:val="00EC1B8C"/>
    <w:rsid w:val="00EC26F7"/>
    <w:rsid w:val="00EC27FE"/>
    <w:rsid w:val="00EC2E7E"/>
    <w:rsid w:val="00EC3A5E"/>
    <w:rsid w:val="00EC3D44"/>
    <w:rsid w:val="00EC4B56"/>
    <w:rsid w:val="00EC596C"/>
    <w:rsid w:val="00EC5976"/>
    <w:rsid w:val="00EC5AD0"/>
    <w:rsid w:val="00EC5C3E"/>
    <w:rsid w:val="00EC659C"/>
    <w:rsid w:val="00EC6838"/>
    <w:rsid w:val="00EC6A7C"/>
    <w:rsid w:val="00EC6F33"/>
    <w:rsid w:val="00EC7236"/>
    <w:rsid w:val="00EC78D9"/>
    <w:rsid w:val="00EC7DBE"/>
    <w:rsid w:val="00EC7F5F"/>
    <w:rsid w:val="00ED0625"/>
    <w:rsid w:val="00ED0796"/>
    <w:rsid w:val="00ED0908"/>
    <w:rsid w:val="00ED0B4D"/>
    <w:rsid w:val="00ED1729"/>
    <w:rsid w:val="00ED1D2E"/>
    <w:rsid w:val="00ED1D7B"/>
    <w:rsid w:val="00ED1EE5"/>
    <w:rsid w:val="00ED2183"/>
    <w:rsid w:val="00ED24BF"/>
    <w:rsid w:val="00ED25F9"/>
    <w:rsid w:val="00ED2A1C"/>
    <w:rsid w:val="00ED2A2A"/>
    <w:rsid w:val="00ED2DC4"/>
    <w:rsid w:val="00ED2F68"/>
    <w:rsid w:val="00ED386B"/>
    <w:rsid w:val="00ED4081"/>
    <w:rsid w:val="00ED41EC"/>
    <w:rsid w:val="00ED4459"/>
    <w:rsid w:val="00ED4918"/>
    <w:rsid w:val="00ED4B0B"/>
    <w:rsid w:val="00ED57EE"/>
    <w:rsid w:val="00ED5D4B"/>
    <w:rsid w:val="00ED66ED"/>
    <w:rsid w:val="00ED6CC6"/>
    <w:rsid w:val="00ED6DC9"/>
    <w:rsid w:val="00ED7190"/>
    <w:rsid w:val="00ED7D2C"/>
    <w:rsid w:val="00EE03F8"/>
    <w:rsid w:val="00EE0BED"/>
    <w:rsid w:val="00EE0D19"/>
    <w:rsid w:val="00EE0D53"/>
    <w:rsid w:val="00EE16DE"/>
    <w:rsid w:val="00EE1C96"/>
    <w:rsid w:val="00EE1CE0"/>
    <w:rsid w:val="00EE1D3E"/>
    <w:rsid w:val="00EE1DB2"/>
    <w:rsid w:val="00EE29D1"/>
    <w:rsid w:val="00EE3052"/>
    <w:rsid w:val="00EE3228"/>
    <w:rsid w:val="00EE34D8"/>
    <w:rsid w:val="00EE3BA0"/>
    <w:rsid w:val="00EE3C76"/>
    <w:rsid w:val="00EE3D07"/>
    <w:rsid w:val="00EE4140"/>
    <w:rsid w:val="00EE49C5"/>
    <w:rsid w:val="00EE4AC6"/>
    <w:rsid w:val="00EE4BF6"/>
    <w:rsid w:val="00EE4F6F"/>
    <w:rsid w:val="00EE502F"/>
    <w:rsid w:val="00EE50DF"/>
    <w:rsid w:val="00EE52E1"/>
    <w:rsid w:val="00EE56EF"/>
    <w:rsid w:val="00EE61F1"/>
    <w:rsid w:val="00EE6643"/>
    <w:rsid w:val="00EE6B45"/>
    <w:rsid w:val="00EE6E82"/>
    <w:rsid w:val="00EE73A4"/>
    <w:rsid w:val="00EE7BD6"/>
    <w:rsid w:val="00EF02A8"/>
    <w:rsid w:val="00EF0593"/>
    <w:rsid w:val="00EF0985"/>
    <w:rsid w:val="00EF0A89"/>
    <w:rsid w:val="00EF0BF3"/>
    <w:rsid w:val="00EF0C2D"/>
    <w:rsid w:val="00EF0DAA"/>
    <w:rsid w:val="00EF1264"/>
    <w:rsid w:val="00EF1BCC"/>
    <w:rsid w:val="00EF2675"/>
    <w:rsid w:val="00EF2C7E"/>
    <w:rsid w:val="00EF3C28"/>
    <w:rsid w:val="00EF3DC6"/>
    <w:rsid w:val="00EF4384"/>
    <w:rsid w:val="00EF451B"/>
    <w:rsid w:val="00EF4E9A"/>
    <w:rsid w:val="00EF5165"/>
    <w:rsid w:val="00EF52FF"/>
    <w:rsid w:val="00EF53C4"/>
    <w:rsid w:val="00EF5833"/>
    <w:rsid w:val="00EF5CBD"/>
    <w:rsid w:val="00EF5F72"/>
    <w:rsid w:val="00EF6673"/>
    <w:rsid w:val="00EF687B"/>
    <w:rsid w:val="00EF6C28"/>
    <w:rsid w:val="00EF6C7A"/>
    <w:rsid w:val="00F001EC"/>
    <w:rsid w:val="00F00659"/>
    <w:rsid w:val="00F00ACD"/>
    <w:rsid w:val="00F01798"/>
    <w:rsid w:val="00F01895"/>
    <w:rsid w:val="00F02245"/>
    <w:rsid w:val="00F03104"/>
    <w:rsid w:val="00F034DB"/>
    <w:rsid w:val="00F037DB"/>
    <w:rsid w:val="00F042D8"/>
    <w:rsid w:val="00F04754"/>
    <w:rsid w:val="00F0488D"/>
    <w:rsid w:val="00F05362"/>
    <w:rsid w:val="00F0537D"/>
    <w:rsid w:val="00F0567C"/>
    <w:rsid w:val="00F064C1"/>
    <w:rsid w:val="00F06544"/>
    <w:rsid w:val="00F066BE"/>
    <w:rsid w:val="00F06A63"/>
    <w:rsid w:val="00F06F1C"/>
    <w:rsid w:val="00F07253"/>
    <w:rsid w:val="00F072AA"/>
    <w:rsid w:val="00F07374"/>
    <w:rsid w:val="00F0742A"/>
    <w:rsid w:val="00F074B5"/>
    <w:rsid w:val="00F07779"/>
    <w:rsid w:val="00F0789B"/>
    <w:rsid w:val="00F07A08"/>
    <w:rsid w:val="00F07B2F"/>
    <w:rsid w:val="00F1068B"/>
    <w:rsid w:val="00F108BC"/>
    <w:rsid w:val="00F10D05"/>
    <w:rsid w:val="00F10E8A"/>
    <w:rsid w:val="00F1185A"/>
    <w:rsid w:val="00F11C6B"/>
    <w:rsid w:val="00F11E63"/>
    <w:rsid w:val="00F11EC6"/>
    <w:rsid w:val="00F11F3C"/>
    <w:rsid w:val="00F12DB0"/>
    <w:rsid w:val="00F12F1C"/>
    <w:rsid w:val="00F1305B"/>
    <w:rsid w:val="00F1323F"/>
    <w:rsid w:val="00F13565"/>
    <w:rsid w:val="00F137C2"/>
    <w:rsid w:val="00F1391B"/>
    <w:rsid w:val="00F13C25"/>
    <w:rsid w:val="00F13E4B"/>
    <w:rsid w:val="00F14107"/>
    <w:rsid w:val="00F142A6"/>
    <w:rsid w:val="00F14AFA"/>
    <w:rsid w:val="00F150EF"/>
    <w:rsid w:val="00F1539F"/>
    <w:rsid w:val="00F15790"/>
    <w:rsid w:val="00F15B7A"/>
    <w:rsid w:val="00F161A6"/>
    <w:rsid w:val="00F16405"/>
    <w:rsid w:val="00F16624"/>
    <w:rsid w:val="00F1669C"/>
    <w:rsid w:val="00F16933"/>
    <w:rsid w:val="00F16AA7"/>
    <w:rsid w:val="00F16AC0"/>
    <w:rsid w:val="00F17B11"/>
    <w:rsid w:val="00F17CFB"/>
    <w:rsid w:val="00F17D74"/>
    <w:rsid w:val="00F17FD5"/>
    <w:rsid w:val="00F20102"/>
    <w:rsid w:val="00F207A0"/>
    <w:rsid w:val="00F20A5B"/>
    <w:rsid w:val="00F20D74"/>
    <w:rsid w:val="00F20D8A"/>
    <w:rsid w:val="00F21209"/>
    <w:rsid w:val="00F212B7"/>
    <w:rsid w:val="00F21A68"/>
    <w:rsid w:val="00F21D9C"/>
    <w:rsid w:val="00F21FC8"/>
    <w:rsid w:val="00F2235A"/>
    <w:rsid w:val="00F2289D"/>
    <w:rsid w:val="00F229D6"/>
    <w:rsid w:val="00F22ADE"/>
    <w:rsid w:val="00F22EF7"/>
    <w:rsid w:val="00F23076"/>
    <w:rsid w:val="00F231EA"/>
    <w:rsid w:val="00F237B4"/>
    <w:rsid w:val="00F23893"/>
    <w:rsid w:val="00F23EC3"/>
    <w:rsid w:val="00F243E7"/>
    <w:rsid w:val="00F24F31"/>
    <w:rsid w:val="00F25250"/>
    <w:rsid w:val="00F257D2"/>
    <w:rsid w:val="00F26CB1"/>
    <w:rsid w:val="00F26DFC"/>
    <w:rsid w:val="00F26E48"/>
    <w:rsid w:val="00F26EBA"/>
    <w:rsid w:val="00F27128"/>
    <w:rsid w:val="00F27326"/>
    <w:rsid w:val="00F27FEC"/>
    <w:rsid w:val="00F3094D"/>
    <w:rsid w:val="00F30E3A"/>
    <w:rsid w:val="00F30FF9"/>
    <w:rsid w:val="00F31A28"/>
    <w:rsid w:val="00F32631"/>
    <w:rsid w:val="00F3274F"/>
    <w:rsid w:val="00F3285D"/>
    <w:rsid w:val="00F328DF"/>
    <w:rsid w:val="00F32916"/>
    <w:rsid w:val="00F3325E"/>
    <w:rsid w:val="00F33632"/>
    <w:rsid w:val="00F33CFD"/>
    <w:rsid w:val="00F34634"/>
    <w:rsid w:val="00F34723"/>
    <w:rsid w:val="00F34A95"/>
    <w:rsid w:val="00F35669"/>
    <w:rsid w:val="00F3594A"/>
    <w:rsid w:val="00F35D1B"/>
    <w:rsid w:val="00F35EDF"/>
    <w:rsid w:val="00F36074"/>
    <w:rsid w:val="00F36234"/>
    <w:rsid w:val="00F3674B"/>
    <w:rsid w:val="00F3678A"/>
    <w:rsid w:val="00F3706F"/>
    <w:rsid w:val="00F375CA"/>
    <w:rsid w:val="00F3792E"/>
    <w:rsid w:val="00F37C77"/>
    <w:rsid w:val="00F401A4"/>
    <w:rsid w:val="00F40FAA"/>
    <w:rsid w:val="00F41B92"/>
    <w:rsid w:val="00F41D37"/>
    <w:rsid w:val="00F41DA1"/>
    <w:rsid w:val="00F4220F"/>
    <w:rsid w:val="00F4272F"/>
    <w:rsid w:val="00F42CFF"/>
    <w:rsid w:val="00F42E05"/>
    <w:rsid w:val="00F44923"/>
    <w:rsid w:val="00F44AE5"/>
    <w:rsid w:val="00F44D0A"/>
    <w:rsid w:val="00F45229"/>
    <w:rsid w:val="00F459CF"/>
    <w:rsid w:val="00F45A69"/>
    <w:rsid w:val="00F45B17"/>
    <w:rsid w:val="00F46403"/>
    <w:rsid w:val="00F46B98"/>
    <w:rsid w:val="00F47C61"/>
    <w:rsid w:val="00F503E5"/>
    <w:rsid w:val="00F5046B"/>
    <w:rsid w:val="00F50854"/>
    <w:rsid w:val="00F50A3F"/>
    <w:rsid w:val="00F50DC5"/>
    <w:rsid w:val="00F51BF9"/>
    <w:rsid w:val="00F521F6"/>
    <w:rsid w:val="00F52760"/>
    <w:rsid w:val="00F527E6"/>
    <w:rsid w:val="00F52FCE"/>
    <w:rsid w:val="00F5362C"/>
    <w:rsid w:val="00F538CE"/>
    <w:rsid w:val="00F53D58"/>
    <w:rsid w:val="00F5402B"/>
    <w:rsid w:val="00F54B49"/>
    <w:rsid w:val="00F54EC2"/>
    <w:rsid w:val="00F5534D"/>
    <w:rsid w:val="00F55396"/>
    <w:rsid w:val="00F553D3"/>
    <w:rsid w:val="00F559FE"/>
    <w:rsid w:val="00F55C84"/>
    <w:rsid w:val="00F55F5B"/>
    <w:rsid w:val="00F5624F"/>
    <w:rsid w:val="00F56A56"/>
    <w:rsid w:val="00F56D90"/>
    <w:rsid w:val="00F56E29"/>
    <w:rsid w:val="00F577BE"/>
    <w:rsid w:val="00F57C82"/>
    <w:rsid w:val="00F57CBB"/>
    <w:rsid w:val="00F57F7A"/>
    <w:rsid w:val="00F60032"/>
    <w:rsid w:val="00F602FB"/>
    <w:rsid w:val="00F60946"/>
    <w:rsid w:val="00F60C7A"/>
    <w:rsid w:val="00F6126B"/>
    <w:rsid w:val="00F61853"/>
    <w:rsid w:val="00F61CD7"/>
    <w:rsid w:val="00F61E40"/>
    <w:rsid w:val="00F61E81"/>
    <w:rsid w:val="00F61FB0"/>
    <w:rsid w:val="00F6320C"/>
    <w:rsid w:val="00F641BA"/>
    <w:rsid w:val="00F64230"/>
    <w:rsid w:val="00F6464C"/>
    <w:rsid w:val="00F64787"/>
    <w:rsid w:val="00F64FB6"/>
    <w:rsid w:val="00F6522D"/>
    <w:rsid w:val="00F656B5"/>
    <w:rsid w:val="00F659F1"/>
    <w:rsid w:val="00F65DB2"/>
    <w:rsid w:val="00F66A3C"/>
    <w:rsid w:val="00F66A64"/>
    <w:rsid w:val="00F66E7F"/>
    <w:rsid w:val="00F67373"/>
    <w:rsid w:val="00F674AF"/>
    <w:rsid w:val="00F6772A"/>
    <w:rsid w:val="00F67972"/>
    <w:rsid w:val="00F67B2E"/>
    <w:rsid w:val="00F67C63"/>
    <w:rsid w:val="00F704A0"/>
    <w:rsid w:val="00F70A15"/>
    <w:rsid w:val="00F70A33"/>
    <w:rsid w:val="00F70EF0"/>
    <w:rsid w:val="00F720D8"/>
    <w:rsid w:val="00F72772"/>
    <w:rsid w:val="00F72C54"/>
    <w:rsid w:val="00F730FF"/>
    <w:rsid w:val="00F73349"/>
    <w:rsid w:val="00F73433"/>
    <w:rsid w:val="00F73FBB"/>
    <w:rsid w:val="00F74587"/>
    <w:rsid w:val="00F74C1E"/>
    <w:rsid w:val="00F74E64"/>
    <w:rsid w:val="00F7587D"/>
    <w:rsid w:val="00F75ED7"/>
    <w:rsid w:val="00F76060"/>
    <w:rsid w:val="00F762E9"/>
    <w:rsid w:val="00F7677A"/>
    <w:rsid w:val="00F76844"/>
    <w:rsid w:val="00F76881"/>
    <w:rsid w:val="00F76F15"/>
    <w:rsid w:val="00F770ED"/>
    <w:rsid w:val="00F77675"/>
    <w:rsid w:val="00F77AF8"/>
    <w:rsid w:val="00F77D34"/>
    <w:rsid w:val="00F80E2D"/>
    <w:rsid w:val="00F80EC0"/>
    <w:rsid w:val="00F8160C"/>
    <w:rsid w:val="00F81AB8"/>
    <w:rsid w:val="00F81FC1"/>
    <w:rsid w:val="00F82766"/>
    <w:rsid w:val="00F827A8"/>
    <w:rsid w:val="00F835DE"/>
    <w:rsid w:val="00F84728"/>
    <w:rsid w:val="00F850C1"/>
    <w:rsid w:val="00F855EC"/>
    <w:rsid w:val="00F8589A"/>
    <w:rsid w:val="00F85B00"/>
    <w:rsid w:val="00F85E10"/>
    <w:rsid w:val="00F86094"/>
    <w:rsid w:val="00F866AA"/>
    <w:rsid w:val="00F86D87"/>
    <w:rsid w:val="00F871AC"/>
    <w:rsid w:val="00F8755E"/>
    <w:rsid w:val="00F879DB"/>
    <w:rsid w:val="00F87EA4"/>
    <w:rsid w:val="00F90D4C"/>
    <w:rsid w:val="00F91395"/>
    <w:rsid w:val="00F91785"/>
    <w:rsid w:val="00F91E7F"/>
    <w:rsid w:val="00F91E9A"/>
    <w:rsid w:val="00F925DE"/>
    <w:rsid w:val="00F926B8"/>
    <w:rsid w:val="00F92C1B"/>
    <w:rsid w:val="00F92FAB"/>
    <w:rsid w:val="00F932D9"/>
    <w:rsid w:val="00F933AA"/>
    <w:rsid w:val="00F9367B"/>
    <w:rsid w:val="00F93CC4"/>
    <w:rsid w:val="00F9443F"/>
    <w:rsid w:val="00F94D69"/>
    <w:rsid w:val="00F94EF4"/>
    <w:rsid w:val="00F95F02"/>
    <w:rsid w:val="00F97280"/>
    <w:rsid w:val="00F97B7E"/>
    <w:rsid w:val="00FA000B"/>
    <w:rsid w:val="00FA046B"/>
    <w:rsid w:val="00FA063E"/>
    <w:rsid w:val="00FA085C"/>
    <w:rsid w:val="00FA2B63"/>
    <w:rsid w:val="00FA3734"/>
    <w:rsid w:val="00FA3B2E"/>
    <w:rsid w:val="00FA3FAA"/>
    <w:rsid w:val="00FA42AA"/>
    <w:rsid w:val="00FA4397"/>
    <w:rsid w:val="00FA4603"/>
    <w:rsid w:val="00FA471C"/>
    <w:rsid w:val="00FA4D33"/>
    <w:rsid w:val="00FA5123"/>
    <w:rsid w:val="00FA58B7"/>
    <w:rsid w:val="00FA59E9"/>
    <w:rsid w:val="00FA5C3D"/>
    <w:rsid w:val="00FA6B9A"/>
    <w:rsid w:val="00FA6F3B"/>
    <w:rsid w:val="00FA6F81"/>
    <w:rsid w:val="00FA7847"/>
    <w:rsid w:val="00FA7BBE"/>
    <w:rsid w:val="00FA7C6E"/>
    <w:rsid w:val="00FA7E65"/>
    <w:rsid w:val="00FB036D"/>
    <w:rsid w:val="00FB03E4"/>
    <w:rsid w:val="00FB0E3D"/>
    <w:rsid w:val="00FB15E9"/>
    <w:rsid w:val="00FB1789"/>
    <w:rsid w:val="00FB1FED"/>
    <w:rsid w:val="00FB24CD"/>
    <w:rsid w:val="00FB2658"/>
    <w:rsid w:val="00FB2811"/>
    <w:rsid w:val="00FB2ADB"/>
    <w:rsid w:val="00FB35B2"/>
    <w:rsid w:val="00FB3849"/>
    <w:rsid w:val="00FB3AED"/>
    <w:rsid w:val="00FB4218"/>
    <w:rsid w:val="00FB46FD"/>
    <w:rsid w:val="00FB4DEB"/>
    <w:rsid w:val="00FB5252"/>
    <w:rsid w:val="00FB5275"/>
    <w:rsid w:val="00FB545F"/>
    <w:rsid w:val="00FB5659"/>
    <w:rsid w:val="00FB5E80"/>
    <w:rsid w:val="00FB6215"/>
    <w:rsid w:val="00FB633F"/>
    <w:rsid w:val="00FB6878"/>
    <w:rsid w:val="00FB69CA"/>
    <w:rsid w:val="00FB6E80"/>
    <w:rsid w:val="00FB6EC0"/>
    <w:rsid w:val="00FB76FF"/>
    <w:rsid w:val="00FB7781"/>
    <w:rsid w:val="00FB7BFD"/>
    <w:rsid w:val="00FB7DDE"/>
    <w:rsid w:val="00FC013C"/>
    <w:rsid w:val="00FC0955"/>
    <w:rsid w:val="00FC0DB7"/>
    <w:rsid w:val="00FC1096"/>
    <w:rsid w:val="00FC1AE0"/>
    <w:rsid w:val="00FC1E3A"/>
    <w:rsid w:val="00FC223F"/>
    <w:rsid w:val="00FC25AA"/>
    <w:rsid w:val="00FC28E6"/>
    <w:rsid w:val="00FC3357"/>
    <w:rsid w:val="00FC3749"/>
    <w:rsid w:val="00FC3D39"/>
    <w:rsid w:val="00FC4085"/>
    <w:rsid w:val="00FC4175"/>
    <w:rsid w:val="00FC4659"/>
    <w:rsid w:val="00FC4D55"/>
    <w:rsid w:val="00FC5260"/>
    <w:rsid w:val="00FC5F40"/>
    <w:rsid w:val="00FC632B"/>
    <w:rsid w:val="00FC63B0"/>
    <w:rsid w:val="00FC6DB7"/>
    <w:rsid w:val="00FC7003"/>
    <w:rsid w:val="00FC7087"/>
    <w:rsid w:val="00FC74B2"/>
    <w:rsid w:val="00FC7562"/>
    <w:rsid w:val="00FC76ED"/>
    <w:rsid w:val="00FC7B6B"/>
    <w:rsid w:val="00FD0857"/>
    <w:rsid w:val="00FD0CC7"/>
    <w:rsid w:val="00FD1C5F"/>
    <w:rsid w:val="00FD3F75"/>
    <w:rsid w:val="00FD509F"/>
    <w:rsid w:val="00FD51D2"/>
    <w:rsid w:val="00FD5B28"/>
    <w:rsid w:val="00FD5FCE"/>
    <w:rsid w:val="00FD6843"/>
    <w:rsid w:val="00FD6F30"/>
    <w:rsid w:val="00FD7AE9"/>
    <w:rsid w:val="00FD7CD3"/>
    <w:rsid w:val="00FD7F94"/>
    <w:rsid w:val="00FE17BD"/>
    <w:rsid w:val="00FE1AED"/>
    <w:rsid w:val="00FE29B1"/>
    <w:rsid w:val="00FE3234"/>
    <w:rsid w:val="00FE381C"/>
    <w:rsid w:val="00FE3BEC"/>
    <w:rsid w:val="00FE419F"/>
    <w:rsid w:val="00FE41AC"/>
    <w:rsid w:val="00FE45B1"/>
    <w:rsid w:val="00FE4851"/>
    <w:rsid w:val="00FE4B76"/>
    <w:rsid w:val="00FE4E60"/>
    <w:rsid w:val="00FE5222"/>
    <w:rsid w:val="00FE5242"/>
    <w:rsid w:val="00FE55A6"/>
    <w:rsid w:val="00FE5B37"/>
    <w:rsid w:val="00FE5FFF"/>
    <w:rsid w:val="00FE602B"/>
    <w:rsid w:val="00FE61A2"/>
    <w:rsid w:val="00FE691E"/>
    <w:rsid w:val="00FE69F1"/>
    <w:rsid w:val="00FE6E75"/>
    <w:rsid w:val="00FE708F"/>
    <w:rsid w:val="00FE70F4"/>
    <w:rsid w:val="00FE77E5"/>
    <w:rsid w:val="00FE7C2D"/>
    <w:rsid w:val="00FF0246"/>
    <w:rsid w:val="00FF04CA"/>
    <w:rsid w:val="00FF068C"/>
    <w:rsid w:val="00FF0B08"/>
    <w:rsid w:val="00FF0B41"/>
    <w:rsid w:val="00FF0B89"/>
    <w:rsid w:val="00FF0BDF"/>
    <w:rsid w:val="00FF0E35"/>
    <w:rsid w:val="00FF1082"/>
    <w:rsid w:val="00FF1260"/>
    <w:rsid w:val="00FF1702"/>
    <w:rsid w:val="00FF2425"/>
    <w:rsid w:val="00FF3059"/>
    <w:rsid w:val="00FF3285"/>
    <w:rsid w:val="00FF34B7"/>
    <w:rsid w:val="00FF3C9F"/>
    <w:rsid w:val="00FF3DDA"/>
    <w:rsid w:val="00FF423D"/>
    <w:rsid w:val="00FF549C"/>
    <w:rsid w:val="00FF5577"/>
    <w:rsid w:val="00FF5AD6"/>
    <w:rsid w:val="00FF61AD"/>
    <w:rsid w:val="00FF688A"/>
    <w:rsid w:val="00FF74E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C06E31"/>
  <w15:docId w15:val="{78BFE2A4-A68C-40A8-86CB-91B9B9CF0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uiPriority w:val="99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754FE"/>
    <w:pPr>
      <w:ind w:left="284"/>
    </w:pPr>
  </w:style>
  <w:style w:type="paragraph" w:customStyle="1" w:styleId="AAFrameAddress">
    <w:name w:val="AA Frame Address"/>
    <w:basedOn w:val="Heading1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semiHidden/>
    <w:rsid w:val="00E754FE"/>
    <w:pPr>
      <w:ind w:left="1134"/>
    </w:pPr>
  </w:style>
  <w:style w:type="paragraph" w:styleId="TOC6">
    <w:name w:val="toc 6"/>
    <w:basedOn w:val="Normal"/>
    <w:next w:val="Normal"/>
    <w:semiHidden/>
    <w:rsid w:val="00E754FE"/>
    <w:pPr>
      <w:ind w:left="1418"/>
    </w:pPr>
  </w:style>
  <w:style w:type="paragraph" w:styleId="TOC7">
    <w:name w:val="toc 7"/>
    <w:basedOn w:val="Normal"/>
    <w:next w:val="Normal"/>
    <w:semiHidden/>
    <w:rsid w:val="00E754FE"/>
    <w:pPr>
      <w:ind w:left="1701"/>
    </w:pPr>
  </w:style>
  <w:style w:type="paragraph" w:styleId="TOC8">
    <w:name w:val="toc 8"/>
    <w:basedOn w:val="Normal"/>
    <w:next w:val="Normal"/>
    <w:semiHidden/>
    <w:rsid w:val="00E754FE"/>
    <w:pPr>
      <w:ind w:left="1985"/>
    </w:pPr>
  </w:style>
  <w:style w:type="paragraph" w:styleId="TOC9">
    <w:name w:val="toc 9"/>
    <w:basedOn w:val="Normal"/>
    <w:next w:val="Normal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semiHidden/>
    <w:rsid w:val="00E754FE"/>
    <w:pPr>
      <w:ind w:left="567" w:hanging="567"/>
    </w:pPr>
  </w:style>
  <w:style w:type="paragraph" w:styleId="ListBullet5">
    <w:name w:val="List Bullet 5"/>
    <w:basedOn w:val="Normal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754FE"/>
    <w:pPr>
      <w:ind w:left="284" w:firstLine="284"/>
    </w:pPr>
  </w:style>
  <w:style w:type="character" w:styleId="Strong">
    <w:name w:val="Strong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rsid w:val="00E754FE"/>
    <w:pPr>
      <w:framePr w:h="443" w:wrap="around" w:y="8223"/>
    </w:pPr>
  </w:style>
  <w:style w:type="paragraph" w:customStyle="1" w:styleId="a">
    <w:name w:val="¢éÍ¤ÇÒÁ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qFormat/>
    <w:rsid w:val="009F5B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58865-41DC-4342-9D2B-EC18E15DC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31</Pages>
  <Words>13901</Words>
  <Characters>57644</Characters>
  <Application>Microsoft Office Word</Application>
  <DocSecurity>0</DocSecurity>
  <Lines>480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2019-02-01T15:06:00Z</cp:lastPrinted>
  <dcterms:created xsi:type="dcterms:W3CDTF">2019-02-04T11:55:00Z</dcterms:created>
  <dcterms:modified xsi:type="dcterms:W3CDTF">2019-02-04T11:56:00Z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