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03" w:rsidRPr="0049277E" w:rsidRDefault="009A3203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70" w:right="-205" w:firstLine="27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SubTitle"/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B1617" w:rsidRPr="0049277E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9277E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FB1617" w:rsidRPr="0049277E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5206A5" w:rsidRPr="0049277E" w:rsidRDefault="005206A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0F4AC2" w:rsidRPr="0049277E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:rsidR="00BC0093" w:rsidRPr="0049277E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BC0093" w:rsidRPr="0049277E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:rsidR="009A3203" w:rsidRPr="00F33272" w:rsidRDefault="00FB1617" w:rsidP="00EC55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hanging="18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3327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903F12" w:rsidRPr="00F33272">
        <w:rPr>
          <w:rFonts w:asciiTheme="majorBidi" w:hAnsiTheme="majorBidi" w:cstheme="majorBidi"/>
          <w:b/>
          <w:bCs/>
          <w:sz w:val="52"/>
          <w:szCs w:val="52"/>
          <w:cs/>
        </w:rPr>
        <w:t>โก</w:t>
      </w:r>
      <w:proofErr w:type="spellStart"/>
      <w:r w:rsidR="00903F12" w:rsidRPr="00F33272">
        <w:rPr>
          <w:rFonts w:asciiTheme="majorBidi" w:hAnsiTheme="majorBidi" w:cstheme="majorBidi"/>
          <w:b/>
          <w:bCs/>
          <w:sz w:val="52"/>
          <w:szCs w:val="52"/>
          <w:cs/>
        </w:rPr>
        <w:t>ลบอล</w:t>
      </w:r>
      <w:proofErr w:type="spellEnd"/>
      <w:r w:rsidR="00903F12" w:rsidRPr="00F3327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เพาเวอร์ </w:t>
      </w:r>
      <w:proofErr w:type="spellStart"/>
      <w:r w:rsidR="00903F12" w:rsidRPr="00F33272">
        <w:rPr>
          <w:rFonts w:asciiTheme="majorBidi" w:hAnsiTheme="majorBidi" w:cstheme="majorBidi"/>
          <w:b/>
          <w:bCs/>
          <w:sz w:val="52"/>
          <w:szCs w:val="52"/>
          <w:cs/>
        </w:rPr>
        <w:t>ซินเนอร์</w:t>
      </w:r>
      <w:proofErr w:type="spellEnd"/>
      <w:r w:rsidR="00903F12" w:rsidRPr="00F33272">
        <w:rPr>
          <w:rFonts w:asciiTheme="majorBidi" w:hAnsiTheme="majorBidi" w:cstheme="majorBidi"/>
          <w:b/>
          <w:bCs/>
          <w:sz w:val="52"/>
          <w:szCs w:val="52"/>
          <w:cs/>
        </w:rPr>
        <w:t>ยี่</w:t>
      </w:r>
      <w:r w:rsidRPr="00F3327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81315D" w:rsidRPr="00F3327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81315D" w:rsidRPr="00F33272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81315D" w:rsidRPr="00F33272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DF0D92" w:rsidRPr="00F3327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และบริษัทย่อย</w:t>
      </w:r>
    </w:p>
    <w:p w:rsidR="00FB1617" w:rsidRPr="00F33272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bookmarkEnd w:id="0"/>
    <w:p w:rsidR="005608F4" w:rsidRPr="00F33272" w:rsidRDefault="005608F4" w:rsidP="00560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3327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F33272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3</w:t>
      </w:r>
      <w:r w:rsidRPr="00F33272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3327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F33272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DE30B0" w:rsidRPr="00F33272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9B3A09" w:rsidRPr="00F33272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691354" w:rsidRPr="00F33272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</w:p>
    <w:p w:rsidR="005608F4" w:rsidRPr="00F33272" w:rsidRDefault="005608F4" w:rsidP="005608F4">
      <w:pPr>
        <w:pStyle w:val="a5"/>
        <w:ind w:right="-43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33272">
        <w:rPr>
          <w:rFonts w:asciiTheme="majorBidi" w:hAnsiTheme="majorBidi" w:cstheme="majorBidi"/>
          <w:sz w:val="32"/>
          <w:szCs w:val="32"/>
          <w:cs/>
        </w:rPr>
        <w:t>และ</w:t>
      </w:r>
    </w:p>
    <w:p w:rsidR="005608F4" w:rsidRPr="00F33272" w:rsidRDefault="005608F4" w:rsidP="005608F4">
      <w:pPr>
        <w:pStyle w:val="a5"/>
        <w:ind w:right="-43"/>
        <w:jc w:val="center"/>
        <w:rPr>
          <w:rFonts w:asciiTheme="majorBidi" w:hAnsiTheme="majorBidi" w:cstheme="majorBidi"/>
          <w:sz w:val="32"/>
          <w:szCs w:val="32"/>
          <w:lang w:val="en-US"/>
        </w:rPr>
      </w:pPr>
      <w:r w:rsidRPr="00F3327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:rsidR="00D11D74" w:rsidRPr="00F33272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D11D74" w:rsidRPr="00F33272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092DC5" w:rsidRPr="00F33272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:rsidR="00903F12" w:rsidRPr="00F33272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4D0A7C" w:rsidRPr="00F33272" w:rsidRDefault="004D0A7C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D0A7C" w:rsidRPr="00F33272" w:rsidSect="0067000D">
          <w:headerReference w:type="default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720"/>
          <w:paperSrc w:first="7" w:other="7"/>
          <w:pgNumType w:start="0"/>
          <w:cols w:space="720"/>
          <w:titlePg/>
          <w:docGrid w:linePitch="360"/>
        </w:sectPr>
      </w:pPr>
    </w:p>
    <w:p w:rsidR="004C5FC5" w:rsidRPr="00F33272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E2470D" w:rsidRPr="00F33272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76B3C" w:rsidRPr="00F33272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D36F2A" w:rsidRPr="00F33272" w:rsidRDefault="00D36F2A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D36F2A" w:rsidRPr="00F33272" w:rsidRDefault="00D36F2A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594AB1" w:rsidRPr="00F33272" w:rsidRDefault="00594AB1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200D78" w:rsidRPr="00F33272" w:rsidRDefault="00200D78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200D78" w:rsidRPr="00F33272" w:rsidRDefault="00200D78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795A52" w:rsidRPr="00F33272" w:rsidRDefault="00795A52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4C5FC5" w:rsidRPr="00F33272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3272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FF57AF" w:rsidRPr="00F33272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F33272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:rsidR="004C5FC5" w:rsidRPr="00F33272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366FE3" w:rsidRPr="00F33272" w:rsidRDefault="004C5FC5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8347CE" w:rsidRPr="00F33272">
        <w:rPr>
          <w:rFonts w:asciiTheme="majorBidi" w:hAnsiTheme="majorBidi" w:cstheme="majorBidi" w:hint="cs"/>
          <w:b/>
          <w:bCs/>
          <w:sz w:val="30"/>
          <w:szCs w:val="30"/>
          <w:cs/>
        </w:rPr>
        <w:t>ผู้ถือหุ้น</w:t>
      </w:r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บริษัท โก</w:t>
      </w:r>
      <w:proofErr w:type="spellStart"/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ลบอล</w:t>
      </w:r>
      <w:proofErr w:type="spellEnd"/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เพาเวอร์ </w:t>
      </w:r>
      <w:proofErr w:type="spellStart"/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ซินเนอร์</w:t>
      </w:r>
      <w:proofErr w:type="spellEnd"/>
      <w:r w:rsidRPr="00F33272">
        <w:rPr>
          <w:rFonts w:asciiTheme="majorBidi" w:hAnsiTheme="majorBidi" w:cstheme="majorBidi"/>
          <w:b/>
          <w:bCs/>
          <w:sz w:val="30"/>
          <w:szCs w:val="30"/>
          <w:cs/>
        </w:rPr>
        <w:t>ยี่ จำกัด</w:t>
      </w:r>
      <w:r w:rsidR="0081315D" w:rsidRPr="00F332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  <w:r w:rsidR="00D72EE4" w:rsidRPr="00F3327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E51E74" w:rsidRPr="00F33272" w:rsidRDefault="00E51E74" w:rsidP="00E51E7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E51E74" w:rsidRPr="00F33272" w:rsidRDefault="00E51E74" w:rsidP="00E51E7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4C5FC5" w:rsidRPr="00F33272" w:rsidRDefault="004C5FC5" w:rsidP="00487F93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3A72B6" w:rsidRPr="00F33272" w:rsidRDefault="00E65296" w:rsidP="003A72B6">
      <w:pPr>
        <w:tabs>
          <w:tab w:val="clear" w:pos="3742"/>
          <w:tab w:val="left" w:pos="3735"/>
        </w:tabs>
        <w:spacing w:line="240" w:lineRule="auto"/>
        <w:ind w:right="-6"/>
        <w:jc w:val="thaiDistribute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โก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ลบอล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ซินเนอร์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ยี่ จำกัด (มหาชน) และบริษัทย่อย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(กลุ่มบริษัท)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และของเฉพาะบริษัท โก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ลบอล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 xml:space="preserve"> เพาเวอร์ 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ซินเนอร์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 xml:space="preserve">ยี่ จำกัด (มหาชน) (บริษัท) ตามลำดับ </w:t>
      </w:r>
      <w:r w:rsidR="00B6162F"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ณ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F33272">
        <w:rPr>
          <w:rFonts w:asciiTheme="majorBidi" w:hAnsiTheme="majorBidi" w:cstheme="majorBidi"/>
          <w:sz w:val="30"/>
          <w:szCs w:val="30"/>
        </w:rPr>
        <w:t xml:space="preserve">31 </w:t>
      </w:r>
      <w:r w:rsidRPr="00F3327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33272">
        <w:rPr>
          <w:rFonts w:asciiTheme="majorBidi" w:hAnsiTheme="majorBidi" w:cstheme="majorBidi"/>
          <w:sz w:val="30"/>
          <w:szCs w:val="30"/>
        </w:rPr>
        <w:t xml:space="preserve"> 256</w:t>
      </w:r>
      <w:r w:rsidR="00B6162F" w:rsidRPr="00F33272">
        <w:rPr>
          <w:rFonts w:asciiTheme="majorBidi" w:hAnsiTheme="majorBidi" w:cstheme="majorBidi"/>
          <w:sz w:val="30"/>
          <w:szCs w:val="30"/>
        </w:rPr>
        <w:t>1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33272">
        <w:rPr>
          <w:rFonts w:asciiTheme="majorBidi" w:hAnsiTheme="majorBidi" w:cstheme="majorBidi"/>
          <w:sz w:val="30"/>
          <w:szCs w:val="30"/>
        </w:rPr>
        <w:br/>
      </w:r>
      <w:r w:rsidRPr="00F33272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Pr="00F33272">
        <w:rPr>
          <w:rFonts w:asciiTheme="majorBidi" w:hAnsiTheme="majorBidi" w:cstheme="majorBidi"/>
          <w:sz w:val="30"/>
          <w:szCs w:val="30"/>
          <w:cs/>
        </w:rPr>
        <w:t>ๆ</w:t>
      </w:r>
      <w:r w:rsidR="003A72B6" w:rsidRPr="00F332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E51E74" w:rsidRPr="00F33272" w:rsidRDefault="00E51E74" w:rsidP="00E51E7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1D4454">
      <w:pPr>
        <w:tabs>
          <w:tab w:val="center" w:pos="4802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วันที่</w:t>
      </w:r>
      <w:r w:rsidRPr="00F33272">
        <w:rPr>
          <w:rFonts w:ascii="Angsana New" w:hAnsi="Angsana New"/>
          <w:sz w:val="30"/>
          <w:szCs w:val="30"/>
        </w:rPr>
        <w:t xml:space="preserve"> 31 </w:t>
      </w:r>
      <w:r w:rsidRPr="00F3327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3272">
        <w:rPr>
          <w:rFonts w:ascii="Angsana New" w:hAnsi="Angsana New"/>
          <w:sz w:val="30"/>
          <w:szCs w:val="30"/>
        </w:rPr>
        <w:t>256</w:t>
      </w:r>
      <w:r w:rsidR="00B6162F" w:rsidRPr="00F33272">
        <w:rPr>
          <w:rFonts w:ascii="Angsana New" w:hAnsi="Angsana New"/>
          <w:sz w:val="30"/>
          <w:szCs w:val="30"/>
        </w:rPr>
        <w:t>1</w:t>
      </w:r>
      <w:r w:rsidRPr="00F3327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51E74" w:rsidRPr="00F33272" w:rsidRDefault="00E51E74" w:rsidP="003A72B6">
      <w:pPr>
        <w:tabs>
          <w:tab w:val="center" w:pos="4802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:rsidR="00504EC9" w:rsidRPr="00F33272" w:rsidRDefault="00504EC9" w:rsidP="00504EC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327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504EC9" w:rsidRPr="00F33272" w:rsidRDefault="00504EC9" w:rsidP="00504EC9">
      <w:pPr>
        <w:jc w:val="thaiDistribute"/>
        <w:rPr>
          <w:rFonts w:ascii="Angsana New" w:eastAsia="Calibri" w:hAnsi="Angsana New"/>
          <w:b/>
          <w:bCs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65296" w:rsidRPr="00F33272" w:rsidSect="0067000D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  <w:r w:rsidRPr="00F3327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</w:t>
      </w:r>
      <w:r w:rsidRPr="00F33272">
        <w:rPr>
          <w:rFonts w:ascii="Angsana New" w:eastAsia="Calibri" w:hAnsi="Angsana New" w:hint="cs"/>
          <w:sz w:val="30"/>
          <w:szCs w:val="30"/>
          <w:cs/>
        </w:rPr>
        <w:t>นวรรค</w:t>
      </w:r>
      <w:r w:rsidRPr="00F33272">
        <w:rPr>
          <w:rFonts w:ascii="Angsana New" w:eastAsia="Calibri" w:hAnsi="Angsana New"/>
          <w:sz w:val="30"/>
          <w:szCs w:val="30"/>
          <w:cs/>
        </w:rPr>
        <w:br/>
      </w:r>
      <w:r w:rsidRPr="00F3327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F33272">
        <w:rPr>
          <w:rFonts w:ascii="Angsana New" w:eastAsia="Calibri" w:hAnsi="Angsana New"/>
          <w:sz w:val="30"/>
          <w:szCs w:val="30"/>
        </w:rPr>
        <w:t xml:space="preserve"> </w:t>
      </w:r>
      <w:r w:rsidRPr="00F33272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C73A9" w:rsidRPr="00F33272" w:rsidRDefault="003C73A9" w:rsidP="003C73A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3327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3C73A9" w:rsidRPr="00F33272" w:rsidRDefault="003C73A9" w:rsidP="003C73A9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E65296" w:rsidRPr="00F33272" w:rsidRDefault="00E65296" w:rsidP="003C73A9">
      <w:pPr>
        <w:jc w:val="thaiDistribute"/>
        <w:rPr>
          <w:rFonts w:ascii="Angsana New" w:eastAsia="Calibri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B6162F"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ในการตรวจสอบงบการเงิน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</w:t>
      </w:r>
      <w:r w:rsidR="00B6162F"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ในบริบทของการตรวจสอบงบการเงิน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F33272">
        <w:rPr>
          <w:rFonts w:ascii="Angsana New" w:hAnsi="Angsana New"/>
          <w:sz w:val="30"/>
          <w:szCs w:val="30"/>
          <w:cs/>
        </w:rPr>
        <w:t>ข้าพเจ้า</w:t>
      </w:r>
      <w:r w:rsidRPr="00F3327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33272">
        <w:rPr>
          <w:rFonts w:ascii="Angsana New" w:hAnsi="Angsana New"/>
          <w:sz w:val="30"/>
          <w:szCs w:val="30"/>
          <w:cs/>
        </w:rPr>
        <w:t>ข้าพเจ้า</w:t>
      </w:r>
      <w:r w:rsidRPr="00F3327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2849CE" w:rsidRPr="00F33272" w:rsidRDefault="002849CE" w:rsidP="003C73A9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Style w:val="TableGrid"/>
        <w:tblW w:w="9824" w:type="dxa"/>
        <w:tblInd w:w="-95" w:type="dxa"/>
        <w:tblLook w:val="04A0" w:firstRow="1" w:lastRow="0" w:firstColumn="1" w:lastColumn="0" w:noHBand="0" w:noVBand="1"/>
      </w:tblPr>
      <w:tblGrid>
        <w:gridCol w:w="4777"/>
        <w:gridCol w:w="5047"/>
      </w:tblGrid>
      <w:tr w:rsidR="00E65296" w:rsidRPr="00F33272" w:rsidTr="0034122C">
        <w:trPr>
          <w:trHeight w:val="360"/>
        </w:trPr>
        <w:tc>
          <w:tcPr>
            <w:tcW w:w="9824" w:type="dxa"/>
            <w:gridSpan w:val="2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มูลค่าที่คาดว่าจะได้รับคืนของ</w:t>
            </w:r>
            <w:r w:rsidR="00B46B1C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A7270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และดอกเบี้ยค้างรับ </w:t>
            </w:r>
            <w:r w:rsidR="00B46B1C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 24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M Technologies, Inc.</w:t>
            </w:r>
          </w:p>
        </w:tc>
      </w:tr>
      <w:tr w:rsidR="00E65296" w:rsidRPr="00F33272" w:rsidTr="0034122C">
        <w:trPr>
          <w:trHeight w:val="346"/>
        </w:trPr>
        <w:tc>
          <w:tcPr>
            <w:tcW w:w="9824" w:type="dxa"/>
            <w:gridSpan w:val="2"/>
            <w:shd w:val="clear" w:color="auto" w:fill="auto"/>
          </w:tcPr>
          <w:p w:rsidR="00E65296" w:rsidRPr="00F33272" w:rsidRDefault="00E65296" w:rsidP="0050294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B46B1C" w:rsidRPr="00F33272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1347A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E65296" w:rsidRPr="00F33272" w:rsidTr="0034122C">
        <w:trPr>
          <w:trHeight w:val="373"/>
        </w:trPr>
        <w:tc>
          <w:tcPr>
            <w:tcW w:w="4777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47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5296" w:rsidRPr="00F33272" w:rsidTr="0034122C">
        <w:trPr>
          <w:trHeight w:val="6192"/>
        </w:trPr>
        <w:tc>
          <w:tcPr>
            <w:tcW w:w="4777" w:type="dxa"/>
            <w:shd w:val="clear" w:color="auto" w:fill="auto"/>
          </w:tcPr>
          <w:p w:rsidR="00E65296" w:rsidRPr="00F33272" w:rsidRDefault="00E65296" w:rsidP="00B100B2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4441C4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6D0A01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กลุ่มบริษัทมี</w:t>
            </w:r>
            <w:r w:rsidR="00B46B1C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เงินให้กู้ยืม</w:t>
            </w:r>
            <w:r w:rsidR="00667679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รวมดอกเบี้ยค้างรับจำนวน</w:t>
            </w:r>
            <w:r w:rsidR="00A72700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เงินรวม</w:t>
            </w:r>
            <w:r w:rsidR="00667679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A71C94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100.8</w:t>
            </w:r>
            <w:r w:rsidR="00667679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667679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ล้านบาท </w:t>
            </w:r>
            <w:r w:rsidR="00B46B1C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  <w:r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ลงทุนจำนวน</w:t>
            </w:r>
            <w:r w:rsidR="00A72700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A71C94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1,005.8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B46B1C"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ล้านบา</w:t>
            </w:r>
            <w:r w:rsidR="00667679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</w:t>
            </w:r>
            <w:r w:rsidR="00B46B1C"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คิดเป็นร้อยละ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C67F63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29.5</w:t>
            </w:r>
            <w:r w:rsidR="00667679"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ของหุ้นใ</w:t>
            </w:r>
            <w:r w:rsidR="00667679" w:rsidRPr="00F3327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น </w:t>
            </w:r>
            <w:r w:rsidR="00667679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24M Technolog</w:t>
            </w:r>
            <w:r w:rsidR="00C247F1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ies</w:t>
            </w:r>
            <w:r w:rsidR="00667679" w:rsidRPr="00F332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, Inc. 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ซึ่งถือว่าเป็นตราสารทุนที่ไม่อยู่ในความต้องการของตลาดและบันทึกด้วยราคาทุน</w:t>
            </w:r>
          </w:p>
          <w:p w:rsidR="00E65296" w:rsidRPr="00F33272" w:rsidRDefault="00E65296" w:rsidP="00B100B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65296" w:rsidRPr="00F33272" w:rsidRDefault="00E65296" w:rsidP="00727C2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</w:t>
            </w:r>
            <w:r w:rsidR="00667679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  <w:r w:rsidR="00A7270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667679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</w:t>
            </w:r>
            <w:r w:rsidR="00CF6AC8"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7679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ค้างรับ</w:t>
            </w:r>
            <w:r w:rsidR="00A7270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7679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เป็นรายการที่ข้าพเจ้าให้ความสำคัญในการตรวจสอบ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เนื่องจากบริษัทดังกล่าวอยู่ระหว่างการพัฒนาผลิตภัณฑ์และยังไม่ได้ดำเนินการมีกำไร </w:t>
            </w:r>
            <w:r w:rsidR="00A71C94" w:rsidRPr="00F33272">
              <w:rPr>
                <w:rFonts w:asciiTheme="majorBidi" w:hAnsiTheme="majorBidi"/>
                <w:sz w:val="30"/>
                <w:szCs w:val="30"/>
                <w:cs/>
              </w:rPr>
              <w:t>กลุ่มบริษัทต้องใช้ดุลยพินิจอย่างมีนัยสำคัญในการประเมินข้อบ่งชี้ของการด้อยค่าในเงินลงทุนดังกล่าว</w:t>
            </w:r>
          </w:p>
        </w:tc>
        <w:tc>
          <w:tcPr>
            <w:tcW w:w="5047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E65296" w:rsidRPr="00F33272" w:rsidRDefault="00155144" w:rsidP="00B100B2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A52E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กระบวนการระบุข้อบ่งชี้และทดสอบการด้อยค่าของผู้บริหารรวมถึงการประมาณการกระแสเงินสดที่คาดว่าจะได้ในอนาคตและข้อสมมติที่สำคัญที่ใช้ในการสนับสนุนการประมาณการดังกล่าว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335980" w:rsidRPr="00F33272" w:rsidRDefault="00155144" w:rsidP="00335980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ข้อสมมติที่สำคัญ</w:t>
            </w:r>
            <w:r w:rsidR="003E7A3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ที่สนับสนุนการประมาณการ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กระแสเงินสดที่จะได้รับในอนาคตคิดลดเป็นมูลค่าปัจจุบัน</w:t>
            </w:r>
            <w:r w:rsidR="003E7A3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 โดยอ้างอิงถึง</w:t>
            </w:r>
            <w:r w:rsidR="00B03AC1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ภาวการณ์ของตลาด สภาพแวดล้อมการดำเนินงาน ความรู้เกี่ยวกับอุตสาหกรรม และข้อมูลอื่นที่ได้รับ</w:t>
            </w:r>
          </w:p>
          <w:p w:rsidR="00335980" w:rsidRPr="00F33272" w:rsidRDefault="00335980" w:rsidP="00335980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การวิเคราะห์ความอ่อนไหวโดยการประเมินผลกระทบของการ</w:t>
            </w:r>
            <w:r w:rsidR="008142A2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ที่อาจเป็นไปได้อย่างสมเหตุสมผลใน</w:t>
            </w:r>
            <w:r w:rsidR="008142A2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ข้อสมมติที่ใช้ในการป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ระมาณการกระแสเงินสดเพื่อที่จะประเมินผลกระทบต่อหน่วยสินทรัพย์ที่ก่อให้เกิดเงินสด</w:t>
            </w:r>
          </w:p>
          <w:p w:rsidR="00D67DC6" w:rsidRPr="00F33272" w:rsidRDefault="00E65296" w:rsidP="0034122C">
            <w:pPr>
              <w:pStyle w:val="ListParagraph"/>
              <w:numPr>
                <w:ilvl w:val="0"/>
                <w:numId w:val="10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155144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</w:t>
            </w:r>
            <w:r w:rsidR="00B177E1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2849CE" w:rsidRPr="00F33272" w:rsidRDefault="0028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A71C94" w:rsidRPr="00F33272" w:rsidRDefault="00A7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</w:rPr>
        <w:br w:type="page"/>
      </w:r>
    </w:p>
    <w:p w:rsidR="002849CE" w:rsidRPr="00F33272" w:rsidRDefault="0028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A71C94" w:rsidRPr="00F33272" w:rsidRDefault="00A7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855"/>
        <w:gridCol w:w="4955"/>
      </w:tblGrid>
      <w:tr w:rsidR="00E65296" w:rsidRPr="00F33272" w:rsidTr="00657DFF">
        <w:tc>
          <w:tcPr>
            <w:tcW w:w="9810" w:type="dxa"/>
            <w:gridSpan w:val="2"/>
            <w:shd w:val="clear" w:color="auto" w:fill="auto"/>
          </w:tcPr>
          <w:p w:rsidR="00E65296" w:rsidRPr="00F33272" w:rsidRDefault="00E65296" w:rsidP="00C247F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การด้อยค่าของ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เครื่องจักรเก่าและ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สินทรัพย์ที่ไม่ได้ใช้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</w:tr>
      <w:tr w:rsidR="00E65296" w:rsidRPr="00F33272" w:rsidTr="00657DFF">
        <w:tc>
          <w:tcPr>
            <w:tcW w:w="9810" w:type="dxa"/>
            <w:gridSpan w:val="2"/>
            <w:shd w:val="clear" w:color="auto" w:fill="auto"/>
          </w:tcPr>
          <w:p w:rsidR="00E65296" w:rsidRPr="00F33272" w:rsidRDefault="00E65296" w:rsidP="008A52E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15 และ 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E65296" w:rsidRPr="00F33272" w:rsidTr="00657DFF">
        <w:tc>
          <w:tcPr>
            <w:tcW w:w="4855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65296" w:rsidRPr="00F33272" w:rsidTr="00657DFF">
        <w:tc>
          <w:tcPr>
            <w:tcW w:w="4855" w:type="dxa"/>
            <w:shd w:val="clear" w:color="auto" w:fill="auto"/>
          </w:tcPr>
          <w:p w:rsidR="00E65296" w:rsidRPr="00F33272" w:rsidRDefault="00E65296" w:rsidP="0015514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กลุ่มบริษัทมีเครื่อง</w:t>
            </w:r>
            <w:r w:rsidR="00667679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จักร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เก่า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และกลุ่มของสินทรัพย์ส่วนหนึ่งที่ไม่ได้ใช้ในการดำเนินงาน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จำนวน</w:t>
            </w:r>
            <w:r w:rsidR="00BC79BA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82.6</w:t>
            </w:r>
            <w:r w:rsidR="00E1534E"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ล้านบาท</w:t>
            </w:r>
            <w:r w:rsidR="00155144"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และ </w:t>
            </w:r>
            <w:r w:rsidR="00155144" w:rsidRPr="00F332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70.6 </w:t>
            </w:r>
            <w:r w:rsidR="00155144"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ล้านบาท</w:t>
            </w:r>
            <w:r w:rsidR="008A52E0"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</w:t>
            </w:r>
            <w:r w:rsidR="00155144"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ตามลำดับ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 ซึ่ง</w:t>
            </w:r>
            <w:r w:rsidR="008A52E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กลุ่มบริษัทต้องใช้ดุลพินิจเกี่ยวกับข้อสมมติที่สำ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คัญ</w:t>
            </w:r>
            <w:r w:rsidR="008A52E0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ที่ใช้ในการประมาณมูลค่าที่คาดว่าจะได้รับคืนของสินทรัพย์ รวมถึงการ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คาดการณ์ราคาขายในอนาคต</w:t>
            </w:r>
          </w:p>
          <w:p w:rsidR="00E65296" w:rsidRPr="00F33272" w:rsidRDefault="00E65296" w:rsidP="00B100B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ข้าพเจ้าให้ความสำคัญกับประมาณการมูลค่า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ที่คาดว่าจะได้รับคืน ทั้งนี้ มูลค่าที่คาดว่าจะได้รับคืนมาจากมูลค่าจากการใช้หรือมูลค่ายุติธรรม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ของสินทรัพย์หักด้วยต้นทุนในการจำหน่าย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แล้วแต่จำนวนใดจะสูงกว่า </w:t>
            </w:r>
          </w:p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5" w:type="dxa"/>
            <w:shd w:val="clear" w:color="auto" w:fill="auto"/>
          </w:tcPr>
          <w:p w:rsidR="00E65296" w:rsidRPr="00F33272" w:rsidRDefault="00E65296" w:rsidP="00B100B2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:rsidR="00E65296" w:rsidRPr="00F33272" w:rsidRDefault="00E65296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678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</w:t>
            </w:r>
            <w:r w:rsidR="00AF4075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ทำความเข้าใจ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กระบวนการของกลุ่มบริษัทในการ</w:t>
            </w:r>
            <w:r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ประเมินมูลค่าที่คาดว่าจะได้รับคืนของสินทรัพย์ </w:t>
            </w:r>
          </w:p>
          <w:p w:rsidR="00E65296" w:rsidRPr="00F33272" w:rsidRDefault="00E65296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มูลค่ายุติธรรมของสินทรัพย์ที่ประเมินโดยผู้ประเมินราคาอิสระตามวิธีราคาตลาด</w:t>
            </w: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เพื่อใช้เป็นข้อมูลประกอบการพิจารณาขายสินทรัพย์</w:t>
            </w:r>
          </w:p>
          <w:p w:rsidR="00E65296" w:rsidRPr="00F33272" w:rsidRDefault="00E65296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การพิจารณา</w:t>
            </w:r>
            <w:r w:rsidR="00155144"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ความเหมาะสม</w:t>
            </w:r>
            <w:r w:rsidRPr="00F332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ของผู้ประเมินราคาอิสระที่แต่งตั้งโดยกลุ่มบริษัท</w:t>
            </w:r>
            <w:r w:rsidRPr="00F3327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ในการประเมินมูลค่ายุติธรรมของสินทรัพย์</w:t>
            </w:r>
          </w:p>
          <w:p w:rsidR="00B1347A" w:rsidRDefault="00B1347A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ประเมินความสมเหตุสมผลของประมาณมูลค่าที่คาดว่าจะได้รับคืนและประเมินความเหมาะสมของ</w:t>
            </w:r>
            <w:r w:rsidRPr="00F3327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ข้อสมมติ</w:t>
            </w:r>
            <w:r w:rsidR="00B03A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ที่สำคัญ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ต่าง ๆ เช่น ปริมาณการขาย ราคาขาย ต้นทุนจากการดำเนินงาน</w:t>
            </w:r>
            <w:r w:rsidR="00B03AC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อัตราคิดลด</w:t>
            </w:r>
            <w:r w:rsidRPr="00F332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และอัตราการเติบโตระยะยาว</w:t>
            </w:r>
            <w:r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ตลอดจนการเปรียบเทียบปัจจัยเหล่านั้นกับข้อมูลที่ได้จากภายนอก รวมถึงการใช้ความรู้ของข้าพเจ้าที่มีต่อลูกค้าและอุตสาหกรรม</w:t>
            </w:r>
          </w:p>
          <w:p w:rsidR="00B03AC1" w:rsidRPr="00B03AC1" w:rsidRDefault="00B03AC1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ิเคราะห์ความอ่อนไหวโดยการประเมินผลกระทบของการเปลี่ยนแปลงที่อาจเป็นไปได้อย่างสมเหตุสมผลในข้อสมมติที่ใช้ในการประมาณการกระแสเงินสดเพื่อที่จะประเมินผลกระทบต่อหน่วยสินทรัพย์ที่ก่อให้เกิดเงินสด</w:t>
            </w:r>
          </w:p>
          <w:p w:rsidR="00E65296" w:rsidRPr="00F33272" w:rsidRDefault="00155144" w:rsidP="00B03AC1">
            <w:pPr>
              <w:pStyle w:val="ListParagraph"/>
              <w:numPr>
                <w:ilvl w:val="0"/>
                <w:numId w:val="5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</w:t>
            </w:r>
            <w:r w:rsidR="00E65296" w:rsidRPr="00F3327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</w:t>
            </w:r>
            <w:r w:rsidR="00B177E1" w:rsidRPr="00F3327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3C73A9" w:rsidRPr="00F33272" w:rsidRDefault="003C73A9" w:rsidP="00657DF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FA47F5" w:rsidRPr="00F33272" w:rsidRDefault="00FA4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 w:rsidRPr="00F33272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:rsidR="006A4EA2" w:rsidRPr="00F33272" w:rsidRDefault="006A4EA2" w:rsidP="00657DFF">
      <w:pPr>
        <w:snapToGrid w:val="0"/>
        <w:spacing w:line="0" w:lineRule="atLeas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327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6A4EA2" w:rsidRPr="00F33272" w:rsidRDefault="006A4EA2" w:rsidP="00657DF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E65296" w:rsidRPr="00F33272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trike/>
          <w:sz w:val="30"/>
          <w:szCs w:val="30"/>
        </w:rPr>
      </w:pPr>
      <w:r w:rsidRPr="00F33272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  <w:r w:rsidRPr="00F33272">
        <w:rPr>
          <w:rFonts w:ascii="Angsana New" w:hAnsi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33272">
        <w:rPr>
          <w:rFonts w:ascii="Angsana New" w:hAnsi="Angsana New"/>
          <w:sz w:val="30"/>
          <w:szCs w:val="30"/>
          <w:cs/>
        </w:rPr>
        <w:t xml:space="preserve"> </w:t>
      </w:r>
    </w:p>
    <w:p w:rsidR="00E65296" w:rsidRPr="00F33272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F33272">
        <w:rPr>
          <w:rFonts w:ascii="Angsana New" w:hAnsi="Angsana New" w:hint="cs"/>
          <w:spacing w:val="-6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F33272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FA47F5" w:rsidRPr="00F33272" w:rsidRDefault="00FA47F5" w:rsidP="00E65296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24"/>
          <w:szCs w:val="24"/>
        </w:rPr>
      </w:pPr>
    </w:p>
    <w:p w:rsidR="00B1347A" w:rsidRPr="00F33272" w:rsidRDefault="00B1347A" w:rsidP="00B13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การอ่า</w:t>
      </w:r>
      <w:r w:rsidRPr="00F33272">
        <w:rPr>
          <w:rFonts w:ascii="Angsana New" w:hAnsi="Angsana New" w:hint="cs"/>
          <w:sz w:val="30"/>
          <w:szCs w:val="30"/>
          <w:cs/>
        </w:rPr>
        <w:t>นข้อมูลอื่น</w:t>
      </w:r>
      <w:r w:rsidRPr="00F33272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="00B6162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 w:hint="cs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E65296" w:rsidRPr="00F33272" w:rsidRDefault="00E65296" w:rsidP="002849CE">
      <w:pPr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327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3327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เหล่านี้โดยถูกต้องตาม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F33272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33272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</w:p>
    <w:p w:rsidR="00B177E1" w:rsidRPr="00F33272" w:rsidRDefault="00B17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3327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E65296" w:rsidRPr="00F33272" w:rsidRDefault="00E65296" w:rsidP="00E6529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F3327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785C7E" w:rsidRPr="00F33272" w:rsidRDefault="00785C7E" w:rsidP="00785C7E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E65296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33272">
        <w:rPr>
          <w:rFonts w:ascii="Angsana New" w:hAnsi="Angsana New"/>
          <w:sz w:val="30"/>
          <w:szCs w:val="30"/>
          <w:cs/>
        </w:rPr>
        <w:t>รวมและ</w:t>
      </w:r>
      <w:r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3327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B6162F"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F33272">
        <w:rPr>
          <w:rFonts w:ascii="Angsana New" w:hAnsi="Angsana New"/>
          <w:sz w:val="30"/>
          <w:szCs w:val="30"/>
          <w:cs/>
        </w:rPr>
        <w:t>ายใน</w:t>
      </w:r>
    </w:p>
    <w:p w:rsidR="00E65296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33272">
        <w:rPr>
          <w:rFonts w:ascii="Angsana New" w:hAnsi="Angsana New"/>
          <w:sz w:val="30"/>
          <w:szCs w:val="30"/>
          <w:cs/>
        </w:rPr>
        <w:t>บริษัท</w:t>
      </w:r>
    </w:p>
    <w:p w:rsidR="00E65296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33272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177E1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3327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33272">
        <w:rPr>
          <w:rFonts w:ascii="Angsana New" w:hAnsi="Angsana New" w:hint="cs"/>
          <w:sz w:val="30"/>
          <w:szCs w:val="30"/>
          <w:cs/>
        </w:rPr>
        <w:t xml:space="preserve"> โดยให้ข้อสังเกต</w:t>
      </w:r>
      <w:r w:rsidRPr="00F33272">
        <w:rPr>
          <w:rFonts w:ascii="Angsana New" w:hAnsi="Angsana New"/>
          <w:sz w:val="30"/>
          <w:szCs w:val="30"/>
          <w:cs/>
        </w:rPr>
        <w:t>ถึงการเปิดเผย</w:t>
      </w:r>
      <w:r w:rsidRPr="00F33272">
        <w:rPr>
          <w:rFonts w:ascii="Angsana New" w:hAnsi="Angsana New" w:hint="cs"/>
          <w:sz w:val="30"/>
          <w:szCs w:val="30"/>
          <w:cs/>
        </w:rPr>
        <w:t>ข้อมูล</w:t>
      </w:r>
      <w:r w:rsidRPr="00F3327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F3327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F33272">
        <w:rPr>
          <w:rFonts w:ascii="Angsana New" w:hAnsi="Angsana New"/>
          <w:sz w:val="30"/>
          <w:szCs w:val="30"/>
          <w:cs/>
        </w:rPr>
        <w:t xml:space="preserve"> หรือ</w:t>
      </w:r>
      <w:r w:rsidRPr="00F33272">
        <w:rPr>
          <w:rFonts w:ascii="Angsana New" w:hAnsi="Angsana New"/>
          <w:sz w:val="30"/>
          <w:szCs w:val="30"/>
          <w:cs/>
        </w:rPr>
        <w:br/>
        <w:t>ถ้าการเปิดเผย</w:t>
      </w:r>
      <w:r w:rsidRPr="00F33272">
        <w:rPr>
          <w:rFonts w:ascii="Angsana New" w:hAnsi="Angsana New" w:hint="cs"/>
          <w:sz w:val="30"/>
          <w:szCs w:val="30"/>
          <w:cs/>
        </w:rPr>
        <w:t>ข้อมูล</w:t>
      </w:r>
      <w:r w:rsidRPr="00F33272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E65296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การเปิดเผย</w:t>
      </w:r>
      <w:r w:rsidRPr="00F33272">
        <w:rPr>
          <w:rFonts w:ascii="Angsana New" w:hAnsi="Angsana New" w:hint="cs"/>
          <w:sz w:val="30"/>
          <w:szCs w:val="30"/>
          <w:cs/>
        </w:rPr>
        <w:t>ข้อมูล</w:t>
      </w:r>
      <w:r w:rsidRPr="00F3327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="00B6162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มีการนำเสนอข้อมูลโดยถูกต้องตามที่ควร</w:t>
      </w:r>
      <w:r w:rsidRPr="00F33272">
        <w:rPr>
          <w:rFonts w:ascii="Angsana New" w:hAnsi="Angsana New" w:hint="cs"/>
          <w:sz w:val="30"/>
          <w:szCs w:val="30"/>
          <w:cs/>
        </w:rPr>
        <w:t>หรือไม่</w:t>
      </w:r>
      <w:r w:rsidRPr="00F33272">
        <w:rPr>
          <w:rFonts w:ascii="Angsana New" w:hAnsi="Angsana New"/>
          <w:sz w:val="30"/>
          <w:szCs w:val="30"/>
          <w:cs/>
        </w:rPr>
        <w:t xml:space="preserve">   </w:t>
      </w:r>
    </w:p>
    <w:p w:rsidR="00E65296" w:rsidRPr="00F33272" w:rsidRDefault="00E65296" w:rsidP="00E65296">
      <w:pPr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33272">
        <w:rPr>
          <w:rFonts w:ascii="Angsana New" w:hAnsi="Angsana New"/>
          <w:sz w:val="30"/>
          <w:szCs w:val="30"/>
        </w:rPr>
        <w:t xml:space="preserve"> </w:t>
      </w:r>
      <w:r w:rsidRPr="00F3327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B6162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>ต่อความเห็นของข้าพเจ้า</w:t>
      </w:r>
    </w:p>
    <w:p w:rsidR="00034D81" w:rsidRPr="00F33272" w:rsidRDefault="00034D81" w:rsidP="00E65296">
      <w:pPr>
        <w:jc w:val="thaiDistribute"/>
        <w:rPr>
          <w:rFonts w:ascii="Angsana New" w:eastAsia="Calibri" w:hAnsi="Angsana New"/>
          <w:sz w:val="24"/>
          <w:szCs w:val="24"/>
        </w:rPr>
      </w:pPr>
    </w:p>
    <w:p w:rsidR="00D24FE6" w:rsidRDefault="00D24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E65296" w:rsidRPr="00F33272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</w:t>
      </w:r>
      <w:bookmarkStart w:id="1" w:name="_GoBack"/>
      <w:bookmarkEnd w:id="1"/>
      <w:r w:rsidRPr="00F33272">
        <w:rPr>
          <w:rFonts w:ascii="Angsana New" w:eastAsia="Calibri" w:hAnsi="Angsana New"/>
          <w:sz w:val="30"/>
          <w:szCs w:val="30"/>
          <w:cs/>
        </w:rPr>
        <w:t>แล</w:t>
      </w:r>
      <w:r w:rsidRPr="00F33272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</w:t>
      </w:r>
      <w:r w:rsidR="004648ED" w:rsidRPr="00F33272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F33272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Pr="00F3327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3327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F33272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Pr="00F33272">
        <w:rPr>
          <w:rFonts w:ascii="Angsana New" w:eastAsia="Calibri" w:hAnsi="Angsana New" w:hint="cs"/>
          <w:sz w:val="30"/>
          <w:szCs w:val="30"/>
          <w:cs/>
        </w:rPr>
        <w:t>หากข้</w:t>
      </w:r>
      <w:r w:rsidRPr="00F33272">
        <w:rPr>
          <w:rFonts w:ascii="Angsana New" w:eastAsia="Calibri" w:hAnsi="Angsana New"/>
          <w:sz w:val="30"/>
          <w:szCs w:val="30"/>
          <w:cs/>
        </w:rPr>
        <w:t>าพเจ้าได้พบในระหว่างการตรวจสอบขอ</w:t>
      </w:r>
      <w:r w:rsidRPr="00F33272">
        <w:rPr>
          <w:rFonts w:ascii="Angsana New" w:hAnsi="Angsana New"/>
          <w:sz w:val="30"/>
          <w:szCs w:val="30"/>
          <w:cs/>
        </w:rPr>
        <w:t>งข้าพเจ้า</w:t>
      </w:r>
    </w:p>
    <w:p w:rsidR="00FA47F5" w:rsidRPr="00F33272" w:rsidRDefault="00FA47F5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F33272">
        <w:rPr>
          <w:rFonts w:ascii="Angsana New" w:eastAsia="Calibri" w:hAnsi="Angsana New"/>
          <w:sz w:val="30"/>
          <w:szCs w:val="30"/>
        </w:rPr>
        <w:br/>
      </w:r>
      <w:r w:rsidRPr="00F33272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33272">
        <w:rPr>
          <w:rFonts w:ascii="Angsana New" w:hAnsi="Angsana New"/>
          <w:sz w:val="30"/>
          <w:szCs w:val="30"/>
          <w:cs/>
        </w:rPr>
        <w:t>อิสระ</w:t>
      </w:r>
    </w:p>
    <w:p w:rsidR="00E65296" w:rsidRPr="00F33272" w:rsidRDefault="00E65296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30"/>
          <w:szCs w:val="30"/>
        </w:rPr>
      </w:pPr>
      <w:r w:rsidRPr="00F3327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6162F" w:rsidRPr="00F33272">
        <w:rPr>
          <w:rFonts w:ascii="Angsana New" w:hAnsi="Angsana New"/>
          <w:spacing w:val="-2"/>
          <w:sz w:val="30"/>
          <w:szCs w:val="30"/>
        </w:rPr>
        <w:t xml:space="preserve"> </w:t>
      </w:r>
      <w:r w:rsidRPr="00F33272">
        <w:rPr>
          <w:rFonts w:ascii="Angsana New" w:hAnsi="Angsana New"/>
          <w:spacing w:val="-2"/>
          <w:sz w:val="30"/>
          <w:szCs w:val="30"/>
          <w:cs/>
        </w:rPr>
        <w:t>เพราะการ</w:t>
      </w:r>
      <w:r w:rsidRPr="00F33272">
        <w:rPr>
          <w:rFonts w:ascii="Angsana New" w:hAnsi="Angsana New"/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B6162F" w:rsidRPr="00F33272">
        <w:rPr>
          <w:rFonts w:ascii="Angsana New" w:hAnsi="Angsana New"/>
          <w:sz w:val="30"/>
          <w:szCs w:val="30"/>
        </w:rPr>
        <w:br/>
      </w:r>
      <w:r w:rsidRPr="00F33272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:rsidR="00E65296" w:rsidRPr="00F33272" w:rsidRDefault="00E65296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jc w:val="thaiDistribute"/>
        <w:rPr>
          <w:rFonts w:ascii="Angsana New" w:hAnsi="Angsana New"/>
          <w:sz w:val="24"/>
          <w:szCs w:val="24"/>
        </w:rPr>
      </w:pPr>
    </w:p>
    <w:p w:rsidR="00E65296" w:rsidRPr="00F33272" w:rsidRDefault="00E65296" w:rsidP="00E65296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F33272">
        <w:rPr>
          <w:rFonts w:asciiTheme="majorBidi" w:hAnsiTheme="majorBidi" w:cstheme="majorBidi"/>
          <w:cs/>
        </w:rPr>
        <w:t>(</w:t>
      </w:r>
      <w:proofErr w:type="spellStart"/>
      <w:r w:rsidR="00267802" w:rsidRPr="00F33272">
        <w:rPr>
          <w:rFonts w:asciiTheme="majorBidi" w:hAnsiTheme="majorBidi" w:cs="Angsana New"/>
          <w:cs/>
          <w:lang w:val="en-US"/>
        </w:rPr>
        <w:t>ดุษณีย์</w:t>
      </w:r>
      <w:proofErr w:type="spellEnd"/>
      <w:r w:rsidR="00267802" w:rsidRPr="00F33272">
        <w:rPr>
          <w:rFonts w:asciiTheme="majorBidi" w:hAnsiTheme="majorBidi" w:cs="Angsana New"/>
          <w:cs/>
          <w:lang w:val="en-US"/>
        </w:rPr>
        <w:t xml:space="preserve"> ยิ้มสุวรรณ</w:t>
      </w:r>
      <w:r w:rsidRPr="00F33272">
        <w:rPr>
          <w:rFonts w:asciiTheme="majorBidi" w:hAnsiTheme="majorBidi" w:cstheme="majorBidi"/>
          <w:cs/>
        </w:rPr>
        <w:t>)</w:t>
      </w:r>
    </w:p>
    <w:p w:rsidR="00E65296" w:rsidRPr="00F33272" w:rsidRDefault="00E65296" w:rsidP="00E65296">
      <w:pPr>
        <w:pStyle w:val="T"/>
        <w:tabs>
          <w:tab w:val="left" w:pos="540"/>
        </w:tabs>
        <w:spacing w:line="240" w:lineRule="atLeast"/>
        <w:ind w:left="0" w:right="-43"/>
        <w:jc w:val="thaiDistribute"/>
        <w:rPr>
          <w:rFonts w:asciiTheme="majorBidi" w:hAnsiTheme="majorBidi" w:cstheme="majorBidi"/>
          <w:cs/>
        </w:rPr>
      </w:pPr>
      <w:r w:rsidRPr="00F33272">
        <w:rPr>
          <w:rFonts w:asciiTheme="majorBidi" w:hAnsiTheme="majorBidi" w:cstheme="majorBidi"/>
          <w:cs/>
        </w:rPr>
        <w:t>ผู้สอบบัญชีรับอนุญาต</w:t>
      </w:r>
    </w:p>
    <w:p w:rsidR="00E65296" w:rsidRPr="00F33272" w:rsidRDefault="00E65296" w:rsidP="00E65296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F33272">
        <w:rPr>
          <w:rFonts w:asciiTheme="majorBidi" w:hAnsiTheme="majorBidi" w:cstheme="majorBidi"/>
          <w:cs/>
        </w:rPr>
        <w:t>เลขทะเบียน</w:t>
      </w:r>
      <w:r w:rsidRPr="00F33272">
        <w:rPr>
          <w:rFonts w:asciiTheme="majorBidi" w:hAnsiTheme="majorBidi" w:cstheme="majorBidi"/>
          <w:lang w:val="en-US"/>
        </w:rPr>
        <w:t xml:space="preserve"> </w:t>
      </w:r>
      <w:r w:rsidR="00267802" w:rsidRPr="00F33272">
        <w:rPr>
          <w:rFonts w:asciiTheme="majorBidi" w:hAnsiTheme="majorBidi" w:cstheme="majorBidi"/>
          <w:lang w:val="en-US"/>
        </w:rPr>
        <w:t>10235</w:t>
      </w:r>
    </w:p>
    <w:p w:rsidR="00E65296" w:rsidRPr="00F33272" w:rsidRDefault="00E65296" w:rsidP="00E65296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65296" w:rsidRPr="00F33272" w:rsidRDefault="00E65296" w:rsidP="00E65296">
      <w:pPr>
        <w:tabs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F33272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F33272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E65296" w:rsidRPr="00F33272" w:rsidRDefault="00E65296" w:rsidP="00E65296">
      <w:pPr>
        <w:tabs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E65296" w:rsidRDefault="00622322" w:rsidP="00E65296">
      <w:pPr>
        <w:widowControl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33272">
        <w:rPr>
          <w:rFonts w:asciiTheme="majorBidi" w:hAnsiTheme="majorBidi" w:cstheme="majorBidi"/>
          <w:sz w:val="30"/>
          <w:szCs w:val="30"/>
        </w:rPr>
        <w:t>11</w:t>
      </w:r>
      <w:r w:rsidR="00E65296" w:rsidRPr="00F33272">
        <w:rPr>
          <w:rFonts w:asciiTheme="majorBidi" w:hAnsiTheme="majorBidi" w:cstheme="majorBidi"/>
          <w:sz w:val="30"/>
          <w:szCs w:val="30"/>
        </w:rPr>
        <w:t xml:space="preserve"> </w:t>
      </w:r>
      <w:r w:rsidR="00E65296" w:rsidRPr="00F33272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E65296" w:rsidRPr="00F33272">
        <w:rPr>
          <w:rFonts w:asciiTheme="majorBidi" w:hAnsiTheme="majorBidi" w:cstheme="majorBidi"/>
          <w:sz w:val="30"/>
          <w:szCs w:val="30"/>
        </w:rPr>
        <w:t>256</w:t>
      </w:r>
      <w:r w:rsidR="00691354" w:rsidRPr="00F33272">
        <w:rPr>
          <w:rFonts w:asciiTheme="majorBidi" w:hAnsiTheme="majorBidi" w:cstheme="majorBidi"/>
          <w:sz w:val="30"/>
          <w:szCs w:val="30"/>
        </w:rPr>
        <w:t>2</w:t>
      </w:r>
    </w:p>
    <w:sectPr w:rsidR="00E65296" w:rsidSect="007A00FE">
      <w:footerReference w:type="default" r:id="rId12"/>
      <w:type w:val="nextColumn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578" w:rsidRDefault="00B35578">
      <w:r>
        <w:separator/>
      </w:r>
    </w:p>
  </w:endnote>
  <w:endnote w:type="continuationSeparator" w:id="0">
    <w:p w:rsidR="00B35578" w:rsidRDefault="00B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1774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F4075" w:rsidRPr="00EC5522" w:rsidRDefault="00AF40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552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552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5522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552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3F2371" w:rsidRDefault="00AF4075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D24FE6">
      <w:rPr>
        <w:rStyle w:val="PageNumber"/>
        <w:rFonts w:ascii="Angsana New" w:hAnsi="Angsana New"/>
        <w:noProof/>
        <w:sz w:val="30"/>
        <w:szCs w:val="30"/>
      </w:rPr>
      <w:t>6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AF4075" w:rsidRPr="0020635E" w:rsidRDefault="00AF4075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578" w:rsidRDefault="00B35578">
      <w:r>
        <w:separator/>
      </w:r>
    </w:p>
  </w:footnote>
  <w:footnote w:type="continuationSeparator" w:id="0">
    <w:p w:rsidR="00B35578" w:rsidRDefault="00B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Default="00AF4075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ลบอล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 xml:space="preserve"> เพาเวอร์ </w:t>
    </w:r>
    <w:proofErr w:type="spellStart"/>
    <w:r w:rsidRPr="00A443A3">
      <w:rPr>
        <w:rFonts w:ascii="Angsana New" w:hAnsi="Angsana New" w:hint="cs"/>
        <w:b/>
        <w:bCs/>
        <w:sz w:val="32"/>
        <w:szCs w:val="32"/>
        <w:cs/>
      </w:rPr>
      <w:t>ซินเนอร์</w:t>
    </w:r>
    <w:proofErr w:type="spellEnd"/>
    <w:r w:rsidRPr="00A443A3">
      <w:rPr>
        <w:rFonts w:ascii="Angsana New" w:hAnsi="Angsana New" w:hint="cs"/>
        <w:b/>
        <w:bCs/>
        <w:sz w:val="32"/>
        <w:szCs w:val="32"/>
        <w:cs/>
      </w:rPr>
      <w:t>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AF4075" w:rsidRPr="00A443A3" w:rsidRDefault="00AF4075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F4075" w:rsidRDefault="00AF40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075" w:rsidRPr="00A443A3" w:rsidRDefault="00AF4075" w:rsidP="005177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:rsidR="00AF4075" w:rsidRDefault="00AF40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4C764ED"/>
    <w:multiLevelType w:val="hybridMultilevel"/>
    <w:tmpl w:val="855E1184"/>
    <w:lvl w:ilvl="0" w:tplc="9ECA55E4">
      <w:start w:val="5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693405D"/>
    <w:multiLevelType w:val="hybridMultilevel"/>
    <w:tmpl w:val="CBF4C7CA"/>
    <w:lvl w:ilvl="0" w:tplc="7D26B598">
      <w:start w:val="33"/>
      <w:numFmt w:val="decimal"/>
      <w:lvlText w:val="%1"/>
      <w:lvlJc w:val="left"/>
      <w:pPr>
        <w:ind w:left="90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D6C1B"/>
    <w:multiLevelType w:val="multilevel"/>
    <w:tmpl w:val="70888E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BC04BAA"/>
    <w:multiLevelType w:val="hybridMultilevel"/>
    <w:tmpl w:val="23C23862"/>
    <w:lvl w:ilvl="0" w:tplc="2E7003B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E4A4B"/>
    <w:multiLevelType w:val="hybridMultilevel"/>
    <w:tmpl w:val="35DA42EC"/>
    <w:lvl w:ilvl="0" w:tplc="E34A0B5C">
      <w:start w:val="1"/>
      <w:numFmt w:val="thaiLetters"/>
      <w:lvlText w:val="(%1)"/>
      <w:lvlJc w:val="left"/>
      <w:pPr>
        <w:ind w:left="20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1" w15:restartNumberingAfterBreak="0">
    <w:nsid w:val="22C0477F"/>
    <w:multiLevelType w:val="hybridMultilevel"/>
    <w:tmpl w:val="101E90A4"/>
    <w:lvl w:ilvl="0" w:tplc="4C3AE61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212FAA"/>
    <w:multiLevelType w:val="hybridMultilevel"/>
    <w:tmpl w:val="845C4410"/>
    <w:lvl w:ilvl="0" w:tplc="420AE546">
      <w:start w:val="4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198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7" w15:restartNumberingAfterBreak="0">
    <w:nsid w:val="28EA660A"/>
    <w:multiLevelType w:val="hybridMultilevel"/>
    <w:tmpl w:val="2042F7E2"/>
    <w:lvl w:ilvl="0" w:tplc="B1F8E72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90217"/>
    <w:multiLevelType w:val="hybridMultilevel"/>
    <w:tmpl w:val="E4BA2FA0"/>
    <w:lvl w:ilvl="0" w:tplc="6F66FCE8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AA086D"/>
    <w:multiLevelType w:val="hybridMultilevel"/>
    <w:tmpl w:val="7E923928"/>
    <w:lvl w:ilvl="0" w:tplc="E996AB70">
      <w:start w:val="2"/>
      <w:numFmt w:val="thaiLetters"/>
      <w:lvlText w:val="%1."/>
      <w:lvlJc w:val="left"/>
      <w:pPr>
        <w:ind w:left="3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7" w:hanging="360"/>
      </w:pPr>
    </w:lvl>
    <w:lvl w:ilvl="2" w:tplc="0409001B" w:tentative="1">
      <w:start w:val="1"/>
      <w:numFmt w:val="lowerRoman"/>
      <w:lvlText w:val="%3."/>
      <w:lvlJc w:val="right"/>
      <w:pPr>
        <w:ind w:left="1787" w:hanging="180"/>
      </w:pPr>
    </w:lvl>
    <w:lvl w:ilvl="3" w:tplc="0409000F" w:tentative="1">
      <w:start w:val="1"/>
      <w:numFmt w:val="decimal"/>
      <w:lvlText w:val="%4."/>
      <w:lvlJc w:val="left"/>
      <w:pPr>
        <w:ind w:left="2507" w:hanging="360"/>
      </w:pPr>
    </w:lvl>
    <w:lvl w:ilvl="4" w:tplc="04090019" w:tentative="1">
      <w:start w:val="1"/>
      <w:numFmt w:val="lowerLetter"/>
      <w:lvlText w:val="%5."/>
      <w:lvlJc w:val="left"/>
      <w:pPr>
        <w:ind w:left="3227" w:hanging="360"/>
      </w:pPr>
    </w:lvl>
    <w:lvl w:ilvl="5" w:tplc="0409001B" w:tentative="1">
      <w:start w:val="1"/>
      <w:numFmt w:val="lowerRoman"/>
      <w:lvlText w:val="%6."/>
      <w:lvlJc w:val="right"/>
      <w:pPr>
        <w:ind w:left="3947" w:hanging="180"/>
      </w:pPr>
    </w:lvl>
    <w:lvl w:ilvl="6" w:tplc="0409000F" w:tentative="1">
      <w:start w:val="1"/>
      <w:numFmt w:val="decimal"/>
      <w:lvlText w:val="%7."/>
      <w:lvlJc w:val="left"/>
      <w:pPr>
        <w:ind w:left="4667" w:hanging="360"/>
      </w:pPr>
    </w:lvl>
    <w:lvl w:ilvl="7" w:tplc="04090019" w:tentative="1">
      <w:start w:val="1"/>
      <w:numFmt w:val="lowerLetter"/>
      <w:lvlText w:val="%8."/>
      <w:lvlJc w:val="left"/>
      <w:pPr>
        <w:ind w:left="5387" w:hanging="360"/>
      </w:pPr>
    </w:lvl>
    <w:lvl w:ilvl="8" w:tplc="040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0" w15:restartNumberingAfterBreak="0">
    <w:nsid w:val="2AFD6DF6"/>
    <w:multiLevelType w:val="hybridMultilevel"/>
    <w:tmpl w:val="8A92825A"/>
    <w:lvl w:ilvl="0" w:tplc="2E98F3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2551BD1"/>
    <w:multiLevelType w:val="hybridMultilevel"/>
    <w:tmpl w:val="BA003E00"/>
    <w:lvl w:ilvl="0" w:tplc="E676DB4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1542EE8C"/>
    <w:lvl w:ilvl="0">
      <w:start w:val="1"/>
      <w:numFmt w:val="decimal"/>
      <w:pStyle w:val="Heading1"/>
      <w:lvlText w:val="%1"/>
      <w:lvlJc w:val="left"/>
      <w:pPr>
        <w:tabs>
          <w:tab w:val="num" w:pos="4243"/>
        </w:tabs>
        <w:ind w:left="4243" w:hanging="283"/>
      </w:pPr>
      <w:rPr>
        <w:rFonts w:asciiTheme="majorBidi" w:hAnsiTheme="majorBidi" w:cstheme="majorBidi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8740568"/>
    <w:multiLevelType w:val="hybridMultilevel"/>
    <w:tmpl w:val="2B8E56A0"/>
    <w:lvl w:ilvl="0" w:tplc="4F8AE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3FC94AA7"/>
    <w:multiLevelType w:val="hybridMultilevel"/>
    <w:tmpl w:val="F356EEA4"/>
    <w:lvl w:ilvl="0" w:tplc="F842AC74">
      <w:numFmt w:val="bullet"/>
      <w:lvlText w:val="•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8" w15:restartNumberingAfterBreak="0">
    <w:nsid w:val="40C220C1"/>
    <w:multiLevelType w:val="hybridMultilevel"/>
    <w:tmpl w:val="65781D5C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43A2F"/>
    <w:multiLevelType w:val="hybridMultilevel"/>
    <w:tmpl w:val="DFC66ACA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CF12C9"/>
    <w:multiLevelType w:val="hybridMultilevel"/>
    <w:tmpl w:val="795E672E"/>
    <w:lvl w:ilvl="0" w:tplc="58BC81E4">
      <w:start w:val="9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CBB5D6F"/>
    <w:multiLevelType w:val="multilevel"/>
    <w:tmpl w:val="CBD4133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4CF93CCC"/>
    <w:multiLevelType w:val="hybridMultilevel"/>
    <w:tmpl w:val="A50ADAF8"/>
    <w:lvl w:ilvl="0" w:tplc="37AAC742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501E57DD"/>
    <w:multiLevelType w:val="singleLevel"/>
    <w:tmpl w:val="1AE2D1BA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</w:rPr>
    </w:lvl>
  </w:abstractNum>
  <w:abstractNum w:abstractNumId="35" w15:restartNumberingAfterBreak="0">
    <w:nsid w:val="518E7190"/>
    <w:multiLevelType w:val="hybridMultilevel"/>
    <w:tmpl w:val="A54CF11E"/>
    <w:lvl w:ilvl="0" w:tplc="883A7C1C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 w15:restartNumberingAfterBreak="0">
    <w:nsid w:val="51FC00FD"/>
    <w:multiLevelType w:val="hybridMultilevel"/>
    <w:tmpl w:val="6C20A34E"/>
    <w:lvl w:ilvl="0" w:tplc="0E0E82D4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38E2CB3"/>
    <w:multiLevelType w:val="hybridMultilevel"/>
    <w:tmpl w:val="ACBE6C9C"/>
    <w:lvl w:ilvl="0" w:tplc="1C38D352">
      <w:start w:val="1"/>
      <w:numFmt w:val="decimal"/>
      <w:lvlText w:val="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1F7153"/>
    <w:multiLevelType w:val="singleLevel"/>
    <w:tmpl w:val="A4500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9CE0290"/>
    <w:multiLevelType w:val="multilevel"/>
    <w:tmpl w:val="7D0EE5E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5D7F1A10"/>
    <w:multiLevelType w:val="hybridMultilevel"/>
    <w:tmpl w:val="4BE4F4C8"/>
    <w:lvl w:ilvl="0" w:tplc="37809DDA">
      <w:start w:val="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3" w15:restartNumberingAfterBreak="0">
    <w:nsid w:val="67817B6A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720A27F3"/>
    <w:multiLevelType w:val="hybridMultilevel"/>
    <w:tmpl w:val="3B84C538"/>
    <w:lvl w:ilvl="0" w:tplc="B64872D2">
      <w:start w:val="38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7" w15:restartNumberingAfterBreak="0">
    <w:nsid w:val="75F50EEB"/>
    <w:multiLevelType w:val="hybridMultilevel"/>
    <w:tmpl w:val="0D68C088"/>
    <w:lvl w:ilvl="0" w:tplc="AC8CE49E">
      <w:start w:val="1"/>
      <w:numFmt w:val="thaiLetters"/>
      <w:lvlText w:val="%1)"/>
      <w:lvlJc w:val="left"/>
      <w:pPr>
        <w:ind w:left="450" w:hanging="360"/>
      </w:pPr>
      <w:rPr>
        <w:rFonts w:asciiTheme="majorBidi" w:hAnsiTheme="majorBidi" w:cstheme="majorBidi" w:hint="default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65C7350"/>
    <w:multiLevelType w:val="hybridMultilevel"/>
    <w:tmpl w:val="C3AC44A2"/>
    <w:lvl w:ilvl="0" w:tplc="7272F7AA">
      <w:start w:val="16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9E0F7C"/>
    <w:multiLevelType w:val="hybridMultilevel"/>
    <w:tmpl w:val="3DBEEF1A"/>
    <w:lvl w:ilvl="0" w:tplc="FD9039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917B24"/>
    <w:multiLevelType w:val="hybridMultilevel"/>
    <w:tmpl w:val="41769B62"/>
    <w:lvl w:ilvl="0" w:tplc="94A04ACE">
      <w:start w:val="3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16"/>
  </w:num>
  <w:num w:numId="3">
    <w:abstractNumId w:val="42"/>
  </w:num>
  <w:num w:numId="4">
    <w:abstractNumId w:val="23"/>
  </w:num>
  <w:num w:numId="5">
    <w:abstractNumId w:val="26"/>
  </w:num>
  <w:num w:numId="6">
    <w:abstractNumId w:val="40"/>
  </w:num>
  <w:num w:numId="7">
    <w:abstractNumId w:val="18"/>
  </w:num>
  <w:num w:numId="8">
    <w:abstractNumId w:val="4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4"/>
  </w:num>
  <w:num w:numId="15">
    <w:abstractNumId w:val="20"/>
  </w:num>
  <w:num w:numId="16">
    <w:abstractNumId w:val="47"/>
  </w:num>
  <w:num w:numId="17">
    <w:abstractNumId w:val="1"/>
  </w:num>
  <w:num w:numId="18">
    <w:abstractNumId w:val="51"/>
  </w:num>
  <w:num w:numId="19">
    <w:abstractNumId w:val="37"/>
  </w:num>
  <w:num w:numId="20">
    <w:abstractNumId w:val="24"/>
  </w:num>
  <w:num w:numId="21">
    <w:abstractNumId w:val="52"/>
  </w:num>
  <w:num w:numId="22">
    <w:abstractNumId w:val="50"/>
  </w:num>
  <w:num w:numId="23">
    <w:abstractNumId w:val="32"/>
  </w:num>
  <w:num w:numId="24">
    <w:abstractNumId w:val="31"/>
  </w:num>
  <w:num w:numId="25">
    <w:abstractNumId w:val="36"/>
  </w:num>
  <w:num w:numId="26">
    <w:abstractNumId w:val="27"/>
  </w:num>
  <w:num w:numId="27">
    <w:abstractNumId w:val="8"/>
  </w:num>
  <w:num w:numId="28">
    <w:abstractNumId w:val="49"/>
  </w:num>
  <w:num w:numId="29">
    <w:abstractNumId w:val="44"/>
  </w:num>
  <w:num w:numId="30">
    <w:abstractNumId w:val="39"/>
  </w:num>
  <w:num w:numId="31">
    <w:abstractNumId w:val="48"/>
  </w:num>
  <w:num w:numId="32">
    <w:abstractNumId w:val="15"/>
  </w:num>
  <w:num w:numId="33">
    <w:abstractNumId w:val="12"/>
  </w:num>
  <w:num w:numId="34">
    <w:abstractNumId w:val="29"/>
  </w:num>
  <w:num w:numId="35">
    <w:abstractNumId w:val="5"/>
  </w:num>
  <w:num w:numId="36">
    <w:abstractNumId w:val="22"/>
  </w:num>
  <w:num w:numId="37">
    <w:abstractNumId w:val="30"/>
  </w:num>
  <w:num w:numId="38">
    <w:abstractNumId w:val="6"/>
  </w:num>
  <w:num w:numId="39">
    <w:abstractNumId w:val="0"/>
  </w:num>
  <w:num w:numId="40">
    <w:abstractNumId w:val="9"/>
  </w:num>
  <w:num w:numId="41">
    <w:abstractNumId w:val="23"/>
  </w:num>
  <w:num w:numId="42">
    <w:abstractNumId w:val="35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3"/>
  </w:num>
  <w:num w:numId="48">
    <w:abstractNumId w:val="13"/>
  </w:num>
  <w:num w:numId="49">
    <w:abstractNumId w:val="23"/>
  </w:num>
  <w:num w:numId="50">
    <w:abstractNumId w:val="23"/>
  </w:num>
  <w:num w:numId="51">
    <w:abstractNumId w:val="23"/>
  </w:num>
  <w:num w:numId="52">
    <w:abstractNumId w:val="17"/>
  </w:num>
  <w:num w:numId="53">
    <w:abstractNumId w:val="23"/>
    <w:lvlOverride w:ilvl="0">
      <w:startOverride w:val="6"/>
    </w:lvlOverride>
  </w:num>
  <w:num w:numId="54">
    <w:abstractNumId w:val="23"/>
    <w:lvlOverride w:ilvl="0">
      <w:startOverride w:val="7"/>
    </w:lvlOverride>
  </w:num>
  <w:num w:numId="55">
    <w:abstractNumId w:val="21"/>
  </w:num>
  <w:num w:numId="56">
    <w:abstractNumId w:val="41"/>
  </w:num>
  <w:num w:numId="57">
    <w:abstractNumId w:val="38"/>
  </w:num>
  <w:num w:numId="58">
    <w:abstractNumId w:val="45"/>
  </w:num>
  <w:num w:numId="59">
    <w:abstractNumId w:val="23"/>
  </w:num>
  <w:num w:numId="60">
    <w:abstractNumId w:val="23"/>
  </w:num>
  <w:num w:numId="61">
    <w:abstractNumId w:val="23"/>
  </w:num>
  <w:num w:numId="62">
    <w:abstractNumId w:val="23"/>
  </w:num>
  <w:num w:numId="63">
    <w:abstractNumId w:val="23"/>
  </w:num>
  <w:num w:numId="64">
    <w:abstractNumId w:val="23"/>
  </w:num>
  <w:num w:numId="65">
    <w:abstractNumId w:val="23"/>
  </w:num>
  <w:num w:numId="66">
    <w:abstractNumId w:val="23"/>
  </w:num>
  <w:num w:numId="67">
    <w:abstractNumId w:val="23"/>
  </w:num>
  <w:num w:numId="68">
    <w:abstractNumId w:val="23"/>
  </w:num>
  <w:num w:numId="69">
    <w:abstractNumId w:val="23"/>
  </w:num>
  <w:num w:numId="70">
    <w:abstractNumId w:val="23"/>
  </w:num>
  <w:num w:numId="71">
    <w:abstractNumId w:val="23"/>
  </w:num>
  <w:num w:numId="72">
    <w:abstractNumId w:val="23"/>
  </w:num>
  <w:num w:numId="73">
    <w:abstractNumId w:val="23"/>
  </w:num>
  <w:num w:numId="74">
    <w:abstractNumId w:val="23"/>
  </w:num>
  <w:num w:numId="75">
    <w:abstractNumId w:val="23"/>
  </w:num>
  <w:num w:numId="76">
    <w:abstractNumId w:val="23"/>
  </w:num>
  <w:num w:numId="77">
    <w:abstractNumId w:val="23"/>
  </w:num>
  <w:num w:numId="78">
    <w:abstractNumId w:val="23"/>
  </w:num>
  <w:num w:numId="79">
    <w:abstractNumId w:val="23"/>
  </w:num>
  <w:num w:numId="80">
    <w:abstractNumId w:val="23"/>
  </w:num>
  <w:num w:numId="81">
    <w:abstractNumId w:val="23"/>
  </w:num>
  <w:num w:numId="82">
    <w:abstractNumId w:val="23"/>
  </w:num>
  <w:num w:numId="83">
    <w:abstractNumId w:val="23"/>
  </w:num>
  <w:num w:numId="84">
    <w:abstractNumId w:val="23"/>
  </w:num>
  <w:num w:numId="85">
    <w:abstractNumId w:val="23"/>
  </w:num>
  <w:num w:numId="86">
    <w:abstractNumId w:val="23"/>
  </w:num>
  <w:num w:numId="87">
    <w:abstractNumId w:val="23"/>
  </w:num>
  <w:num w:numId="88">
    <w:abstractNumId w:val="23"/>
  </w:num>
  <w:num w:numId="89">
    <w:abstractNumId w:val="23"/>
  </w:num>
  <w:num w:numId="90">
    <w:abstractNumId w:val="23"/>
  </w:num>
  <w:num w:numId="91">
    <w:abstractNumId w:val="4"/>
  </w:num>
  <w:num w:numId="92">
    <w:abstractNumId w:val="23"/>
  </w:num>
  <w:num w:numId="93">
    <w:abstractNumId w:val="23"/>
  </w:num>
  <w:num w:numId="94">
    <w:abstractNumId w:val="23"/>
  </w:num>
  <w:num w:numId="95">
    <w:abstractNumId w:val="23"/>
  </w:num>
  <w:num w:numId="96">
    <w:abstractNumId w:val="23"/>
  </w:num>
  <w:num w:numId="97">
    <w:abstractNumId w:val="23"/>
  </w:num>
  <w:num w:numId="98">
    <w:abstractNumId w:val="23"/>
  </w:num>
  <w:num w:numId="99">
    <w:abstractNumId w:val="23"/>
  </w:num>
  <w:num w:numId="100">
    <w:abstractNumId w:val="23"/>
  </w:num>
  <w:num w:numId="101">
    <w:abstractNumId w:val="23"/>
  </w:num>
  <w:num w:numId="102">
    <w:abstractNumId w:val="28"/>
  </w:num>
  <w:num w:numId="103">
    <w:abstractNumId w:val="43"/>
  </w:num>
  <w:num w:numId="104">
    <w:abstractNumId w:val="19"/>
  </w:num>
  <w:num w:numId="105">
    <w:abstractNumId w:val="2"/>
  </w:num>
  <w:num w:numId="106">
    <w:abstractNumId w:val="14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3EA"/>
    <w:rsid w:val="00000548"/>
    <w:rsid w:val="00000861"/>
    <w:rsid w:val="00000923"/>
    <w:rsid w:val="00000C60"/>
    <w:rsid w:val="00000D76"/>
    <w:rsid w:val="00000E06"/>
    <w:rsid w:val="000011E9"/>
    <w:rsid w:val="00001500"/>
    <w:rsid w:val="000017C1"/>
    <w:rsid w:val="00001A4D"/>
    <w:rsid w:val="00001D7D"/>
    <w:rsid w:val="000021B4"/>
    <w:rsid w:val="00002342"/>
    <w:rsid w:val="00002885"/>
    <w:rsid w:val="000029B0"/>
    <w:rsid w:val="00002AD1"/>
    <w:rsid w:val="00002AD9"/>
    <w:rsid w:val="00002FED"/>
    <w:rsid w:val="0000312F"/>
    <w:rsid w:val="000033B8"/>
    <w:rsid w:val="000034C5"/>
    <w:rsid w:val="00003DEE"/>
    <w:rsid w:val="00003EBA"/>
    <w:rsid w:val="0000441E"/>
    <w:rsid w:val="000045CF"/>
    <w:rsid w:val="00004836"/>
    <w:rsid w:val="000048E7"/>
    <w:rsid w:val="00004B87"/>
    <w:rsid w:val="00004DAD"/>
    <w:rsid w:val="000055C4"/>
    <w:rsid w:val="00005667"/>
    <w:rsid w:val="00005801"/>
    <w:rsid w:val="00005822"/>
    <w:rsid w:val="00005DED"/>
    <w:rsid w:val="00006052"/>
    <w:rsid w:val="000065D6"/>
    <w:rsid w:val="00006A2A"/>
    <w:rsid w:val="00006EFA"/>
    <w:rsid w:val="00006F44"/>
    <w:rsid w:val="000073A2"/>
    <w:rsid w:val="000073B5"/>
    <w:rsid w:val="000076C1"/>
    <w:rsid w:val="00007858"/>
    <w:rsid w:val="000079BE"/>
    <w:rsid w:val="00010112"/>
    <w:rsid w:val="000105FB"/>
    <w:rsid w:val="00010665"/>
    <w:rsid w:val="000107A4"/>
    <w:rsid w:val="00010E82"/>
    <w:rsid w:val="00010FFA"/>
    <w:rsid w:val="00011B3F"/>
    <w:rsid w:val="0001210D"/>
    <w:rsid w:val="00012155"/>
    <w:rsid w:val="000122CD"/>
    <w:rsid w:val="00012655"/>
    <w:rsid w:val="0001266C"/>
    <w:rsid w:val="0001273C"/>
    <w:rsid w:val="0001368B"/>
    <w:rsid w:val="000136A0"/>
    <w:rsid w:val="00013ABF"/>
    <w:rsid w:val="000145F2"/>
    <w:rsid w:val="00014873"/>
    <w:rsid w:val="00014906"/>
    <w:rsid w:val="0001594E"/>
    <w:rsid w:val="00015B88"/>
    <w:rsid w:val="000162B6"/>
    <w:rsid w:val="00016D3F"/>
    <w:rsid w:val="00016D7A"/>
    <w:rsid w:val="000173B6"/>
    <w:rsid w:val="000175C2"/>
    <w:rsid w:val="000175F2"/>
    <w:rsid w:val="000178F4"/>
    <w:rsid w:val="00017994"/>
    <w:rsid w:val="00017DFE"/>
    <w:rsid w:val="0002037A"/>
    <w:rsid w:val="0002041D"/>
    <w:rsid w:val="000207FD"/>
    <w:rsid w:val="00020A24"/>
    <w:rsid w:val="00020BBB"/>
    <w:rsid w:val="00020C85"/>
    <w:rsid w:val="00020F08"/>
    <w:rsid w:val="0002124B"/>
    <w:rsid w:val="000212A3"/>
    <w:rsid w:val="0002152C"/>
    <w:rsid w:val="000216FD"/>
    <w:rsid w:val="00021801"/>
    <w:rsid w:val="00022031"/>
    <w:rsid w:val="00022154"/>
    <w:rsid w:val="0002244A"/>
    <w:rsid w:val="0002311A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6C6"/>
    <w:rsid w:val="00025DB6"/>
    <w:rsid w:val="00025F4C"/>
    <w:rsid w:val="00025F82"/>
    <w:rsid w:val="00026002"/>
    <w:rsid w:val="000260C1"/>
    <w:rsid w:val="00026327"/>
    <w:rsid w:val="00026453"/>
    <w:rsid w:val="000265C7"/>
    <w:rsid w:val="00026A21"/>
    <w:rsid w:val="00026BCA"/>
    <w:rsid w:val="00026E9F"/>
    <w:rsid w:val="00027713"/>
    <w:rsid w:val="00027BE0"/>
    <w:rsid w:val="00027D08"/>
    <w:rsid w:val="00027FA1"/>
    <w:rsid w:val="0003013C"/>
    <w:rsid w:val="000301CB"/>
    <w:rsid w:val="00030484"/>
    <w:rsid w:val="000304F9"/>
    <w:rsid w:val="0003062D"/>
    <w:rsid w:val="00030B84"/>
    <w:rsid w:val="000316F9"/>
    <w:rsid w:val="00031967"/>
    <w:rsid w:val="000323ED"/>
    <w:rsid w:val="000327D2"/>
    <w:rsid w:val="000329FC"/>
    <w:rsid w:val="00032DF6"/>
    <w:rsid w:val="0003303F"/>
    <w:rsid w:val="0003312B"/>
    <w:rsid w:val="00033143"/>
    <w:rsid w:val="000331CA"/>
    <w:rsid w:val="00033FF2"/>
    <w:rsid w:val="00034739"/>
    <w:rsid w:val="0003497B"/>
    <w:rsid w:val="00034D81"/>
    <w:rsid w:val="00035172"/>
    <w:rsid w:val="00035B85"/>
    <w:rsid w:val="00035D0B"/>
    <w:rsid w:val="0003637C"/>
    <w:rsid w:val="00036389"/>
    <w:rsid w:val="0003641B"/>
    <w:rsid w:val="000368A5"/>
    <w:rsid w:val="00036B25"/>
    <w:rsid w:val="00037317"/>
    <w:rsid w:val="000375C3"/>
    <w:rsid w:val="0003772C"/>
    <w:rsid w:val="00037918"/>
    <w:rsid w:val="00037BE2"/>
    <w:rsid w:val="00037BE6"/>
    <w:rsid w:val="00040392"/>
    <w:rsid w:val="00040D9E"/>
    <w:rsid w:val="00040EDA"/>
    <w:rsid w:val="00040FE3"/>
    <w:rsid w:val="00041093"/>
    <w:rsid w:val="000413E4"/>
    <w:rsid w:val="00041522"/>
    <w:rsid w:val="00041C38"/>
    <w:rsid w:val="00041F0D"/>
    <w:rsid w:val="00042181"/>
    <w:rsid w:val="000424BB"/>
    <w:rsid w:val="0004260A"/>
    <w:rsid w:val="000427E2"/>
    <w:rsid w:val="00042803"/>
    <w:rsid w:val="000428B4"/>
    <w:rsid w:val="00042B94"/>
    <w:rsid w:val="00042BEE"/>
    <w:rsid w:val="00042C5F"/>
    <w:rsid w:val="00042E89"/>
    <w:rsid w:val="0004351B"/>
    <w:rsid w:val="00043C71"/>
    <w:rsid w:val="00043D57"/>
    <w:rsid w:val="00043F74"/>
    <w:rsid w:val="00044159"/>
    <w:rsid w:val="000441DD"/>
    <w:rsid w:val="00044279"/>
    <w:rsid w:val="00044750"/>
    <w:rsid w:val="00044810"/>
    <w:rsid w:val="00044A5C"/>
    <w:rsid w:val="00044DF0"/>
    <w:rsid w:val="00044E08"/>
    <w:rsid w:val="00044E44"/>
    <w:rsid w:val="0004567A"/>
    <w:rsid w:val="00045829"/>
    <w:rsid w:val="0004582E"/>
    <w:rsid w:val="00045879"/>
    <w:rsid w:val="00045B2C"/>
    <w:rsid w:val="00045BFA"/>
    <w:rsid w:val="00046026"/>
    <w:rsid w:val="00046684"/>
    <w:rsid w:val="0004672A"/>
    <w:rsid w:val="00046911"/>
    <w:rsid w:val="00046A9A"/>
    <w:rsid w:val="00046CA1"/>
    <w:rsid w:val="00047116"/>
    <w:rsid w:val="0004722F"/>
    <w:rsid w:val="00047267"/>
    <w:rsid w:val="000474F8"/>
    <w:rsid w:val="000475F7"/>
    <w:rsid w:val="00047816"/>
    <w:rsid w:val="00047C0D"/>
    <w:rsid w:val="00047E37"/>
    <w:rsid w:val="00047F53"/>
    <w:rsid w:val="00050070"/>
    <w:rsid w:val="00050C8F"/>
    <w:rsid w:val="00050D4E"/>
    <w:rsid w:val="00051307"/>
    <w:rsid w:val="00052019"/>
    <w:rsid w:val="0005209A"/>
    <w:rsid w:val="00052CB0"/>
    <w:rsid w:val="00052E6E"/>
    <w:rsid w:val="0005300C"/>
    <w:rsid w:val="0005306B"/>
    <w:rsid w:val="00053D8A"/>
    <w:rsid w:val="00053EAC"/>
    <w:rsid w:val="000545E9"/>
    <w:rsid w:val="00054B9D"/>
    <w:rsid w:val="00055281"/>
    <w:rsid w:val="00055436"/>
    <w:rsid w:val="0005546F"/>
    <w:rsid w:val="00055541"/>
    <w:rsid w:val="000557D5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ACD"/>
    <w:rsid w:val="00056D91"/>
    <w:rsid w:val="000573A8"/>
    <w:rsid w:val="000575EF"/>
    <w:rsid w:val="00057880"/>
    <w:rsid w:val="00057AA5"/>
    <w:rsid w:val="00057ED0"/>
    <w:rsid w:val="000602C1"/>
    <w:rsid w:val="00060826"/>
    <w:rsid w:val="0006091F"/>
    <w:rsid w:val="00061097"/>
    <w:rsid w:val="00061533"/>
    <w:rsid w:val="0006187A"/>
    <w:rsid w:val="00062166"/>
    <w:rsid w:val="00062288"/>
    <w:rsid w:val="000623F9"/>
    <w:rsid w:val="00062734"/>
    <w:rsid w:val="00062D04"/>
    <w:rsid w:val="00062F05"/>
    <w:rsid w:val="00062F15"/>
    <w:rsid w:val="000631F7"/>
    <w:rsid w:val="00063AB7"/>
    <w:rsid w:val="00063AF3"/>
    <w:rsid w:val="00063D17"/>
    <w:rsid w:val="00063EC7"/>
    <w:rsid w:val="00064286"/>
    <w:rsid w:val="0006439B"/>
    <w:rsid w:val="000643EC"/>
    <w:rsid w:val="00064505"/>
    <w:rsid w:val="000645B1"/>
    <w:rsid w:val="00064D8E"/>
    <w:rsid w:val="00064FC7"/>
    <w:rsid w:val="00065392"/>
    <w:rsid w:val="0006552E"/>
    <w:rsid w:val="0006580A"/>
    <w:rsid w:val="00066471"/>
    <w:rsid w:val="0006687E"/>
    <w:rsid w:val="000668A9"/>
    <w:rsid w:val="00066D1B"/>
    <w:rsid w:val="00066EF1"/>
    <w:rsid w:val="00067210"/>
    <w:rsid w:val="00067576"/>
    <w:rsid w:val="0006760E"/>
    <w:rsid w:val="000679C4"/>
    <w:rsid w:val="00067A1E"/>
    <w:rsid w:val="00067AB4"/>
    <w:rsid w:val="00067D80"/>
    <w:rsid w:val="00067DC4"/>
    <w:rsid w:val="00067E88"/>
    <w:rsid w:val="0007026C"/>
    <w:rsid w:val="00070684"/>
    <w:rsid w:val="00070964"/>
    <w:rsid w:val="00070B0D"/>
    <w:rsid w:val="00070CA2"/>
    <w:rsid w:val="00070EBA"/>
    <w:rsid w:val="00071022"/>
    <w:rsid w:val="0007111B"/>
    <w:rsid w:val="0007163A"/>
    <w:rsid w:val="00071770"/>
    <w:rsid w:val="00071919"/>
    <w:rsid w:val="00071AD3"/>
    <w:rsid w:val="00071B24"/>
    <w:rsid w:val="00071BB0"/>
    <w:rsid w:val="000722E1"/>
    <w:rsid w:val="00072499"/>
    <w:rsid w:val="00072B4B"/>
    <w:rsid w:val="00072C08"/>
    <w:rsid w:val="0007314F"/>
    <w:rsid w:val="00073150"/>
    <w:rsid w:val="0007321F"/>
    <w:rsid w:val="0007323A"/>
    <w:rsid w:val="00073446"/>
    <w:rsid w:val="000734AE"/>
    <w:rsid w:val="0007373E"/>
    <w:rsid w:val="00073E71"/>
    <w:rsid w:val="00073E8A"/>
    <w:rsid w:val="0007409D"/>
    <w:rsid w:val="000742B6"/>
    <w:rsid w:val="000743FA"/>
    <w:rsid w:val="000746AA"/>
    <w:rsid w:val="000746C7"/>
    <w:rsid w:val="000747FC"/>
    <w:rsid w:val="00074A44"/>
    <w:rsid w:val="00074B2F"/>
    <w:rsid w:val="00074D1F"/>
    <w:rsid w:val="00074F97"/>
    <w:rsid w:val="000751EF"/>
    <w:rsid w:val="0007551C"/>
    <w:rsid w:val="00075AAD"/>
    <w:rsid w:val="00075B0E"/>
    <w:rsid w:val="00075BF9"/>
    <w:rsid w:val="00075DA4"/>
    <w:rsid w:val="00075EBE"/>
    <w:rsid w:val="0007643C"/>
    <w:rsid w:val="00076BDA"/>
    <w:rsid w:val="00076D68"/>
    <w:rsid w:val="00076E16"/>
    <w:rsid w:val="00076E60"/>
    <w:rsid w:val="000770C8"/>
    <w:rsid w:val="00077215"/>
    <w:rsid w:val="00077306"/>
    <w:rsid w:val="0007753D"/>
    <w:rsid w:val="00077C2B"/>
    <w:rsid w:val="0008027A"/>
    <w:rsid w:val="000808B9"/>
    <w:rsid w:val="000809DA"/>
    <w:rsid w:val="000809E0"/>
    <w:rsid w:val="00080B4B"/>
    <w:rsid w:val="00080CDB"/>
    <w:rsid w:val="00081045"/>
    <w:rsid w:val="000810D4"/>
    <w:rsid w:val="000815B0"/>
    <w:rsid w:val="00081A53"/>
    <w:rsid w:val="00081E53"/>
    <w:rsid w:val="000825C4"/>
    <w:rsid w:val="0008269E"/>
    <w:rsid w:val="00082751"/>
    <w:rsid w:val="00082755"/>
    <w:rsid w:val="0008289E"/>
    <w:rsid w:val="00082991"/>
    <w:rsid w:val="00082A98"/>
    <w:rsid w:val="00082D5C"/>
    <w:rsid w:val="0008303A"/>
    <w:rsid w:val="000830AC"/>
    <w:rsid w:val="00083106"/>
    <w:rsid w:val="00083285"/>
    <w:rsid w:val="00083286"/>
    <w:rsid w:val="00083624"/>
    <w:rsid w:val="00083846"/>
    <w:rsid w:val="00083927"/>
    <w:rsid w:val="00083A5D"/>
    <w:rsid w:val="00083F15"/>
    <w:rsid w:val="0008403F"/>
    <w:rsid w:val="0008481B"/>
    <w:rsid w:val="00084DB3"/>
    <w:rsid w:val="00084E80"/>
    <w:rsid w:val="00084EF2"/>
    <w:rsid w:val="00085160"/>
    <w:rsid w:val="0008561D"/>
    <w:rsid w:val="00085704"/>
    <w:rsid w:val="000858E2"/>
    <w:rsid w:val="000865DA"/>
    <w:rsid w:val="0008682F"/>
    <w:rsid w:val="00086B2E"/>
    <w:rsid w:val="00086D7B"/>
    <w:rsid w:val="0008713C"/>
    <w:rsid w:val="0008714A"/>
    <w:rsid w:val="000877F7"/>
    <w:rsid w:val="00087894"/>
    <w:rsid w:val="00087980"/>
    <w:rsid w:val="000879F0"/>
    <w:rsid w:val="00087B4B"/>
    <w:rsid w:val="00087C33"/>
    <w:rsid w:val="00087FF0"/>
    <w:rsid w:val="000902C5"/>
    <w:rsid w:val="00090624"/>
    <w:rsid w:val="00090DEF"/>
    <w:rsid w:val="00090EBA"/>
    <w:rsid w:val="00090F48"/>
    <w:rsid w:val="000910FC"/>
    <w:rsid w:val="00091139"/>
    <w:rsid w:val="000915F8"/>
    <w:rsid w:val="00091673"/>
    <w:rsid w:val="000918E0"/>
    <w:rsid w:val="00092266"/>
    <w:rsid w:val="00092384"/>
    <w:rsid w:val="00092621"/>
    <w:rsid w:val="00092673"/>
    <w:rsid w:val="00092684"/>
    <w:rsid w:val="00092730"/>
    <w:rsid w:val="00092884"/>
    <w:rsid w:val="0009298D"/>
    <w:rsid w:val="00092993"/>
    <w:rsid w:val="00092B88"/>
    <w:rsid w:val="00092DC5"/>
    <w:rsid w:val="000933A7"/>
    <w:rsid w:val="000937E0"/>
    <w:rsid w:val="0009387A"/>
    <w:rsid w:val="00093A86"/>
    <w:rsid w:val="00093BC4"/>
    <w:rsid w:val="00093FBA"/>
    <w:rsid w:val="00094185"/>
    <w:rsid w:val="000943BB"/>
    <w:rsid w:val="00094483"/>
    <w:rsid w:val="000946C9"/>
    <w:rsid w:val="000946E9"/>
    <w:rsid w:val="000946EA"/>
    <w:rsid w:val="00094854"/>
    <w:rsid w:val="00094A96"/>
    <w:rsid w:val="00094CFA"/>
    <w:rsid w:val="00094FDF"/>
    <w:rsid w:val="000952B7"/>
    <w:rsid w:val="000954AD"/>
    <w:rsid w:val="0009551E"/>
    <w:rsid w:val="00095789"/>
    <w:rsid w:val="0009589A"/>
    <w:rsid w:val="00095FDA"/>
    <w:rsid w:val="00096072"/>
    <w:rsid w:val="0009647E"/>
    <w:rsid w:val="00096BA5"/>
    <w:rsid w:val="00096D54"/>
    <w:rsid w:val="00096F5F"/>
    <w:rsid w:val="00097160"/>
    <w:rsid w:val="0009722D"/>
    <w:rsid w:val="00097457"/>
    <w:rsid w:val="00097CCB"/>
    <w:rsid w:val="00097D9F"/>
    <w:rsid w:val="00097F99"/>
    <w:rsid w:val="00097FDF"/>
    <w:rsid w:val="000A01D5"/>
    <w:rsid w:val="000A07D7"/>
    <w:rsid w:val="000A086B"/>
    <w:rsid w:val="000A0D9F"/>
    <w:rsid w:val="000A12F0"/>
    <w:rsid w:val="000A1467"/>
    <w:rsid w:val="000A1914"/>
    <w:rsid w:val="000A1E09"/>
    <w:rsid w:val="000A1ED8"/>
    <w:rsid w:val="000A2033"/>
    <w:rsid w:val="000A2038"/>
    <w:rsid w:val="000A2289"/>
    <w:rsid w:val="000A2CA5"/>
    <w:rsid w:val="000A2FD8"/>
    <w:rsid w:val="000A3354"/>
    <w:rsid w:val="000A4300"/>
    <w:rsid w:val="000A467B"/>
    <w:rsid w:val="000A46D4"/>
    <w:rsid w:val="000A493A"/>
    <w:rsid w:val="000A4BF4"/>
    <w:rsid w:val="000A4CE5"/>
    <w:rsid w:val="000A510F"/>
    <w:rsid w:val="000A5783"/>
    <w:rsid w:val="000A5CAD"/>
    <w:rsid w:val="000A5DC4"/>
    <w:rsid w:val="000A66D5"/>
    <w:rsid w:val="000A682E"/>
    <w:rsid w:val="000A7220"/>
    <w:rsid w:val="000A7B59"/>
    <w:rsid w:val="000A7B6E"/>
    <w:rsid w:val="000A7CCD"/>
    <w:rsid w:val="000A7D06"/>
    <w:rsid w:val="000A7DBA"/>
    <w:rsid w:val="000A7E7F"/>
    <w:rsid w:val="000B0085"/>
    <w:rsid w:val="000B0127"/>
    <w:rsid w:val="000B02C8"/>
    <w:rsid w:val="000B0681"/>
    <w:rsid w:val="000B07DD"/>
    <w:rsid w:val="000B0B54"/>
    <w:rsid w:val="000B0D3D"/>
    <w:rsid w:val="000B0ED8"/>
    <w:rsid w:val="000B0EE1"/>
    <w:rsid w:val="000B1544"/>
    <w:rsid w:val="000B1A6D"/>
    <w:rsid w:val="000B1CF8"/>
    <w:rsid w:val="000B2123"/>
    <w:rsid w:val="000B224E"/>
    <w:rsid w:val="000B2484"/>
    <w:rsid w:val="000B269B"/>
    <w:rsid w:val="000B2835"/>
    <w:rsid w:val="000B287F"/>
    <w:rsid w:val="000B2B90"/>
    <w:rsid w:val="000B31EA"/>
    <w:rsid w:val="000B3940"/>
    <w:rsid w:val="000B3C22"/>
    <w:rsid w:val="000B425C"/>
    <w:rsid w:val="000B4728"/>
    <w:rsid w:val="000B4B90"/>
    <w:rsid w:val="000B518C"/>
    <w:rsid w:val="000B54F5"/>
    <w:rsid w:val="000B5557"/>
    <w:rsid w:val="000B57EF"/>
    <w:rsid w:val="000B5934"/>
    <w:rsid w:val="000B5CB6"/>
    <w:rsid w:val="000B5D5F"/>
    <w:rsid w:val="000B6083"/>
    <w:rsid w:val="000B6DF5"/>
    <w:rsid w:val="000B6FB0"/>
    <w:rsid w:val="000B7046"/>
    <w:rsid w:val="000B70C9"/>
    <w:rsid w:val="000B73B0"/>
    <w:rsid w:val="000B74C2"/>
    <w:rsid w:val="000B74EA"/>
    <w:rsid w:val="000B7565"/>
    <w:rsid w:val="000B7612"/>
    <w:rsid w:val="000B7BB4"/>
    <w:rsid w:val="000C0076"/>
    <w:rsid w:val="000C0241"/>
    <w:rsid w:val="000C05D0"/>
    <w:rsid w:val="000C0837"/>
    <w:rsid w:val="000C0990"/>
    <w:rsid w:val="000C0E2D"/>
    <w:rsid w:val="000C0EDA"/>
    <w:rsid w:val="000C15A2"/>
    <w:rsid w:val="000C18E1"/>
    <w:rsid w:val="000C1CEF"/>
    <w:rsid w:val="000C24DE"/>
    <w:rsid w:val="000C2530"/>
    <w:rsid w:val="000C268A"/>
    <w:rsid w:val="000C29AC"/>
    <w:rsid w:val="000C2DA0"/>
    <w:rsid w:val="000C2F71"/>
    <w:rsid w:val="000C32DE"/>
    <w:rsid w:val="000C3308"/>
    <w:rsid w:val="000C4123"/>
    <w:rsid w:val="000C4976"/>
    <w:rsid w:val="000C4C30"/>
    <w:rsid w:val="000C4EF6"/>
    <w:rsid w:val="000C5697"/>
    <w:rsid w:val="000C5E7F"/>
    <w:rsid w:val="000C5F00"/>
    <w:rsid w:val="000C6402"/>
    <w:rsid w:val="000C64C8"/>
    <w:rsid w:val="000C6813"/>
    <w:rsid w:val="000C6D56"/>
    <w:rsid w:val="000C6E05"/>
    <w:rsid w:val="000C7179"/>
    <w:rsid w:val="000C72C9"/>
    <w:rsid w:val="000C7714"/>
    <w:rsid w:val="000C79D7"/>
    <w:rsid w:val="000C7E71"/>
    <w:rsid w:val="000D01FF"/>
    <w:rsid w:val="000D021A"/>
    <w:rsid w:val="000D03CE"/>
    <w:rsid w:val="000D0559"/>
    <w:rsid w:val="000D0DBF"/>
    <w:rsid w:val="000D10FD"/>
    <w:rsid w:val="000D1225"/>
    <w:rsid w:val="000D1767"/>
    <w:rsid w:val="000D1EEB"/>
    <w:rsid w:val="000D232D"/>
    <w:rsid w:val="000D2AE2"/>
    <w:rsid w:val="000D303B"/>
    <w:rsid w:val="000D308F"/>
    <w:rsid w:val="000D3585"/>
    <w:rsid w:val="000D376C"/>
    <w:rsid w:val="000D3789"/>
    <w:rsid w:val="000D3CE8"/>
    <w:rsid w:val="000D4006"/>
    <w:rsid w:val="000D4570"/>
    <w:rsid w:val="000D4A42"/>
    <w:rsid w:val="000D4A4D"/>
    <w:rsid w:val="000D4C64"/>
    <w:rsid w:val="000D4EFE"/>
    <w:rsid w:val="000D5170"/>
    <w:rsid w:val="000D5AC0"/>
    <w:rsid w:val="000D5D3C"/>
    <w:rsid w:val="000D6503"/>
    <w:rsid w:val="000D6979"/>
    <w:rsid w:val="000D6C39"/>
    <w:rsid w:val="000D6DC1"/>
    <w:rsid w:val="000D7033"/>
    <w:rsid w:val="000D70BE"/>
    <w:rsid w:val="000D71E3"/>
    <w:rsid w:val="000D725D"/>
    <w:rsid w:val="000D73E3"/>
    <w:rsid w:val="000D742C"/>
    <w:rsid w:val="000D7638"/>
    <w:rsid w:val="000D76C5"/>
    <w:rsid w:val="000D774A"/>
    <w:rsid w:val="000D7BC8"/>
    <w:rsid w:val="000E04CE"/>
    <w:rsid w:val="000E0846"/>
    <w:rsid w:val="000E0DD7"/>
    <w:rsid w:val="000E127D"/>
    <w:rsid w:val="000E1950"/>
    <w:rsid w:val="000E1A6F"/>
    <w:rsid w:val="000E1C31"/>
    <w:rsid w:val="000E1EC5"/>
    <w:rsid w:val="000E2275"/>
    <w:rsid w:val="000E2C38"/>
    <w:rsid w:val="000E2D0A"/>
    <w:rsid w:val="000E2F81"/>
    <w:rsid w:val="000E30FC"/>
    <w:rsid w:val="000E31BB"/>
    <w:rsid w:val="000E35E2"/>
    <w:rsid w:val="000E36FF"/>
    <w:rsid w:val="000E3C11"/>
    <w:rsid w:val="000E3D2D"/>
    <w:rsid w:val="000E4018"/>
    <w:rsid w:val="000E453A"/>
    <w:rsid w:val="000E4C4F"/>
    <w:rsid w:val="000E4E91"/>
    <w:rsid w:val="000E50C6"/>
    <w:rsid w:val="000E512B"/>
    <w:rsid w:val="000E5556"/>
    <w:rsid w:val="000E5667"/>
    <w:rsid w:val="000E5816"/>
    <w:rsid w:val="000E5F8F"/>
    <w:rsid w:val="000E6098"/>
    <w:rsid w:val="000E64F1"/>
    <w:rsid w:val="000E73A3"/>
    <w:rsid w:val="000F05BC"/>
    <w:rsid w:val="000F0B5E"/>
    <w:rsid w:val="000F0B6D"/>
    <w:rsid w:val="000F1048"/>
    <w:rsid w:val="000F18FD"/>
    <w:rsid w:val="000F1A62"/>
    <w:rsid w:val="000F1B78"/>
    <w:rsid w:val="000F1C2D"/>
    <w:rsid w:val="000F1D9A"/>
    <w:rsid w:val="000F1DA0"/>
    <w:rsid w:val="000F2275"/>
    <w:rsid w:val="000F23B9"/>
    <w:rsid w:val="000F26A9"/>
    <w:rsid w:val="000F2781"/>
    <w:rsid w:val="000F2A4A"/>
    <w:rsid w:val="000F30A0"/>
    <w:rsid w:val="000F3A34"/>
    <w:rsid w:val="000F3A54"/>
    <w:rsid w:val="000F3DEC"/>
    <w:rsid w:val="000F42B3"/>
    <w:rsid w:val="000F4420"/>
    <w:rsid w:val="000F4858"/>
    <w:rsid w:val="000F4A1D"/>
    <w:rsid w:val="000F4A8D"/>
    <w:rsid w:val="000F4AC2"/>
    <w:rsid w:val="000F4B56"/>
    <w:rsid w:val="000F4D06"/>
    <w:rsid w:val="000F4E24"/>
    <w:rsid w:val="000F51E9"/>
    <w:rsid w:val="000F577F"/>
    <w:rsid w:val="000F5976"/>
    <w:rsid w:val="000F59B1"/>
    <w:rsid w:val="000F5E2C"/>
    <w:rsid w:val="000F6293"/>
    <w:rsid w:val="000F640A"/>
    <w:rsid w:val="000F651D"/>
    <w:rsid w:val="000F65F7"/>
    <w:rsid w:val="000F6833"/>
    <w:rsid w:val="000F69BE"/>
    <w:rsid w:val="000F6DC0"/>
    <w:rsid w:val="000F70E6"/>
    <w:rsid w:val="000F7554"/>
    <w:rsid w:val="000F75EA"/>
    <w:rsid w:val="000F787A"/>
    <w:rsid w:val="000F7BB0"/>
    <w:rsid w:val="00100090"/>
    <w:rsid w:val="0010027E"/>
    <w:rsid w:val="00100B94"/>
    <w:rsid w:val="00100CD7"/>
    <w:rsid w:val="00100E8B"/>
    <w:rsid w:val="00101B71"/>
    <w:rsid w:val="001021F6"/>
    <w:rsid w:val="001025E3"/>
    <w:rsid w:val="00102636"/>
    <w:rsid w:val="00102C76"/>
    <w:rsid w:val="0010353C"/>
    <w:rsid w:val="00103D53"/>
    <w:rsid w:val="00103D77"/>
    <w:rsid w:val="00103E59"/>
    <w:rsid w:val="00103EC8"/>
    <w:rsid w:val="0010444B"/>
    <w:rsid w:val="0010448A"/>
    <w:rsid w:val="001049D2"/>
    <w:rsid w:val="00104D5D"/>
    <w:rsid w:val="00104E18"/>
    <w:rsid w:val="00104F88"/>
    <w:rsid w:val="0010508F"/>
    <w:rsid w:val="001057E6"/>
    <w:rsid w:val="001058A9"/>
    <w:rsid w:val="00105E39"/>
    <w:rsid w:val="001063F9"/>
    <w:rsid w:val="00106BDF"/>
    <w:rsid w:val="00106BF7"/>
    <w:rsid w:val="0010722D"/>
    <w:rsid w:val="001076CD"/>
    <w:rsid w:val="00107B3E"/>
    <w:rsid w:val="00107F5A"/>
    <w:rsid w:val="00110184"/>
    <w:rsid w:val="00110210"/>
    <w:rsid w:val="0011043C"/>
    <w:rsid w:val="0011092B"/>
    <w:rsid w:val="00110AC5"/>
    <w:rsid w:val="00110B0C"/>
    <w:rsid w:val="00110C11"/>
    <w:rsid w:val="00111323"/>
    <w:rsid w:val="0011165F"/>
    <w:rsid w:val="00111694"/>
    <w:rsid w:val="001117DC"/>
    <w:rsid w:val="00111BB0"/>
    <w:rsid w:val="00111CDD"/>
    <w:rsid w:val="00111F0F"/>
    <w:rsid w:val="00112288"/>
    <w:rsid w:val="00112A31"/>
    <w:rsid w:val="00112CAA"/>
    <w:rsid w:val="0011324C"/>
    <w:rsid w:val="0011338B"/>
    <w:rsid w:val="001135ED"/>
    <w:rsid w:val="00113B83"/>
    <w:rsid w:val="0011417F"/>
    <w:rsid w:val="0011485E"/>
    <w:rsid w:val="00114954"/>
    <w:rsid w:val="00115539"/>
    <w:rsid w:val="001156AB"/>
    <w:rsid w:val="00115872"/>
    <w:rsid w:val="00115B70"/>
    <w:rsid w:val="00115DB2"/>
    <w:rsid w:val="00116202"/>
    <w:rsid w:val="00116CAC"/>
    <w:rsid w:val="00116CB2"/>
    <w:rsid w:val="00116E7A"/>
    <w:rsid w:val="001170AA"/>
    <w:rsid w:val="001172DA"/>
    <w:rsid w:val="001173FE"/>
    <w:rsid w:val="0011778A"/>
    <w:rsid w:val="0011797B"/>
    <w:rsid w:val="00117D51"/>
    <w:rsid w:val="0012024D"/>
    <w:rsid w:val="00120927"/>
    <w:rsid w:val="00120C03"/>
    <w:rsid w:val="00120D65"/>
    <w:rsid w:val="00120E78"/>
    <w:rsid w:val="00120F18"/>
    <w:rsid w:val="001214C8"/>
    <w:rsid w:val="00121882"/>
    <w:rsid w:val="001218DB"/>
    <w:rsid w:val="00121A05"/>
    <w:rsid w:val="00121B42"/>
    <w:rsid w:val="00121C93"/>
    <w:rsid w:val="001221CA"/>
    <w:rsid w:val="001223E7"/>
    <w:rsid w:val="001227DB"/>
    <w:rsid w:val="001228CE"/>
    <w:rsid w:val="00122BE0"/>
    <w:rsid w:val="00123102"/>
    <w:rsid w:val="001233A4"/>
    <w:rsid w:val="00123501"/>
    <w:rsid w:val="00123558"/>
    <w:rsid w:val="0012377A"/>
    <w:rsid w:val="001237CE"/>
    <w:rsid w:val="001238A4"/>
    <w:rsid w:val="001239EC"/>
    <w:rsid w:val="00123A04"/>
    <w:rsid w:val="00123AAD"/>
    <w:rsid w:val="00123AF3"/>
    <w:rsid w:val="0012416D"/>
    <w:rsid w:val="00124504"/>
    <w:rsid w:val="00124BFF"/>
    <w:rsid w:val="00124D88"/>
    <w:rsid w:val="00124F46"/>
    <w:rsid w:val="0012526B"/>
    <w:rsid w:val="001253B1"/>
    <w:rsid w:val="00125A38"/>
    <w:rsid w:val="00125BC3"/>
    <w:rsid w:val="00126029"/>
    <w:rsid w:val="00126540"/>
    <w:rsid w:val="0012665E"/>
    <w:rsid w:val="00126866"/>
    <w:rsid w:val="00126D67"/>
    <w:rsid w:val="00126F66"/>
    <w:rsid w:val="00126F7B"/>
    <w:rsid w:val="00127819"/>
    <w:rsid w:val="00127D07"/>
    <w:rsid w:val="00127DC9"/>
    <w:rsid w:val="00127DF3"/>
    <w:rsid w:val="00127E8A"/>
    <w:rsid w:val="00127F6C"/>
    <w:rsid w:val="001301A0"/>
    <w:rsid w:val="0013028A"/>
    <w:rsid w:val="001302E9"/>
    <w:rsid w:val="00130341"/>
    <w:rsid w:val="0013034C"/>
    <w:rsid w:val="001304CD"/>
    <w:rsid w:val="0013071F"/>
    <w:rsid w:val="001311E0"/>
    <w:rsid w:val="00131306"/>
    <w:rsid w:val="00131346"/>
    <w:rsid w:val="001313BD"/>
    <w:rsid w:val="0013179E"/>
    <w:rsid w:val="001322BD"/>
    <w:rsid w:val="0013238B"/>
    <w:rsid w:val="0013298C"/>
    <w:rsid w:val="00132F50"/>
    <w:rsid w:val="00133010"/>
    <w:rsid w:val="0013307E"/>
    <w:rsid w:val="00133166"/>
    <w:rsid w:val="00133510"/>
    <w:rsid w:val="001338B4"/>
    <w:rsid w:val="00134289"/>
    <w:rsid w:val="00134414"/>
    <w:rsid w:val="00134502"/>
    <w:rsid w:val="001348CB"/>
    <w:rsid w:val="00134C21"/>
    <w:rsid w:val="00135191"/>
    <w:rsid w:val="001352C1"/>
    <w:rsid w:val="001352C5"/>
    <w:rsid w:val="00135566"/>
    <w:rsid w:val="001355C9"/>
    <w:rsid w:val="001359A9"/>
    <w:rsid w:val="00136441"/>
    <w:rsid w:val="0013657B"/>
    <w:rsid w:val="0013657E"/>
    <w:rsid w:val="001368B2"/>
    <w:rsid w:val="00136B75"/>
    <w:rsid w:val="00136D59"/>
    <w:rsid w:val="00136F6E"/>
    <w:rsid w:val="0013700F"/>
    <w:rsid w:val="001376AF"/>
    <w:rsid w:val="00137763"/>
    <w:rsid w:val="001379F1"/>
    <w:rsid w:val="00137BF9"/>
    <w:rsid w:val="00140205"/>
    <w:rsid w:val="00140292"/>
    <w:rsid w:val="00141548"/>
    <w:rsid w:val="00141941"/>
    <w:rsid w:val="00141D23"/>
    <w:rsid w:val="00141ECA"/>
    <w:rsid w:val="00141FDF"/>
    <w:rsid w:val="00142307"/>
    <w:rsid w:val="001423EF"/>
    <w:rsid w:val="0014251D"/>
    <w:rsid w:val="00142597"/>
    <w:rsid w:val="00142608"/>
    <w:rsid w:val="00142641"/>
    <w:rsid w:val="00142F0C"/>
    <w:rsid w:val="0014310B"/>
    <w:rsid w:val="00143218"/>
    <w:rsid w:val="0014335B"/>
    <w:rsid w:val="001434F6"/>
    <w:rsid w:val="00143652"/>
    <w:rsid w:val="001436A6"/>
    <w:rsid w:val="001438AA"/>
    <w:rsid w:val="001439A2"/>
    <w:rsid w:val="00143CCB"/>
    <w:rsid w:val="00143F19"/>
    <w:rsid w:val="00143F40"/>
    <w:rsid w:val="0014442E"/>
    <w:rsid w:val="00144521"/>
    <w:rsid w:val="00144A5F"/>
    <w:rsid w:val="00144FF1"/>
    <w:rsid w:val="00145014"/>
    <w:rsid w:val="0014532A"/>
    <w:rsid w:val="0014581E"/>
    <w:rsid w:val="00145ECA"/>
    <w:rsid w:val="00146B8C"/>
    <w:rsid w:val="00150546"/>
    <w:rsid w:val="001505B4"/>
    <w:rsid w:val="0015067E"/>
    <w:rsid w:val="0015089B"/>
    <w:rsid w:val="001508F9"/>
    <w:rsid w:val="00150A70"/>
    <w:rsid w:val="00150B52"/>
    <w:rsid w:val="00150FA3"/>
    <w:rsid w:val="0015100B"/>
    <w:rsid w:val="0015113F"/>
    <w:rsid w:val="00151365"/>
    <w:rsid w:val="001513B0"/>
    <w:rsid w:val="00151589"/>
    <w:rsid w:val="0015158D"/>
    <w:rsid w:val="0015177F"/>
    <w:rsid w:val="00151975"/>
    <w:rsid w:val="00151A16"/>
    <w:rsid w:val="00151CB7"/>
    <w:rsid w:val="00152637"/>
    <w:rsid w:val="0015292E"/>
    <w:rsid w:val="00152B30"/>
    <w:rsid w:val="00152DBE"/>
    <w:rsid w:val="00152ED8"/>
    <w:rsid w:val="00153648"/>
    <w:rsid w:val="00153961"/>
    <w:rsid w:val="00153C0C"/>
    <w:rsid w:val="00153CDC"/>
    <w:rsid w:val="00153E13"/>
    <w:rsid w:val="001542A6"/>
    <w:rsid w:val="00154400"/>
    <w:rsid w:val="00154473"/>
    <w:rsid w:val="00154761"/>
    <w:rsid w:val="00155144"/>
    <w:rsid w:val="0015554F"/>
    <w:rsid w:val="001556E8"/>
    <w:rsid w:val="00155853"/>
    <w:rsid w:val="00155B9C"/>
    <w:rsid w:val="00155C03"/>
    <w:rsid w:val="001562E9"/>
    <w:rsid w:val="001565BA"/>
    <w:rsid w:val="001565F3"/>
    <w:rsid w:val="0015677A"/>
    <w:rsid w:val="00156A40"/>
    <w:rsid w:val="00156A5D"/>
    <w:rsid w:val="00156F87"/>
    <w:rsid w:val="00157274"/>
    <w:rsid w:val="0015727D"/>
    <w:rsid w:val="001572EA"/>
    <w:rsid w:val="00157511"/>
    <w:rsid w:val="0015788B"/>
    <w:rsid w:val="00157982"/>
    <w:rsid w:val="00157F2C"/>
    <w:rsid w:val="00160A01"/>
    <w:rsid w:val="00160A0E"/>
    <w:rsid w:val="00161367"/>
    <w:rsid w:val="00161458"/>
    <w:rsid w:val="00161655"/>
    <w:rsid w:val="001616E3"/>
    <w:rsid w:val="0016170E"/>
    <w:rsid w:val="00161BA6"/>
    <w:rsid w:val="00161D59"/>
    <w:rsid w:val="00162025"/>
    <w:rsid w:val="0016220E"/>
    <w:rsid w:val="001626A9"/>
    <w:rsid w:val="001626EC"/>
    <w:rsid w:val="00162757"/>
    <w:rsid w:val="00162BCD"/>
    <w:rsid w:val="00163223"/>
    <w:rsid w:val="0016325D"/>
    <w:rsid w:val="00163522"/>
    <w:rsid w:val="00163875"/>
    <w:rsid w:val="001638CC"/>
    <w:rsid w:val="00163F08"/>
    <w:rsid w:val="00163F39"/>
    <w:rsid w:val="00164748"/>
    <w:rsid w:val="0016478A"/>
    <w:rsid w:val="00164C1A"/>
    <w:rsid w:val="00164D8A"/>
    <w:rsid w:val="00164E8C"/>
    <w:rsid w:val="00164EA1"/>
    <w:rsid w:val="00165166"/>
    <w:rsid w:val="00165397"/>
    <w:rsid w:val="001655E0"/>
    <w:rsid w:val="00165A5A"/>
    <w:rsid w:val="001660AD"/>
    <w:rsid w:val="00166816"/>
    <w:rsid w:val="001668BF"/>
    <w:rsid w:val="001670B6"/>
    <w:rsid w:val="001670C0"/>
    <w:rsid w:val="001676FF"/>
    <w:rsid w:val="00167A0C"/>
    <w:rsid w:val="00167A86"/>
    <w:rsid w:val="00167B4E"/>
    <w:rsid w:val="00167D60"/>
    <w:rsid w:val="00167DA2"/>
    <w:rsid w:val="00170781"/>
    <w:rsid w:val="001707C3"/>
    <w:rsid w:val="001711ED"/>
    <w:rsid w:val="0017144E"/>
    <w:rsid w:val="001716A4"/>
    <w:rsid w:val="001716A9"/>
    <w:rsid w:val="00171B68"/>
    <w:rsid w:val="00171B99"/>
    <w:rsid w:val="00171D46"/>
    <w:rsid w:val="00171E0C"/>
    <w:rsid w:val="00171E7A"/>
    <w:rsid w:val="00171F71"/>
    <w:rsid w:val="00171FF4"/>
    <w:rsid w:val="001722B5"/>
    <w:rsid w:val="00172464"/>
    <w:rsid w:val="00172701"/>
    <w:rsid w:val="001728CD"/>
    <w:rsid w:val="00172FB8"/>
    <w:rsid w:val="00174049"/>
    <w:rsid w:val="0017415C"/>
    <w:rsid w:val="00174A21"/>
    <w:rsid w:val="00174A43"/>
    <w:rsid w:val="00174B81"/>
    <w:rsid w:val="001751F6"/>
    <w:rsid w:val="0017525D"/>
    <w:rsid w:val="0017544C"/>
    <w:rsid w:val="00175BDB"/>
    <w:rsid w:val="00175CE4"/>
    <w:rsid w:val="00175D7C"/>
    <w:rsid w:val="00175E07"/>
    <w:rsid w:val="00175EF2"/>
    <w:rsid w:val="00176168"/>
    <w:rsid w:val="00176191"/>
    <w:rsid w:val="00176F94"/>
    <w:rsid w:val="00176FC2"/>
    <w:rsid w:val="00177366"/>
    <w:rsid w:val="001777F9"/>
    <w:rsid w:val="001779C5"/>
    <w:rsid w:val="00177DB9"/>
    <w:rsid w:val="00180274"/>
    <w:rsid w:val="00180981"/>
    <w:rsid w:val="00180A5F"/>
    <w:rsid w:val="00180C93"/>
    <w:rsid w:val="00180F4F"/>
    <w:rsid w:val="00181018"/>
    <w:rsid w:val="00181023"/>
    <w:rsid w:val="00181248"/>
    <w:rsid w:val="00181457"/>
    <w:rsid w:val="00181781"/>
    <w:rsid w:val="001817CD"/>
    <w:rsid w:val="00181A91"/>
    <w:rsid w:val="0018212E"/>
    <w:rsid w:val="00182238"/>
    <w:rsid w:val="00182A49"/>
    <w:rsid w:val="0018335E"/>
    <w:rsid w:val="001835EB"/>
    <w:rsid w:val="001839B7"/>
    <w:rsid w:val="00183DFB"/>
    <w:rsid w:val="0018436A"/>
    <w:rsid w:val="001846DE"/>
    <w:rsid w:val="00184B6C"/>
    <w:rsid w:val="00184C1A"/>
    <w:rsid w:val="00184E38"/>
    <w:rsid w:val="001850A8"/>
    <w:rsid w:val="001859D7"/>
    <w:rsid w:val="00185DA4"/>
    <w:rsid w:val="00185E2D"/>
    <w:rsid w:val="001864AB"/>
    <w:rsid w:val="00186741"/>
    <w:rsid w:val="00186DBE"/>
    <w:rsid w:val="00186DD4"/>
    <w:rsid w:val="001871A3"/>
    <w:rsid w:val="001872DD"/>
    <w:rsid w:val="00187323"/>
    <w:rsid w:val="00187BA6"/>
    <w:rsid w:val="00187DC8"/>
    <w:rsid w:val="00187E0C"/>
    <w:rsid w:val="00187F61"/>
    <w:rsid w:val="00190602"/>
    <w:rsid w:val="00190715"/>
    <w:rsid w:val="00190B49"/>
    <w:rsid w:val="00190D0A"/>
    <w:rsid w:val="00190D6D"/>
    <w:rsid w:val="00191233"/>
    <w:rsid w:val="001912A6"/>
    <w:rsid w:val="00191442"/>
    <w:rsid w:val="00191AE3"/>
    <w:rsid w:val="00191DAF"/>
    <w:rsid w:val="00191E4B"/>
    <w:rsid w:val="0019234F"/>
    <w:rsid w:val="001924D3"/>
    <w:rsid w:val="00192672"/>
    <w:rsid w:val="00192791"/>
    <w:rsid w:val="00192AB3"/>
    <w:rsid w:val="00192FF6"/>
    <w:rsid w:val="001933A2"/>
    <w:rsid w:val="00193FF6"/>
    <w:rsid w:val="00194249"/>
    <w:rsid w:val="001942E3"/>
    <w:rsid w:val="00194520"/>
    <w:rsid w:val="0019461E"/>
    <w:rsid w:val="00194852"/>
    <w:rsid w:val="00194F6A"/>
    <w:rsid w:val="001950B7"/>
    <w:rsid w:val="001953C3"/>
    <w:rsid w:val="001955AA"/>
    <w:rsid w:val="00195B3E"/>
    <w:rsid w:val="00195D07"/>
    <w:rsid w:val="00195DC1"/>
    <w:rsid w:val="001963CA"/>
    <w:rsid w:val="001963E6"/>
    <w:rsid w:val="001966B9"/>
    <w:rsid w:val="00196850"/>
    <w:rsid w:val="00196A19"/>
    <w:rsid w:val="00196ABC"/>
    <w:rsid w:val="00196BAC"/>
    <w:rsid w:val="00196EE0"/>
    <w:rsid w:val="0019722F"/>
    <w:rsid w:val="0019747D"/>
    <w:rsid w:val="001974B5"/>
    <w:rsid w:val="001976E3"/>
    <w:rsid w:val="00197822"/>
    <w:rsid w:val="0019787F"/>
    <w:rsid w:val="00197C55"/>
    <w:rsid w:val="00197C7D"/>
    <w:rsid w:val="001A0154"/>
    <w:rsid w:val="001A0292"/>
    <w:rsid w:val="001A0597"/>
    <w:rsid w:val="001A0961"/>
    <w:rsid w:val="001A0976"/>
    <w:rsid w:val="001A0B8E"/>
    <w:rsid w:val="001A0D52"/>
    <w:rsid w:val="001A1117"/>
    <w:rsid w:val="001A1556"/>
    <w:rsid w:val="001A2214"/>
    <w:rsid w:val="001A2312"/>
    <w:rsid w:val="001A2425"/>
    <w:rsid w:val="001A2456"/>
    <w:rsid w:val="001A252A"/>
    <w:rsid w:val="001A2583"/>
    <w:rsid w:val="001A27DD"/>
    <w:rsid w:val="001A2A29"/>
    <w:rsid w:val="001A34E6"/>
    <w:rsid w:val="001A371B"/>
    <w:rsid w:val="001A3838"/>
    <w:rsid w:val="001A3BF2"/>
    <w:rsid w:val="001A3CB2"/>
    <w:rsid w:val="001A3CF7"/>
    <w:rsid w:val="001A3DE7"/>
    <w:rsid w:val="001A3DF6"/>
    <w:rsid w:val="001A4043"/>
    <w:rsid w:val="001A41F2"/>
    <w:rsid w:val="001A4507"/>
    <w:rsid w:val="001A4845"/>
    <w:rsid w:val="001A49CE"/>
    <w:rsid w:val="001A4C65"/>
    <w:rsid w:val="001A4CB2"/>
    <w:rsid w:val="001A4DFB"/>
    <w:rsid w:val="001A4F69"/>
    <w:rsid w:val="001A5172"/>
    <w:rsid w:val="001A54B0"/>
    <w:rsid w:val="001A567D"/>
    <w:rsid w:val="001A579C"/>
    <w:rsid w:val="001A5880"/>
    <w:rsid w:val="001A5AE6"/>
    <w:rsid w:val="001A5CE3"/>
    <w:rsid w:val="001A5D56"/>
    <w:rsid w:val="001A63CF"/>
    <w:rsid w:val="001A65D0"/>
    <w:rsid w:val="001A6766"/>
    <w:rsid w:val="001A6861"/>
    <w:rsid w:val="001A68F1"/>
    <w:rsid w:val="001A69FF"/>
    <w:rsid w:val="001A6AD0"/>
    <w:rsid w:val="001A70C0"/>
    <w:rsid w:val="001A718E"/>
    <w:rsid w:val="001A79C3"/>
    <w:rsid w:val="001A7AA8"/>
    <w:rsid w:val="001A7CD4"/>
    <w:rsid w:val="001A7DA9"/>
    <w:rsid w:val="001A7EEC"/>
    <w:rsid w:val="001B027D"/>
    <w:rsid w:val="001B0308"/>
    <w:rsid w:val="001B037C"/>
    <w:rsid w:val="001B06CB"/>
    <w:rsid w:val="001B096E"/>
    <w:rsid w:val="001B0BDA"/>
    <w:rsid w:val="001B134F"/>
    <w:rsid w:val="001B141F"/>
    <w:rsid w:val="001B1441"/>
    <w:rsid w:val="001B152E"/>
    <w:rsid w:val="001B15C2"/>
    <w:rsid w:val="001B184C"/>
    <w:rsid w:val="001B1AC5"/>
    <w:rsid w:val="001B1FA1"/>
    <w:rsid w:val="001B25CD"/>
    <w:rsid w:val="001B27C7"/>
    <w:rsid w:val="001B2B4D"/>
    <w:rsid w:val="001B3390"/>
    <w:rsid w:val="001B37B8"/>
    <w:rsid w:val="001B39CF"/>
    <w:rsid w:val="001B3A18"/>
    <w:rsid w:val="001B3A19"/>
    <w:rsid w:val="001B3C8A"/>
    <w:rsid w:val="001B3E5F"/>
    <w:rsid w:val="001B4721"/>
    <w:rsid w:val="001B4C34"/>
    <w:rsid w:val="001B4FC7"/>
    <w:rsid w:val="001B51E8"/>
    <w:rsid w:val="001B56B6"/>
    <w:rsid w:val="001B56FB"/>
    <w:rsid w:val="001B57B9"/>
    <w:rsid w:val="001B58DC"/>
    <w:rsid w:val="001B5AA8"/>
    <w:rsid w:val="001B5AB9"/>
    <w:rsid w:val="001B60BA"/>
    <w:rsid w:val="001B621F"/>
    <w:rsid w:val="001B625C"/>
    <w:rsid w:val="001B64A8"/>
    <w:rsid w:val="001B654D"/>
    <w:rsid w:val="001B669B"/>
    <w:rsid w:val="001B6A32"/>
    <w:rsid w:val="001B6C28"/>
    <w:rsid w:val="001B7171"/>
    <w:rsid w:val="001B7355"/>
    <w:rsid w:val="001B7424"/>
    <w:rsid w:val="001B7528"/>
    <w:rsid w:val="001B7BC4"/>
    <w:rsid w:val="001B7C01"/>
    <w:rsid w:val="001C0A21"/>
    <w:rsid w:val="001C0BAC"/>
    <w:rsid w:val="001C0DA8"/>
    <w:rsid w:val="001C0EF4"/>
    <w:rsid w:val="001C0F66"/>
    <w:rsid w:val="001C13FC"/>
    <w:rsid w:val="001C169E"/>
    <w:rsid w:val="001C1965"/>
    <w:rsid w:val="001C1B1F"/>
    <w:rsid w:val="001C1C0B"/>
    <w:rsid w:val="001C1D6B"/>
    <w:rsid w:val="001C1F0B"/>
    <w:rsid w:val="001C2867"/>
    <w:rsid w:val="001C2A00"/>
    <w:rsid w:val="001C2AB1"/>
    <w:rsid w:val="001C2B6A"/>
    <w:rsid w:val="001C326E"/>
    <w:rsid w:val="001C34AF"/>
    <w:rsid w:val="001C3706"/>
    <w:rsid w:val="001C3925"/>
    <w:rsid w:val="001C3FF5"/>
    <w:rsid w:val="001C40C8"/>
    <w:rsid w:val="001C4509"/>
    <w:rsid w:val="001C4550"/>
    <w:rsid w:val="001C4680"/>
    <w:rsid w:val="001C47DD"/>
    <w:rsid w:val="001C4BC1"/>
    <w:rsid w:val="001C505D"/>
    <w:rsid w:val="001C52B6"/>
    <w:rsid w:val="001C547A"/>
    <w:rsid w:val="001C5847"/>
    <w:rsid w:val="001C58A6"/>
    <w:rsid w:val="001C5B94"/>
    <w:rsid w:val="001C5DF2"/>
    <w:rsid w:val="001C5DF6"/>
    <w:rsid w:val="001C60FF"/>
    <w:rsid w:val="001C61D0"/>
    <w:rsid w:val="001C61F4"/>
    <w:rsid w:val="001C646E"/>
    <w:rsid w:val="001C6550"/>
    <w:rsid w:val="001C68A0"/>
    <w:rsid w:val="001C6B57"/>
    <w:rsid w:val="001C70BD"/>
    <w:rsid w:val="001C7221"/>
    <w:rsid w:val="001C77EF"/>
    <w:rsid w:val="001C7899"/>
    <w:rsid w:val="001C7C18"/>
    <w:rsid w:val="001C7D93"/>
    <w:rsid w:val="001D01C6"/>
    <w:rsid w:val="001D0320"/>
    <w:rsid w:val="001D0339"/>
    <w:rsid w:val="001D03C3"/>
    <w:rsid w:val="001D09D4"/>
    <w:rsid w:val="001D0B9B"/>
    <w:rsid w:val="001D0BCA"/>
    <w:rsid w:val="001D0CBB"/>
    <w:rsid w:val="001D0FB3"/>
    <w:rsid w:val="001D1135"/>
    <w:rsid w:val="001D121A"/>
    <w:rsid w:val="001D1427"/>
    <w:rsid w:val="001D15B0"/>
    <w:rsid w:val="001D1786"/>
    <w:rsid w:val="001D1981"/>
    <w:rsid w:val="001D1B85"/>
    <w:rsid w:val="001D1F1A"/>
    <w:rsid w:val="001D1F7B"/>
    <w:rsid w:val="001D2399"/>
    <w:rsid w:val="001D309B"/>
    <w:rsid w:val="001D30D4"/>
    <w:rsid w:val="001D4032"/>
    <w:rsid w:val="001D423D"/>
    <w:rsid w:val="001D42FC"/>
    <w:rsid w:val="001D43FF"/>
    <w:rsid w:val="001D4454"/>
    <w:rsid w:val="001D4647"/>
    <w:rsid w:val="001D49C6"/>
    <w:rsid w:val="001D53E3"/>
    <w:rsid w:val="001D5554"/>
    <w:rsid w:val="001D572F"/>
    <w:rsid w:val="001D575B"/>
    <w:rsid w:val="001D5AFB"/>
    <w:rsid w:val="001D6038"/>
    <w:rsid w:val="001D6340"/>
    <w:rsid w:val="001D6547"/>
    <w:rsid w:val="001D69FD"/>
    <w:rsid w:val="001D70F5"/>
    <w:rsid w:val="001D71AC"/>
    <w:rsid w:val="001D728D"/>
    <w:rsid w:val="001D7524"/>
    <w:rsid w:val="001D7739"/>
    <w:rsid w:val="001D7788"/>
    <w:rsid w:val="001D7867"/>
    <w:rsid w:val="001D7B34"/>
    <w:rsid w:val="001D7FAD"/>
    <w:rsid w:val="001E02BE"/>
    <w:rsid w:val="001E055C"/>
    <w:rsid w:val="001E085D"/>
    <w:rsid w:val="001E08AA"/>
    <w:rsid w:val="001E08D6"/>
    <w:rsid w:val="001E0DA5"/>
    <w:rsid w:val="001E0E79"/>
    <w:rsid w:val="001E10EE"/>
    <w:rsid w:val="001E1B6A"/>
    <w:rsid w:val="001E23B5"/>
    <w:rsid w:val="001E329F"/>
    <w:rsid w:val="001E37CE"/>
    <w:rsid w:val="001E38AE"/>
    <w:rsid w:val="001E3DB7"/>
    <w:rsid w:val="001E5292"/>
    <w:rsid w:val="001E5ADB"/>
    <w:rsid w:val="001E5F91"/>
    <w:rsid w:val="001E60D9"/>
    <w:rsid w:val="001E61A4"/>
    <w:rsid w:val="001E6832"/>
    <w:rsid w:val="001E6E96"/>
    <w:rsid w:val="001E6EC6"/>
    <w:rsid w:val="001E72B9"/>
    <w:rsid w:val="001E76CB"/>
    <w:rsid w:val="001E77EC"/>
    <w:rsid w:val="001E791A"/>
    <w:rsid w:val="001E79AE"/>
    <w:rsid w:val="001E7D43"/>
    <w:rsid w:val="001E7DC9"/>
    <w:rsid w:val="001E7F67"/>
    <w:rsid w:val="001F04AF"/>
    <w:rsid w:val="001F0C0E"/>
    <w:rsid w:val="001F0C38"/>
    <w:rsid w:val="001F0C48"/>
    <w:rsid w:val="001F0E5A"/>
    <w:rsid w:val="001F0FD8"/>
    <w:rsid w:val="001F1409"/>
    <w:rsid w:val="001F1758"/>
    <w:rsid w:val="001F177D"/>
    <w:rsid w:val="001F1EB6"/>
    <w:rsid w:val="001F21E9"/>
    <w:rsid w:val="001F228C"/>
    <w:rsid w:val="001F26D4"/>
    <w:rsid w:val="001F288A"/>
    <w:rsid w:val="001F2FD8"/>
    <w:rsid w:val="001F31AC"/>
    <w:rsid w:val="001F3253"/>
    <w:rsid w:val="001F333B"/>
    <w:rsid w:val="001F35DD"/>
    <w:rsid w:val="001F3684"/>
    <w:rsid w:val="001F3A82"/>
    <w:rsid w:val="001F3D2F"/>
    <w:rsid w:val="001F3DF6"/>
    <w:rsid w:val="001F40CF"/>
    <w:rsid w:val="001F40D7"/>
    <w:rsid w:val="001F415C"/>
    <w:rsid w:val="001F46ED"/>
    <w:rsid w:val="001F4B17"/>
    <w:rsid w:val="001F4ED4"/>
    <w:rsid w:val="001F50A9"/>
    <w:rsid w:val="001F525D"/>
    <w:rsid w:val="001F52C4"/>
    <w:rsid w:val="001F554E"/>
    <w:rsid w:val="001F55F2"/>
    <w:rsid w:val="001F58A7"/>
    <w:rsid w:val="001F599A"/>
    <w:rsid w:val="001F5A98"/>
    <w:rsid w:val="001F5BD0"/>
    <w:rsid w:val="001F5CBC"/>
    <w:rsid w:val="001F5DA4"/>
    <w:rsid w:val="001F6311"/>
    <w:rsid w:val="001F65A1"/>
    <w:rsid w:val="001F664C"/>
    <w:rsid w:val="001F723D"/>
    <w:rsid w:val="001F72F3"/>
    <w:rsid w:val="001F7535"/>
    <w:rsid w:val="001F7C7E"/>
    <w:rsid w:val="001F7CA1"/>
    <w:rsid w:val="0020028D"/>
    <w:rsid w:val="002002BA"/>
    <w:rsid w:val="00200456"/>
    <w:rsid w:val="002005CC"/>
    <w:rsid w:val="00200D78"/>
    <w:rsid w:val="002011A9"/>
    <w:rsid w:val="00201269"/>
    <w:rsid w:val="00201B4D"/>
    <w:rsid w:val="00201B9A"/>
    <w:rsid w:val="00201C29"/>
    <w:rsid w:val="00201EBD"/>
    <w:rsid w:val="0020243A"/>
    <w:rsid w:val="00202BC7"/>
    <w:rsid w:val="00202E40"/>
    <w:rsid w:val="0020340F"/>
    <w:rsid w:val="002034FF"/>
    <w:rsid w:val="0020352F"/>
    <w:rsid w:val="00203995"/>
    <w:rsid w:val="002039DB"/>
    <w:rsid w:val="0020457D"/>
    <w:rsid w:val="00204B41"/>
    <w:rsid w:val="00204CB4"/>
    <w:rsid w:val="00204EBD"/>
    <w:rsid w:val="00205070"/>
    <w:rsid w:val="002056FB"/>
    <w:rsid w:val="00205AAB"/>
    <w:rsid w:val="00205CE9"/>
    <w:rsid w:val="00205DF8"/>
    <w:rsid w:val="00205E9D"/>
    <w:rsid w:val="00206063"/>
    <w:rsid w:val="0020630A"/>
    <w:rsid w:val="0020652A"/>
    <w:rsid w:val="002065FC"/>
    <w:rsid w:val="00206607"/>
    <w:rsid w:val="00206999"/>
    <w:rsid w:val="00206BA7"/>
    <w:rsid w:val="00206D13"/>
    <w:rsid w:val="00207198"/>
    <w:rsid w:val="002078C1"/>
    <w:rsid w:val="0021007D"/>
    <w:rsid w:val="002100A1"/>
    <w:rsid w:val="0021036C"/>
    <w:rsid w:val="002104F4"/>
    <w:rsid w:val="0021078E"/>
    <w:rsid w:val="00210835"/>
    <w:rsid w:val="002111BB"/>
    <w:rsid w:val="00211221"/>
    <w:rsid w:val="002115BC"/>
    <w:rsid w:val="00211BC8"/>
    <w:rsid w:val="00211BFD"/>
    <w:rsid w:val="00211DB6"/>
    <w:rsid w:val="00211F77"/>
    <w:rsid w:val="00211FAB"/>
    <w:rsid w:val="00212231"/>
    <w:rsid w:val="00212289"/>
    <w:rsid w:val="00212602"/>
    <w:rsid w:val="0021261A"/>
    <w:rsid w:val="00212920"/>
    <w:rsid w:val="00212DCC"/>
    <w:rsid w:val="00212F64"/>
    <w:rsid w:val="002133EB"/>
    <w:rsid w:val="002134AD"/>
    <w:rsid w:val="002139A6"/>
    <w:rsid w:val="00213A69"/>
    <w:rsid w:val="00213B00"/>
    <w:rsid w:val="00214146"/>
    <w:rsid w:val="00214358"/>
    <w:rsid w:val="002144AF"/>
    <w:rsid w:val="002144C3"/>
    <w:rsid w:val="0021479D"/>
    <w:rsid w:val="00214E2A"/>
    <w:rsid w:val="00215253"/>
    <w:rsid w:val="00215278"/>
    <w:rsid w:val="00215AE9"/>
    <w:rsid w:val="00215AFF"/>
    <w:rsid w:val="00215B36"/>
    <w:rsid w:val="00216313"/>
    <w:rsid w:val="0021651D"/>
    <w:rsid w:val="0021661B"/>
    <w:rsid w:val="0021690E"/>
    <w:rsid w:val="00216B02"/>
    <w:rsid w:val="00216C01"/>
    <w:rsid w:val="00216D60"/>
    <w:rsid w:val="00216D76"/>
    <w:rsid w:val="002170DD"/>
    <w:rsid w:val="0021767E"/>
    <w:rsid w:val="00217792"/>
    <w:rsid w:val="00217E6E"/>
    <w:rsid w:val="002207EE"/>
    <w:rsid w:val="00220B7B"/>
    <w:rsid w:val="002214ED"/>
    <w:rsid w:val="0022151A"/>
    <w:rsid w:val="0022159F"/>
    <w:rsid w:val="00221A24"/>
    <w:rsid w:val="00221EA0"/>
    <w:rsid w:val="00221FC3"/>
    <w:rsid w:val="0022234A"/>
    <w:rsid w:val="00222855"/>
    <w:rsid w:val="00222A23"/>
    <w:rsid w:val="00222D69"/>
    <w:rsid w:val="00222FE1"/>
    <w:rsid w:val="002230E6"/>
    <w:rsid w:val="00223213"/>
    <w:rsid w:val="00223689"/>
    <w:rsid w:val="002238A2"/>
    <w:rsid w:val="00223C59"/>
    <w:rsid w:val="00223F8A"/>
    <w:rsid w:val="00224282"/>
    <w:rsid w:val="002243C9"/>
    <w:rsid w:val="002247D6"/>
    <w:rsid w:val="002249B1"/>
    <w:rsid w:val="00224F58"/>
    <w:rsid w:val="00224F9C"/>
    <w:rsid w:val="002251EB"/>
    <w:rsid w:val="00225418"/>
    <w:rsid w:val="002255BC"/>
    <w:rsid w:val="002255E6"/>
    <w:rsid w:val="00225822"/>
    <w:rsid w:val="002258C3"/>
    <w:rsid w:val="002258E3"/>
    <w:rsid w:val="00225A3A"/>
    <w:rsid w:val="00225E0E"/>
    <w:rsid w:val="002267B5"/>
    <w:rsid w:val="00226802"/>
    <w:rsid w:val="00226D1B"/>
    <w:rsid w:val="00226DF5"/>
    <w:rsid w:val="00226F53"/>
    <w:rsid w:val="00227002"/>
    <w:rsid w:val="0022722A"/>
    <w:rsid w:val="002273B6"/>
    <w:rsid w:val="00227841"/>
    <w:rsid w:val="00227929"/>
    <w:rsid w:val="0022794B"/>
    <w:rsid w:val="00227ACB"/>
    <w:rsid w:val="00227E32"/>
    <w:rsid w:val="00227ED1"/>
    <w:rsid w:val="00227F0D"/>
    <w:rsid w:val="002301B2"/>
    <w:rsid w:val="00230243"/>
    <w:rsid w:val="00230246"/>
    <w:rsid w:val="002303B1"/>
    <w:rsid w:val="0023082C"/>
    <w:rsid w:val="002312D2"/>
    <w:rsid w:val="00231416"/>
    <w:rsid w:val="00231572"/>
    <w:rsid w:val="00231D6E"/>
    <w:rsid w:val="00232625"/>
    <w:rsid w:val="00232746"/>
    <w:rsid w:val="0023288B"/>
    <w:rsid w:val="00232942"/>
    <w:rsid w:val="00232A6A"/>
    <w:rsid w:val="00232B8C"/>
    <w:rsid w:val="00233225"/>
    <w:rsid w:val="002335E9"/>
    <w:rsid w:val="00233606"/>
    <w:rsid w:val="002338EE"/>
    <w:rsid w:val="00233EF4"/>
    <w:rsid w:val="002340B1"/>
    <w:rsid w:val="00234517"/>
    <w:rsid w:val="002347D3"/>
    <w:rsid w:val="00234BAC"/>
    <w:rsid w:val="00234CC7"/>
    <w:rsid w:val="00234E6C"/>
    <w:rsid w:val="0023514B"/>
    <w:rsid w:val="0023537F"/>
    <w:rsid w:val="002353E4"/>
    <w:rsid w:val="00235DD9"/>
    <w:rsid w:val="002367EC"/>
    <w:rsid w:val="00236B8A"/>
    <w:rsid w:val="00236F83"/>
    <w:rsid w:val="002371FE"/>
    <w:rsid w:val="00237543"/>
    <w:rsid w:val="00237903"/>
    <w:rsid w:val="00237D43"/>
    <w:rsid w:val="00237F46"/>
    <w:rsid w:val="00240004"/>
    <w:rsid w:val="0024013E"/>
    <w:rsid w:val="00240195"/>
    <w:rsid w:val="002401A8"/>
    <w:rsid w:val="00240797"/>
    <w:rsid w:val="00240DF7"/>
    <w:rsid w:val="00240FF2"/>
    <w:rsid w:val="0024128C"/>
    <w:rsid w:val="00241359"/>
    <w:rsid w:val="0024172D"/>
    <w:rsid w:val="00241A98"/>
    <w:rsid w:val="00241DEC"/>
    <w:rsid w:val="00242019"/>
    <w:rsid w:val="0024234D"/>
    <w:rsid w:val="0024278B"/>
    <w:rsid w:val="00242C99"/>
    <w:rsid w:val="00242E45"/>
    <w:rsid w:val="002433F4"/>
    <w:rsid w:val="00243B05"/>
    <w:rsid w:val="00243B33"/>
    <w:rsid w:val="00243C37"/>
    <w:rsid w:val="00243D63"/>
    <w:rsid w:val="00243DBC"/>
    <w:rsid w:val="00243F7B"/>
    <w:rsid w:val="00243F8F"/>
    <w:rsid w:val="002440B6"/>
    <w:rsid w:val="0024436E"/>
    <w:rsid w:val="00244744"/>
    <w:rsid w:val="00244BC8"/>
    <w:rsid w:val="00244BED"/>
    <w:rsid w:val="00244E35"/>
    <w:rsid w:val="00245462"/>
    <w:rsid w:val="00245555"/>
    <w:rsid w:val="002455E6"/>
    <w:rsid w:val="002457C6"/>
    <w:rsid w:val="00245F71"/>
    <w:rsid w:val="00245F9F"/>
    <w:rsid w:val="00245FD6"/>
    <w:rsid w:val="00246175"/>
    <w:rsid w:val="0024632E"/>
    <w:rsid w:val="002467B0"/>
    <w:rsid w:val="002468C1"/>
    <w:rsid w:val="00246BAF"/>
    <w:rsid w:val="00246BDA"/>
    <w:rsid w:val="00246BDB"/>
    <w:rsid w:val="00246EDE"/>
    <w:rsid w:val="002476DD"/>
    <w:rsid w:val="0024773D"/>
    <w:rsid w:val="00247B14"/>
    <w:rsid w:val="00247C05"/>
    <w:rsid w:val="00247F3A"/>
    <w:rsid w:val="00250730"/>
    <w:rsid w:val="00250838"/>
    <w:rsid w:val="002508A0"/>
    <w:rsid w:val="00250934"/>
    <w:rsid w:val="00251150"/>
    <w:rsid w:val="00251248"/>
    <w:rsid w:val="00251273"/>
    <w:rsid w:val="002512E7"/>
    <w:rsid w:val="002514DF"/>
    <w:rsid w:val="0025150E"/>
    <w:rsid w:val="0025154A"/>
    <w:rsid w:val="00251A6E"/>
    <w:rsid w:val="00251BEC"/>
    <w:rsid w:val="00251DC5"/>
    <w:rsid w:val="00251EAE"/>
    <w:rsid w:val="002525F1"/>
    <w:rsid w:val="00252955"/>
    <w:rsid w:val="00252BD5"/>
    <w:rsid w:val="00252C60"/>
    <w:rsid w:val="00252F00"/>
    <w:rsid w:val="00252F47"/>
    <w:rsid w:val="00253083"/>
    <w:rsid w:val="002531C6"/>
    <w:rsid w:val="00253459"/>
    <w:rsid w:val="002535E9"/>
    <w:rsid w:val="002536B0"/>
    <w:rsid w:val="002539A7"/>
    <w:rsid w:val="002539B4"/>
    <w:rsid w:val="002539C6"/>
    <w:rsid w:val="00253BD0"/>
    <w:rsid w:val="00254100"/>
    <w:rsid w:val="0025422C"/>
    <w:rsid w:val="00254297"/>
    <w:rsid w:val="002545F0"/>
    <w:rsid w:val="002549EB"/>
    <w:rsid w:val="00254A8F"/>
    <w:rsid w:val="00254C6A"/>
    <w:rsid w:val="00254D13"/>
    <w:rsid w:val="00254DC8"/>
    <w:rsid w:val="00255671"/>
    <w:rsid w:val="00255C2B"/>
    <w:rsid w:val="00255CA4"/>
    <w:rsid w:val="00255E86"/>
    <w:rsid w:val="0025696D"/>
    <w:rsid w:val="00256B44"/>
    <w:rsid w:val="00257022"/>
    <w:rsid w:val="002571B5"/>
    <w:rsid w:val="002575A1"/>
    <w:rsid w:val="002577D4"/>
    <w:rsid w:val="00257B8E"/>
    <w:rsid w:val="002603B0"/>
    <w:rsid w:val="002604C4"/>
    <w:rsid w:val="002606EE"/>
    <w:rsid w:val="002609AE"/>
    <w:rsid w:val="002614E5"/>
    <w:rsid w:val="00261812"/>
    <w:rsid w:val="00261B3B"/>
    <w:rsid w:val="00261DB1"/>
    <w:rsid w:val="00262463"/>
    <w:rsid w:val="002629FA"/>
    <w:rsid w:val="00262B96"/>
    <w:rsid w:val="00262E81"/>
    <w:rsid w:val="0026320E"/>
    <w:rsid w:val="00263217"/>
    <w:rsid w:val="0026321F"/>
    <w:rsid w:val="002632F2"/>
    <w:rsid w:val="0026379A"/>
    <w:rsid w:val="00263945"/>
    <w:rsid w:val="002639AB"/>
    <w:rsid w:val="0026405E"/>
    <w:rsid w:val="00264450"/>
    <w:rsid w:val="0026448E"/>
    <w:rsid w:val="00264927"/>
    <w:rsid w:val="002655FB"/>
    <w:rsid w:val="002658BC"/>
    <w:rsid w:val="00265A44"/>
    <w:rsid w:val="0026649E"/>
    <w:rsid w:val="00266996"/>
    <w:rsid w:val="00266E44"/>
    <w:rsid w:val="00266F68"/>
    <w:rsid w:val="00266FE6"/>
    <w:rsid w:val="00267124"/>
    <w:rsid w:val="0026772A"/>
    <w:rsid w:val="00267802"/>
    <w:rsid w:val="0026787C"/>
    <w:rsid w:val="002704C2"/>
    <w:rsid w:val="00270578"/>
    <w:rsid w:val="00270E4F"/>
    <w:rsid w:val="0027118A"/>
    <w:rsid w:val="002713C7"/>
    <w:rsid w:val="002717BE"/>
    <w:rsid w:val="00271A9F"/>
    <w:rsid w:val="00271AA5"/>
    <w:rsid w:val="00271BD5"/>
    <w:rsid w:val="00271E16"/>
    <w:rsid w:val="00271F35"/>
    <w:rsid w:val="00271F38"/>
    <w:rsid w:val="00272270"/>
    <w:rsid w:val="002722B2"/>
    <w:rsid w:val="00272324"/>
    <w:rsid w:val="00272537"/>
    <w:rsid w:val="002728D3"/>
    <w:rsid w:val="0027293D"/>
    <w:rsid w:val="00272956"/>
    <w:rsid w:val="00272983"/>
    <w:rsid w:val="00272D63"/>
    <w:rsid w:val="00272DD9"/>
    <w:rsid w:val="002735D5"/>
    <w:rsid w:val="0027361A"/>
    <w:rsid w:val="00274015"/>
    <w:rsid w:val="002740EC"/>
    <w:rsid w:val="002741F8"/>
    <w:rsid w:val="00274231"/>
    <w:rsid w:val="0027423F"/>
    <w:rsid w:val="002747CA"/>
    <w:rsid w:val="00274B80"/>
    <w:rsid w:val="00274BF1"/>
    <w:rsid w:val="00274E0A"/>
    <w:rsid w:val="00274F55"/>
    <w:rsid w:val="00274FEB"/>
    <w:rsid w:val="00275235"/>
    <w:rsid w:val="0027524B"/>
    <w:rsid w:val="0027585D"/>
    <w:rsid w:val="00275B8E"/>
    <w:rsid w:val="00275D12"/>
    <w:rsid w:val="00275D77"/>
    <w:rsid w:val="00275E1D"/>
    <w:rsid w:val="00275E56"/>
    <w:rsid w:val="00275F3B"/>
    <w:rsid w:val="00275F58"/>
    <w:rsid w:val="00275F89"/>
    <w:rsid w:val="00276025"/>
    <w:rsid w:val="00276539"/>
    <w:rsid w:val="0027667A"/>
    <w:rsid w:val="00276995"/>
    <w:rsid w:val="00276A74"/>
    <w:rsid w:val="00276AB5"/>
    <w:rsid w:val="00276B04"/>
    <w:rsid w:val="00276B94"/>
    <w:rsid w:val="00276CA4"/>
    <w:rsid w:val="00276F13"/>
    <w:rsid w:val="00277045"/>
    <w:rsid w:val="00277328"/>
    <w:rsid w:val="002773E0"/>
    <w:rsid w:val="002777F0"/>
    <w:rsid w:val="00277C27"/>
    <w:rsid w:val="00277FDC"/>
    <w:rsid w:val="00280003"/>
    <w:rsid w:val="002800F2"/>
    <w:rsid w:val="00280489"/>
    <w:rsid w:val="002804C8"/>
    <w:rsid w:val="002809F5"/>
    <w:rsid w:val="00280AFE"/>
    <w:rsid w:val="00281036"/>
    <w:rsid w:val="0028116F"/>
    <w:rsid w:val="002811F5"/>
    <w:rsid w:val="00281284"/>
    <w:rsid w:val="002813C8"/>
    <w:rsid w:val="0028144F"/>
    <w:rsid w:val="00281EAE"/>
    <w:rsid w:val="00282110"/>
    <w:rsid w:val="00282166"/>
    <w:rsid w:val="002821F5"/>
    <w:rsid w:val="00282468"/>
    <w:rsid w:val="00282751"/>
    <w:rsid w:val="00282946"/>
    <w:rsid w:val="00282F8A"/>
    <w:rsid w:val="00283024"/>
    <w:rsid w:val="0028330E"/>
    <w:rsid w:val="00283483"/>
    <w:rsid w:val="002835FB"/>
    <w:rsid w:val="00283BE9"/>
    <w:rsid w:val="00283E91"/>
    <w:rsid w:val="00283F14"/>
    <w:rsid w:val="002840D2"/>
    <w:rsid w:val="00284166"/>
    <w:rsid w:val="0028464C"/>
    <w:rsid w:val="002847A7"/>
    <w:rsid w:val="002848D8"/>
    <w:rsid w:val="00284974"/>
    <w:rsid w:val="002849CE"/>
    <w:rsid w:val="00284C21"/>
    <w:rsid w:val="00284C27"/>
    <w:rsid w:val="00285B11"/>
    <w:rsid w:val="00285C37"/>
    <w:rsid w:val="00285E52"/>
    <w:rsid w:val="002860EC"/>
    <w:rsid w:val="002861C4"/>
    <w:rsid w:val="00286248"/>
    <w:rsid w:val="00286617"/>
    <w:rsid w:val="0028677D"/>
    <w:rsid w:val="00286A53"/>
    <w:rsid w:val="00286A55"/>
    <w:rsid w:val="00286D95"/>
    <w:rsid w:val="00287052"/>
    <w:rsid w:val="002870B7"/>
    <w:rsid w:val="0028732D"/>
    <w:rsid w:val="002875B4"/>
    <w:rsid w:val="0028772E"/>
    <w:rsid w:val="0028787D"/>
    <w:rsid w:val="002879E3"/>
    <w:rsid w:val="00287A89"/>
    <w:rsid w:val="00287F83"/>
    <w:rsid w:val="00290CE0"/>
    <w:rsid w:val="00290E9E"/>
    <w:rsid w:val="0029104D"/>
    <w:rsid w:val="002916E5"/>
    <w:rsid w:val="002918B0"/>
    <w:rsid w:val="00291AA8"/>
    <w:rsid w:val="00291F67"/>
    <w:rsid w:val="00292155"/>
    <w:rsid w:val="00292263"/>
    <w:rsid w:val="00292793"/>
    <w:rsid w:val="00292979"/>
    <w:rsid w:val="00292CCB"/>
    <w:rsid w:val="00292D7A"/>
    <w:rsid w:val="0029317E"/>
    <w:rsid w:val="0029333E"/>
    <w:rsid w:val="002936BB"/>
    <w:rsid w:val="0029390C"/>
    <w:rsid w:val="00293B13"/>
    <w:rsid w:val="00293BC8"/>
    <w:rsid w:val="00293C61"/>
    <w:rsid w:val="00293E8C"/>
    <w:rsid w:val="00293F36"/>
    <w:rsid w:val="00294125"/>
    <w:rsid w:val="0029446C"/>
    <w:rsid w:val="002946D5"/>
    <w:rsid w:val="002950E0"/>
    <w:rsid w:val="0029535B"/>
    <w:rsid w:val="0029545E"/>
    <w:rsid w:val="00295594"/>
    <w:rsid w:val="002957E1"/>
    <w:rsid w:val="00295A92"/>
    <w:rsid w:val="00295A93"/>
    <w:rsid w:val="00295C5B"/>
    <w:rsid w:val="00295DCE"/>
    <w:rsid w:val="00295DDB"/>
    <w:rsid w:val="00295ECD"/>
    <w:rsid w:val="0029601A"/>
    <w:rsid w:val="00296117"/>
    <w:rsid w:val="00296119"/>
    <w:rsid w:val="00296279"/>
    <w:rsid w:val="00296506"/>
    <w:rsid w:val="002965E6"/>
    <w:rsid w:val="002969BA"/>
    <w:rsid w:val="002969EE"/>
    <w:rsid w:val="00296A0C"/>
    <w:rsid w:val="002974CC"/>
    <w:rsid w:val="0029750E"/>
    <w:rsid w:val="00297C0A"/>
    <w:rsid w:val="00297D28"/>
    <w:rsid w:val="00297DE1"/>
    <w:rsid w:val="002A0016"/>
    <w:rsid w:val="002A016B"/>
    <w:rsid w:val="002A058A"/>
    <w:rsid w:val="002A0ED1"/>
    <w:rsid w:val="002A2039"/>
    <w:rsid w:val="002A2103"/>
    <w:rsid w:val="002A23B7"/>
    <w:rsid w:val="002A2505"/>
    <w:rsid w:val="002A2579"/>
    <w:rsid w:val="002A27F5"/>
    <w:rsid w:val="002A2A76"/>
    <w:rsid w:val="002A2D24"/>
    <w:rsid w:val="002A2F1C"/>
    <w:rsid w:val="002A3210"/>
    <w:rsid w:val="002A323C"/>
    <w:rsid w:val="002A366D"/>
    <w:rsid w:val="002A394C"/>
    <w:rsid w:val="002A3ADE"/>
    <w:rsid w:val="002A40E4"/>
    <w:rsid w:val="002A471E"/>
    <w:rsid w:val="002A4AC5"/>
    <w:rsid w:val="002A4BA1"/>
    <w:rsid w:val="002A50E0"/>
    <w:rsid w:val="002A541C"/>
    <w:rsid w:val="002A543C"/>
    <w:rsid w:val="002A5455"/>
    <w:rsid w:val="002A5915"/>
    <w:rsid w:val="002A6310"/>
    <w:rsid w:val="002A640E"/>
    <w:rsid w:val="002A6958"/>
    <w:rsid w:val="002A6F25"/>
    <w:rsid w:val="002A7232"/>
    <w:rsid w:val="002A7283"/>
    <w:rsid w:val="002A799A"/>
    <w:rsid w:val="002A7EDE"/>
    <w:rsid w:val="002A7F88"/>
    <w:rsid w:val="002B0114"/>
    <w:rsid w:val="002B0296"/>
    <w:rsid w:val="002B02EE"/>
    <w:rsid w:val="002B0789"/>
    <w:rsid w:val="002B086A"/>
    <w:rsid w:val="002B0923"/>
    <w:rsid w:val="002B0BE5"/>
    <w:rsid w:val="002B108C"/>
    <w:rsid w:val="002B1340"/>
    <w:rsid w:val="002B1358"/>
    <w:rsid w:val="002B13B4"/>
    <w:rsid w:val="002B1902"/>
    <w:rsid w:val="002B194E"/>
    <w:rsid w:val="002B1E1D"/>
    <w:rsid w:val="002B1EEC"/>
    <w:rsid w:val="002B1F69"/>
    <w:rsid w:val="002B220C"/>
    <w:rsid w:val="002B24FB"/>
    <w:rsid w:val="002B2508"/>
    <w:rsid w:val="002B272E"/>
    <w:rsid w:val="002B2B95"/>
    <w:rsid w:val="002B2C0B"/>
    <w:rsid w:val="002B335B"/>
    <w:rsid w:val="002B35E0"/>
    <w:rsid w:val="002B3907"/>
    <w:rsid w:val="002B3943"/>
    <w:rsid w:val="002B3BFD"/>
    <w:rsid w:val="002B3CD2"/>
    <w:rsid w:val="002B3DC3"/>
    <w:rsid w:val="002B3DDB"/>
    <w:rsid w:val="002B3E17"/>
    <w:rsid w:val="002B41DC"/>
    <w:rsid w:val="002B4970"/>
    <w:rsid w:val="002B4B89"/>
    <w:rsid w:val="002B4ECE"/>
    <w:rsid w:val="002B5297"/>
    <w:rsid w:val="002B52B4"/>
    <w:rsid w:val="002B560F"/>
    <w:rsid w:val="002B57A4"/>
    <w:rsid w:val="002B5815"/>
    <w:rsid w:val="002B58DD"/>
    <w:rsid w:val="002B5AA0"/>
    <w:rsid w:val="002B5C6B"/>
    <w:rsid w:val="002B5C7A"/>
    <w:rsid w:val="002B5D49"/>
    <w:rsid w:val="002B5D8E"/>
    <w:rsid w:val="002B5E21"/>
    <w:rsid w:val="002B5FAA"/>
    <w:rsid w:val="002B630D"/>
    <w:rsid w:val="002B633D"/>
    <w:rsid w:val="002B636C"/>
    <w:rsid w:val="002B660F"/>
    <w:rsid w:val="002B66AC"/>
    <w:rsid w:val="002B6941"/>
    <w:rsid w:val="002B6BC5"/>
    <w:rsid w:val="002B6BD8"/>
    <w:rsid w:val="002B6BF2"/>
    <w:rsid w:val="002B6C7F"/>
    <w:rsid w:val="002B7DA2"/>
    <w:rsid w:val="002C034B"/>
    <w:rsid w:val="002C0CA5"/>
    <w:rsid w:val="002C0FD5"/>
    <w:rsid w:val="002C163F"/>
    <w:rsid w:val="002C19AD"/>
    <w:rsid w:val="002C1BFC"/>
    <w:rsid w:val="002C1EC4"/>
    <w:rsid w:val="002C1F0A"/>
    <w:rsid w:val="002C1FD5"/>
    <w:rsid w:val="002C20F5"/>
    <w:rsid w:val="002C2910"/>
    <w:rsid w:val="002C2BD7"/>
    <w:rsid w:val="002C2C0F"/>
    <w:rsid w:val="002C33C7"/>
    <w:rsid w:val="002C36F2"/>
    <w:rsid w:val="002C3701"/>
    <w:rsid w:val="002C3770"/>
    <w:rsid w:val="002C3A91"/>
    <w:rsid w:val="002C3CD6"/>
    <w:rsid w:val="002C3F9F"/>
    <w:rsid w:val="002C4070"/>
    <w:rsid w:val="002C407E"/>
    <w:rsid w:val="002C414C"/>
    <w:rsid w:val="002C4169"/>
    <w:rsid w:val="002C4436"/>
    <w:rsid w:val="002C4562"/>
    <w:rsid w:val="002C4E22"/>
    <w:rsid w:val="002C5C9B"/>
    <w:rsid w:val="002C5E9F"/>
    <w:rsid w:val="002C63FC"/>
    <w:rsid w:val="002C6715"/>
    <w:rsid w:val="002C6F00"/>
    <w:rsid w:val="002C7322"/>
    <w:rsid w:val="002C7990"/>
    <w:rsid w:val="002C7B0C"/>
    <w:rsid w:val="002C7F11"/>
    <w:rsid w:val="002D0312"/>
    <w:rsid w:val="002D0899"/>
    <w:rsid w:val="002D0943"/>
    <w:rsid w:val="002D0DBC"/>
    <w:rsid w:val="002D1529"/>
    <w:rsid w:val="002D160D"/>
    <w:rsid w:val="002D1650"/>
    <w:rsid w:val="002D16E7"/>
    <w:rsid w:val="002D203E"/>
    <w:rsid w:val="002D30E4"/>
    <w:rsid w:val="002D375E"/>
    <w:rsid w:val="002D37EC"/>
    <w:rsid w:val="002D3932"/>
    <w:rsid w:val="002D3A80"/>
    <w:rsid w:val="002D3DCE"/>
    <w:rsid w:val="002D438C"/>
    <w:rsid w:val="002D45A3"/>
    <w:rsid w:val="002D4DF6"/>
    <w:rsid w:val="002D4F3F"/>
    <w:rsid w:val="002D4F7E"/>
    <w:rsid w:val="002D4FCB"/>
    <w:rsid w:val="002D506E"/>
    <w:rsid w:val="002D51F9"/>
    <w:rsid w:val="002D5456"/>
    <w:rsid w:val="002D5675"/>
    <w:rsid w:val="002D5C67"/>
    <w:rsid w:val="002D6029"/>
    <w:rsid w:val="002D61A3"/>
    <w:rsid w:val="002D61DA"/>
    <w:rsid w:val="002D636D"/>
    <w:rsid w:val="002D642F"/>
    <w:rsid w:val="002D67D0"/>
    <w:rsid w:val="002D704A"/>
    <w:rsid w:val="002D7466"/>
    <w:rsid w:val="002D785E"/>
    <w:rsid w:val="002D78C6"/>
    <w:rsid w:val="002D79AF"/>
    <w:rsid w:val="002D7B29"/>
    <w:rsid w:val="002D7C05"/>
    <w:rsid w:val="002D7F69"/>
    <w:rsid w:val="002D7FE4"/>
    <w:rsid w:val="002E00A6"/>
    <w:rsid w:val="002E0B87"/>
    <w:rsid w:val="002E118D"/>
    <w:rsid w:val="002E1324"/>
    <w:rsid w:val="002E1339"/>
    <w:rsid w:val="002E16F2"/>
    <w:rsid w:val="002E2117"/>
    <w:rsid w:val="002E2795"/>
    <w:rsid w:val="002E29DB"/>
    <w:rsid w:val="002E2C90"/>
    <w:rsid w:val="002E2DA4"/>
    <w:rsid w:val="002E3266"/>
    <w:rsid w:val="002E3A0F"/>
    <w:rsid w:val="002E3AC8"/>
    <w:rsid w:val="002E444F"/>
    <w:rsid w:val="002E472F"/>
    <w:rsid w:val="002E495E"/>
    <w:rsid w:val="002E4A7C"/>
    <w:rsid w:val="002E525E"/>
    <w:rsid w:val="002E52DF"/>
    <w:rsid w:val="002E535D"/>
    <w:rsid w:val="002E552F"/>
    <w:rsid w:val="002E594A"/>
    <w:rsid w:val="002E5A7D"/>
    <w:rsid w:val="002E609B"/>
    <w:rsid w:val="002E6907"/>
    <w:rsid w:val="002E6B63"/>
    <w:rsid w:val="002E79D0"/>
    <w:rsid w:val="002F00D6"/>
    <w:rsid w:val="002F010E"/>
    <w:rsid w:val="002F0361"/>
    <w:rsid w:val="002F06DB"/>
    <w:rsid w:val="002F0774"/>
    <w:rsid w:val="002F08C0"/>
    <w:rsid w:val="002F0CFF"/>
    <w:rsid w:val="002F0EE8"/>
    <w:rsid w:val="002F15AE"/>
    <w:rsid w:val="002F19BA"/>
    <w:rsid w:val="002F1B1C"/>
    <w:rsid w:val="002F1EFD"/>
    <w:rsid w:val="002F20FD"/>
    <w:rsid w:val="002F212C"/>
    <w:rsid w:val="002F24C2"/>
    <w:rsid w:val="002F278B"/>
    <w:rsid w:val="002F2B4B"/>
    <w:rsid w:val="002F2BD1"/>
    <w:rsid w:val="002F2CA8"/>
    <w:rsid w:val="002F2CFB"/>
    <w:rsid w:val="002F3178"/>
    <w:rsid w:val="002F32A3"/>
    <w:rsid w:val="002F359E"/>
    <w:rsid w:val="002F43B9"/>
    <w:rsid w:val="002F43CA"/>
    <w:rsid w:val="002F4563"/>
    <w:rsid w:val="002F49AB"/>
    <w:rsid w:val="002F49D4"/>
    <w:rsid w:val="002F4A8F"/>
    <w:rsid w:val="002F4ADF"/>
    <w:rsid w:val="002F4D77"/>
    <w:rsid w:val="002F4D8F"/>
    <w:rsid w:val="002F5257"/>
    <w:rsid w:val="002F52F0"/>
    <w:rsid w:val="002F5B51"/>
    <w:rsid w:val="002F5E77"/>
    <w:rsid w:val="002F5FD5"/>
    <w:rsid w:val="002F63CA"/>
    <w:rsid w:val="002F6434"/>
    <w:rsid w:val="002F671B"/>
    <w:rsid w:val="002F6FE3"/>
    <w:rsid w:val="002F7024"/>
    <w:rsid w:val="002F7038"/>
    <w:rsid w:val="002F74B5"/>
    <w:rsid w:val="002F794C"/>
    <w:rsid w:val="002F79D7"/>
    <w:rsid w:val="002F79FF"/>
    <w:rsid w:val="002F7AFD"/>
    <w:rsid w:val="002F7BD0"/>
    <w:rsid w:val="002F7EC0"/>
    <w:rsid w:val="002F7F6D"/>
    <w:rsid w:val="003002F0"/>
    <w:rsid w:val="003006D3"/>
    <w:rsid w:val="00300CA5"/>
    <w:rsid w:val="0030140D"/>
    <w:rsid w:val="00301513"/>
    <w:rsid w:val="0030171F"/>
    <w:rsid w:val="00301CA6"/>
    <w:rsid w:val="00301CFA"/>
    <w:rsid w:val="00301E9B"/>
    <w:rsid w:val="00302136"/>
    <w:rsid w:val="0030221A"/>
    <w:rsid w:val="00302837"/>
    <w:rsid w:val="00302F1B"/>
    <w:rsid w:val="003030CD"/>
    <w:rsid w:val="003031AE"/>
    <w:rsid w:val="00303224"/>
    <w:rsid w:val="00303C93"/>
    <w:rsid w:val="00303E42"/>
    <w:rsid w:val="00303E58"/>
    <w:rsid w:val="003042F8"/>
    <w:rsid w:val="0030453A"/>
    <w:rsid w:val="00304850"/>
    <w:rsid w:val="00304BF5"/>
    <w:rsid w:val="00304C4D"/>
    <w:rsid w:val="003051B2"/>
    <w:rsid w:val="00305638"/>
    <w:rsid w:val="003058C6"/>
    <w:rsid w:val="00305989"/>
    <w:rsid w:val="00305B85"/>
    <w:rsid w:val="00305C07"/>
    <w:rsid w:val="00305E25"/>
    <w:rsid w:val="0030605B"/>
    <w:rsid w:val="003065E5"/>
    <w:rsid w:val="00307012"/>
    <w:rsid w:val="003072CF"/>
    <w:rsid w:val="00307B09"/>
    <w:rsid w:val="003105A5"/>
    <w:rsid w:val="00310610"/>
    <w:rsid w:val="00310D51"/>
    <w:rsid w:val="00310E0F"/>
    <w:rsid w:val="003111BC"/>
    <w:rsid w:val="003113B8"/>
    <w:rsid w:val="0031187A"/>
    <w:rsid w:val="00311DD1"/>
    <w:rsid w:val="0031213C"/>
    <w:rsid w:val="00312496"/>
    <w:rsid w:val="003133E7"/>
    <w:rsid w:val="003134B2"/>
    <w:rsid w:val="003138A9"/>
    <w:rsid w:val="00313D24"/>
    <w:rsid w:val="00313ECB"/>
    <w:rsid w:val="00313FA8"/>
    <w:rsid w:val="00314344"/>
    <w:rsid w:val="003145BE"/>
    <w:rsid w:val="003145D4"/>
    <w:rsid w:val="003145F0"/>
    <w:rsid w:val="003147AF"/>
    <w:rsid w:val="00314819"/>
    <w:rsid w:val="00314A73"/>
    <w:rsid w:val="00314C26"/>
    <w:rsid w:val="00314DB5"/>
    <w:rsid w:val="003150A9"/>
    <w:rsid w:val="00315100"/>
    <w:rsid w:val="003152CE"/>
    <w:rsid w:val="0031537E"/>
    <w:rsid w:val="0031582E"/>
    <w:rsid w:val="003158D9"/>
    <w:rsid w:val="003168FE"/>
    <w:rsid w:val="003175AE"/>
    <w:rsid w:val="00317DC2"/>
    <w:rsid w:val="00317F62"/>
    <w:rsid w:val="003200B2"/>
    <w:rsid w:val="003207F1"/>
    <w:rsid w:val="003207F9"/>
    <w:rsid w:val="003209CC"/>
    <w:rsid w:val="00320B4B"/>
    <w:rsid w:val="00320C24"/>
    <w:rsid w:val="00320ECE"/>
    <w:rsid w:val="0032114A"/>
    <w:rsid w:val="003214B2"/>
    <w:rsid w:val="00321BDB"/>
    <w:rsid w:val="00321F14"/>
    <w:rsid w:val="00322382"/>
    <w:rsid w:val="003223B9"/>
    <w:rsid w:val="00322B9D"/>
    <w:rsid w:val="00323183"/>
    <w:rsid w:val="00323655"/>
    <w:rsid w:val="00323773"/>
    <w:rsid w:val="00323B9C"/>
    <w:rsid w:val="00323D7C"/>
    <w:rsid w:val="00324055"/>
    <w:rsid w:val="0032418A"/>
    <w:rsid w:val="00324A2F"/>
    <w:rsid w:val="00325707"/>
    <w:rsid w:val="00325708"/>
    <w:rsid w:val="0032574C"/>
    <w:rsid w:val="00325DCB"/>
    <w:rsid w:val="00325DF9"/>
    <w:rsid w:val="0032615E"/>
    <w:rsid w:val="00326617"/>
    <w:rsid w:val="0032681D"/>
    <w:rsid w:val="00326C9D"/>
    <w:rsid w:val="0032716E"/>
    <w:rsid w:val="00327282"/>
    <w:rsid w:val="00327283"/>
    <w:rsid w:val="00327607"/>
    <w:rsid w:val="00327648"/>
    <w:rsid w:val="0032794E"/>
    <w:rsid w:val="00327FDC"/>
    <w:rsid w:val="003300B4"/>
    <w:rsid w:val="0033029C"/>
    <w:rsid w:val="00330408"/>
    <w:rsid w:val="003307BA"/>
    <w:rsid w:val="003307E3"/>
    <w:rsid w:val="0033084A"/>
    <w:rsid w:val="0033095D"/>
    <w:rsid w:val="0033113E"/>
    <w:rsid w:val="00331205"/>
    <w:rsid w:val="00331BD1"/>
    <w:rsid w:val="00331C41"/>
    <w:rsid w:val="00331E64"/>
    <w:rsid w:val="00331FDC"/>
    <w:rsid w:val="003320CF"/>
    <w:rsid w:val="003325E4"/>
    <w:rsid w:val="00332ACA"/>
    <w:rsid w:val="003330E3"/>
    <w:rsid w:val="00333559"/>
    <w:rsid w:val="00333C99"/>
    <w:rsid w:val="00333D0F"/>
    <w:rsid w:val="00333E91"/>
    <w:rsid w:val="003340BB"/>
    <w:rsid w:val="003341BA"/>
    <w:rsid w:val="00334310"/>
    <w:rsid w:val="00334593"/>
    <w:rsid w:val="00334986"/>
    <w:rsid w:val="00334B56"/>
    <w:rsid w:val="00334B66"/>
    <w:rsid w:val="00334BAC"/>
    <w:rsid w:val="00334D95"/>
    <w:rsid w:val="003350EB"/>
    <w:rsid w:val="00335152"/>
    <w:rsid w:val="003356B3"/>
    <w:rsid w:val="00335980"/>
    <w:rsid w:val="00335A61"/>
    <w:rsid w:val="00335D90"/>
    <w:rsid w:val="00336698"/>
    <w:rsid w:val="00337E17"/>
    <w:rsid w:val="00340185"/>
    <w:rsid w:val="0034055D"/>
    <w:rsid w:val="003408CE"/>
    <w:rsid w:val="003409AE"/>
    <w:rsid w:val="0034122C"/>
    <w:rsid w:val="00341592"/>
    <w:rsid w:val="003418A2"/>
    <w:rsid w:val="00341F49"/>
    <w:rsid w:val="00342234"/>
    <w:rsid w:val="003424EC"/>
    <w:rsid w:val="0034251C"/>
    <w:rsid w:val="00342DCD"/>
    <w:rsid w:val="00342DDA"/>
    <w:rsid w:val="00342E0A"/>
    <w:rsid w:val="00342F88"/>
    <w:rsid w:val="00343114"/>
    <w:rsid w:val="00343893"/>
    <w:rsid w:val="00343C88"/>
    <w:rsid w:val="00343CF5"/>
    <w:rsid w:val="003440BC"/>
    <w:rsid w:val="003440E7"/>
    <w:rsid w:val="0034420B"/>
    <w:rsid w:val="0034490A"/>
    <w:rsid w:val="00344B44"/>
    <w:rsid w:val="00344DE6"/>
    <w:rsid w:val="00344FA9"/>
    <w:rsid w:val="00344FAB"/>
    <w:rsid w:val="00345915"/>
    <w:rsid w:val="00345F59"/>
    <w:rsid w:val="00347085"/>
    <w:rsid w:val="0034785A"/>
    <w:rsid w:val="00347D86"/>
    <w:rsid w:val="00347FD9"/>
    <w:rsid w:val="003505DB"/>
    <w:rsid w:val="003510CC"/>
    <w:rsid w:val="00351308"/>
    <w:rsid w:val="00351596"/>
    <w:rsid w:val="003518BD"/>
    <w:rsid w:val="003519CC"/>
    <w:rsid w:val="00351C82"/>
    <w:rsid w:val="00351DBA"/>
    <w:rsid w:val="00351E50"/>
    <w:rsid w:val="00351E6C"/>
    <w:rsid w:val="0035201C"/>
    <w:rsid w:val="00352112"/>
    <w:rsid w:val="0035282F"/>
    <w:rsid w:val="00352A14"/>
    <w:rsid w:val="00352ABD"/>
    <w:rsid w:val="00352CED"/>
    <w:rsid w:val="00353044"/>
    <w:rsid w:val="003532A2"/>
    <w:rsid w:val="0035336B"/>
    <w:rsid w:val="00353483"/>
    <w:rsid w:val="00353713"/>
    <w:rsid w:val="00353A4B"/>
    <w:rsid w:val="00353D53"/>
    <w:rsid w:val="00354296"/>
    <w:rsid w:val="0035460B"/>
    <w:rsid w:val="00354996"/>
    <w:rsid w:val="003549D9"/>
    <w:rsid w:val="00354CC4"/>
    <w:rsid w:val="00354F1C"/>
    <w:rsid w:val="003552B2"/>
    <w:rsid w:val="0035545C"/>
    <w:rsid w:val="003554B4"/>
    <w:rsid w:val="00355E32"/>
    <w:rsid w:val="00356503"/>
    <w:rsid w:val="0035674C"/>
    <w:rsid w:val="00356984"/>
    <w:rsid w:val="00356BB1"/>
    <w:rsid w:val="00356C33"/>
    <w:rsid w:val="00356D94"/>
    <w:rsid w:val="00357034"/>
    <w:rsid w:val="003571CE"/>
    <w:rsid w:val="00357BD0"/>
    <w:rsid w:val="0036027C"/>
    <w:rsid w:val="00360548"/>
    <w:rsid w:val="0036066C"/>
    <w:rsid w:val="0036080B"/>
    <w:rsid w:val="00360822"/>
    <w:rsid w:val="0036086B"/>
    <w:rsid w:val="00360B8D"/>
    <w:rsid w:val="00360F4E"/>
    <w:rsid w:val="00361297"/>
    <w:rsid w:val="00361358"/>
    <w:rsid w:val="003613F9"/>
    <w:rsid w:val="0036154E"/>
    <w:rsid w:val="00361D0A"/>
    <w:rsid w:val="00361D32"/>
    <w:rsid w:val="00362060"/>
    <w:rsid w:val="003626E8"/>
    <w:rsid w:val="003627A7"/>
    <w:rsid w:val="00362CD2"/>
    <w:rsid w:val="00362DD7"/>
    <w:rsid w:val="00362EA6"/>
    <w:rsid w:val="003635FC"/>
    <w:rsid w:val="00364204"/>
    <w:rsid w:val="00364382"/>
    <w:rsid w:val="0036454A"/>
    <w:rsid w:val="00364765"/>
    <w:rsid w:val="003655FA"/>
    <w:rsid w:val="00365D97"/>
    <w:rsid w:val="0036668B"/>
    <w:rsid w:val="0036687B"/>
    <w:rsid w:val="00366B87"/>
    <w:rsid w:val="00366BB8"/>
    <w:rsid w:val="00366F65"/>
    <w:rsid w:val="00366FBD"/>
    <w:rsid w:val="00366FE3"/>
    <w:rsid w:val="003676F9"/>
    <w:rsid w:val="00367876"/>
    <w:rsid w:val="00367A3C"/>
    <w:rsid w:val="00367A41"/>
    <w:rsid w:val="00367EE3"/>
    <w:rsid w:val="00367FB9"/>
    <w:rsid w:val="0037010E"/>
    <w:rsid w:val="00370181"/>
    <w:rsid w:val="003705F3"/>
    <w:rsid w:val="003709AA"/>
    <w:rsid w:val="00370B4C"/>
    <w:rsid w:val="00370F88"/>
    <w:rsid w:val="00370FD5"/>
    <w:rsid w:val="00370FE2"/>
    <w:rsid w:val="00371080"/>
    <w:rsid w:val="00371603"/>
    <w:rsid w:val="00371971"/>
    <w:rsid w:val="00371E50"/>
    <w:rsid w:val="00371EB9"/>
    <w:rsid w:val="003722D2"/>
    <w:rsid w:val="00372389"/>
    <w:rsid w:val="003726E3"/>
    <w:rsid w:val="00372AB1"/>
    <w:rsid w:val="00372B63"/>
    <w:rsid w:val="00372BDB"/>
    <w:rsid w:val="00372E04"/>
    <w:rsid w:val="00372FC9"/>
    <w:rsid w:val="00373163"/>
    <w:rsid w:val="00373559"/>
    <w:rsid w:val="00373810"/>
    <w:rsid w:val="003739AA"/>
    <w:rsid w:val="00373EA3"/>
    <w:rsid w:val="00373FB3"/>
    <w:rsid w:val="0037455D"/>
    <w:rsid w:val="0037505A"/>
    <w:rsid w:val="00375265"/>
    <w:rsid w:val="003752CB"/>
    <w:rsid w:val="003759BA"/>
    <w:rsid w:val="003759BE"/>
    <w:rsid w:val="00375A8D"/>
    <w:rsid w:val="00376246"/>
    <w:rsid w:val="0037659F"/>
    <w:rsid w:val="003768AB"/>
    <w:rsid w:val="00376E3A"/>
    <w:rsid w:val="003772E9"/>
    <w:rsid w:val="0037746B"/>
    <w:rsid w:val="00377741"/>
    <w:rsid w:val="0038017F"/>
    <w:rsid w:val="003805CC"/>
    <w:rsid w:val="0038064B"/>
    <w:rsid w:val="003807CC"/>
    <w:rsid w:val="00380811"/>
    <w:rsid w:val="00380BED"/>
    <w:rsid w:val="0038156F"/>
    <w:rsid w:val="003815DA"/>
    <w:rsid w:val="0038167F"/>
    <w:rsid w:val="003818A8"/>
    <w:rsid w:val="003819E7"/>
    <w:rsid w:val="00381E62"/>
    <w:rsid w:val="00381F34"/>
    <w:rsid w:val="00382AE9"/>
    <w:rsid w:val="00382AF5"/>
    <w:rsid w:val="00382C7F"/>
    <w:rsid w:val="0038328E"/>
    <w:rsid w:val="003834B8"/>
    <w:rsid w:val="0038352F"/>
    <w:rsid w:val="0038375B"/>
    <w:rsid w:val="003838DF"/>
    <w:rsid w:val="00383BAD"/>
    <w:rsid w:val="00383D84"/>
    <w:rsid w:val="00383F3F"/>
    <w:rsid w:val="00383F69"/>
    <w:rsid w:val="003840B0"/>
    <w:rsid w:val="003845CE"/>
    <w:rsid w:val="00384A83"/>
    <w:rsid w:val="00384ABF"/>
    <w:rsid w:val="00385302"/>
    <w:rsid w:val="003857BB"/>
    <w:rsid w:val="00385853"/>
    <w:rsid w:val="00385BF3"/>
    <w:rsid w:val="00385DEA"/>
    <w:rsid w:val="0038602B"/>
    <w:rsid w:val="00386549"/>
    <w:rsid w:val="00386EB2"/>
    <w:rsid w:val="00387136"/>
    <w:rsid w:val="0038724C"/>
    <w:rsid w:val="0038743A"/>
    <w:rsid w:val="0038757B"/>
    <w:rsid w:val="00387686"/>
    <w:rsid w:val="00387919"/>
    <w:rsid w:val="00387D54"/>
    <w:rsid w:val="00387DAB"/>
    <w:rsid w:val="00387ECC"/>
    <w:rsid w:val="00390270"/>
    <w:rsid w:val="003903E8"/>
    <w:rsid w:val="003903F2"/>
    <w:rsid w:val="0039043C"/>
    <w:rsid w:val="003905C2"/>
    <w:rsid w:val="0039067E"/>
    <w:rsid w:val="003906C8"/>
    <w:rsid w:val="00390860"/>
    <w:rsid w:val="0039092C"/>
    <w:rsid w:val="00390BCD"/>
    <w:rsid w:val="00390D54"/>
    <w:rsid w:val="003912B1"/>
    <w:rsid w:val="00391417"/>
    <w:rsid w:val="00391AD3"/>
    <w:rsid w:val="00391B4E"/>
    <w:rsid w:val="00391BE7"/>
    <w:rsid w:val="00392038"/>
    <w:rsid w:val="0039229D"/>
    <w:rsid w:val="00392480"/>
    <w:rsid w:val="003924F6"/>
    <w:rsid w:val="00392750"/>
    <w:rsid w:val="00392AA3"/>
    <w:rsid w:val="00392E0C"/>
    <w:rsid w:val="00393275"/>
    <w:rsid w:val="00393646"/>
    <w:rsid w:val="00393824"/>
    <w:rsid w:val="003938C6"/>
    <w:rsid w:val="00393C57"/>
    <w:rsid w:val="00393EF7"/>
    <w:rsid w:val="00394374"/>
    <w:rsid w:val="003945A2"/>
    <w:rsid w:val="0039499A"/>
    <w:rsid w:val="003949A0"/>
    <w:rsid w:val="00394A21"/>
    <w:rsid w:val="00394B9F"/>
    <w:rsid w:val="00394F39"/>
    <w:rsid w:val="0039532F"/>
    <w:rsid w:val="00395A15"/>
    <w:rsid w:val="00395C1B"/>
    <w:rsid w:val="00395FA4"/>
    <w:rsid w:val="003960E0"/>
    <w:rsid w:val="00396522"/>
    <w:rsid w:val="0039702A"/>
    <w:rsid w:val="0039715E"/>
    <w:rsid w:val="0039717E"/>
    <w:rsid w:val="00397535"/>
    <w:rsid w:val="003978C3"/>
    <w:rsid w:val="00397BD0"/>
    <w:rsid w:val="00397D97"/>
    <w:rsid w:val="003A01AA"/>
    <w:rsid w:val="003A02CC"/>
    <w:rsid w:val="003A044D"/>
    <w:rsid w:val="003A0919"/>
    <w:rsid w:val="003A09DD"/>
    <w:rsid w:val="003A0A81"/>
    <w:rsid w:val="003A0B33"/>
    <w:rsid w:val="003A0BA7"/>
    <w:rsid w:val="003A0E36"/>
    <w:rsid w:val="003A10FC"/>
    <w:rsid w:val="003A128A"/>
    <w:rsid w:val="003A1AD1"/>
    <w:rsid w:val="003A1C77"/>
    <w:rsid w:val="003A1D1F"/>
    <w:rsid w:val="003A1D27"/>
    <w:rsid w:val="003A1DAF"/>
    <w:rsid w:val="003A24E7"/>
    <w:rsid w:val="003A2547"/>
    <w:rsid w:val="003A2A37"/>
    <w:rsid w:val="003A2FC8"/>
    <w:rsid w:val="003A3085"/>
    <w:rsid w:val="003A3C51"/>
    <w:rsid w:val="003A41D1"/>
    <w:rsid w:val="003A44AC"/>
    <w:rsid w:val="003A4543"/>
    <w:rsid w:val="003A4830"/>
    <w:rsid w:val="003A489A"/>
    <w:rsid w:val="003A48BE"/>
    <w:rsid w:val="003A4F8B"/>
    <w:rsid w:val="003A57B1"/>
    <w:rsid w:val="003A5826"/>
    <w:rsid w:val="003A6296"/>
    <w:rsid w:val="003A64F3"/>
    <w:rsid w:val="003A6970"/>
    <w:rsid w:val="003A6C60"/>
    <w:rsid w:val="003A6D72"/>
    <w:rsid w:val="003A6DC7"/>
    <w:rsid w:val="003A700F"/>
    <w:rsid w:val="003A72B6"/>
    <w:rsid w:val="003A7446"/>
    <w:rsid w:val="003A7932"/>
    <w:rsid w:val="003A7AA2"/>
    <w:rsid w:val="003B01FE"/>
    <w:rsid w:val="003B0343"/>
    <w:rsid w:val="003B0990"/>
    <w:rsid w:val="003B0A0B"/>
    <w:rsid w:val="003B0D8B"/>
    <w:rsid w:val="003B1189"/>
    <w:rsid w:val="003B14DD"/>
    <w:rsid w:val="003B1810"/>
    <w:rsid w:val="003B19CC"/>
    <w:rsid w:val="003B19D2"/>
    <w:rsid w:val="003B1BFA"/>
    <w:rsid w:val="003B1E8B"/>
    <w:rsid w:val="003B25EB"/>
    <w:rsid w:val="003B2602"/>
    <w:rsid w:val="003B288E"/>
    <w:rsid w:val="003B2AF6"/>
    <w:rsid w:val="003B2C22"/>
    <w:rsid w:val="003B2C96"/>
    <w:rsid w:val="003B2DA1"/>
    <w:rsid w:val="003B2EF9"/>
    <w:rsid w:val="003B2F1E"/>
    <w:rsid w:val="003B3224"/>
    <w:rsid w:val="003B3248"/>
    <w:rsid w:val="003B367C"/>
    <w:rsid w:val="003B39C6"/>
    <w:rsid w:val="003B3A47"/>
    <w:rsid w:val="003B3AB3"/>
    <w:rsid w:val="003B42A6"/>
    <w:rsid w:val="003B42F1"/>
    <w:rsid w:val="003B474C"/>
    <w:rsid w:val="003B4791"/>
    <w:rsid w:val="003B47A2"/>
    <w:rsid w:val="003B4837"/>
    <w:rsid w:val="003B4981"/>
    <w:rsid w:val="003B4DC0"/>
    <w:rsid w:val="003B4F8B"/>
    <w:rsid w:val="003B507D"/>
    <w:rsid w:val="003B5838"/>
    <w:rsid w:val="003B5B40"/>
    <w:rsid w:val="003B5EAD"/>
    <w:rsid w:val="003B62AC"/>
    <w:rsid w:val="003B63E0"/>
    <w:rsid w:val="003B6570"/>
    <w:rsid w:val="003B72E3"/>
    <w:rsid w:val="003B760D"/>
    <w:rsid w:val="003B766C"/>
    <w:rsid w:val="003B7710"/>
    <w:rsid w:val="003B7745"/>
    <w:rsid w:val="003B78E4"/>
    <w:rsid w:val="003B7ABC"/>
    <w:rsid w:val="003B7B22"/>
    <w:rsid w:val="003B7C4B"/>
    <w:rsid w:val="003B7CBD"/>
    <w:rsid w:val="003B7EC8"/>
    <w:rsid w:val="003B7F5C"/>
    <w:rsid w:val="003C0000"/>
    <w:rsid w:val="003C00AE"/>
    <w:rsid w:val="003C00DC"/>
    <w:rsid w:val="003C02BF"/>
    <w:rsid w:val="003C069B"/>
    <w:rsid w:val="003C074D"/>
    <w:rsid w:val="003C08CB"/>
    <w:rsid w:val="003C09E3"/>
    <w:rsid w:val="003C09E4"/>
    <w:rsid w:val="003C0E5B"/>
    <w:rsid w:val="003C13D7"/>
    <w:rsid w:val="003C1435"/>
    <w:rsid w:val="003C15F5"/>
    <w:rsid w:val="003C1644"/>
    <w:rsid w:val="003C175D"/>
    <w:rsid w:val="003C2102"/>
    <w:rsid w:val="003C22B1"/>
    <w:rsid w:val="003C2573"/>
    <w:rsid w:val="003C2957"/>
    <w:rsid w:val="003C2967"/>
    <w:rsid w:val="003C2A2C"/>
    <w:rsid w:val="003C2FEA"/>
    <w:rsid w:val="003C30CB"/>
    <w:rsid w:val="003C3B83"/>
    <w:rsid w:val="003C3CEE"/>
    <w:rsid w:val="003C3F77"/>
    <w:rsid w:val="003C4349"/>
    <w:rsid w:val="003C441B"/>
    <w:rsid w:val="003C4677"/>
    <w:rsid w:val="003C47DF"/>
    <w:rsid w:val="003C48D4"/>
    <w:rsid w:val="003C4FE6"/>
    <w:rsid w:val="003C52FC"/>
    <w:rsid w:val="003C5395"/>
    <w:rsid w:val="003C56AD"/>
    <w:rsid w:val="003C58A3"/>
    <w:rsid w:val="003C58C2"/>
    <w:rsid w:val="003C5B79"/>
    <w:rsid w:val="003C5E30"/>
    <w:rsid w:val="003C676F"/>
    <w:rsid w:val="003C6777"/>
    <w:rsid w:val="003C68D1"/>
    <w:rsid w:val="003C6E78"/>
    <w:rsid w:val="003C7051"/>
    <w:rsid w:val="003C70AD"/>
    <w:rsid w:val="003C7349"/>
    <w:rsid w:val="003C73A9"/>
    <w:rsid w:val="003C7496"/>
    <w:rsid w:val="003C750D"/>
    <w:rsid w:val="003C784A"/>
    <w:rsid w:val="003C789A"/>
    <w:rsid w:val="003C79A4"/>
    <w:rsid w:val="003C7D90"/>
    <w:rsid w:val="003C7DDD"/>
    <w:rsid w:val="003C7F2A"/>
    <w:rsid w:val="003C7FBB"/>
    <w:rsid w:val="003C7FC3"/>
    <w:rsid w:val="003D00EB"/>
    <w:rsid w:val="003D0169"/>
    <w:rsid w:val="003D021F"/>
    <w:rsid w:val="003D0347"/>
    <w:rsid w:val="003D06CB"/>
    <w:rsid w:val="003D07E2"/>
    <w:rsid w:val="003D0BFC"/>
    <w:rsid w:val="003D0C2F"/>
    <w:rsid w:val="003D0FE6"/>
    <w:rsid w:val="003D101A"/>
    <w:rsid w:val="003D1117"/>
    <w:rsid w:val="003D1501"/>
    <w:rsid w:val="003D175F"/>
    <w:rsid w:val="003D1768"/>
    <w:rsid w:val="003D1C53"/>
    <w:rsid w:val="003D1D82"/>
    <w:rsid w:val="003D1F6C"/>
    <w:rsid w:val="003D21FE"/>
    <w:rsid w:val="003D23A6"/>
    <w:rsid w:val="003D2422"/>
    <w:rsid w:val="003D275A"/>
    <w:rsid w:val="003D3708"/>
    <w:rsid w:val="003D38DD"/>
    <w:rsid w:val="003D3D77"/>
    <w:rsid w:val="003D446C"/>
    <w:rsid w:val="003D4953"/>
    <w:rsid w:val="003D4D57"/>
    <w:rsid w:val="003D4DC6"/>
    <w:rsid w:val="003D59EC"/>
    <w:rsid w:val="003D5A6F"/>
    <w:rsid w:val="003D5C4E"/>
    <w:rsid w:val="003D607A"/>
    <w:rsid w:val="003D6182"/>
    <w:rsid w:val="003D618B"/>
    <w:rsid w:val="003D621E"/>
    <w:rsid w:val="003D6289"/>
    <w:rsid w:val="003D6D64"/>
    <w:rsid w:val="003D6E75"/>
    <w:rsid w:val="003D70DB"/>
    <w:rsid w:val="003D7368"/>
    <w:rsid w:val="003D7441"/>
    <w:rsid w:val="003D762F"/>
    <w:rsid w:val="003D76E0"/>
    <w:rsid w:val="003D7FAA"/>
    <w:rsid w:val="003E02AE"/>
    <w:rsid w:val="003E0487"/>
    <w:rsid w:val="003E0DAD"/>
    <w:rsid w:val="003E0F36"/>
    <w:rsid w:val="003E12EA"/>
    <w:rsid w:val="003E133F"/>
    <w:rsid w:val="003E194C"/>
    <w:rsid w:val="003E1B97"/>
    <w:rsid w:val="003E1E53"/>
    <w:rsid w:val="003E233F"/>
    <w:rsid w:val="003E278E"/>
    <w:rsid w:val="003E2F2A"/>
    <w:rsid w:val="003E3406"/>
    <w:rsid w:val="003E3467"/>
    <w:rsid w:val="003E38BE"/>
    <w:rsid w:val="003E43ED"/>
    <w:rsid w:val="003E440B"/>
    <w:rsid w:val="003E44FF"/>
    <w:rsid w:val="003E4555"/>
    <w:rsid w:val="003E461E"/>
    <w:rsid w:val="003E47A2"/>
    <w:rsid w:val="003E47D4"/>
    <w:rsid w:val="003E47E1"/>
    <w:rsid w:val="003E4AE5"/>
    <w:rsid w:val="003E4BE5"/>
    <w:rsid w:val="003E4CB2"/>
    <w:rsid w:val="003E556A"/>
    <w:rsid w:val="003E5933"/>
    <w:rsid w:val="003E5DB7"/>
    <w:rsid w:val="003E5F12"/>
    <w:rsid w:val="003E601F"/>
    <w:rsid w:val="003E632F"/>
    <w:rsid w:val="003E6366"/>
    <w:rsid w:val="003E68B8"/>
    <w:rsid w:val="003E69C3"/>
    <w:rsid w:val="003E6B47"/>
    <w:rsid w:val="003E6D58"/>
    <w:rsid w:val="003E6DAF"/>
    <w:rsid w:val="003E6EE4"/>
    <w:rsid w:val="003E7171"/>
    <w:rsid w:val="003E74A7"/>
    <w:rsid w:val="003E773F"/>
    <w:rsid w:val="003E7A3A"/>
    <w:rsid w:val="003E7AF6"/>
    <w:rsid w:val="003E7D94"/>
    <w:rsid w:val="003F0953"/>
    <w:rsid w:val="003F0C8A"/>
    <w:rsid w:val="003F110F"/>
    <w:rsid w:val="003F160B"/>
    <w:rsid w:val="003F16F3"/>
    <w:rsid w:val="003F1743"/>
    <w:rsid w:val="003F1807"/>
    <w:rsid w:val="003F1CBD"/>
    <w:rsid w:val="003F2525"/>
    <w:rsid w:val="003F292E"/>
    <w:rsid w:val="003F2958"/>
    <w:rsid w:val="003F2FA1"/>
    <w:rsid w:val="003F30BA"/>
    <w:rsid w:val="003F32F8"/>
    <w:rsid w:val="003F3324"/>
    <w:rsid w:val="003F3800"/>
    <w:rsid w:val="003F3B53"/>
    <w:rsid w:val="003F42E3"/>
    <w:rsid w:val="003F4996"/>
    <w:rsid w:val="003F4B59"/>
    <w:rsid w:val="003F4CE7"/>
    <w:rsid w:val="003F4E33"/>
    <w:rsid w:val="003F533A"/>
    <w:rsid w:val="003F544F"/>
    <w:rsid w:val="003F546F"/>
    <w:rsid w:val="003F5496"/>
    <w:rsid w:val="003F562C"/>
    <w:rsid w:val="003F59E1"/>
    <w:rsid w:val="003F5A3A"/>
    <w:rsid w:val="003F6117"/>
    <w:rsid w:val="003F6119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DFE"/>
    <w:rsid w:val="00400001"/>
    <w:rsid w:val="0040049A"/>
    <w:rsid w:val="004005B2"/>
    <w:rsid w:val="00400715"/>
    <w:rsid w:val="004007FA"/>
    <w:rsid w:val="00400998"/>
    <w:rsid w:val="00401066"/>
    <w:rsid w:val="00401508"/>
    <w:rsid w:val="00401692"/>
    <w:rsid w:val="0040170C"/>
    <w:rsid w:val="004018B5"/>
    <w:rsid w:val="00401B02"/>
    <w:rsid w:val="00401ED1"/>
    <w:rsid w:val="00401F7F"/>
    <w:rsid w:val="00402354"/>
    <w:rsid w:val="0040235C"/>
    <w:rsid w:val="00402396"/>
    <w:rsid w:val="004024DC"/>
    <w:rsid w:val="004024FB"/>
    <w:rsid w:val="00402997"/>
    <w:rsid w:val="004029E4"/>
    <w:rsid w:val="00403489"/>
    <w:rsid w:val="0040383D"/>
    <w:rsid w:val="00403878"/>
    <w:rsid w:val="0040396C"/>
    <w:rsid w:val="00403994"/>
    <w:rsid w:val="00403EFF"/>
    <w:rsid w:val="00404246"/>
    <w:rsid w:val="00404383"/>
    <w:rsid w:val="004043F0"/>
    <w:rsid w:val="0040456D"/>
    <w:rsid w:val="004046B5"/>
    <w:rsid w:val="00404D0B"/>
    <w:rsid w:val="00405115"/>
    <w:rsid w:val="004058C1"/>
    <w:rsid w:val="00405B64"/>
    <w:rsid w:val="00405D83"/>
    <w:rsid w:val="00405DC1"/>
    <w:rsid w:val="00405F81"/>
    <w:rsid w:val="004067AD"/>
    <w:rsid w:val="00406974"/>
    <w:rsid w:val="0040699A"/>
    <w:rsid w:val="00406CB7"/>
    <w:rsid w:val="00406D17"/>
    <w:rsid w:val="00406E77"/>
    <w:rsid w:val="00406F7B"/>
    <w:rsid w:val="00407B7F"/>
    <w:rsid w:val="00410054"/>
    <w:rsid w:val="0041039A"/>
    <w:rsid w:val="00410470"/>
    <w:rsid w:val="0041101E"/>
    <w:rsid w:val="0041131C"/>
    <w:rsid w:val="00411614"/>
    <w:rsid w:val="004124C2"/>
    <w:rsid w:val="00413300"/>
    <w:rsid w:val="00413307"/>
    <w:rsid w:val="00413428"/>
    <w:rsid w:val="004136DA"/>
    <w:rsid w:val="00413778"/>
    <w:rsid w:val="004139EA"/>
    <w:rsid w:val="00414629"/>
    <w:rsid w:val="00414755"/>
    <w:rsid w:val="00414D6D"/>
    <w:rsid w:val="00414F7E"/>
    <w:rsid w:val="00415001"/>
    <w:rsid w:val="00415044"/>
    <w:rsid w:val="0041513A"/>
    <w:rsid w:val="0041517E"/>
    <w:rsid w:val="004151A5"/>
    <w:rsid w:val="0041522A"/>
    <w:rsid w:val="004156F6"/>
    <w:rsid w:val="0041572F"/>
    <w:rsid w:val="004161AE"/>
    <w:rsid w:val="00416D70"/>
    <w:rsid w:val="00416F15"/>
    <w:rsid w:val="00417068"/>
    <w:rsid w:val="00417722"/>
    <w:rsid w:val="00417EFF"/>
    <w:rsid w:val="004201B8"/>
    <w:rsid w:val="0042036B"/>
    <w:rsid w:val="00420719"/>
    <w:rsid w:val="0042073D"/>
    <w:rsid w:val="0042080F"/>
    <w:rsid w:val="00420EF2"/>
    <w:rsid w:val="00420F76"/>
    <w:rsid w:val="00420FF9"/>
    <w:rsid w:val="00421051"/>
    <w:rsid w:val="004215EA"/>
    <w:rsid w:val="004216A0"/>
    <w:rsid w:val="0042178A"/>
    <w:rsid w:val="00421992"/>
    <w:rsid w:val="004219D7"/>
    <w:rsid w:val="00422264"/>
    <w:rsid w:val="00422986"/>
    <w:rsid w:val="0042298A"/>
    <w:rsid w:val="004229AB"/>
    <w:rsid w:val="00422AB5"/>
    <w:rsid w:val="00422B84"/>
    <w:rsid w:val="00422C9A"/>
    <w:rsid w:val="00422D32"/>
    <w:rsid w:val="00422EA1"/>
    <w:rsid w:val="00423266"/>
    <w:rsid w:val="004233C4"/>
    <w:rsid w:val="004235DF"/>
    <w:rsid w:val="004237CD"/>
    <w:rsid w:val="0042384F"/>
    <w:rsid w:val="00423936"/>
    <w:rsid w:val="00423A39"/>
    <w:rsid w:val="00423A8F"/>
    <w:rsid w:val="00423C01"/>
    <w:rsid w:val="0042420A"/>
    <w:rsid w:val="00424364"/>
    <w:rsid w:val="004247AF"/>
    <w:rsid w:val="00424EA1"/>
    <w:rsid w:val="00425483"/>
    <w:rsid w:val="004255FB"/>
    <w:rsid w:val="00425793"/>
    <w:rsid w:val="00425D2E"/>
    <w:rsid w:val="00425DD4"/>
    <w:rsid w:val="00425E7F"/>
    <w:rsid w:val="00426350"/>
    <w:rsid w:val="00426400"/>
    <w:rsid w:val="004269B1"/>
    <w:rsid w:val="00427215"/>
    <w:rsid w:val="00427223"/>
    <w:rsid w:val="0042786E"/>
    <w:rsid w:val="00427A0D"/>
    <w:rsid w:val="00427D46"/>
    <w:rsid w:val="00427DAD"/>
    <w:rsid w:val="00430278"/>
    <w:rsid w:val="004302B6"/>
    <w:rsid w:val="00430D32"/>
    <w:rsid w:val="00430EE6"/>
    <w:rsid w:val="00430FC7"/>
    <w:rsid w:val="004311AC"/>
    <w:rsid w:val="0043165C"/>
    <w:rsid w:val="00431910"/>
    <w:rsid w:val="004319EC"/>
    <w:rsid w:val="00432215"/>
    <w:rsid w:val="004326F9"/>
    <w:rsid w:val="0043306B"/>
    <w:rsid w:val="0043307E"/>
    <w:rsid w:val="00433339"/>
    <w:rsid w:val="0043348B"/>
    <w:rsid w:val="004334E1"/>
    <w:rsid w:val="004338A3"/>
    <w:rsid w:val="00433A46"/>
    <w:rsid w:val="00433BD2"/>
    <w:rsid w:val="00433C50"/>
    <w:rsid w:val="00433F4B"/>
    <w:rsid w:val="004343B9"/>
    <w:rsid w:val="004344AA"/>
    <w:rsid w:val="0043452E"/>
    <w:rsid w:val="0043461E"/>
    <w:rsid w:val="00434697"/>
    <w:rsid w:val="004348BD"/>
    <w:rsid w:val="00434A0E"/>
    <w:rsid w:val="00434E41"/>
    <w:rsid w:val="00435235"/>
    <w:rsid w:val="00435291"/>
    <w:rsid w:val="004353F1"/>
    <w:rsid w:val="004355DD"/>
    <w:rsid w:val="00435998"/>
    <w:rsid w:val="00435FBA"/>
    <w:rsid w:val="00436078"/>
    <w:rsid w:val="004360D7"/>
    <w:rsid w:val="00436164"/>
    <w:rsid w:val="0043690E"/>
    <w:rsid w:val="00436E2C"/>
    <w:rsid w:val="0043719D"/>
    <w:rsid w:val="00437793"/>
    <w:rsid w:val="00437C3D"/>
    <w:rsid w:val="00437E67"/>
    <w:rsid w:val="00440048"/>
    <w:rsid w:val="00440128"/>
    <w:rsid w:val="00440701"/>
    <w:rsid w:val="00440B6D"/>
    <w:rsid w:val="00441418"/>
    <w:rsid w:val="0044153B"/>
    <w:rsid w:val="00441546"/>
    <w:rsid w:val="0044155E"/>
    <w:rsid w:val="00441E91"/>
    <w:rsid w:val="004420F8"/>
    <w:rsid w:val="00442178"/>
    <w:rsid w:val="00442460"/>
    <w:rsid w:val="004424E6"/>
    <w:rsid w:val="00442958"/>
    <w:rsid w:val="004432B9"/>
    <w:rsid w:val="0044343B"/>
    <w:rsid w:val="0044395D"/>
    <w:rsid w:val="00443B35"/>
    <w:rsid w:val="00443B7A"/>
    <w:rsid w:val="00443E11"/>
    <w:rsid w:val="004441C4"/>
    <w:rsid w:val="004446B2"/>
    <w:rsid w:val="0044484E"/>
    <w:rsid w:val="00444BC0"/>
    <w:rsid w:val="0044525B"/>
    <w:rsid w:val="00445407"/>
    <w:rsid w:val="004455CC"/>
    <w:rsid w:val="00445B97"/>
    <w:rsid w:val="00445D4E"/>
    <w:rsid w:val="00445E04"/>
    <w:rsid w:val="00445E80"/>
    <w:rsid w:val="00446019"/>
    <w:rsid w:val="004460EB"/>
    <w:rsid w:val="00446121"/>
    <w:rsid w:val="0044628F"/>
    <w:rsid w:val="00446932"/>
    <w:rsid w:val="0044697C"/>
    <w:rsid w:val="00446AFC"/>
    <w:rsid w:val="00446B0A"/>
    <w:rsid w:val="0044753F"/>
    <w:rsid w:val="00447702"/>
    <w:rsid w:val="00447977"/>
    <w:rsid w:val="00447AE3"/>
    <w:rsid w:val="004506B3"/>
    <w:rsid w:val="00450822"/>
    <w:rsid w:val="004508B1"/>
    <w:rsid w:val="00450F89"/>
    <w:rsid w:val="00451D33"/>
    <w:rsid w:val="00451E7E"/>
    <w:rsid w:val="004520E1"/>
    <w:rsid w:val="00452105"/>
    <w:rsid w:val="004524B4"/>
    <w:rsid w:val="00452959"/>
    <w:rsid w:val="00452C2C"/>
    <w:rsid w:val="00452EBB"/>
    <w:rsid w:val="0045304C"/>
    <w:rsid w:val="004532B0"/>
    <w:rsid w:val="004537CB"/>
    <w:rsid w:val="0045394D"/>
    <w:rsid w:val="00453B40"/>
    <w:rsid w:val="00453C12"/>
    <w:rsid w:val="00453F7C"/>
    <w:rsid w:val="004540CB"/>
    <w:rsid w:val="004548DF"/>
    <w:rsid w:val="00454C81"/>
    <w:rsid w:val="0045543C"/>
    <w:rsid w:val="0045547B"/>
    <w:rsid w:val="00455AEA"/>
    <w:rsid w:val="00455BCB"/>
    <w:rsid w:val="00455F49"/>
    <w:rsid w:val="0045612B"/>
    <w:rsid w:val="00456226"/>
    <w:rsid w:val="0045666F"/>
    <w:rsid w:val="00456790"/>
    <w:rsid w:val="00457797"/>
    <w:rsid w:val="004578F4"/>
    <w:rsid w:val="0045799F"/>
    <w:rsid w:val="00457CCA"/>
    <w:rsid w:val="004603E1"/>
    <w:rsid w:val="004604B9"/>
    <w:rsid w:val="004604C2"/>
    <w:rsid w:val="00460871"/>
    <w:rsid w:val="00460BD9"/>
    <w:rsid w:val="00460C03"/>
    <w:rsid w:val="00460C19"/>
    <w:rsid w:val="00460C9A"/>
    <w:rsid w:val="004611C8"/>
    <w:rsid w:val="004612BD"/>
    <w:rsid w:val="00461315"/>
    <w:rsid w:val="004613F1"/>
    <w:rsid w:val="00461A89"/>
    <w:rsid w:val="00461D1D"/>
    <w:rsid w:val="00461ECC"/>
    <w:rsid w:val="004620DA"/>
    <w:rsid w:val="0046225B"/>
    <w:rsid w:val="004626C0"/>
    <w:rsid w:val="00462963"/>
    <w:rsid w:val="00462D4E"/>
    <w:rsid w:val="00463349"/>
    <w:rsid w:val="004633D8"/>
    <w:rsid w:val="004635EC"/>
    <w:rsid w:val="00463F78"/>
    <w:rsid w:val="0046425D"/>
    <w:rsid w:val="004648ED"/>
    <w:rsid w:val="00464CCF"/>
    <w:rsid w:val="00464D53"/>
    <w:rsid w:val="00464DF3"/>
    <w:rsid w:val="00464E77"/>
    <w:rsid w:val="00465A3A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70BB"/>
    <w:rsid w:val="0046724B"/>
    <w:rsid w:val="0046737D"/>
    <w:rsid w:val="0046779C"/>
    <w:rsid w:val="00467917"/>
    <w:rsid w:val="00467FF4"/>
    <w:rsid w:val="00470214"/>
    <w:rsid w:val="00470368"/>
    <w:rsid w:val="004704A3"/>
    <w:rsid w:val="00470972"/>
    <w:rsid w:val="00470AB0"/>
    <w:rsid w:val="00470FF8"/>
    <w:rsid w:val="0047110C"/>
    <w:rsid w:val="00471135"/>
    <w:rsid w:val="0047122D"/>
    <w:rsid w:val="0047167A"/>
    <w:rsid w:val="00471891"/>
    <w:rsid w:val="00472129"/>
    <w:rsid w:val="00472774"/>
    <w:rsid w:val="00472CC2"/>
    <w:rsid w:val="00472D10"/>
    <w:rsid w:val="00472D19"/>
    <w:rsid w:val="00472D7F"/>
    <w:rsid w:val="00473101"/>
    <w:rsid w:val="00473334"/>
    <w:rsid w:val="004737C9"/>
    <w:rsid w:val="00473A2A"/>
    <w:rsid w:val="00473A85"/>
    <w:rsid w:val="00473FCC"/>
    <w:rsid w:val="0047404E"/>
    <w:rsid w:val="004741C1"/>
    <w:rsid w:val="004748F4"/>
    <w:rsid w:val="00474A0F"/>
    <w:rsid w:val="00474C00"/>
    <w:rsid w:val="0047530E"/>
    <w:rsid w:val="0047539D"/>
    <w:rsid w:val="00475426"/>
    <w:rsid w:val="00475865"/>
    <w:rsid w:val="0047598D"/>
    <w:rsid w:val="00475A6B"/>
    <w:rsid w:val="00475D5B"/>
    <w:rsid w:val="00476095"/>
    <w:rsid w:val="004760A3"/>
    <w:rsid w:val="0047633F"/>
    <w:rsid w:val="00476386"/>
    <w:rsid w:val="0047673C"/>
    <w:rsid w:val="00476920"/>
    <w:rsid w:val="00476CB1"/>
    <w:rsid w:val="00476EA9"/>
    <w:rsid w:val="00476F48"/>
    <w:rsid w:val="004770C8"/>
    <w:rsid w:val="00477138"/>
    <w:rsid w:val="00477141"/>
    <w:rsid w:val="004771D0"/>
    <w:rsid w:val="004772E8"/>
    <w:rsid w:val="0047745B"/>
    <w:rsid w:val="00477948"/>
    <w:rsid w:val="00477954"/>
    <w:rsid w:val="00477D74"/>
    <w:rsid w:val="00480911"/>
    <w:rsid w:val="00480A97"/>
    <w:rsid w:val="00480ED8"/>
    <w:rsid w:val="004812A2"/>
    <w:rsid w:val="0048149C"/>
    <w:rsid w:val="00481699"/>
    <w:rsid w:val="00482243"/>
    <w:rsid w:val="0048267E"/>
    <w:rsid w:val="0048285E"/>
    <w:rsid w:val="00482F04"/>
    <w:rsid w:val="00482F76"/>
    <w:rsid w:val="00483495"/>
    <w:rsid w:val="00483536"/>
    <w:rsid w:val="00483837"/>
    <w:rsid w:val="004839C0"/>
    <w:rsid w:val="00483AC1"/>
    <w:rsid w:val="00483DFF"/>
    <w:rsid w:val="00483F20"/>
    <w:rsid w:val="00483F5F"/>
    <w:rsid w:val="00484245"/>
    <w:rsid w:val="004844AA"/>
    <w:rsid w:val="004845F7"/>
    <w:rsid w:val="00484C0E"/>
    <w:rsid w:val="0048511E"/>
    <w:rsid w:val="0048549B"/>
    <w:rsid w:val="004854DA"/>
    <w:rsid w:val="00485587"/>
    <w:rsid w:val="0048574A"/>
    <w:rsid w:val="00485FEE"/>
    <w:rsid w:val="0048605F"/>
    <w:rsid w:val="0048617A"/>
    <w:rsid w:val="00486A94"/>
    <w:rsid w:val="00486AED"/>
    <w:rsid w:val="00486D6E"/>
    <w:rsid w:val="00487466"/>
    <w:rsid w:val="00487847"/>
    <w:rsid w:val="00487B99"/>
    <w:rsid w:val="00487BE3"/>
    <w:rsid w:val="00487C22"/>
    <w:rsid w:val="00487C8D"/>
    <w:rsid w:val="00487E25"/>
    <w:rsid w:val="00487EB2"/>
    <w:rsid w:val="00487F93"/>
    <w:rsid w:val="004901AB"/>
    <w:rsid w:val="00490748"/>
    <w:rsid w:val="004908E0"/>
    <w:rsid w:val="00490931"/>
    <w:rsid w:val="00490DF6"/>
    <w:rsid w:val="00490E0F"/>
    <w:rsid w:val="00490EF3"/>
    <w:rsid w:val="00490FBC"/>
    <w:rsid w:val="00490FE0"/>
    <w:rsid w:val="004910CF"/>
    <w:rsid w:val="004912D4"/>
    <w:rsid w:val="004913C9"/>
    <w:rsid w:val="004918E8"/>
    <w:rsid w:val="004919C9"/>
    <w:rsid w:val="00491B37"/>
    <w:rsid w:val="00491B8D"/>
    <w:rsid w:val="00491EFE"/>
    <w:rsid w:val="004921F2"/>
    <w:rsid w:val="00492366"/>
    <w:rsid w:val="0049257F"/>
    <w:rsid w:val="0049261A"/>
    <w:rsid w:val="0049277E"/>
    <w:rsid w:val="00492791"/>
    <w:rsid w:val="00492979"/>
    <w:rsid w:val="00492A2F"/>
    <w:rsid w:val="00492ABA"/>
    <w:rsid w:val="00492DCA"/>
    <w:rsid w:val="00492E7B"/>
    <w:rsid w:val="00493102"/>
    <w:rsid w:val="0049325F"/>
    <w:rsid w:val="0049367F"/>
    <w:rsid w:val="00493AAC"/>
    <w:rsid w:val="00493B9A"/>
    <w:rsid w:val="00493EEC"/>
    <w:rsid w:val="0049433B"/>
    <w:rsid w:val="00494D64"/>
    <w:rsid w:val="00494FF0"/>
    <w:rsid w:val="00495115"/>
    <w:rsid w:val="00495271"/>
    <w:rsid w:val="00495482"/>
    <w:rsid w:val="00495527"/>
    <w:rsid w:val="00495737"/>
    <w:rsid w:val="004957B3"/>
    <w:rsid w:val="00495818"/>
    <w:rsid w:val="0049587D"/>
    <w:rsid w:val="00495DF0"/>
    <w:rsid w:val="0049603E"/>
    <w:rsid w:val="004960D5"/>
    <w:rsid w:val="0049615C"/>
    <w:rsid w:val="00496582"/>
    <w:rsid w:val="00496640"/>
    <w:rsid w:val="0049668C"/>
    <w:rsid w:val="0049690B"/>
    <w:rsid w:val="00496A84"/>
    <w:rsid w:val="00496C9E"/>
    <w:rsid w:val="00496DDD"/>
    <w:rsid w:val="00496F2B"/>
    <w:rsid w:val="00497744"/>
    <w:rsid w:val="0049784D"/>
    <w:rsid w:val="00497AAF"/>
    <w:rsid w:val="00497CA5"/>
    <w:rsid w:val="004A03B8"/>
    <w:rsid w:val="004A05FA"/>
    <w:rsid w:val="004A08C9"/>
    <w:rsid w:val="004A0A7B"/>
    <w:rsid w:val="004A0DD2"/>
    <w:rsid w:val="004A0EA2"/>
    <w:rsid w:val="004A0EC1"/>
    <w:rsid w:val="004A0FCA"/>
    <w:rsid w:val="004A1411"/>
    <w:rsid w:val="004A16D2"/>
    <w:rsid w:val="004A18EF"/>
    <w:rsid w:val="004A1AA7"/>
    <w:rsid w:val="004A1DA9"/>
    <w:rsid w:val="004A2142"/>
    <w:rsid w:val="004A2A30"/>
    <w:rsid w:val="004A2ADF"/>
    <w:rsid w:val="004A2B1E"/>
    <w:rsid w:val="004A2D51"/>
    <w:rsid w:val="004A2EA2"/>
    <w:rsid w:val="004A35C6"/>
    <w:rsid w:val="004A3AB9"/>
    <w:rsid w:val="004A44A7"/>
    <w:rsid w:val="004A48A6"/>
    <w:rsid w:val="004A490A"/>
    <w:rsid w:val="004A4AA3"/>
    <w:rsid w:val="004A4C70"/>
    <w:rsid w:val="004A4CF9"/>
    <w:rsid w:val="004A4DBB"/>
    <w:rsid w:val="004A4DE9"/>
    <w:rsid w:val="004A4EDF"/>
    <w:rsid w:val="004A52CD"/>
    <w:rsid w:val="004A561A"/>
    <w:rsid w:val="004A56B4"/>
    <w:rsid w:val="004A5919"/>
    <w:rsid w:val="004A5CC5"/>
    <w:rsid w:val="004A664E"/>
    <w:rsid w:val="004A6671"/>
    <w:rsid w:val="004A66FC"/>
    <w:rsid w:val="004A68B7"/>
    <w:rsid w:val="004A6B08"/>
    <w:rsid w:val="004A6BBF"/>
    <w:rsid w:val="004A6C77"/>
    <w:rsid w:val="004A798A"/>
    <w:rsid w:val="004A7EBE"/>
    <w:rsid w:val="004B0185"/>
    <w:rsid w:val="004B03DB"/>
    <w:rsid w:val="004B084C"/>
    <w:rsid w:val="004B0953"/>
    <w:rsid w:val="004B0978"/>
    <w:rsid w:val="004B0D70"/>
    <w:rsid w:val="004B1743"/>
    <w:rsid w:val="004B1798"/>
    <w:rsid w:val="004B1C9A"/>
    <w:rsid w:val="004B1D24"/>
    <w:rsid w:val="004B1E8A"/>
    <w:rsid w:val="004B2063"/>
    <w:rsid w:val="004B226C"/>
    <w:rsid w:val="004B24CF"/>
    <w:rsid w:val="004B27B8"/>
    <w:rsid w:val="004B28EB"/>
    <w:rsid w:val="004B2928"/>
    <w:rsid w:val="004B2FF0"/>
    <w:rsid w:val="004B3226"/>
    <w:rsid w:val="004B32B4"/>
    <w:rsid w:val="004B33C8"/>
    <w:rsid w:val="004B3686"/>
    <w:rsid w:val="004B383D"/>
    <w:rsid w:val="004B39B5"/>
    <w:rsid w:val="004B3D52"/>
    <w:rsid w:val="004B3D62"/>
    <w:rsid w:val="004B3E0C"/>
    <w:rsid w:val="004B42F2"/>
    <w:rsid w:val="004B431A"/>
    <w:rsid w:val="004B43AF"/>
    <w:rsid w:val="004B44CD"/>
    <w:rsid w:val="004B4983"/>
    <w:rsid w:val="004B4AF3"/>
    <w:rsid w:val="004B4B1B"/>
    <w:rsid w:val="004B4DD4"/>
    <w:rsid w:val="004B5C44"/>
    <w:rsid w:val="004B5DFA"/>
    <w:rsid w:val="004B5F4B"/>
    <w:rsid w:val="004B6234"/>
    <w:rsid w:val="004B6939"/>
    <w:rsid w:val="004B6D42"/>
    <w:rsid w:val="004B6F76"/>
    <w:rsid w:val="004B70A1"/>
    <w:rsid w:val="004B7188"/>
    <w:rsid w:val="004B7277"/>
    <w:rsid w:val="004B7794"/>
    <w:rsid w:val="004C00D5"/>
    <w:rsid w:val="004C04F8"/>
    <w:rsid w:val="004C0CFC"/>
    <w:rsid w:val="004C0E2E"/>
    <w:rsid w:val="004C0FA7"/>
    <w:rsid w:val="004C14B8"/>
    <w:rsid w:val="004C1A57"/>
    <w:rsid w:val="004C1C70"/>
    <w:rsid w:val="004C1CAD"/>
    <w:rsid w:val="004C1F35"/>
    <w:rsid w:val="004C2AF1"/>
    <w:rsid w:val="004C2B0E"/>
    <w:rsid w:val="004C339C"/>
    <w:rsid w:val="004C36D7"/>
    <w:rsid w:val="004C3763"/>
    <w:rsid w:val="004C3BFF"/>
    <w:rsid w:val="004C3E4D"/>
    <w:rsid w:val="004C3F86"/>
    <w:rsid w:val="004C4035"/>
    <w:rsid w:val="004C4333"/>
    <w:rsid w:val="004C455E"/>
    <w:rsid w:val="004C4AAB"/>
    <w:rsid w:val="004C4B1F"/>
    <w:rsid w:val="004C4C2F"/>
    <w:rsid w:val="004C4C7C"/>
    <w:rsid w:val="004C4D72"/>
    <w:rsid w:val="004C4F33"/>
    <w:rsid w:val="004C513B"/>
    <w:rsid w:val="004C51E9"/>
    <w:rsid w:val="004C5A56"/>
    <w:rsid w:val="004C5A84"/>
    <w:rsid w:val="004C5B0A"/>
    <w:rsid w:val="004C5BDC"/>
    <w:rsid w:val="004C5FC5"/>
    <w:rsid w:val="004C60D9"/>
    <w:rsid w:val="004C64B1"/>
    <w:rsid w:val="004C6D47"/>
    <w:rsid w:val="004C743B"/>
    <w:rsid w:val="004C75EF"/>
    <w:rsid w:val="004C7E84"/>
    <w:rsid w:val="004D07EF"/>
    <w:rsid w:val="004D0898"/>
    <w:rsid w:val="004D0A7C"/>
    <w:rsid w:val="004D0E93"/>
    <w:rsid w:val="004D1850"/>
    <w:rsid w:val="004D1BE3"/>
    <w:rsid w:val="004D1BF1"/>
    <w:rsid w:val="004D1E1C"/>
    <w:rsid w:val="004D1F8A"/>
    <w:rsid w:val="004D1FD1"/>
    <w:rsid w:val="004D22B3"/>
    <w:rsid w:val="004D2526"/>
    <w:rsid w:val="004D2895"/>
    <w:rsid w:val="004D3092"/>
    <w:rsid w:val="004D3181"/>
    <w:rsid w:val="004D33AB"/>
    <w:rsid w:val="004D359B"/>
    <w:rsid w:val="004D4269"/>
    <w:rsid w:val="004D4334"/>
    <w:rsid w:val="004D475E"/>
    <w:rsid w:val="004D4BF2"/>
    <w:rsid w:val="004D4C00"/>
    <w:rsid w:val="004D4EE8"/>
    <w:rsid w:val="004D4F5D"/>
    <w:rsid w:val="004D511D"/>
    <w:rsid w:val="004D5196"/>
    <w:rsid w:val="004D53BA"/>
    <w:rsid w:val="004D53C7"/>
    <w:rsid w:val="004D5422"/>
    <w:rsid w:val="004D56EE"/>
    <w:rsid w:val="004D57A5"/>
    <w:rsid w:val="004D5C95"/>
    <w:rsid w:val="004D5D90"/>
    <w:rsid w:val="004D5F22"/>
    <w:rsid w:val="004D5FE2"/>
    <w:rsid w:val="004D60DC"/>
    <w:rsid w:val="004D644D"/>
    <w:rsid w:val="004D67BB"/>
    <w:rsid w:val="004D6DDF"/>
    <w:rsid w:val="004D72FD"/>
    <w:rsid w:val="004D7A49"/>
    <w:rsid w:val="004D7F58"/>
    <w:rsid w:val="004E06B7"/>
    <w:rsid w:val="004E081C"/>
    <w:rsid w:val="004E0D12"/>
    <w:rsid w:val="004E101B"/>
    <w:rsid w:val="004E13D5"/>
    <w:rsid w:val="004E1AE4"/>
    <w:rsid w:val="004E1B74"/>
    <w:rsid w:val="004E1DF9"/>
    <w:rsid w:val="004E23A0"/>
    <w:rsid w:val="004E283B"/>
    <w:rsid w:val="004E2A83"/>
    <w:rsid w:val="004E2FEB"/>
    <w:rsid w:val="004E3242"/>
    <w:rsid w:val="004E3462"/>
    <w:rsid w:val="004E358D"/>
    <w:rsid w:val="004E36A6"/>
    <w:rsid w:val="004E3AC1"/>
    <w:rsid w:val="004E3F2A"/>
    <w:rsid w:val="004E4182"/>
    <w:rsid w:val="004E4262"/>
    <w:rsid w:val="004E4843"/>
    <w:rsid w:val="004E48C5"/>
    <w:rsid w:val="004E4C59"/>
    <w:rsid w:val="004E5077"/>
    <w:rsid w:val="004E5084"/>
    <w:rsid w:val="004E510D"/>
    <w:rsid w:val="004E5170"/>
    <w:rsid w:val="004E531B"/>
    <w:rsid w:val="004E5326"/>
    <w:rsid w:val="004E5442"/>
    <w:rsid w:val="004E54B7"/>
    <w:rsid w:val="004E5908"/>
    <w:rsid w:val="004E5C85"/>
    <w:rsid w:val="004E5DF8"/>
    <w:rsid w:val="004E5E38"/>
    <w:rsid w:val="004E601B"/>
    <w:rsid w:val="004E60A2"/>
    <w:rsid w:val="004E6678"/>
    <w:rsid w:val="004E6A75"/>
    <w:rsid w:val="004E6B6A"/>
    <w:rsid w:val="004E6D52"/>
    <w:rsid w:val="004E6E0A"/>
    <w:rsid w:val="004E7B53"/>
    <w:rsid w:val="004E7E7A"/>
    <w:rsid w:val="004F053A"/>
    <w:rsid w:val="004F05A6"/>
    <w:rsid w:val="004F0B07"/>
    <w:rsid w:val="004F0BBF"/>
    <w:rsid w:val="004F0BE6"/>
    <w:rsid w:val="004F0D95"/>
    <w:rsid w:val="004F1579"/>
    <w:rsid w:val="004F1662"/>
    <w:rsid w:val="004F174E"/>
    <w:rsid w:val="004F185B"/>
    <w:rsid w:val="004F1A15"/>
    <w:rsid w:val="004F1A6C"/>
    <w:rsid w:val="004F1B1D"/>
    <w:rsid w:val="004F1C2F"/>
    <w:rsid w:val="004F1EE0"/>
    <w:rsid w:val="004F1F05"/>
    <w:rsid w:val="004F2410"/>
    <w:rsid w:val="004F26F9"/>
    <w:rsid w:val="004F3460"/>
    <w:rsid w:val="004F34CB"/>
    <w:rsid w:val="004F36DC"/>
    <w:rsid w:val="004F37DD"/>
    <w:rsid w:val="004F38CD"/>
    <w:rsid w:val="004F39F0"/>
    <w:rsid w:val="004F3E79"/>
    <w:rsid w:val="004F3ED2"/>
    <w:rsid w:val="004F3F4B"/>
    <w:rsid w:val="004F4168"/>
    <w:rsid w:val="004F43F8"/>
    <w:rsid w:val="004F4729"/>
    <w:rsid w:val="004F482B"/>
    <w:rsid w:val="004F563E"/>
    <w:rsid w:val="004F6144"/>
    <w:rsid w:val="004F62FD"/>
    <w:rsid w:val="004F64DA"/>
    <w:rsid w:val="004F6E6C"/>
    <w:rsid w:val="004F704F"/>
    <w:rsid w:val="004F71AB"/>
    <w:rsid w:val="004F756C"/>
    <w:rsid w:val="004F7D75"/>
    <w:rsid w:val="004F7EC0"/>
    <w:rsid w:val="0050000E"/>
    <w:rsid w:val="00500139"/>
    <w:rsid w:val="00500474"/>
    <w:rsid w:val="00500962"/>
    <w:rsid w:val="005009C9"/>
    <w:rsid w:val="00500A50"/>
    <w:rsid w:val="00500A5E"/>
    <w:rsid w:val="00500C81"/>
    <w:rsid w:val="00500C9A"/>
    <w:rsid w:val="00500FEA"/>
    <w:rsid w:val="00501CB6"/>
    <w:rsid w:val="00501D21"/>
    <w:rsid w:val="00501D7E"/>
    <w:rsid w:val="0050214D"/>
    <w:rsid w:val="0050294F"/>
    <w:rsid w:val="00502C20"/>
    <w:rsid w:val="00502C79"/>
    <w:rsid w:val="00503285"/>
    <w:rsid w:val="00503E39"/>
    <w:rsid w:val="0050419E"/>
    <w:rsid w:val="0050448B"/>
    <w:rsid w:val="0050468F"/>
    <w:rsid w:val="00504E3A"/>
    <w:rsid w:val="00504E8F"/>
    <w:rsid w:val="00504EC9"/>
    <w:rsid w:val="005050EF"/>
    <w:rsid w:val="00505139"/>
    <w:rsid w:val="0050532A"/>
    <w:rsid w:val="0050557D"/>
    <w:rsid w:val="00505781"/>
    <w:rsid w:val="00505AAE"/>
    <w:rsid w:val="00505BAF"/>
    <w:rsid w:val="0050623F"/>
    <w:rsid w:val="0050635B"/>
    <w:rsid w:val="00506539"/>
    <w:rsid w:val="005065D5"/>
    <w:rsid w:val="0050662E"/>
    <w:rsid w:val="00506999"/>
    <w:rsid w:val="00506BFA"/>
    <w:rsid w:val="00507097"/>
    <w:rsid w:val="005072B4"/>
    <w:rsid w:val="005076B5"/>
    <w:rsid w:val="0050784F"/>
    <w:rsid w:val="00507893"/>
    <w:rsid w:val="00507B38"/>
    <w:rsid w:val="00507CE0"/>
    <w:rsid w:val="00507E22"/>
    <w:rsid w:val="00510373"/>
    <w:rsid w:val="0051050B"/>
    <w:rsid w:val="005105AE"/>
    <w:rsid w:val="005107F4"/>
    <w:rsid w:val="00510B12"/>
    <w:rsid w:val="00510B4D"/>
    <w:rsid w:val="005112AD"/>
    <w:rsid w:val="005114EF"/>
    <w:rsid w:val="005117D9"/>
    <w:rsid w:val="00511B34"/>
    <w:rsid w:val="00511E93"/>
    <w:rsid w:val="00511E99"/>
    <w:rsid w:val="00511F62"/>
    <w:rsid w:val="00512558"/>
    <w:rsid w:val="0051270C"/>
    <w:rsid w:val="0051274C"/>
    <w:rsid w:val="005129B6"/>
    <w:rsid w:val="00512C44"/>
    <w:rsid w:val="00512D2C"/>
    <w:rsid w:val="00512FFF"/>
    <w:rsid w:val="0051344E"/>
    <w:rsid w:val="00513A6D"/>
    <w:rsid w:val="00513B6B"/>
    <w:rsid w:val="00513D21"/>
    <w:rsid w:val="00513E5A"/>
    <w:rsid w:val="00514168"/>
    <w:rsid w:val="005142C1"/>
    <w:rsid w:val="0051445C"/>
    <w:rsid w:val="00514A17"/>
    <w:rsid w:val="00514B24"/>
    <w:rsid w:val="00514B5B"/>
    <w:rsid w:val="00514DD7"/>
    <w:rsid w:val="00515162"/>
    <w:rsid w:val="00515165"/>
    <w:rsid w:val="00515207"/>
    <w:rsid w:val="005152DD"/>
    <w:rsid w:val="00515586"/>
    <w:rsid w:val="00515FE9"/>
    <w:rsid w:val="005160CB"/>
    <w:rsid w:val="005163EC"/>
    <w:rsid w:val="00516ACC"/>
    <w:rsid w:val="00517208"/>
    <w:rsid w:val="005177A7"/>
    <w:rsid w:val="005177FD"/>
    <w:rsid w:val="00520115"/>
    <w:rsid w:val="0052011F"/>
    <w:rsid w:val="005206A5"/>
    <w:rsid w:val="00520932"/>
    <w:rsid w:val="00520A23"/>
    <w:rsid w:val="00520CD1"/>
    <w:rsid w:val="00520DF9"/>
    <w:rsid w:val="00521745"/>
    <w:rsid w:val="005217DF"/>
    <w:rsid w:val="0052185D"/>
    <w:rsid w:val="00521931"/>
    <w:rsid w:val="005223FA"/>
    <w:rsid w:val="00522889"/>
    <w:rsid w:val="00522D01"/>
    <w:rsid w:val="00522F35"/>
    <w:rsid w:val="00522F97"/>
    <w:rsid w:val="0052310C"/>
    <w:rsid w:val="005233FC"/>
    <w:rsid w:val="005234B1"/>
    <w:rsid w:val="00523FE6"/>
    <w:rsid w:val="00524498"/>
    <w:rsid w:val="005244A2"/>
    <w:rsid w:val="0052512A"/>
    <w:rsid w:val="005255F2"/>
    <w:rsid w:val="005259FE"/>
    <w:rsid w:val="00525A85"/>
    <w:rsid w:val="00525D86"/>
    <w:rsid w:val="00525DEE"/>
    <w:rsid w:val="0052643A"/>
    <w:rsid w:val="00526454"/>
    <w:rsid w:val="00526C94"/>
    <w:rsid w:val="0052703B"/>
    <w:rsid w:val="005270A4"/>
    <w:rsid w:val="005273D1"/>
    <w:rsid w:val="0052742F"/>
    <w:rsid w:val="0052749E"/>
    <w:rsid w:val="005275C4"/>
    <w:rsid w:val="005276A7"/>
    <w:rsid w:val="005279A2"/>
    <w:rsid w:val="00527D72"/>
    <w:rsid w:val="00530155"/>
    <w:rsid w:val="0053024E"/>
    <w:rsid w:val="005302A0"/>
    <w:rsid w:val="00530763"/>
    <w:rsid w:val="005309DC"/>
    <w:rsid w:val="00530ACD"/>
    <w:rsid w:val="00530B1C"/>
    <w:rsid w:val="00530C58"/>
    <w:rsid w:val="00530CEB"/>
    <w:rsid w:val="0053102E"/>
    <w:rsid w:val="0053187E"/>
    <w:rsid w:val="0053263F"/>
    <w:rsid w:val="005329AD"/>
    <w:rsid w:val="00532AEE"/>
    <w:rsid w:val="00532E79"/>
    <w:rsid w:val="00532EC4"/>
    <w:rsid w:val="005331F1"/>
    <w:rsid w:val="005332BA"/>
    <w:rsid w:val="00533321"/>
    <w:rsid w:val="005334A9"/>
    <w:rsid w:val="00533D7A"/>
    <w:rsid w:val="005343CE"/>
    <w:rsid w:val="0053440C"/>
    <w:rsid w:val="005344AF"/>
    <w:rsid w:val="0053460C"/>
    <w:rsid w:val="005346AE"/>
    <w:rsid w:val="0053475F"/>
    <w:rsid w:val="005347AE"/>
    <w:rsid w:val="00534A7C"/>
    <w:rsid w:val="00534DBC"/>
    <w:rsid w:val="00534EF5"/>
    <w:rsid w:val="00534FDC"/>
    <w:rsid w:val="00535A55"/>
    <w:rsid w:val="00535AEA"/>
    <w:rsid w:val="00535FD4"/>
    <w:rsid w:val="00536814"/>
    <w:rsid w:val="005369D4"/>
    <w:rsid w:val="00536D89"/>
    <w:rsid w:val="005370C0"/>
    <w:rsid w:val="0053727D"/>
    <w:rsid w:val="0053750F"/>
    <w:rsid w:val="00537909"/>
    <w:rsid w:val="00537C7A"/>
    <w:rsid w:val="00537FF8"/>
    <w:rsid w:val="0054013B"/>
    <w:rsid w:val="0054037D"/>
    <w:rsid w:val="0054053B"/>
    <w:rsid w:val="005405AB"/>
    <w:rsid w:val="0054060D"/>
    <w:rsid w:val="0054073C"/>
    <w:rsid w:val="00540AF3"/>
    <w:rsid w:val="00540C33"/>
    <w:rsid w:val="00540EC9"/>
    <w:rsid w:val="00540EFA"/>
    <w:rsid w:val="00540FE4"/>
    <w:rsid w:val="0054103F"/>
    <w:rsid w:val="00541398"/>
    <w:rsid w:val="005413F5"/>
    <w:rsid w:val="005416C2"/>
    <w:rsid w:val="00541F47"/>
    <w:rsid w:val="00542212"/>
    <w:rsid w:val="00542269"/>
    <w:rsid w:val="00542382"/>
    <w:rsid w:val="00542392"/>
    <w:rsid w:val="00542638"/>
    <w:rsid w:val="00542971"/>
    <w:rsid w:val="00542AC9"/>
    <w:rsid w:val="00542D3E"/>
    <w:rsid w:val="00542FCA"/>
    <w:rsid w:val="00543139"/>
    <w:rsid w:val="0054357B"/>
    <w:rsid w:val="00543735"/>
    <w:rsid w:val="005439F6"/>
    <w:rsid w:val="00544241"/>
    <w:rsid w:val="005443B4"/>
    <w:rsid w:val="005446BF"/>
    <w:rsid w:val="00544972"/>
    <w:rsid w:val="005449CF"/>
    <w:rsid w:val="00544AC3"/>
    <w:rsid w:val="00544D9A"/>
    <w:rsid w:val="00545211"/>
    <w:rsid w:val="0054541E"/>
    <w:rsid w:val="0054566C"/>
    <w:rsid w:val="00545751"/>
    <w:rsid w:val="00545B37"/>
    <w:rsid w:val="00545CE4"/>
    <w:rsid w:val="00545D2D"/>
    <w:rsid w:val="00545D9F"/>
    <w:rsid w:val="00545E9E"/>
    <w:rsid w:val="00546027"/>
    <w:rsid w:val="0054636B"/>
    <w:rsid w:val="00546542"/>
    <w:rsid w:val="005465C0"/>
    <w:rsid w:val="005466C6"/>
    <w:rsid w:val="00546724"/>
    <w:rsid w:val="00546B56"/>
    <w:rsid w:val="00546CBE"/>
    <w:rsid w:val="0054705F"/>
    <w:rsid w:val="00547376"/>
    <w:rsid w:val="005473C3"/>
    <w:rsid w:val="00547B59"/>
    <w:rsid w:val="00547F2C"/>
    <w:rsid w:val="00547FE4"/>
    <w:rsid w:val="0055006A"/>
    <w:rsid w:val="005500F7"/>
    <w:rsid w:val="005501BB"/>
    <w:rsid w:val="0055038D"/>
    <w:rsid w:val="005505F0"/>
    <w:rsid w:val="00551C01"/>
    <w:rsid w:val="00551CB6"/>
    <w:rsid w:val="00551F27"/>
    <w:rsid w:val="0055203B"/>
    <w:rsid w:val="00552090"/>
    <w:rsid w:val="00552142"/>
    <w:rsid w:val="005522BE"/>
    <w:rsid w:val="00552713"/>
    <w:rsid w:val="00552A4C"/>
    <w:rsid w:val="00552DC1"/>
    <w:rsid w:val="00552F3A"/>
    <w:rsid w:val="00552F46"/>
    <w:rsid w:val="00553112"/>
    <w:rsid w:val="005534BF"/>
    <w:rsid w:val="0055372B"/>
    <w:rsid w:val="00553948"/>
    <w:rsid w:val="00553A28"/>
    <w:rsid w:val="00554396"/>
    <w:rsid w:val="0055447A"/>
    <w:rsid w:val="00554D91"/>
    <w:rsid w:val="0055500B"/>
    <w:rsid w:val="0055504E"/>
    <w:rsid w:val="00555382"/>
    <w:rsid w:val="005557CF"/>
    <w:rsid w:val="00555964"/>
    <w:rsid w:val="00555C24"/>
    <w:rsid w:val="00555E85"/>
    <w:rsid w:val="00555F57"/>
    <w:rsid w:val="005562CB"/>
    <w:rsid w:val="005565EF"/>
    <w:rsid w:val="00556A2B"/>
    <w:rsid w:val="00556F8F"/>
    <w:rsid w:val="005578E6"/>
    <w:rsid w:val="0055795E"/>
    <w:rsid w:val="00557975"/>
    <w:rsid w:val="00557CC3"/>
    <w:rsid w:val="00560083"/>
    <w:rsid w:val="005602DB"/>
    <w:rsid w:val="005605D3"/>
    <w:rsid w:val="005606C7"/>
    <w:rsid w:val="005608F4"/>
    <w:rsid w:val="00560D8D"/>
    <w:rsid w:val="00560EA1"/>
    <w:rsid w:val="00560FE1"/>
    <w:rsid w:val="00561352"/>
    <w:rsid w:val="0056137B"/>
    <w:rsid w:val="0056138B"/>
    <w:rsid w:val="00561DF8"/>
    <w:rsid w:val="005623DA"/>
    <w:rsid w:val="00562909"/>
    <w:rsid w:val="00562F3C"/>
    <w:rsid w:val="005633E1"/>
    <w:rsid w:val="00563474"/>
    <w:rsid w:val="005637AB"/>
    <w:rsid w:val="00563AF9"/>
    <w:rsid w:val="005641D3"/>
    <w:rsid w:val="005643E4"/>
    <w:rsid w:val="00564789"/>
    <w:rsid w:val="00564EF3"/>
    <w:rsid w:val="00565016"/>
    <w:rsid w:val="005651D8"/>
    <w:rsid w:val="00565233"/>
    <w:rsid w:val="00565545"/>
    <w:rsid w:val="00565780"/>
    <w:rsid w:val="00565BC9"/>
    <w:rsid w:val="00565CCE"/>
    <w:rsid w:val="005662D1"/>
    <w:rsid w:val="0056675D"/>
    <w:rsid w:val="00566E1D"/>
    <w:rsid w:val="005672B2"/>
    <w:rsid w:val="005674FA"/>
    <w:rsid w:val="0056799A"/>
    <w:rsid w:val="005679E8"/>
    <w:rsid w:val="00567A9A"/>
    <w:rsid w:val="00567B68"/>
    <w:rsid w:val="00567DD9"/>
    <w:rsid w:val="00567FAF"/>
    <w:rsid w:val="00570373"/>
    <w:rsid w:val="00570564"/>
    <w:rsid w:val="00570574"/>
    <w:rsid w:val="00570920"/>
    <w:rsid w:val="00570AF9"/>
    <w:rsid w:val="00570BCA"/>
    <w:rsid w:val="00570D09"/>
    <w:rsid w:val="00570E6C"/>
    <w:rsid w:val="00570F29"/>
    <w:rsid w:val="00571148"/>
    <w:rsid w:val="005715B4"/>
    <w:rsid w:val="005715EB"/>
    <w:rsid w:val="0057196D"/>
    <w:rsid w:val="00571AE9"/>
    <w:rsid w:val="00571BD4"/>
    <w:rsid w:val="00571C08"/>
    <w:rsid w:val="00571CC4"/>
    <w:rsid w:val="00571E2B"/>
    <w:rsid w:val="00572162"/>
    <w:rsid w:val="00572200"/>
    <w:rsid w:val="0057224B"/>
    <w:rsid w:val="0057256F"/>
    <w:rsid w:val="00572AEA"/>
    <w:rsid w:val="00572B47"/>
    <w:rsid w:val="00572D42"/>
    <w:rsid w:val="00572D58"/>
    <w:rsid w:val="00572E67"/>
    <w:rsid w:val="005730A1"/>
    <w:rsid w:val="00573298"/>
    <w:rsid w:val="0057350C"/>
    <w:rsid w:val="00573942"/>
    <w:rsid w:val="0057396B"/>
    <w:rsid w:val="00573A77"/>
    <w:rsid w:val="00573AF0"/>
    <w:rsid w:val="00573FA7"/>
    <w:rsid w:val="0057460A"/>
    <w:rsid w:val="00574887"/>
    <w:rsid w:val="00574B01"/>
    <w:rsid w:val="00574D76"/>
    <w:rsid w:val="00575062"/>
    <w:rsid w:val="0057554C"/>
    <w:rsid w:val="005756DE"/>
    <w:rsid w:val="00575739"/>
    <w:rsid w:val="005760C1"/>
    <w:rsid w:val="00576AB2"/>
    <w:rsid w:val="0057706E"/>
    <w:rsid w:val="0057716B"/>
    <w:rsid w:val="00577224"/>
    <w:rsid w:val="00577342"/>
    <w:rsid w:val="00577383"/>
    <w:rsid w:val="005775BD"/>
    <w:rsid w:val="005778E9"/>
    <w:rsid w:val="00577B05"/>
    <w:rsid w:val="005800AA"/>
    <w:rsid w:val="0058055E"/>
    <w:rsid w:val="0058056C"/>
    <w:rsid w:val="0058057A"/>
    <w:rsid w:val="00580747"/>
    <w:rsid w:val="00580ADD"/>
    <w:rsid w:val="00580BEE"/>
    <w:rsid w:val="00580BF4"/>
    <w:rsid w:val="00580D5E"/>
    <w:rsid w:val="00580E5A"/>
    <w:rsid w:val="00580EFA"/>
    <w:rsid w:val="00581273"/>
    <w:rsid w:val="005813FF"/>
    <w:rsid w:val="005814EE"/>
    <w:rsid w:val="0058165F"/>
    <w:rsid w:val="005817AD"/>
    <w:rsid w:val="00581A14"/>
    <w:rsid w:val="00581C0C"/>
    <w:rsid w:val="00581EEA"/>
    <w:rsid w:val="00581F98"/>
    <w:rsid w:val="00582134"/>
    <w:rsid w:val="00582254"/>
    <w:rsid w:val="005825A9"/>
    <w:rsid w:val="005829F9"/>
    <w:rsid w:val="00583314"/>
    <w:rsid w:val="00583A6E"/>
    <w:rsid w:val="00583C2B"/>
    <w:rsid w:val="00583F0F"/>
    <w:rsid w:val="00583FC5"/>
    <w:rsid w:val="00583FDE"/>
    <w:rsid w:val="005841BE"/>
    <w:rsid w:val="0058425E"/>
    <w:rsid w:val="00584C3A"/>
    <w:rsid w:val="0058502E"/>
    <w:rsid w:val="00585809"/>
    <w:rsid w:val="00585972"/>
    <w:rsid w:val="005859C2"/>
    <w:rsid w:val="005859CB"/>
    <w:rsid w:val="00585AF7"/>
    <w:rsid w:val="0058613D"/>
    <w:rsid w:val="00586159"/>
    <w:rsid w:val="005861E3"/>
    <w:rsid w:val="00586D9F"/>
    <w:rsid w:val="005870DF"/>
    <w:rsid w:val="005873E1"/>
    <w:rsid w:val="00587485"/>
    <w:rsid w:val="005874CB"/>
    <w:rsid w:val="005874D8"/>
    <w:rsid w:val="005876A0"/>
    <w:rsid w:val="005876C7"/>
    <w:rsid w:val="00587791"/>
    <w:rsid w:val="00587D54"/>
    <w:rsid w:val="00590355"/>
    <w:rsid w:val="00590755"/>
    <w:rsid w:val="00590827"/>
    <w:rsid w:val="00590AC0"/>
    <w:rsid w:val="005915BA"/>
    <w:rsid w:val="005916D7"/>
    <w:rsid w:val="005917D0"/>
    <w:rsid w:val="00591C56"/>
    <w:rsid w:val="005924AB"/>
    <w:rsid w:val="0059269F"/>
    <w:rsid w:val="005927F6"/>
    <w:rsid w:val="00592941"/>
    <w:rsid w:val="00592FF4"/>
    <w:rsid w:val="00593086"/>
    <w:rsid w:val="0059344A"/>
    <w:rsid w:val="0059358E"/>
    <w:rsid w:val="00593755"/>
    <w:rsid w:val="005939FD"/>
    <w:rsid w:val="00593C9E"/>
    <w:rsid w:val="0059415A"/>
    <w:rsid w:val="00594426"/>
    <w:rsid w:val="0059450B"/>
    <w:rsid w:val="00594688"/>
    <w:rsid w:val="00594AB1"/>
    <w:rsid w:val="00594AFA"/>
    <w:rsid w:val="00594BEA"/>
    <w:rsid w:val="00594C79"/>
    <w:rsid w:val="0059547E"/>
    <w:rsid w:val="0059559A"/>
    <w:rsid w:val="005955D4"/>
    <w:rsid w:val="00595784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D5D"/>
    <w:rsid w:val="005A1832"/>
    <w:rsid w:val="005A1870"/>
    <w:rsid w:val="005A1A4B"/>
    <w:rsid w:val="005A1B87"/>
    <w:rsid w:val="005A1EAA"/>
    <w:rsid w:val="005A1EB4"/>
    <w:rsid w:val="005A22B8"/>
    <w:rsid w:val="005A2823"/>
    <w:rsid w:val="005A3062"/>
    <w:rsid w:val="005A3955"/>
    <w:rsid w:val="005A3B58"/>
    <w:rsid w:val="005A3FEB"/>
    <w:rsid w:val="005A4281"/>
    <w:rsid w:val="005A4573"/>
    <w:rsid w:val="005A4AE3"/>
    <w:rsid w:val="005A4B93"/>
    <w:rsid w:val="005A4B99"/>
    <w:rsid w:val="005A4F57"/>
    <w:rsid w:val="005A4F75"/>
    <w:rsid w:val="005A4FAA"/>
    <w:rsid w:val="005A51EC"/>
    <w:rsid w:val="005A52A1"/>
    <w:rsid w:val="005A54AF"/>
    <w:rsid w:val="005A56EF"/>
    <w:rsid w:val="005A5B2C"/>
    <w:rsid w:val="005A6321"/>
    <w:rsid w:val="005A6945"/>
    <w:rsid w:val="005A6A83"/>
    <w:rsid w:val="005A6BB7"/>
    <w:rsid w:val="005A70FE"/>
    <w:rsid w:val="005A726B"/>
    <w:rsid w:val="005A73D7"/>
    <w:rsid w:val="005A7715"/>
    <w:rsid w:val="005A78C6"/>
    <w:rsid w:val="005A78ED"/>
    <w:rsid w:val="005A7991"/>
    <w:rsid w:val="005A7D3F"/>
    <w:rsid w:val="005A7DF6"/>
    <w:rsid w:val="005A7E1C"/>
    <w:rsid w:val="005B0288"/>
    <w:rsid w:val="005B03A2"/>
    <w:rsid w:val="005B0542"/>
    <w:rsid w:val="005B0793"/>
    <w:rsid w:val="005B0E7C"/>
    <w:rsid w:val="005B14A6"/>
    <w:rsid w:val="005B14C5"/>
    <w:rsid w:val="005B16E6"/>
    <w:rsid w:val="005B1C83"/>
    <w:rsid w:val="005B1CCB"/>
    <w:rsid w:val="005B1CE9"/>
    <w:rsid w:val="005B1FD9"/>
    <w:rsid w:val="005B2E5F"/>
    <w:rsid w:val="005B2FE2"/>
    <w:rsid w:val="005B3294"/>
    <w:rsid w:val="005B32DC"/>
    <w:rsid w:val="005B3362"/>
    <w:rsid w:val="005B33F5"/>
    <w:rsid w:val="005B35C7"/>
    <w:rsid w:val="005B387A"/>
    <w:rsid w:val="005B3CDB"/>
    <w:rsid w:val="005B3F94"/>
    <w:rsid w:val="005B40CD"/>
    <w:rsid w:val="005B414F"/>
    <w:rsid w:val="005B42BA"/>
    <w:rsid w:val="005B4311"/>
    <w:rsid w:val="005B43E0"/>
    <w:rsid w:val="005B45D5"/>
    <w:rsid w:val="005B4BBB"/>
    <w:rsid w:val="005B4C62"/>
    <w:rsid w:val="005B5008"/>
    <w:rsid w:val="005B512B"/>
    <w:rsid w:val="005B5338"/>
    <w:rsid w:val="005B5408"/>
    <w:rsid w:val="005B55E0"/>
    <w:rsid w:val="005B5757"/>
    <w:rsid w:val="005B57DC"/>
    <w:rsid w:val="005B5B36"/>
    <w:rsid w:val="005B5ED9"/>
    <w:rsid w:val="005B69A0"/>
    <w:rsid w:val="005B6C5A"/>
    <w:rsid w:val="005B72B8"/>
    <w:rsid w:val="005B733A"/>
    <w:rsid w:val="005B7984"/>
    <w:rsid w:val="005B7AA5"/>
    <w:rsid w:val="005B7BE6"/>
    <w:rsid w:val="005C0598"/>
    <w:rsid w:val="005C07C5"/>
    <w:rsid w:val="005C0900"/>
    <w:rsid w:val="005C0D8A"/>
    <w:rsid w:val="005C0E23"/>
    <w:rsid w:val="005C10E8"/>
    <w:rsid w:val="005C13CE"/>
    <w:rsid w:val="005C15A6"/>
    <w:rsid w:val="005C1603"/>
    <w:rsid w:val="005C1643"/>
    <w:rsid w:val="005C1668"/>
    <w:rsid w:val="005C1CC7"/>
    <w:rsid w:val="005C1E0A"/>
    <w:rsid w:val="005C1F7C"/>
    <w:rsid w:val="005C246D"/>
    <w:rsid w:val="005C251C"/>
    <w:rsid w:val="005C2546"/>
    <w:rsid w:val="005C2564"/>
    <w:rsid w:val="005C2832"/>
    <w:rsid w:val="005C298B"/>
    <w:rsid w:val="005C2FDE"/>
    <w:rsid w:val="005C3357"/>
    <w:rsid w:val="005C34F8"/>
    <w:rsid w:val="005C3675"/>
    <w:rsid w:val="005C3946"/>
    <w:rsid w:val="005C39D9"/>
    <w:rsid w:val="005C39E7"/>
    <w:rsid w:val="005C3E83"/>
    <w:rsid w:val="005C4254"/>
    <w:rsid w:val="005C4401"/>
    <w:rsid w:val="005C4579"/>
    <w:rsid w:val="005C4A44"/>
    <w:rsid w:val="005C4A6D"/>
    <w:rsid w:val="005C4A95"/>
    <w:rsid w:val="005C4AA8"/>
    <w:rsid w:val="005C4B0B"/>
    <w:rsid w:val="005C4ED6"/>
    <w:rsid w:val="005C5212"/>
    <w:rsid w:val="005C5CE6"/>
    <w:rsid w:val="005C6E2C"/>
    <w:rsid w:val="005C7187"/>
    <w:rsid w:val="005C7467"/>
    <w:rsid w:val="005C7651"/>
    <w:rsid w:val="005C7D09"/>
    <w:rsid w:val="005D093A"/>
    <w:rsid w:val="005D0AB7"/>
    <w:rsid w:val="005D0B37"/>
    <w:rsid w:val="005D1158"/>
    <w:rsid w:val="005D11AD"/>
    <w:rsid w:val="005D1235"/>
    <w:rsid w:val="005D17C7"/>
    <w:rsid w:val="005D1962"/>
    <w:rsid w:val="005D1D11"/>
    <w:rsid w:val="005D1F0A"/>
    <w:rsid w:val="005D2181"/>
    <w:rsid w:val="005D2345"/>
    <w:rsid w:val="005D2A45"/>
    <w:rsid w:val="005D314B"/>
    <w:rsid w:val="005D32A8"/>
    <w:rsid w:val="005D3C35"/>
    <w:rsid w:val="005D440C"/>
    <w:rsid w:val="005D4498"/>
    <w:rsid w:val="005D4930"/>
    <w:rsid w:val="005D4C5F"/>
    <w:rsid w:val="005D4D62"/>
    <w:rsid w:val="005D507F"/>
    <w:rsid w:val="005D5356"/>
    <w:rsid w:val="005D5DF4"/>
    <w:rsid w:val="005D6ECD"/>
    <w:rsid w:val="005D7492"/>
    <w:rsid w:val="005D751A"/>
    <w:rsid w:val="005D78FB"/>
    <w:rsid w:val="005D792A"/>
    <w:rsid w:val="005D7C09"/>
    <w:rsid w:val="005D7C35"/>
    <w:rsid w:val="005D7DD2"/>
    <w:rsid w:val="005D7F3A"/>
    <w:rsid w:val="005D7F6E"/>
    <w:rsid w:val="005E04B3"/>
    <w:rsid w:val="005E04C9"/>
    <w:rsid w:val="005E0718"/>
    <w:rsid w:val="005E0EBE"/>
    <w:rsid w:val="005E14B4"/>
    <w:rsid w:val="005E18A1"/>
    <w:rsid w:val="005E1997"/>
    <w:rsid w:val="005E1C16"/>
    <w:rsid w:val="005E203E"/>
    <w:rsid w:val="005E21EC"/>
    <w:rsid w:val="005E26BF"/>
    <w:rsid w:val="005E2949"/>
    <w:rsid w:val="005E2FFC"/>
    <w:rsid w:val="005E30EB"/>
    <w:rsid w:val="005E3626"/>
    <w:rsid w:val="005E3C3A"/>
    <w:rsid w:val="005E3CBC"/>
    <w:rsid w:val="005E3F0F"/>
    <w:rsid w:val="005E4206"/>
    <w:rsid w:val="005E44CE"/>
    <w:rsid w:val="005E45C9"/>
    <w:rsid w:val="005E47BF"/>
    <w:rsid w:val="005E48B4"/>
    <w:rsid w:val="005E512C"/>
    <w:rsid w:val="005E529F"/>
    <w:rsid w:val="005E52BC"/>
    <w:rsid w:val="005E53A0"/>
    <w:rsid w:val="005E5535"/>
    <w:rsid w:val="005E5568"/>
    <w:rsid w:val="005E5DF9"/>
    <w:rsid w:val="005E6136"/>
    <w:rsid w:val="005E614A"/>
    <w:rsid w:val="005E648E"/>
    <w:rsid w:val="005E6B17"/>
    <w:rsid w:val="005E6C03"/>
    <w:rsid w:val="005E7274"/>
    <w:rsid w:val="005F0280"/>
    <w:rsid w:val="005F0366"/>
    <w:rsid w:val="005F067B"/>
    <w:rsid w:val="005F08C5"/>
    <w:rsid w:val="005F0BA8"/>
    <w:rsid w:val="005F0EA6"/>
    <w:rsid w:val="005F10B1"/>
    <w:rsid w:val="005F1A85"/>
    <w:rsid w:val="005F1B50"/>
    <w:rsid w:val="005F250F"/>
    <w:rsid w:val="005F259E"/>
    <w:rsid w:val="005F26A0"/>
    <w:rsid w:val="005F2B4E"/>
    <w:rsid w:val="005F2EC3"/>
    <w:rsid w:val="005F33E4"/>
    <w:rsid w:val="005F3540"/>
    <w:rsid w:val="005F35CF"/>
    <w:rsid w:val="005F3C9E"/>
    <w:rsid w:val="005F3D4A"/>
    <w:rsid w:val="005F4592"/>
    <w:rsid w:val="005F46E7"/>
    <w:rsid w:val="005F4788"/>
    <w:rsid w:val="005F4B90"/>
    <w:rsid w:val="005F4E0F"/>
    <w:rsid w:val="005F51DD"/>
    <w:rsid w:val="005F5338"/>
    <w:rsid w:val="005F596E"/>
    <w:rsid w:val="005F5C3D"/>
    <w:rsid w:val="005F61C2"/>
    <w:rsid w:val="005F61D6"/>
    <w:rsid w:val="005F648F"/>
    <w:rsid w:val="005F65C4"/>
    <w:rsid w:val="005F6A39"/>
    <w:rsid w:val="005F6A8F"/>
    <w:rsid w:val="005F6AC7"/>
    <w:rsid w:val="005F6D12"/>
    <w:rsid w:val="005F6F75"/>
    <w:rsid w:val="005F79A4"/>
    <w:rsid w:val="005F7B18"/>
    <w:rsid w:val="005F7D39"/>
    <w:rsid w:val="005F7F38"/>
    <w:rsid w:val="006000E0"/>
    <w:rsid w:val="00600208"/>
    <w:rsid w:val="0060035A"/>
    <w:rsid w:val="0060045C"/>
    <w:rsid w:val="0060072D"/>
    <w:rsid w:val="00600B53"/>
    <w:rsid w:val="00600D8F"/>
    <w:rsid w:val="0060117D"/>
    <w:rsid w:val="006012C0"/>
    <w:rsid w:val="00601356"/>
    <w:rsid w:val="006013A0"/>
    <w:rsid w:val="006013F7"/>
    <w:rsid w:val="00601DEC"/>
    <w:rsid w:val="00602016"/>
    <w:rsid w:val="00602057"/>
    <w:rsid w:val="006021B7"/>
    <w:rsid w:val="006021C5"/>
    <w:rsid w:val="0060223A"/>
    <w:rsid w:val="00602336"/>
    <w:rsid w:val="0060242F"/>
    <w:rsid w:val="00602B83"/>
    <w:rsid w:val="00602BC3"/>
    <w:rsid w:val="00602F6B"/>
    <w:rsid w:val="00603046"/>
    <w:rsid w:val="0060328F"/>
    <w:rsid w:val="00603A65"/>
    <w:rsid w:val="00603AD2"/>
    <w:rsid w:val="006041CB"/>
    <w:rsid w:val="00604260"/>
    <w:rsid w:val="006044B2"/>
    <w:rsid w:val="006046A6"/>
    <w:rsid w:val="00604E88"/>
    <w:rsid w:val="006050FF"/>
    <w:rsid w:val="006054A2"/>
    <w:rsid w:val="0060578C"/>
    <w:rsid w:val="0060602E"/>
    <w:rsid w:val="006064F3"/>
    <w:rsid w:val="0060660D"/>
    <w:rsid w:val="0060670E"/>
    <w:rsid w:val="00606874"/>
    <w:rsid w:val="00607067"/>
    <w:rsid w:val="00607268"/>
    <w:rsid w:val="0060726F"/>
    <w:rsid w:val="00607275"/>
    <w:rsid w:val="00607D96"/>
    <w:rsid w:val="00607E31"/>
    <w:rsid w:val="00607F1C"/>
    <w:rsid w:val="00610846"/>
    <w:rsid w:val="006109C5"/>
    <w:rsid w:val="00610B1A"/>
    <w:rsid w:val="00610C30"/>
    <w:rsid w:val="00610FD7"/>
    <w:rsid w:val="0061117C"/>
    <w:rsid w:val="006113AF"/>
    <w:rsid w:val="00611644"/>
    <w:rsid w:val="00611A17"/>
    <w:rsid w:val="00611B05"/>
    <w:rsid w:val="00611FF0"/>
    <w:rsid w:val="00612022"/>
    <w:rsid w:val="006124AD"/>
    <w:rsid w:val="00612902"/>
    <w:rsid w:val="00613976"/>
    <w:rsid w:val="00613AA8"/>
    <w:rsid w:val="00613DA8"/>
    <w:rsid w:val="00614074"/>
    <w:rsid w:val="00614554"/>
    <w:rsid w:val="00614A27"/>
    <w:rsid w:val="00614C79"/>
    <w:rsid w:val="00614C7F"/>
    <w:rsid w:val="00614CB3"/>
    <w:rsid w:val="00615395"/>
    <w:rsid w:val="00615621"/>
    <w:rsid w:val="00615797"/>
    <w:rsid w:val="006159BF"/>
    <w:rsid w:val="00616834"/>
    <w:rsid w:val="00616AF2"/>
    <w:rsid w:val="00616B0B"/>
    <w:rsid w:val="00616B22"/>
    <w:rsid w:val="00616CD8"/>
    <w:rsid w:val="00617649"/>
    <w:rsid w:val="00617892"/>
    <w:rsid w:val="006200DF"/>
    <w:rsid w:val="00620885"/>
    <w:rsid w:val="006209B1"/>
    <w:rsid w:val="00620D44"/>
    <w:rsid w:val="006211E7"/>
    <w:rsid w:val="00621230"/>
    <w:rsid w:val="0062163C"/>
    <w:rsid w:val="0062170F"/>
    <w:rsid w:val="00621EA8"/>
    <w:rsid w:val="0062200D"/>
    <w:rsid w:val="0062204C"/>
    <w:rsid w:val="0062216C"/>
    <w:rsid w:val="00622322"/>
    <w:rsid w:val="00622417"/>
    <w:rsid w:val="0062280F"/>
    <w:rsid w:val="006228F0"/>
    <w:rsid w:val="00622F02"/>
    <w:rsid w:val="0062347D"/>
    <w:rsid w:val="00623525"/>
    <w:rsid w:val="00623564"/>
    <w:rsid w:val="00623755"/>
    <w:rsid w:val="0062387A"/>
    <w:rsid w:val="00623BE2"/>
    <w:rsid w:val="00623BF0"/>
    <w:rsid w:val="00623D94"/>
    <w:rsid w:val="00624602"/>
    <w:rsid w:val="0062464A"/>
    <w:rsid w:val="006246BB"/>
    <w:rsid w:val="0062470E"/>
    <w:rsid w:val="00624969"/>
    <w:rsid w:val="00624E5F"/>
    <w:rsid w:val="0062504A"/>
    <w:rsid w:val="006251D1"/>
    <w:rsid w:val="0062551B"/>
    <w:rsid w:val="0062565F"/>
    <w:rsid w:val="00625875"/>
    <w:rsid w:val="00625C20"/>
    <w:rsid w:val="00625CE6"/>
    <w:rsid w:val="00625E64"/>
    <w:rsid w:val="00626339"/>
    <w:rsid w:val="0062649E"/>
    <w:rsid w:val="006269FB"/>
    <w:rsid w:val="0062729A"/>
    <w:rsid w:val="006274A9"/>
    <w:rsid w:val="006275A8"/>
    <w:rsid w:val="00627885"/>
    <w:rsid w:val="006279A2"/>
    <w:rsid w:val="00627A94"/>
    <w:rsid w:val="00627B38"/>
    <w:rsid w:val="006303AE"/>
    <w:rsid w:val="0063052E"/>
    <w:rsid w:val="006305D4"/>
    <w:rsid w:val="006307F2"/>
    <w:rsid w:val="00630FF4"/>
    <w:rsid w:val="006310DA"/>
    <w:rsid w:val="00631302"/>
    <w:rsid w:val="0063134B"/>
    <w:rsid w:val="00631E5E"/>
    <w:rsid w:val="00632271"/>
    <w:rsid w:val="006324F2"/>
    <w:rsid w:val="006328F7"/>
    <w:rsid w:val="00632A21"/>
    <w:rsid w:val="00632D4A"/>
    <w:rsid w:val="00632DED"/>
    <w:rsid w:val="00632F40"/>
    <w:rsid w:val="00632F85"/>
    <w:rsid w:val="006336A5"/>
    <w:rsid w:val="006336CC"/>
    <w:rsid w:val="00633974"/>
    <w:rsid w:val="006339A1"/>
    <w:rsid w:val="00633F19"/>
    <w:rsid w:val="00634786"/>
    <w:rsid w:val="006349F6"/>
    <w:rsid w:val="00634A43"/>
    <w:rsid w:val="00634A9F"/>
    <w:rsid w:val="006353E0"/>
    <w:rsid w:val="00636C4C"/>
    <w:rsid w:val="006378A6"/>
    <w:rsid w:val="00637995"/>
    <w:rsid w:val="00637CC4"/>
    <w:rsid w:val="00640004"/>
    <w:rsid w:val="0064007A"/>
    <w:rsid w:val="006403EC"/>
    <w:rsid w:val="006404CD"/>
    <w:rsid w:val="006404F6"/>
    <w:rsid w:val="00640D79"/>
    <w:rsid w:val="00640E2D"/>
    <w:rsid w:val="0064139C"/>
    <w:rsid w:val="00641492"/>
    <w:rsid w:val="0064150B"/>
    <w:rsid w:val="00641F30"/>
    <w:rsid w:val="006421DD"/>
    <w:rsid w:val="006422A6"/>
    <w:rsid w:val="00642665"/>
    <w:rsid w:val="00642765"/>
    <w:rsid w:val="00642E31"/>
    <w:rsid w:val="006431D6"/>
    <w:rsid w:val="00643A0E"/>
    <w:rsid w:val="00643A45"/>
    <w:rsid w:val="00643B90"/>
    <w:rsid w:val="00643CBA"/>
    <w:rsid w:val="00643D1F"/>
    <w:rsid w:val="00643D32"/>
    <w:rsid w:val="00643D5C"/>
    <w:rsid w:val="00643F66"/>
    <w:rsid w:val="00643F78"/>
    <w:rsid w:val="00644793"/>
    <w:rsid w:val="00644819"/>
    <w:rsid w:val="00644A9B"/>
    <w:rsid w:val="00644BBB"/>
    <w:rsid w:val="00644C6C"/>
    <w:rsid w:val="00644CC8"/>
    <w:rsid w:val="00644F11"/>
    <w:rsid w:val="006450DB"/>
    <w:rsid w:val="006450EE"/>
    <w:rsid w:val="0064520C"/>
    <w:rsid w:val="00645325"/>
    <w:rsid w:val="006456DF"/>
    <w:rsid w:val="00645A54"/>
    <w:rsid w:val="00645B46"/>
    <w:rsid w:val="00645B52"/>
    <w:rsid w:val="00645E38"/>
    <w:rsid w:val="006468E7"/>
    <w:rsid w:val="00646CC6"/>
    <w:rsid w:val="00647041"/>
    <w:rsid w:val="006472D1"/>
    <w:rsid w:val="006474A7"/>
    <w:rsid w:val="0064751D"/>
    <w:rsid w:val="00647E57"/>
    <w:rsid w:val="0065012B"/>
    <w:rsid w:val="0065059A"/>
    <w:rsid w:val="00650807"/>
    <w:rsid w:val="00650ADE"/>
    <w:rsid w:val="00650B73"/>
    <w:rsid w:val="00650E72"/>
    <w:rsid w:val="006510FD"/>
    <w:rsid w:val="00651290"/>
    <w:rsid w:val="00651303"/>
    <w:rsid w:val="00651313"/>
    <w:rsid w:val="00651320"/>
    <w:rsid w:val="00651453"/>
    <w:rsid w:val="00651568"/>
    <w:rsid w:val="006520C7"/>
    <w:rsid w:val="006523DA"/>
    <w:rsid w:val="00652557"/>
    <w:rsid w:val="0065270A"/>
    <w:rsid w:val="00652F35"/>
    <w:rsid w:val="00653226"/>
    <w:rsid w:val="00653AAD"/>
    <w:rsid w:val="00653C06"/>
    <w:rsid w:val="00653E53"/>
    <w:rsid w:val="006544A6"/>
    <w:rsid w:val="0065488F"/>
    <w:rsid w:val="00654B17"/>
    <w:rsid w:val="00654F2F"/>
    <w:rsid w:val="00655058"/>
    <w:rsid w:val="0065511B"/>
    <w:rsid w:val="00655248"/>
    <w:rsid w:val="006555AF"/>
    <w:rsid w:val="00655A59"/>
    <w:rsid w:val="00655F4E"/>
    <w:rsid w:val="00655FB7"/>
    <w:rsid w:val="006565A5"/>
    <w:rsid w:val="00656821"/>
    <w:rsid w:val="0065691D"/>
    <w:rsid w:val="00656B1C"/>
    <w:rsid w:val="00656B4C"/>
    <w:rsid w:val="00657082"/>
    <w:rsid w:val="006571AA"/>
    <w:rsid w:val="006573DF"/>
    <w:rsid w:val="006574C3"/>
    <w:rsid w:val="00657DFF"/>
    <w:rsid w:val="00660542"/>
    <w:rsid w:val="006608AD"/>
    <w:rsid w:val="0066118F"/>
    <w:rsid w:val="00661935"/>
    <w:rsid w:val="00661C88"/>
    <w:rsid w:val="00661DE9"/>
    <w:rsid w:val="00661EE3"/>
    <w:rsid w:val="00661F14"/>
    <w:rsid w:val="00662259"/>
    <w:rsid w:val="006622D7"/>
    <w:rsid w:val="006624E1"/>
    <w:rsid w:val="00662A32"/>
    <w:rsid w:val="00662D24"/>
    <w:rsid w:val="00663EC7"/>
    <w:rsid w:val="006640BE"/>
    <w:rsid w:val="00664911"/>
    <w:rsid w:val="00664A30"/>
    <w:rsid w:val="00664D68"/>
    <w:rsid w:val="006655F6"/>
    <w:rsid w:val="00665B0C"/>
    <w:rsid w:val="00665C5A"/>
    <w:rsid w:val="0066602D"/>
    <w:rsid w:val="006660A5"/>
    <w:rsid w:val="006661E4"/>
    <w:rsid w:val="006662E5"/>
    <w:rsid w:val="006663B8"/>
    <w:rsid w:val="00666417"/>
    <w:rsid w:val="00666ABA"/>
    <w:rsid w:val="00666C15"/>
    <w:rsid w:val="00666D3E"/>
    <w:rsid w:val="00666DBD"/>
    <w:rsid w:val="006670F9"/>
    <w:rsid w:val="006671CC"/>
    <w:rsid w:val="00667395"/>
    <w:rsid w:val="006674D6"/>
    <w:rsid w:val="00667679"/>
    <w:rsid w:val="0066788C"/>
    <w:rsid w:val="00667C65"/>
    <w:rsid w:val="00667DC9"/>
    <w:rsid w:val="00667FD4"/>
    <w:rsid w:val="0067000D"/>
    <w:rsid w:val="00670178"/>
    <w:rsid w:val="00670359"/>
    <w:rsid w:val="0067061E"/>
    <w:rsid w:val="006706B7"/>
    <w:rsid w:val="0067071E"/>
    <w:rsid w:val="006708E6"/>
    <w:rsid w:val="006708E9"/>
    <w:rsid w:val="00670FBC"/>
    <w:rsid w:val="006714CE"/>
    <w:rsid w:val="00671BD8"/>
    <w:rsid w:val="00671D13"/>
    <w:rsid w:val="0067270A"/>
    <w:rsid w:val="00672A7F"/>
    <w:rsid w:val="00672A91"/>
    <w:rsid w:val="006730FF"/>
    <w:rsid w:val="0067331E"/>
    <w:rsid w:val="006733AD"/>
    <w:rsid w:val="0067342B"/>
    <w:rsid w:val="00673AF6"/>
    <w:rsid w:val="00673C89"/>
    <w:rsid w:val="00673D64"/>
    <w:rsid w:val="00673E62"/>
    <w:rsid w:val="006741FF"/>
    <w:rsid w:val="006746DE"/>
    <w:rsid w:val="00674B20"/>
    <w:rsid w:val="00674D72"/>
    <w:rsid w:val="006753BC"/>
    <w:rsid w:val="00675592"/>
    <w:rsid w:val="00675800"/>
    <w:rsid w:val="00675891"/>
    <w:rsid w:val="006758E7"/>
    <w:rsid w:val="00675A4B"/>
    <w:rsid w:val="00675B0C"/>
    <w:rsid w:val="00675FC0"/>
    <w:rsid w:val="00676383"/>
    <w:rsid w:val="00676E34"/>
    <w:rsid w:val="006770A2"/>
    <w:rsid w:val="0067737D"/>
    <w:rsid w:val="006774FD"/>
    <w:rsid w:val="006779EB"/>
    <w:rsid w:val="00677AB1"/>
    <w:rsid w:val="00677C58"/>
    <w:rsid w:val="00677F47"/>
    <w:rsid w:val="00677FD6"/>
    <w:rsid w:val="00680297"/>
    <w:rsid w:val="006805B2"/>
    <w:rsid w:val="006806C0"/>
    <w:rsid w:val="006807B4"/>
    <w:rsid w:val="00680925"/>
    <w:rsid w:val="0068098E"/>
    <w:rsid w:val="00680E0C"/>
    <w:rsid w:val="00680E72"/>
    <w:rsid w:val="00680F3F"/>
    <w:rsid w:val="0068104B"/>
    <w:rsid w:val="00681B40"/>
    <w:rsid w:val="00681B6A"/>
    <w:rsid w:val="00681F0D"/>
    <w:rsid w:val="006825D7"/>
    <w:rsid w:val="00683302"/>
    <w:rsid w:val="0068373A"/>
    <w:rsid w:val="00683A0A"/>
    <w:rsid w:val="00683D83"/>
    <w:rsid w:val="00683D9E"/>
    <w:rsid w:val="00683DA3"/>
    <w:rsid w:val="00683E5B"/>
    <w:rsid w:val="00683ED6"/>
    <w:rsid w:val="00683F6B"/>
    <w:rsid w:val="0068424F"/>
    <w:rsid w:val="006843EE"/>
    <w:rsid w:val="006845BE"/>
    <w:rsid w:val="006848BB"/>
    <w:rsid w:val="00684CF9"/>
    <w:rsid w:val="00684EAB"/>
    <w:rsid w:val="00684F47"/>
    <w:rsid w:val="006850B0"/>
    <w:rsid w:val="0068541B"/>
    <w:rsid w:val="0068561E"/>
    <w:rsid w:val="006859A4"/>
    <w:rsid w:val="00685F03"/>
    <w:rsid w:val="006861E1"/>
    <w:rsid w:val="0068631F"/>
    <w:rsid w:val="006863D9"/>
    <w:rsid w:val="006863DB"/>
    <w:rsid w:val="0068694B"/>
    <w:rsid w:val="00686B0B"/>
    <w:rsid w:val="0068766D"/>
    <w:rsid w:val="006879CA"/>
    <w:rsid w:val="00687DC6"/>
    <w:rsid w:val="00687DCB"/>
    <w:rsid w:val="00690071"/>
    <w:rsid w:val="006900DA"/>
    <w:rsid w:val="00690409"/>
    <w:rsid w:val="00690613"/>
    <w:rsid w:val="00690673"/>
    <w:rsid w:val="00690845"/>
    <w:rsid w:val="0069091E"/>
    <w:rsid w:val="00690988"/>
    <w:rsid w:val="00690A4E"/>
    <w:rsid w:val="00691354"/>
    <w:rsid w:val="00691B3E"/>
    <w:rsid w:val="00691C9F"/>
    <w:rsid w:val="00692168"/>
    <w:rsid w:val="00692688"/>
    <w:rsid w:val="00692941"/>
    <w:rsid w:val="00692AE8"/>
    <w:rsid w:val="00692B86"/>
    <w:rsid w:val="00692ED6"/>
    <w:rsid w:val="00692F46"/>
    <w:rsid w:val="006930FC"/>
    <w:rsid w:val="00693372"/>
    <w:rsid w:val="0069395C"/>
    <w:rsid w:val="00693C5D"/>
    <w:rsid w:val="00693D6E"/>
    <w:rsid w:val="00693F1D"/>
    <w:rsid w:val="00694307"/>
    <w:rsid w:val="0069475C"/>
    <w:rsid w:val="00694A90"/>
    <w:rsid w:val="00694AF1"/>
    <w:rsid w:val="00694CE6"/>
    <w:rsid w:val="00694F73"/>
    <w:rsid w:val="00695054"/>
    <w:rsid w:val="0069510B"/>
    <w:rsid w:val="0069530E"/>
    <w:rsid w:val="00695349"/>
    <w:rsid w:val="00695488"/>
    <w:rsid w:val="0069597A"/>
    <w:rsid w:val="006959D0"/>
    <w:rsid w:val="00695BD0"/>
    <w:rsid w:val="00695C71"/>
    <w:rsid w:val="00696082"/>
    <w:rsid w:val="006962E0"/>
    <w:rsid w:val="00696576"/>
    <w:rsid w:val="0069697C"/>
    <w:rsid w:val="00696B6A"/>
    <w:rsid w:val="0069714A"/>
    <w:rsid w:val="00697277"/>
    <w:rsid w:val="00697580"/>
    <w:rsid w:val="006975AC"/>
    <w:rsid w:val="00697931"/>
    <w:rsid w:val="006A0081"/>
    <w:rsid w:val="006A0A2E"/>
    <w:rsid w:val="006A0AF6"/>
    <w:rsid w:val="006A0D06"/>
    <w:rsid w:val="006A0DB9"/>
    <w:rsid w:val="006A215A"/>
    <w:rsid w:val="006A2343"/>
    <w:rsid w:val="006A25D4"/>
    <w:rsid w:val="006A2686"/>
    <w:rsid w:val="006A2705"/>
    <w:rsid w:val="006A27C1"/>
    <w:rsid w:val="006A2D7C"/>
    <w:rsid w:val="006A30F6"/>
    <w:rsid w:val="006A334B"/>
    <w:rsid w:val="006A34BC"/>
    <w:rsid w:val="006A34E1"/>
    <w:rsid w:val="006A3618"/>
    <w:rsid w:val="006A369B"/>
    <w:rsid w:val="006A37ED"/>
    <w:rsid w:val="006A3AB5"/>
    <w:rsid w:val="006A3ED8"/>
    <w:rsid w:val="006A3EDE"/>
    <w:rsid w:val="006A46EE"/>
    <w:rsid w:val="006A4806"/>
    <w:rsid w:val="006A4C58"/>
    <w:rsid w:val="006A4EA2"/>
    <w:rsid w:val="006A4FF0"/>
    <w:rsid w:val="006A5E50"/>
    <w:rsid w:val="006A6091"/>
    <w:rsid w:val="006A6217"/>
    <w:rsid w:val="006A64B9"/>
    <w:rsid w:val="006A7510"/>
    <w:rsid w:val="006A7572"/>
    <w:rsid w:val="006A75E8"/>
    <w:rsid w:val="006A77AA"/>
    <w:rsid w:val="006A77F7"/>
    <w:rsid w:val="006A7C35"/>
    <w:rsid w:val="006A7D58"/>
    <w:rsid w:val="006A7D90"/>
    <w:rsid w:val="006A7DCC"/>
    <w:rsid w:val="006A7FD2"/>
    <w:rsid w:val="006B03C8"/>
    <w:rsid w:val="006B0D01"/>
    <w:rsid w:val="006B0D0E"/>
    <w:rsid w:val="006B100D"/>
    <w:rsid w:val="006B134D"/>
    <w:rsid w:val="006B14BB"/>
    <w:rsid w:val="006B15EB"/>
    <w:rsid w:val="006B169D"/>
    <w:rsid w:val="006B1992"/>
    <w:rsid w:val="006B1D1D"/>
    <w:rsid w:val="006B1D3A"/>
    <w:rsid w:val="006B1FDB"/>
    <w:rsid w:val="006B21A0"/>
    <w:rsid w:val="006B21D2"/>
    <w:rsid w:val="006B2392"/>
    <w:rsid w:val="006B27F5"/>
    <w:rsid w:val="006B2883"/>
    <w:rsid w:val="006B2C83"/>
    <w:rsid w:val="006B2D20"/>
    <w:rsid w:val="006B2EB6"/>
    <w:rsid w:val="006B301F"/>
    <w:rsid w:val="006B39CC"/>
    <w:rsid w:val="006B3D46"/>
    <w:rsid w:val="006B3D9D"/>
    <w:rsid w:val="006B409E"/>
    <w:rsid w:val="006B42D5"/>
    <w:rsid w:val="006B4387"/>
    <w:rsid w:val="006B47B1"/>
    <w:rsid w:val="006B49D1"/>
    <w:rsid w:val="006B4A26"/>
    <w:rsid w:val="006B4EAF"/>
    <w:rsid w:val="006B4EBF"/>
    <w:rsid w:val="006B4EDE"/>
    <w:rsid w:val="006B5267"/>
    <w:rsid w:val="006B5A74"/>
    <w:rsid w:val="006B5FF3"/>
    <w:rsid w:val="006B61BF"/>
    <w:rsid w:val="006B64E1"/>
    <w:rsid w:val="006B6686"/>
    <w:rsid w:val="006B6E34"/>
    <w:rsid w:val="006B710C"/>
    <w:rsid w:val="006B783B"/>
    <w:rsid w:val="006C0114"/>
    <w:rsid w:val="006C09AE"/>
    <w:rsid w:val="006C0AB5"/>
    <w:rsid w:val="006C0D73"/>
    <w:rsid w:val="006C0DF2"/>
    <w:rsid w:val="006C0F7C"/>
    <w:rsid w:val="006C0F8D"/>
    <w:rsid w:val="006C0FBF"/>
    <w:rsid w:val="006C0FC6"/>
    <w:rsid w:val="006C1139"/>
    <w:rsid w:val="006C114F"/>
    <w:rsid w:val="006C12C3"/>
    <w:rsid w:val="006C1AB8"/>
    <w:rsid w:val="006C1E89"/>
    <w:rsid w:val="006C1F34"/>
    <w:rsid w:val="006C20C9"/>
    <w:rsid w:val="006C230B"/>
    <w:rsid w:val="006C231B"/>
    <w:rsid w:val="006C28A1"/>
    <w:rsid w:val="006C2962"/>
    <w:rsid w:val="006C2B8C"/>
    <w:rsid w:val="006C2B93"/>
    <w:rsid w:val="006C3230"/>
    <w:rsid w:val="006C3C5D"/>
    <w:rsid w:val="006C434E"/>
    <w:rsid w:val="006C4407"/>
    <w:rsid w:val="006C4B98"/>
    <w:rsid w:val="006C4CD3"/>
    <w:rsid w:val="006C4DF9"/>
    <w:rsid w:val="006C4EB0"/>
    <w:rsid w:val="006C529F"/>
    <w:rsid w:val="006C54B8"/>
    <w:rsid w:val="006C5557"/>
    <w:rsid w:val="006C556F"/>
    <w:rsid w:val="006C55F3"/>
    <w:rsid w:val="006C56EC"/>
    <w:rsid w:val="006C5877"/>
    <w:rsid w:val="006C5928"/>
    <w:rsid w:val="006C59EB"/>
    <w:rsid w:val="006C5C51"/>
    <w:rsid w:val="006C5CE1"/>
    <w:rsid w:val="006C6CE2"/>
    <w:rsid w:val="006C6E6C"/>
    <w:rsid w:val="006C6F4F"/>
    <w:rsid w:val="006C6FE5"/>
    <w:rsid w:val="006C7118"/>
    <w:rsid w:val="006C7252"/>
    <w:rsid w:val="006C7271"/>
    <w:rsid w:val="006C7B03"/>
    <w:rsid w:val="006C7BA7"/>
    <w:rsid w:val="006D0076"/>
    <w:rsid w:val="006D01FC"/>
    <w:rsid w:val="006D061A"/>
    <w:rsid w:val="006D0A01"/>
    <w:rsid w:val="006D0D2C"/>
    <w:rsid w:val="006D0E54"/>
    <w:rsid w:val="006D0F50"/>
    <w:rsid w:val="006D19D7"/>
    <w:rsid w:val="006D249D"/>
    <w:rsid w:val="006D264C"/>
    <w:rsid w:val="006D315B"/>
    <w:rsid w:val="006D318A"/>
    <w:rsid w:val="006D346E"/>
    <w:rsid w:val="006D3BA9"/>
    <w:rsid w:val="006D43AE"/>
    <w:rsid w:val="006D4478"/>
    <w:rsid w:val="006D45B2"/>
    <w:rsid w:val="006D46D8"/>
    <w:rsid w:val="006D4C68"/>
    <w:rsid w:val="006D4E8D"/>
    <w:rsid w:val="006D5363"/>
    <w:rsid w:val="006D556E"/>
    <w:rsid w:val="006D558C"/>
    <w:rsid w:val="006D565A"/>
    <w:rsid w:val="006D58D0"/>
    <w:rsid w:val="006D5E66"/>
    <w:rsid w:val="006D603E"/>
    <w:rsid w:val="006D6977"/>
    <w:rsid w:val="006D6B0E"/>
    <w:rsid w:val="006D6F7F"/>
    <w:rsid w:val="006D6F8C"/>
    <w:rsid w:val="006D7023"/>
    <w:rsid w:val="006D7085"/>
    <w:rsid w:val="006D7145"/>
    <w:rsid w:val="006D7157"/>
    <w:rsid w:val="006D7278"/>
    <w:rsid w:val="006D7398"/>
    <w:rsid w:val="006D77E1"/>
    <w:rsid w:val="006E0315"/>
    <w:rsid w:val="006E03AF"/>
    <w:rsid w:val="006E0767"/>
    <w:rsid w:val="006E076A"/>
    <w:rsid w:val="006E0837"/>
    <w:rsid w:val="006E0E39"/>
    <w:rsid w:val="006E0F46"/>
    <w:rsid w:val="006E1023"/>
    <w:rsid w:val="006E13A9"/>
    <w:rsid w:val="006E17BA"/>
    <w:rsid w:val="006E1827"/>
    <w:rsid w:val="006E18CB"/>
    <w:rsid w:val="006E1F3C"/>
    <w:rsid w:val="006E2398"/>
    <w:rsid w:val="006E2414"/>
    <w:rsid w:val="006E2612"/>
    <w:rsid w:val="006E294D"/>
    <w:rsid w:val="006E2EBC"/>
    <w:rsid w:val="006E3008"/>
    <w:rsid w:val="006E3293"/>
    <w:rsid w:val="006E344F"/>
    <w:rsid w:val="006E358F"/>
    <w:rsid w:val="006E3985"/>
    <w:rsid w:val="006E3CCB"/>
    <w:rsid w:val="006E3CE4"/>
    <w:rsid w:val="006E43CC"/>
    <w:rsid w:val="006E4409"/>
    <w:rsid w:val="006E4F9F"/>
    <w:rsid w:val="006E508D"/>
    <w:rsid w:val="006E509F"/>
    <w:rsid w:val="006E5D19"/>
    <w:rsid w:val="006E63C5"/>
    <w:rsid w:val="006E6516"/>
    <w:rsid w:val="006E65B1"/>
    <w:rsid w:val="006E68D5"/>
    <w:rsid w:val="006E6B18"/>
    <w:rsid w:val="006E6BFB"/>
    <w:rsid w:val="006E734C"/>
    <w:rsid w:val="006E7507"/>
    <w:rsid w:val="006E7582"/>
    <w:rsid w:val="006E768A"/>
    <w:rsid w:val="006E7697"/>
    <w:rsid w:val="006E793A"/>
    <w:rsid w:val="006E79AA"/>
    <w:rsid w:val="006E7D19"/>
    <w:rsid w:val="006E7D7E"/>
    <w:rsid w:val="006F016C"/>
    <w:rsid w:val="006F0239"/>
    <w:rsid w:val="006F03B2"/>
    <w:rsid w:val="006F05AF"/>
    <w:rsid w:val="006F063F"/>
    <w:rsid w:val="006F085F"/>
    <w:rsid w:val="006F0B53"/>
    <w:rsid w:val="006F0C8C"/>
    <w:rsid w:val="006F0E62"/>
    <w:rsid w:val="006F17CB"/>
    <w:rsid w:val="006F1926"/>
    <w:rsid w:val="006F1967"/>
    <w:rsid w:val="006F1D5A"/>
    <w:rsid w:val="006F1E95"/>
    <w:rsid w:val="006F2004"/>
    <w:rsid w:val="006F2877"/>
    <w:rsid w:val="006F2B24"/>
    <w:rsid w:val="006F2CA1"/>
    <w:rsid w:val="006F3047"/>
    <w:rsid w:val="006F30C1"/>
    <w:rsid w:val="006F30DD"/>
    <w:rsid w:val="006F3909"/>
    <w:rsid w:val="006F40C9"/>
    <w:rsid w:val="006F4261"/>
    <w:rsid w:val="006F4687"/>
    <w:rsid w:val="006F4AD4"/>
    <w:rsid w:val="006F4C36"/>
    <w:rsid w:val="006F5142"/>
    <w:rsid w:val="006F519A"/>
    <w:rsid w:val="006F547B"/>
    <w:rsid w:val="006F55B4"/>
    <w:rsid w:val="006F578C"/>
    <w:rsid w:val="006F5B6F"/>
    <w:rsid w:val="006F5BAB"/>
    <w:rsid w:val="006F74D4"/>
    <w:rsid w:val="006F762D"/>
    <w:rsid w:val="006F7694"/>
    <w:rsid w:val="006F770F"/>
    <w:rsid w:val="006F77EF"/>
    <w:rsid w:val="006F79EA"/>
    <w:rsid w:val="006F7A26"/>
    <w:rsid w:val="006F7EA7"/>
    <w:rsid w:val="006F7F0B"/>
    <w:rsid w:val="0070001E"/>
    <w:rsid w:val="00700040"/>
    <w:rsid w:val="0070013B"/>
    <w:rsid w:val="00700F5E"/>
    <w:rsid w:val="0070105F"/>
    <w:rsid w:val="007010BC"/>
    <w:rsid w:val="00701462"/>
    <w:rsid w:val="007014E1"/>
    <w:rsid w:val="00701762"/>
    <w:rsid w:val="00701E9D"/>
    <w:rsid w:val="00701FDD"/>
    <w:rsid w:val="00702071"/>
    <w:rsid w:val="00702342"/>
    <w:rsid w:val="007024C6"/>
    <w:rsid w:val="00702927"/>
    <w:rsid w:val="00702F93"/>
    <w:rsid w:val="00703329"/>
    <w:rsid w:val="007035C6"/>
    <w:rsid w:val="00704004"/>
    <w:rsid w:val="007043DC"/>
    <w:rsid w:val="007048E8"/>
    <w:rsid w:val="00704902"/>
    <w:rsid w:val="00704968"/>
    <w:rsid w:val="00704C97"/>
    <w:rsid w:val="00704FA4"/>
    <w:rsid w:val="0070512B"/>
    <w:rsid w:val="0070524C"/>
    <w:rsid w:val="007056CD"/>
    <w:rsid w:val="00705916"/>
    <w:rsid w:val="00705ADE"/>
    <w:rsid w:val="00705BCB"/>
    <w:rsid w:val="00705CE8"/>
    <w:rsid w:val="00706001"/>
    <w:rsid w:val="007068AD"/>
    <w:rsid w:val="0070693F"/>
    <w:rsid w:val="00706A30"/>
    <w:rsid w:val="00706C27"/>
    <w:rsid w:val="00706F7A"/>
    <w:rsid w:val="00707699"/>
    <w:rsid w:val="007100CD"/>
    <w:rsid w:val="0071048B"/>
    <w:rsid w:val="0071062B"/>
    <w:rsid w:val="00710752"/>
    <w:rsid w:val="00710919"/>
    <w:rsid w:val="00710FC5"/>
    <w:rsid w:val="00711071"/>
    <w:rsid w:val="007119FF"/>
    <w:rsid w:val="00711A22"/>
    <w:rsid w:val="0071212A"/>
    <w:rsid w:val="007121AE"/>
    <w:rsid w:val="0071225B"/>
    <w:rsid w:val="007125CA"/>
    <w:rsid w:val="0071299C"/>
    <w:rsid w:val="00712D83"/>
    <w:rsid w:val="00712F07"/>
    <w:rsid w:val="00712FD4"/>
    <w:rsid w:val="00713679"/>
    <w:rsid w:val="00713C00"/>
    <w:rsid w:val="00713DCF"/>
    <w:rsid w:val="00713F16"/>
    <w:rsid w:val="007140DF"/>
    <w:rsid w:val="0071423E"/>
    <w:rsid w:val="007147BA"/>
    <w:rsid w:val="00714A73"/>
    <w:rsid w:val="00714C48"/>
    <w:rsid w:val="00714C62"/>
    <w:rsid w:val="007150B1"/>
    <w:rsid w:val="007153D2"/>
    <w:rsid w:val="00715500"/>
    <w:rsid w:val="007157C5"/>
    <w:rsid w:val="0071585A"/>
    <w:rsid w:val="007158AB"/>
    <w:rsid w:val="00715917"/>
    <w:rsid w:val="00715A02"/>
    <w:rsid w:val="00715BF5"/>
    <w:rsid w:val="00715D4F"/>
    <w:rsid w:val="0071627A"/>
    <w:rsid w:val="00716C4E"/>
    <w:rsid w:val="00716F57"/>
    <w:rsid w:val="00716FC2"/>
    <w:rsid w:val="007174D2"/>
    <w:rsid w:val="00717940"/>
    <w:rsid w:val="00717957"/>
    <w:rsid w:val="00717A70"/>
    <w:rsid w:val="00717DB5"/>
    <w:rsid w:val="00717FC6"/>
    <w:rsid w:val="0072004B"/>
    <w:rsid w:val="00720CD8"/>
    <w:rsid w:val="0072105D"/>
    <w:rsid w:val="0072120B"/>
    <w:rsid w:val="0072130D"/>
    <w:rsid w:val="00721324"/>
    <w:rsid w:val="00721773"/>
    <w:rsid w:val="007218DA"/>
    <w:rsid w:val="0072195C"/>
    <w:rsid w:val="0072231B"/>
    <w:rsid w:val="00722368"/>
    <w:rsid w:val="00722372"/>
    <w:rsid w:val="00722528"/>
    <w:rsid w:val="007227EE"/>
    <w:rsid w:val="00722871"/>
    <w:rsid w:val="00722CF0"/>
    <w:rsid w:val="007230F2"/>
    <w:rsid w:val="0072316F"/>
    <w:rsid w:val="0072361F"/>
    <w:rsid w:val="00723810"/>
    <w:rsid w:val="0072390A"/>
    <w:rsid w:val="0072397A"/>
    <w:rsid w:val="007239DC"/>
    <w:rsid w:val="00724137"/>
    <w:rsid w:val="00724446"/>
    <w:rsid w:val="00724489"/>
    <w:rsid w:val="0072448A"/>
    <w:rsid w:val="007244D3"/>
    <w:rsid w:val="00724607"/>
    <w:rsid w:val="00724795"/>
    <w:rsid w:val="00724908"/>
    <w:rsid w:val="0072540A"/>
    <w:rsid w:val="0072577F"/>
    <w:rsid w:val="007259C9"/>
    <w:rsid w:val="007259D7"/>
    <w:rsid w:val="00725CB5"/>
    <w:rsid w:val="0072634C"/>
    <w:rsid w:val="00726512"/>
    <w:rsid w:val="007266AD"/>
    <w:rsid w:val="00726AFD"/>
    <w:rsid w:val="00726D1E"/>
    <w:rsid w:val="0072782B"/>
    <w:rsid w:val="00727C2D"/>
    <w:rsid w:val="00727CCC"/>
    <w:rsid w:val="007303E9"/>
    <w:rsid w:val="00730441"/>
    <w:rsid w:val="007305D6"/>
    <w:rsid w:val="007307F2"/>
    <w:rsid w:val="007309DD"/>
    <w:rsid w:val="00731204"/>
    <w:rsid w:val="00732AC5"/>
    <w:rsid w:val="00733169"/>
    <w:rsid w:val="007333DF"/>
    <w:rsid w:val="0073349F"/>
    <w:rsid w:val="00733577"/>
    <w:rsid w:val="007335CB"/>
    <w:rsid w:val="007339AC"/>
    <w:rsid w:val="00733B48"/>
    <w:rsid w:val="0073400B"/>
    <w:rsid w:val="0073440A"/>
    <w:rsid w:val="00734959"/>
    <w:rsid w:val="0073591F"/>
    <w:rsid w:val="00735AEA"/>
    <w:rsid w:val="00735E66"/>
    <w:rsid w:val="0073609D"/>
    <w:rsid w:val="00736C81"/>
    <w:rsid w:val="00736D7A"/>
    <w:rsid w:val="007371AC"/>
    <w:rsid w:val="00737B7B"/>
    <w:rsid w:val="00737FC7"/>
    <w:rsid w:val="0074002D"/>
    <w:rsid w:val="00740663"/>
    <w:rsid w:val="00740745"/>
    <w:rsid w:val="007409F5"/>
    <w:rsid w:val="00740A11"/>
    <w:rsid w:val="00740A25"/>
    <w:rsid w:val="00740E5A"/>
    <w:rsid w:val="00740E62"/>
    <w:rsid w:val="007413E1"/>
    <w:rsid w:val="00741C09"/>
    <w:rsid w:val="00741D00"/>
    <w:rsid w:val="00741D6B"/>
    <w:rsid w:val="00741FA1"/>
    <w:rsid w:val="007420BD"/>
    <w:rsid w:val="00742102"/>
    <w:rsid w:val="0074249E"/>
    <w:rsid w:val="007427B7"/>
    <w:rsid w:val="00742903"/>
    <w:rsid w:val="0074297F"/>
    <w:rsid w:val="00742EDC"/>
    <w:rsid w:val="007431DD"/>
    <w:rsid w:val="00743A42"/>
    <w:rsid w:val="00743B12"/>
    <w:rsid w:val="0074402B"/>
    <w:rsid w:val="0074416F"/>
    <w:rsid w:val="00744655"/>
    <w:rsid w:val="00744C7E"/>
    <w:rsid w:val="00744CB5"/>
    <w:rsid w:val="00744DE6"/>
    <w:rsid w:val="00744FA1"/>
    <w:rsid w:val="007450AB"/>
    <w:rsid w:val="007456F6"/>
    <w:rsid w:val="00745833"/>
    <w:rsid w:val="00745BAC"/>
    <w:rsid w:val="00745EB8"/>
    <w:rsid w:val="00746093"/>
    <w:rsid w:val="007460F1"/>
    <w:rsid w:val="00746251"/>
    <w:rsid w:val="00746423"/>
    <w:rsid w:val="007464DB"/>
    <w:rsid w:val="0074651F"/>
    <w:rsid w:val="007466DB"/>
    <w:rsid w:val="007467A0"/>
    <w:rsid w:val="007467C6"/>
    <w:rsid w:val="007468A4"/>
    <w:rsid w:val="00746C35"/>
    <w:rsid w:val="00746D9D"/>
    <w:rsid w:val="00746FE8"/>
    <w:rsid w:val="007472DD"/>
    <w:rsid w:val="007475D1"/>
    <w:rsid w:val="0074763A"/>
    <w:rsid w:val="007478EF"/>
    <w:rsid w:val="007478F1"/>
    <w:rsid w:val="00747952"/>
    <w:rsid w:val="00747A68"/>
    <w:rsid w:val="00747C48"/>
    <w:rsid w:val="00750006"/>
    <w:rsid w:val="00750405"/>
    <w:rsid w:val="00750720"/>
    <w:rsid w:val="00750866"/>
    <w:rsid w:val="007508C3"/>
    <w:rsid w:val="007508D2"/>
    <w:rsid w:val="00750913"/>
    <w:rsid w:val="0075098D"/>
    <w:rsid w:val="007509A1"/>
    <w:rsid w:val="00750EB3"/>
    <w:rsid w:val="00750F13"/>
    <w:rsid w:val="007514C0"/>
    <w:rsid w:val="007517F6"/>
    <w:rsid w:val="00751918"/>
    <w:rsid w:val="00751A89"/>
    <w:rsid w:val="00751AC4"/>
    <w:rsid w:val="00751AF5"/>
    <w:rsid w:val="00751B61"/>
    <w:rsid w:val="0075218C"/>
    <w:rsid w:val="00752515"/>
    <w:rsid w:val="007525EC"/>
    <w:rsid w:val="007529FE"/>
    <w:rsid w:val="00752F2C"/>
    <w:rsid w:val="00752FAD"/>
    <w:rsid w:val="00753489"/>
    <w:rsid w:val="007538D7"/>
    <w:rsid w:val="00753AEC"/>
    <w:rsid w:val="00753BCB"/>
    <w:rsid w:val="00753E77"/>
    <w:rsid w:val="00753EA7"/>
    <w:rsid w:val="00753F59"/>
    <w:rsid w:val="0075427F"/>
    <w:rsid w:val="00754B3D"/>
    <w:rsid w:val="00754C41"/>
    <w:rsid w:val="00755040"/>
    <w:rsid w:val="0075574D"/>
    <w:rsid w:val="007557F1"/>
    <w:rsid w:val="00756773"/>
    <w:rsid w:val="00756791"/>
    <w:rsid w:val="007568C6"/>
    <w:rsid w:val="0075695F"/>
    <w:rsid w:val="007569DC"/>
    <w:rsid w:val="00756AC0"/>
    <w:rsid w:val="00756AE5"/>
    <w:rsid w:val="00756C72"/>
    <w:rsid w:val="00756DA5"/>
    <w:rsid w:val="00756F07"/>
    <w:rsid w:val="00757594"/>
    <w:rsid w:val="00757ACF"/>
    <w:rsid w:val="00757DB9"/>
    <w:rsid w:val="00757F7B"/>
    <w:rsid w:val="00760001"/>
    <w:rsid w:val="0076003D"/>
    <w:rsid w:val="007602D7"/>
    <w:rsid w:val="0076055F"/>
    <w:rsid w:val="00760698"/>
    <w:rsid w:val="007610B8"/>
    <w:rsid w:val="00761276"/>
    <w:rsid w:val="007613F9"/>
    <w:rsid w:val="00761530"/>
    <w:rsid w:val="00761B73"/>
    <w:rsid w:val="00761DB5"/>
    <w:rsid w:val="00762100"/>
    <w:rsid w:val="0076224C"/>
    <w:rsid w:val="007623A8"/>
    <w:rsid w:val="0076241B"/>
    <w:rsid w:val="007625DB"/>
    <w:rsid w:val="0076260B"/>
    <w:rsid w:val="007626A6"/>
    <w:rsid w:val="00762875"/>
    <w:rsid w:val="00762B3E"/>
    <w:rsid w:val="00762CC8"/>
    <w:rsid w:val="00762E78"/>
    <w:rsid w:val="00762FC6"/>
    <w:rsid w:val="007630CD"/>
    <w:rsid w:val="00763292"/>
    <w:rsid w:val="007634F3"/>
    <w:rsid w:val="007637F2"/>
    <w:rsid w:val="0076390B"/>
    <w:rsid w:val="007639E1"/>
    <w:rsid w:val="00763F17"/>
    <w:rsid w:val="00763F79"/>
    <w:rsid w:val="00763FDF"/>
    <w:rsid w:val="0076486A"/>
    <w:rsid w:val="007655C4"/>
    <w:rsid w:val="00765702"/>
    <w:rsid w:val="0076579B"/>
    <w:rsid w:val="0076588E"/>
    <w:rsid w:val="007658E4"/>
    <w:rsid w:val="00765AB0"/>
    <w:rsid w:val="00765DD1"/>
    <w:rsid w:val="007661ED"/>
    <w:rsid w:val="00766462"/>
    <w:rsid w:val="00766A28"/>
    <w:rsid w:val="00766B2E"/>
    <w:rsid w:val="00766C1C"/>
    <w:rsid w:val="00766D46"/>
    <w:rsid w:val="00766E02"/>
    <w:rsid w:val="0076726E"/>
    <w:rsid w:val="007672A2"/>
    <w:rsid w:val="00767519"/>
    <w:rsid w:val="00767557"/>
    <w:rsid w:val="00767AEB"/>
    <w:rsid w:val="00767B89"/>
    <w:rsid w:val="0077017D"/>
    <w:rsid w:val="007706DA"/>
    <w:rsid w:val="007707D2"/>
    <w:rsid w:val="00770A8D"/>
    <w:rsid w:val="00770C80"/>
    <w:rsid w:val="007712BC"/>
    <w:rsid w:val="007717E0"/>
    <w:rsid w:val="00771C1B"/>
    <w:rsid w:val="00771D5D"/>
    <w:rsid w:val="00771D6B"/>
    <w:rsid w:val="00771EDC"/>
    <w:rsid w:val="00772146"/>
    <w:rsid w:val="007722CF"/>
    <w:rsid w:val="00772341"/>
    <w:rsid w:val="00772553"/>
    <w:rsid w:val="007725B7"/>
    <w:rsid w:val="00772655"/>
    <w:rsid w:val="00772657"/>
    <w:rsid w:val="00772786"/>
    <w:rsid w:val="00772BAF"/>
    <w:rsid w:val="00772BF7"/>
    <w:rsid w:val="00772E32"/>
    <w:rsid w:val="00772F45"/>
    <w:rsid w:val="0077361D"/>
    <w:rsid w:val="0077380E"/>
    <w:rsid w:val="00773893"/>
    <w:rsid w:val="00773DAF"/>
    <w:rsid w:val="00773FE1"/>
    <w:rsid w:val="007748F4"/>
    <w:rsid w:val="00774928"/>
    <w:rsid w:val="00775588"/>
    <w:rsid w:val="007758E9"/>
    <w:rsid w:val="00775C02"/>
    <w:rsid w:val="0077609A"/>
    <w:rsid w:val="00776103"/>
    <w:rsid w:val="0077627C"/>
    <w:rsid w:val="007762D2"/>
    <w:rsid w:val="0077688A"/>
    <w:rsid w:val="00776D9F"/>
    <w:rsid w:val="0077710C"/>
    <w:rsid w:val="007777AD"/>
    <w:rsid w:val="00777893"/>
    <w:rsid w:val="00777A4F"/>
    <w:rsid w:val="00777A60"/>
    <w:rsid w:val="00777BEA"/>
    <w:rsid w:val="007800C8"/>
    <w:rsid w:val="0078028A"/>
    <w:rsid w:val="00780611"/>
    <w:rsid w:val="0078063F"/>
    <w:rsid w:val="00780795"/>
    <w:rsid w:val="0078080B"/>
    <w:rsid w:val="00780899"/>
    <w:rsid w:val="007808D7"/>
    <w:rsid w:val="00780A4C"/>
    <w:rsid w:val="00780C06"/>
    <w:rsid w:val="0078108F"/>
    <w:rsid w:val="007815DC"/>
    <w:rsid w:val="007818AE"/>
    <w:rsid w:val="00782205"/>
    <w:rsid w:val="0078223B"/>
    <w:rsid w:val="007822B8"/>
    <w:rsid w:val="0078252C"/>
    <w:rsid w:val="0078257F"/>
    <w:rsid w:val="0078266D"/>
    <w:rsid w:val="00782F39"/>
    <w:rsid w:val="00783297"/>
    <w:rsid w:val="0078357D"/>
    <w:rsid w:val="00783A19"/>
    <w:rsid w:val="00783D6C"/>
    <w:rsid w:val="00784140"/>
    <w:rsid w:val="007841FF"/>
    <w:rsid w:val="00784426"/>
    <w:rsid w:val="007845C5"/>
    <w:rsid w:val="00784BCC"/>
    <w:rsid w:val="00784CA1"/>
    <w:rsid w:val="00784F3E"/>
    <w:rsid w:val="00785146"/>
    <w:rsid w:val="0078526C"/>
    <w:rsid w:val="00785484"/>
    <w:rsid w:val="0078571E"/>
    <w:rsid w:val="00785729"/>
    <w:rsid w:val="00785866"/>
    <w:rsid w:val="00785B65"/>
    <w:rsid w:val="00785C7E"/>
    <w:rsid w:val="00785F98"/>
    <w:rsid w:val="00786301"/>
    <w:rsid w:val="0078655C"/>
    <w:rsid w:val="0078663E"/>
    <w:rsid w:val="007868E8"/>
    <w:rsid w:val="007869AA"/>
    <w:rsid w:val="007869E3"/>
    <w:rsid w:val="00787004"/>
    <w:rsid w:val="007875A6"/>
    <w:rsid w:val="00787615"/>
    <w:rsid w:val="00787B6B"/>
    <w:rsid w:val="00787BF3"/>
    <w:rsid w:val="00787E1B"/>
    <w:rsid w:val="00787E72"/>
    <w:rsid w:val="007900D2"/>
    <w:rsid w:val="00790503"/>
    <w:rsid w:val="0079059D"/>
    <w:rsid w:val="0079094C"/>
    <w:rsid w:val="00790969"/>
    <w:rsid w:val="00790B44"/>
    <w:rsid w:val="0079110C"/>
    <w:rsid w:val="00791B3E"/>
    <w:rsid w:val="00791D67"/>
    <w:rsid w:val="00791D84"/>
    <w:rsid w:val="00791F1C"/>
    <w:rsid w:val="0079201A"/>
    <w:rsid w:val="00792112"/>
    <w:rsid w:val="007921D0"/>
    <w:rsid w:val="0079275A"/>
    <w:rsid w:val="007929F1"/>
    <w:rsid w:val="00792B36"/>
    <w:rsid w:val="00793055"/>
    <w:rsid w:val="00793286"/>
    <w:rsid w:val="007936C1"/>
    <w:rsid w:val="00793738"/>
    <w:rsid w:val="007937EB"/>
    <w:rsid w:val="00793917"/>
    <w:rsid w:val="00793BF4"/>
    <w:rsid w:val="007941B0"/>
    <w:rsid w:val="0079435B"/>
    <w:rsid w:val="0079439A"/>
    <w:rsid w:val="007945CF"/>
    <w:rsid w:val="00794662"/>
    <w:rsid w:val="007947BA"/>
    <w:rsid w:val="00794C0D"/>
    <w:rsid w:val="00794F84"/>
    <w:rsid w:val="00795A52"/>
    <w:rsid w:val="00795B51"/>
    <w:rsid w:val="0079644F"/>
    <w:rsid w:val="00796514"/>
    <w:rsid w:val="00796929"/>
    <w:rsid w:val="00796956"/>
    <w:rsid w:val="00796B3B"/>
    <w:rsid w:val="00796C7F"/>
    <w:rsid w:val="007971D0"/>
    <w:rsid w:val="00797734"/>
    <w:rsid w:val="00797740"/>
    <w:rsid w:val="00797D60"/>
    <w:rsid w:val="007A00FE"/>
    <w:rsid w:val="007A05CB"/>
    <w:rsid w:val="007A0777"/>
    <w:rsid w:val="007A077F"/>
    <w:rsid w:val="007A0B31"/>
    <w:rsid w:val="007A0C58"/>
    <w:rsid w:val="007A0C92"/>
    <w:rsid w:val="007A0ECC"/>
    <w:rsid w:val="007A1EC1"/>
    <w:rsid w:val="007A2027"/>
    <w:rsid w:val="007A21BB"/>
    <w:rsid w:val="007A2422"/>
    <w:rsid w:val="007A28B5"/>
    <w:rsid w:val="007A345A"/>
    <w:rsid w:val="007A35AF"/>
    <w:rsid w:val="007A3ABD"/>
    <w:rsid w:val="007A3AD8"/>
    <w:rsid w:val="007A3BB7"/>
    <w:rsid w:val="007A3FF4"/>
    <w:rsid w:val="007A433C"/>
    <w:rsid w:val="007A4540"/>
    <w:rsid w:val="007A475C"/>
    <w:rsid w:val="007A47B7"/>
    <w:rsid w:val="007A48DE"/>
    <w:rsid w:val="007A4BC0"/>
    <w:rsid w:val="007A4ECD"/>
    <w:rsid w:val="007A50E3"/>
    <w:rsid w:val="007A53E7"/>
    <w:rsid w:val="007A5536"/>
    <w:rsid w:val="007A5672"/>
    <w:rsid w:val="007A597D"/>
    <w:rsid w:val="007A5999"/>
    <w:rsid w:val="007A5DDD"/>
    <w:rsid w:val="007A5DF2"/>
    <w:rsid w:val="007A5F49"/>
    <w:rsid w:val="007A5FD3"/>
    <w:rsid w:val="007A627A"/>
    <w:rsid w:val="007A64FD"/>
    <w:rsid w:val="007A6675"/>
    <w:rsid w:val="007A6711"/>
    <w:rsid w:val="007A6CEA"/>
    <w:rsid w:val="007A6CF6"/>
    <w:rsid w:val="007A707B"/>
    <w:rsid w:val="007A7223"/>
    <w:rsid w:val="007A775F"/>
    <w:rsid w:val="007A7F61"/>
    <w:rsid w:val="007B005A"/>
    <w:rsid w:val="007B0437"/>
    <w:rsid w:val="007B0976"/>
    <w:rsid w:val="007B0A66"/>
    <w:rsid w:val="007B0A90"/>
    <w:rsid w:val="007B0B94"/>
    <w:rsid w:val="007B0E2B"/>
    <w:rsid w:val="007B19C1"/>
    <w:rsid w:val="007B1F0A"/>
    <w:rsid w:val="007B1F74"/>
    <w:rsid w:val="007B1F9B"/>
    <w:rsid w:val="007B2524"/>
    <w:rsid w:val="007B2599"/>
    <w:rsid w:val="007B2641"/>
    <w:rsid w:val="007B2E81"/>
    <w:rsid w:val="007B2F9A"/>
    <w:rsid w:val="007B3094"/>
    <w:rsid w:val="007B3305"/>
    <w:rsid w:val="007B36CD"/>
    <w:rsid w:val="007B36E4"/>
    <w:rsid w:val="007B39A8"/>
    <w:rsid w:val="007B4161"/>
    <w:rsid w:val="007B43A4"/>
    <w:rsid w:val="007B4730"/>
    <w:rsid w:val="007B5A33"/>
    <w:rsid w:val="007B5F18"/>
    <w:rsid w:val="007B5F48"/>
    <w:rsid w:val="007B5FD8"/>
    <w:rsid w:val="007B6258"/>
    <w:rsid w:val="007B6308"/>
    <w:rsid w:val="007B6AB2"/>
    <w:rsid w:val="007B6B98"/>
    <w:rsid w:val="007B708F"/>
    <w:rsid w:val="007B739F"/>
    <w:rsid w:val="007B772A"/>
    <w:rsid w:val="007B7AA4"/>
    <w:rsid w:val="007B7CC0"/>
    <w:rsid w:val="007B7DFF"/>
    <w:rsid w:val="007C00F6"/>
    <w:rsid w:val="007C0407"/>
    <w:rsid w:val="007C07C7"/>
    <w:rsid w:val="007C09AA"/>
    <w:rsid w:val="007C1311"/>
    <w:rsid w:val="007C1AA6"/>
    <w:rsid w:val="007C1BEC"/>
    <w:rsid w:val="007C1EA5"/>
    <w:rsid w:val="007C265F"/>
    <w:rsid w:val="007C28CB"/>
    <w:rsid w:val="007C3110"/>
    <w:rsid w:val="007C3234"/>
    <w:rsid w:val="007C34D0"/>
    <w:rsid w:val="007C35BF"/>
    <w:rsid w:val="007C37B2"/>
    <w:rsid w:val="007C3A59"/>
    <w:rsid w:val="007C3B01"/>
    <w:rsid w:val="007C3D44"/>
    <w:rsid w:val="007C3F59"/>
    <w:rsid w:val="007C404B"/>
    <w:rsid w:val="007C444F"/>
    <w:rsid w:val="007C48AA"/>
    <w:rsid w:val="007C4A34"/>
    <w:rsid w:val="007C4F75"/>
    <w:rsid w:val="007C56D6"/>
    <w:rsid w:val="007C6140"/>
    <w:rsid w:val="007C642F"/>
    <w:rsid w:val="007C6BDF"/>
    <w:rsid w:val="007C7182"/>
    <w:rsid w:val="007C744A"/>
    <w:rsid w:val="007C7506"/>
    <w:rsid w:val="007C7B31"/>
    <w:rsid w:val="007C7F21"/>
    <w:rsid w:val="007C7F3E"/>
    <w:rsid w:val="007C7F97"/>
    <w:rsid w:val="007D05D0"/>
    <w:rsid w:val="007D0A79"/>
    <w:rsid w:val="007D11F3"/>
    <w:rsid w:val="007D1368"/>
    <w:rsid w:val="007D1891"/>
    <w:rsid w:val="007D19E3"/>
    <w:rsid w:val="007D1AA7"/>
    <w:rsid w:val="007D26B0"/>
    <w:rsid w:val="007D2E55"/>
    <w:rsid w:val="007D30B2"/>
    <w:rsid w:val="007D30E1"/>
    <w:rsid w:val="007D3932"/>
    <w:rsid w:val="007D3ED3"/>
    <w:rsid w:val="007D40DD"/>
    <w:rsid w:val="007D4112"/>
    <w:rsid w:val="007D42A3"/>
    <w:rsid w:val="007D4483"/>
    <w:rsid w:val="007D460D"/>
    <w:rsid w:val="007D4745"/>
    <w:rsid w:val="007D4801"/>
    <w:rsid w:val="007D489B"/>
    <w:rsid w:val="007D4B2A"/>
    <w:rsid w:val="007D4C8A"/>
    <w:rsid w:val="007D4D53"/>
    <w:rsid w:val="007D4DDB"/>
    <w:rsid w:val="007D4F08"/>
    <w:rsid w:val="007D619C"/>
    <w:rsid w:val="007D63D5"/>
    <w:rsid w:val="007D6F98"/>
    <w:rsid w:val="007D70E2"/>
    <w:rsid w:val="007D7119"/>
    <w:rsid w:val="007D74AE"/>
    <w:rsid w:val="007D7928"/>
    <w:rsid w:val="007D79B2"/>
    <w:rsid w:val="007D7D6F"/>
    <w:rsid w:val="007D7D95"/>
    <w:rsid w:val="007D7E78"/>
    <w:rsid w:val="007E015D"/>
    <w:rsid w:val="007E02E0"/>
    <w:rsid w:val="007E038A"/>
    <w:rsid w:val="007E0C6F"/>
    <w:rsid w:val="007E0CB5"/>
    <w:rsid w:val="007E0FB8"/>
    <w:rsid w:val="007E10CB"/>
    <w:rsid w:val="007E12C9"/>
    <w:rsid w:val="007E1685"/>
    <w:rsid w:val="007E169B"/>
    <w:rsid w:val="007E1864"/>
    <w:rsid w:val="007E1AC4"/>
    <w:rsid w:val="007E1B0A"/>
    <w:rsid w:val="007E1CE5"/>
    <w:rsid w:val="007E2344"/>
    <w:rsid w:val="007E24BB"/>
    <w:rsid w:val="007E2983"/>
    <w:rsid w:val="007E2D53"/>
    <w:rsid w:val="007E3081"/>
    <w:rsid w:val="007E328C"/>
    <w:rsid w:val="007E3589"/>
    <w:rsid w:val="007E3BB9"/>
    <w:rsid w:val="007E4398"/>
    <w:rsid w:val="007E4A55"/>
    <w:rsid w:val="007E4A96"/>
    <w:rsid w:val="007E4C30"/>
    <w:rsid w:val="007E4C79"/>
    <w:rsid w:val="007E5DE9"/>
    <w:rsid w:val="007E5F85"/>
    <w:rsid w:val="007E6093"/>
    <w:rsid w:val="007E6205"/>
    <w:rsid w:val="007E63AD"/>
    <w:rsid w:val="007E6682"/>
    <w:rsid w:val="007E676B"/>
    <w:rsid w:val="007E6826"/>
    <w:rsid w:val="007E6A9B"/>
    <w:rsid w:val="007E722C"/>
    <w:rsid w:val="007E7277"/>
    <w:rsid w:val="007E72A6"/>
    <w:rsid w:val="007E73DA"/>
    <w:rsid w:val="007E746C"/>
    <w:rsid w:val="007E7A53"/>
    <w:rsid w:val="007F0359"/>
    <w:rsid w:val="007F0395"/>
    <w:rsid w:val="007F0422"/>
    <w:rsid w:val="007F059D"/>
    <w:rsid w:val="007F07ED"/>
    <w:rsid w:val="007F0A23"/>
    <w:rsid w:val="007F0AB3"/>
    <w:rsid w:val="007F0BE8"/>
    <w:rsid w:val="007F0C15"/>
    <w:rsid w:val="007F0DDE"/>
    <w:rsid w:val="007F0FDD"/>
    <w:rsid w:val="007F11BF"/>
    <w:rsid w:val="007F1396"/>
    <w:rsid w:val="007F1F12"/>
    <w:rsid w:val="007F264D"/>
    <w:rsid w:val="007F2D0B"/>
    <w:rsid w:val="007F2D36"/>
    <w:rsid w:val="007F2F1D"/>
    <w:rsid w:val="007F31F6"/>
    <w:rsid w:val="007F3318"/>
    <w:rsid w:val="007F3803"/>
    <w:rsid w:val="007F3AEA"/>
    <w:rsid w:val="007F3C2D"/>
    <w:rsid w:val="007F3F1E"/>
    <w:rsid w:val="007F3F4C"/>
    <w:rsid w:val="007F4642"/>
    <w:rsid w:val="007F4916"/>
    <w:rsid w:val="007F502F"/>
    <w:rsid w:val="007F54A6"/>
    <w:rsid w:val="007F662E"/>
    <w:rsid w:val="007F6854"/>
    <w:rsid w:val="007F6AE7"/>
    <w:rsid w:val="007F7682"/>
    <w:rsid w:val="007F7BFA"/>
    <w:rsid w:val="0080015D"/>
    <w:rsid w:val="008004E9"/>
    <w:rsid w:val="00800739"/>
    <w:rsid w:val="00800A91"/>
    <w:rsid w:val="00801239"/>
    <w:rsid w:val="008012A1"/>
    <w:rsid w:val="00801323"/>
    <w:rsid w:val="00801340"/>
    <w:rsid w:val="00801502"/>
    <w:rsid w:val="008018E4"/>
    <w:rsid w:val="00801BC3"/>
    <w:rsid w:val="00802336"/>
    <w:rsid w:val="00802489"/>
    <w:rsid w:val="00802934"/>
    <w:rsid w:val="00802970"/>
    <w:rsid w:val="00802A07"/>
    <w:rsid w:val="00802A24"/>
    <w:rsid w:val="0080301B"/>
    <w:rsid w:val="0080301F"/>
    <w:rsid w:val="00803098"/>
    <w:rsid w:val="00803498"/>
    <w:rsid w:val="008035B0"/>
    <w:rsid w:val="008035CE"/>
    <w:rsid w:val="0080364D"/>
    <w:rsid w:val="00804349"/>
    <w:rsid w:val="00804358"/>
    <w:rsid w:val="008043BC"/>
    <w:rsid w:val="00804693"/>
    <w:rsid w:val="00804C35"/>
    <w:rsid w:val="00804D1F"/>
    <w:rsid w:val="0080555B"/>
    <w:rsid w:val="00805768"/>
    <w:rsid w:val="0080583B"/>
    <w:rsid w:val="00805975"/>
    <w:rsid w:val="008065C3"/>
    <w:rsid w:val="0080690B"/>
    <w:rsid w:val="008069DA"/>
    <w:rsid w:val="00806C63"/>
    <w:rsid w:val="00806F89"/>
    <w:rsid w:val="00807664"/>
    <w:rsid w:val="00807A48"/>
    <w:rsid w:val="0081021B"/>
    <w:rsid w:val="00810625"/>
    <w:rsid w:val="00810738"/>
    <w:rsid w:val="00810891"/>
    <w:rsid w:val="00810AFD"/>
    <w:rsid w:val="00810B23"/>
    <w:rsid w:val="00810B9A"/>
    <w:rsid w:val="00810F99"/>
    <w:rsid w:val="00811286"/>
    <w:rsid w:val="00811410"/>
    <w:rsid w:val="0081164A"/>
    <w:rsid w:val="008117B4"/>
    <w:rsid w:val="00811810"/>
    <w:rsid w:val="00811B1A"/>
    <w:rsid w:val="00811E08"/>
    <w:rsid w:val="00812070"/>
    <w:rsid w:val="00812072"/>
    <w:rsid w:val="008120FD"/>
    <w:rsid w:val="008122B6"/>
    <w:rsid w:val="00812C86"/>
    <w:rsid w:val="00812CC8"/>
    <w:rsid w:val="00812D91"/>
    <w:rsid w:val="00812E7E"/>
    <w:rsid w:val="00812EE3"/>
    <w:rsid w:val="0081315D"/>
    <w:rsid w:val="0081327A"/>
    <w:rsid w:val="00813AC4"/>
    <w:rsid w:val="00813F1D"/>
    <w:rsid w:val="00814030"/>
    <w:rsid w:val="008142A2"/>
    <w:rsid w:val="00814343"/>
    <w:rsid w:val="0081436D"/>
    <w:rsid w:val="0081441B"/>
    <w:rsid w:val="008144F6"/>
    <w:rsid w:val="008145FA"/>
    <w:rsid w:val="00815A47"/>
    <w:rsid w:val="00816320"/>
    <w:rsid w:val="008165FB"/>
    <w:rsid w:val="00816ADA"/>
    <w:rsid w:val="00816D27"/>
    <w:rsid w:val="008173C8"/>
    <w:rsid w:val="00817506"/>
    <w:rsid w:val="00817830"/>
    <w:rsid w:val="00820056"/>
    <w:rsid w:val="00820418"/>
    <w:rsid w:val="008208AD"/>
    <w:rsid w:val="008208F4"/>
    <w:rsid w:val="00820B22"/>
    <w:rsid w:val="00820BD4"/>
    <w:rsid w:val="00820D90"/>
    <w:rsid w:val="00820F38"/>
    <w:rsid w:val="00820FB3"/>
    <w:rsid w:val="00820FEF"/>
    <w:rsid w:val="0082127A"/>
    <w:rsid w:val="0082186A"/>
    <w:rsid w:val="008219B3"/>
    <w:rsid w:val="008219BC"/>
    <w:rsid w:val="00821CDF"/>
    <w:rsid w:val="00821DC0"/>
    <w:rsid w:val="00822097"/>
    <w:rsid w:val="00822CDE"/>
    <w:rsid w:val="00822D40"/>
    <w:rsid w:val="008230B0"/>
    <w:rsid w:val="0082331D"/>
    <w:rsid w:val="0082373F"/>
    <w:rsid w:val="008239EE"/>
    <w:rsid w:val="00823BCD"/>
    <w:rsid w:val="00824845"/>
    <w:rsid w:val="0082494D"/>
    <w:rsid w:val="00824E47"/>
    <w:rsid w:val="00824F76"/>
    <w:rsid w:val="00824FB1"/>
    <w:rsid w:val="00824FC5"/>
    <w:rsid w:val="00825160"/>
    <w:rsid w:val="00825205"/>
    <w:rsid w:val="008252FC"/>
    <w:rsid w:val="00825394"/>
    <w:rsid w:val="008254BF"/>
    <w:rsid w:val="00825506"/>
    <w:rsid w:val="008259A1"/>
    <w:rsid w:val="00825A0C"/>
    <w:rsid w:val="00825AF0"/>
    <w:rsid w:val="00825B9E"/>
    <w:rsid w:val="00825C6F"/>
    <w:rsid w:val="00825E61"/>
    <w:rsid w:val="00825E67"/>
    <w:rsid w:val="00825E96"/>
    <w:rsid w:val="00826001"/>
    <w:rsid w:val="0082607B"/>
    <w:rsid w:val="0082623E"/>
    <w:rsid w:val="008262F5"/>
    <w:rsid w:val="008264DA"/>
    <w:rsid w:val="008265D2"/>
    <w:rsid w:val="00826B2B"/>
    <w:rsid w:val="00826C79"/>
    <w:rsid w:val="00826E14"/>
    <w:rsid w:val="00827031"/>
    <w:rsid w:val="0082704A"/>
    <w:rsid w:val="00827510"/>
    <w:rsid w:val="00827513"/>
    <w:rsid w:val="008275A9"/>
    <w:rsid w:val="00827613"/>
    <w:rsid w:val="0082762F"/>
    <w:rsid w:val="00827999"/>
    <w:rsid w:val="00827DF5"/>
    <w:rsid w:val="0083001C"/>
    <w:rsid w:val="0083011D"/>
    <w:rsid w:val="008304E1"/>
    <w:rsid w:val="00830648"/>
    <w:rsid w:val="0083085B"/>
    <w:rsid w:val="00830CB6"/>
    <w:rsid w:val="0083129B"/>
    <w:rsid w:val="0083149C"/>
    <w:rsid w:val="008314FA"/>
    <w:rsid w:val="008315B8"/>
    <w:rsid w:val="0083166E"/>
    <w:rsid w:val="00831825"/>
    <w:rsid w:val="00831909"/>
    <w:rsid w:val="0083199C"/>
    <w:rsid w:val="008320B9"/>
    <w:rsid w:val="00832204"/>
    <w:rsid w:val="0083265F"/>
    <w:rsid w:val="00832C9B"/>
    <w:rsid w:val="00832EF9"/>
    <w:rsid w:val="008332A2"/>
    <w:rsid w:val="0083371B"/>
    <w:rsid w:val="00833892"/>
    <w:rsid w:val="00833D1F"/>
    <w:rsid w:val="008340DD"/>
    <w:rsid w:val="008347CE"/>
    <w:rsid w:val="008349E8"/>
    <w:rsid w:val="00834A83"/>
    <w:rsid w:val="00834ABE"/>
    <w:rsid w:val="00834BC3"/>
    <w:rsid w:val="00834C8A"/>
    <w:rsid w:val="0083516A"/>
    <w:rsid w:val="00835B73"/>
    <w:rsid w:val="00836134"/>
    <w:rsid w:val="0083629C"/>
    <w:rsid w:val="00836399"/>
    <w:rsid w:val="008366B7"/>
    <w:rsid w:val="00836E46"/>
    <w:rsid w:val="00837244"/>
    <w:rsid w:val="008375A7"/>
    <w:rsid w:val="00837974"/>
    <w:rsid w:val="00840532"/>
    <w:rsid w:val="00841472"/>
    <w:rsid w:val="008414C7"/>
    <w:rsid w:val="00841A37"/>
    <w:rsid w:val="00841F85"/>
    <w:rsid w:val="00842033"/>
    <w:rsid w:val="00842465"/>
    <w:rsid w:val="008426CF"/>
    <w:rsid w:val="008428E5"/>
    <w:rsid w:val="00842A94"/>
    <w:rsid w:val="00842C82"/>
    <w:rsid w:val="00842D29"/>
    <w:rsid w:val="00842FF1"/>
    <w:rsid w:val="00843540"/>
    <w:rsid w:val="00843B93"/>
    <w:rsid w:val="008445D1"/>
    <w:rsid w:val="008448A1"/>
    <w:rsid w:val="00844D16"/>
    <w:rsid w:val="00844E00"/>
    <w:rsid w:val="00845575"/>
    <w:rsid w:val="00845DB5"/>
    <w:rsid w:val="008461F4"/>
    <w:rsid w:val="0084624D"/>
    <w:rsid w:val="0084630E"/>
    <w:rsid w:val="0084670A"/>
    <w:rsid w:val="008468B7"/>
    <w:rsid w:val="00846F0F"/>
    <w:rsid w:val="008475E2"/>
    <w:rsid w:val="008477CA"/>
    <w:rsid w:val="008477D9"/>
    <w:rsid w:val="0084782A"/>
    <w:rsid w:val="0084796D"/>
    <w:rsid w:val="00847A78"/>
    <w:rsid w:val="00847D0F"/>
    <w:rsid w:val="00847D5B"/>
    <w:rsid w:val="00847EDE"/>
    <w:rsid w:val="00847F62"/>
    <w:rsid w:val="00847FCF"/>
    <w:rsid w:val="00850223"/>
    <w:rsid w:val="00850A93"/>
    <w:rsid w:val="00850CCA"/>
    <w:rsid w:val="00851332"/>
    <w:rsid w:val="00851351"/>
    <w:rsid w:val="008518CF"/>
    <w:rsid w:val="00851C4B"/>
    <w:rsid w:val="00851C63"/>
    <w:rsid w:val="00851D9E"/>
    <w:rsid w:val="008524F0"/>
    <w:rsid w:val="008528B5"/>
    <w:rsid w:val="00852A65"/>
    <w:rsid w:val="00852E1F"/>
    <w:rsid w:val="00852E85"/>
    <w:rsid w:val="00852FA8"/>
    <w:rsid w:val="00853C76"/>
    <w:rsid w:val="00853CAA"/>
    <w:rsid w:val="00853CFC"/>
    <w:rsid w:val="00853DEC"/>
    <w:rsid w:val="00854462"/>
    <w:rsid w:val="00854563"/>
    <w:rsid w:val="00854872"/>
    <w:rsid w:val="00854986"/>
    <w:rsid w:val="0085499D"/>
    <w:rsid w:val="00855332"/>
    <w:rsid w:val="008554E1"/>
    <w:rsid w:val="0085608A"/>
    <w:rsid w:val="00856392"/>
    <w:rsid w:val="0085649D"/>
    <w:rsid w:val="0085660E"/>
    <w:rsid w:val="0085686A"/>
    <w:rsid w:val="00856BFE"/>
    <w:rsid w:val="00856DA8"/>
    <w:rsid w:val="00856F5B"/>
    <w:rsid w:val="00857131"/>
    <w:rsid w:val="008573BB"/>
    <w:rsid w:val="008575CF"/>
    <w:rsid w:val="0085767B"/>
    <w:rsid w:val="008577DB"/>
    <w:rsid w:val="00857CE6"/>
    <w:rsid w:val="00857D03"/>
    <w:rsid w:val="00857D07"/>
    <w:rsid w:val="0086021C"/>
    <w:rsid w:val="008604CA"/>
    <w:rsid w:val="0086057E"/>
    <w:rsid w:val="00860B10"/>
    <w:rsid w:val="00860BCA"/>
    <w:rsid w:val="00860CAC"/>
    <w:rsid w:val="00861266"/>
    <w:rsid w:val="00861302"/>
    <w:rsid w:val="00861480"/>
    <w:rsid w:val="00861A1E"/>
    <w:rsid w:val="00861DCA"/>
    <w:rsid w:val="00861DDB"/>
    <w:rsid w:val="00862096"/>
    <w:rsid w:val="008621E5"/>
    <w:rsid w:val="00862200"/>
    <w:rsid w:val="008626EA"/>
    <w:rsid w:val="00862ABA"/>
    <w:rsid w:val="00862CFD"/>
    <w:rsid w:val="00862F74"/>
    <w:rsid w:val="00863236"/>
    <w:rsid w:val="00863553"/>
    <w:rsid w:val="008635FB"/>
    <w:rsid w:val="0086370B"/>
    <w:rsid w:val="00863772"/>
    <w:rsid w:val="00863B01"/>
    <w:rsid w:val="00863E2E"/>
    <w:rsid w:val="00863F30"/>
    <w:rsid w:val="00864211"/>
    <w:rsid w:val="00864745"/>
    <w:rsid w:val="0086497C"/>
    <w:rsid w:val="00864E02"/>
    <w:rsid w:val="00865052"/>
    <w:rsid w:val="008652F7"/>
    <w:rsid w:val="0086593F"/>
    <w:rsid w:val="00865962"/>
    <w:rsid w:val="008659B7"/>
    <w:rsid w:val="00865D87"/>
    <w:rsid w:val="00865F38"/>
    <w:rsid w:val="00865FE3"/>
    <w:rsid w:val="008660BD"/>
    <w:rsid w:val="008663A0"/>
    <w:rsid w:val="0086683F"/>
    <w:rsid w:val="00866AF9"/>
    <w:rsid w:val="00866C3C"/>
    <w:rsid w:val="00866CF1"/>
    <w:rsid w:val="00866D12"/>
    <w:rsid w:val="0086719C"/>
    <w:rsid w:val="00867760"/>
    <w:rsid w:val="00870073"/>
    <w:rsid w:val="0087035A"/>
    <w:rsid w:val="008706D0"/>
    <w:rsid w:val="0087103C"/>
    <w:rsid w:val="0087162B"/>
    <w:rsid w:val="008717B3"/>
    <w:rsid w:val="00871CD0"/>
    <w:rsid w:val="00871E33"/>
    <w:rsid w:val="008724FA"/>
    <w:rsid w:val="00872515"/>
    <w:rsid w:val="008727FA"/>
    <w:rsid w:val="00872A6B"/>
    <w:rsid w:val="00872D50"/>
    <w:rsid w:val="00873147"/>
    <w:rsid w:val="008731DC"/>
    <w:rsid w:val="00873205"/>
    <w:rsid w:val="0087339E"/>
    <w:rsid w:val="0087353B"/>
    <w:rsid w:val="0087363C"/>
    <w:rsid w:val="00873691"/>
    <w:rsid w:val="00873A63"/>
    <w:rsid w:val="00873CB4"/>
    <w:rsid w:val="00873DD0"/>
    <w:rsid w:val="00873F5B"/>
    <w:rsid w:val="008749B3"/>
    <w:rsid w:val="00875152"/>
    <w:rsid w:val="008754D8"/>
    <w:rsid w:val="008756E4"/>
    <w:rsid w:val="008757B7"/>
    <w:rsid w:val="0087628D"/>
    <w:rsid w:val="008762A5"/>
    <w:rsid w:val="00876422"/>
    <w:rsid w:val="008764D1"/>
    <w:rsid w:val="008769E8"/>
    <w:rsid w:val="00876AC8"/>
    <w:rsid w:val="00876EEC"/>
    <w:rsid w:val="008774ED"/>
    <w:rsid w:val="0087755A"/>
    <w:rsid w:val="0088011D"/>
    <w:rsid w:val="0088012C"/>
    <w:rsid w:val="0088014B"/>
    <w:rsid w:val="00880348"/>
    <w:rsid w:val="00880443"/>
    <w:rsid w:val="00880526"/>
    <w:rsid w:val="0088063F"/>
    <w:rsid w:val="00880C24"/>
    <w:rsid w:val="00880C95"/>
    <w:rsid w:val="00880D12"/>
    <w:rsid w:val="00880DA0"/>
    <w:rsid w:val="0088156D"/>
    <w:rsid w:val="008817B5"/>
    <w:rsid w:val="00881850"/>
    <w:rsid w:val="008819F7"/>
    <w:rsid w:val="00882120"/>
    <w:rsid w:val="008829D8"/>
    <w:rsid w:val="00882B35"/>
    <w:rsid w:val="00882BE5"/>
    <w:rsid w:val="00882D10"/>
    <w:rsid w:val="00882D69"/>
    <w:rsid w:val="00882FCD"/>
    <w:rsid w:val="00884167"/>
    <w:rsid w:val="00884835"/>
    <w:rsid w:val="00884B9A"/>
    <w:rsid w:val="00884C36"/>
    <w:rsid w:val="00884FBD"/>
    <w:rsid w:val="008851BA"/>
    <w:rsid w:val="00885248"/>
    <w:rsid w:val="00885264"/>
    <w:rsid w:val="00885718"/>
    <w:rsid w:val="008858D9"/>
    <w:rsid w:val="00885A41"/>
    <w:rsid w:val="00885D91"/>
    <w:rsid w:val="00885F4F"/>
    <w:rsid w:val="0088610A"/>
    <w:rsid w:val="00886492"/>
    <w:rsid w:val="0088650D"/>
    <w:rsid w:val="008865E1"/>
    <w:rsid w:val="00886F35"/>
    <w:rsid w:val="008871C8"/>
    <w:rsid w:val="008872CD"/>
    <w:rsid w:val="00887B6D"/>
    <w:rsid w:val="008901B4"/>
    <w:rsid w:val="0089038C"/>
    <w:rsid w:val="00890501"/>
    <w:rsid w:val="00890863"/>
    <w:rsid w:val="00890A4F"/>
    <w:rsid w:val="00890A6D"/>
    <w:rsid w:val="00891052"/>
    <w:rsid w:val="00891425"/>
    <w:rsid w:val="008914C1"/>
    <w:rsid w:val="00891589"/>
    <w:rsid w:val="00891887"/>
    <w:rsid w:val="008919BC"/>
    <w:rsid w:val="00891F26"/>
    <w:rsid w:val="008923C3"/>
    <w:rsid w:val="008924A7"/>
    <w:rsid w:val="008924C9"/>
    <w:rsid w:val="008926CE"/>
    <w:rsid w:val="00892913"/>
    <w:rsid w:val="00892993"/>
    <w:rsid w:val="00892A6F"/>
    <w:rsid w:val="00892C99"/>
    <w:rsid w:val="00893011"/>
    <w:rsid w:val="00893344"/>
    <w:rsid w:val="0089372B"/>
    <w:rsid w:val="00893769"/>
    <w:rsid w:val="00893BAD"/>
    <w:rsid w:val="0089446C"/>
    <w:rsid w:val="008946E9"/>
    <w:rsid w:val="0089510F"/>
    <w:rsid w:val="008951A2"/>
    <w:rsid w:val="008951F0"/>
    <w:rsid w:val="008954C2"/>
    <w:rsid w:val="00895B78"/>
    <w:rsid w:val="00895E5E"/>
    <w:rsid w:val="00896572"/>
    <w:rsid w:val="0089675B"/>
    <w:rsid w:val="00896799"/>
    <w:rsid w:val="008967EB"/>
    <w:rsid w:val="00896AA1"/>
    <w:rsid w:val="00896E98"/>
    <w:rsid w:val="0089719B"/>
    <w:rsid w:val="00897313"/>
    <w:rsid w:val="008978FB"/>
    <w:rsid w:val="008979B6"/>
    <w:rsid w:val="00897F5B"/>
    <w:rsid w:val="00897FEC"/>
    <w:rsid w:val="008A02A4"/>
    <w:rsid w:val="008A02DE"/>
    <w:rsid w:val="008A05E3"/>
    <w:rsid w:val="008A0D8D"/>
    <w:rsid w:val="008A10F2"/>
    <w:rsid w:val="008A161B"/>
    <w:rsid w:val="008A1783"/>
    <w:rsid w:val="008A1929"/>
    <w:rsid w:val="008A1D4D"/>
    <w:rsid w:val="008A1E88"/>
    <w:rsid w:val="008A21B7"/>
    <w:rsid w:val="008A2504"/>
    <w:rsid w:val="008A258E"/>
    <w:rsid w:val="008A2E15"/>
    <w:rsid w:val="008A3314"/>
    <w:rsid w:val="008A348E"/>
    <w:rsid w:val="008A3563"/>
    <w:rsid w:val="008A3972"/>
    <w:rsid w:val="008A39C2"/>
    <w:rsid w:val="008A3A6C"/>
    <w:rsid w:val="008A3F12"/>
    <w:rsid w:val="008A3F2A"/>
    <w:rsid w:val="008A40C4"/>
    <w:rsid w:val="008A40C5"/>
    <w:rsid w:val="008A4604"/>
    <w:rsid w:val="008A499C"/>
    <w:rsid w:val="008A4AB2"/>
    <w:rsid w:val="008A4F84"/>
    <w:rsid w:val="008A51C1"/>
    <w:rsid w:val="008A52B1"/>
    <w:rsid w:val="008A52D2"/>
    <w:rsid w:val="008A52E0"/>
    <w:rsid w:val="008A5335"/>
    <w:rsid w:val="008A58AE"/>
    <w:rsid w:val="008A5B4E"/>
    <w:rsid w:val="008A5D5D"/>
    <w:rsid w:val="008A5E0F"/>
    <w:rsid w:val="008A5F49"/>
    <w:rsid w:val="008A60BB"/>
    <w:rsid w:val="008A66F9"/>
    <w:rsid w:val="008A6700"/>
    <w:rsid w:val="008A7617"/>
    <w:rsid w:val="008A7735"/>
    <w:rsid w:val="008A7742"/>
    <w:rsid w:val="008A7995"/>
    <w:rsid w:val="008A7BD7"/>
    <w:rsid w:val="008A7DE1"/>
    <w:rsid w:val="008A7EB5"/>
    <w:rsid w:val="008A7F36"/>
    <w:rsid w:val="008B0045"/>
    <w:rsid w:val="008B0273"/>
    <w:rsid w:val="008B0300"/>
    <w:rsid w:val="008B0854"/>
    <w:rsid w:val="008B089E"/>
    <w:rsid w:val="008B08D7"/>
    <w:rsid w:val="008B0E12"/>
    <w:rsid w:val="008B0F65"/>
    <w:rsid w:val="008B1108"/>
    <w:rsid w:val="008B1558"/>
    <w:rsid w:val="008B19B3"/>
    <w:rsid w:val="008B1AAB"/>
    <w:rsid w:val="008B2113"/>
    <w:rsid w:val="008B2130"/>
    <w:rsid w:val="008B21CA"/>
    <w:rsid w:val="008B2724"/>
    <w:rsid w:val="008B2AAF"/>
    <w:rsid w:val="008B2D85"/>
    <w:rsid w:val="008B2E83"/>
    <w:rsid w:val="008B3084"/>
    <w:rsid w:val="008B31C2"/>
    <w:rsid w:val="008B330E"/>
    <w:rsid w:val="008B37C9"/>
    <w:rsid w:val="008B3868"/>
    <w:rsid w:val="008B3ABE"/>
    <w:rsid w:val="008B3B46"/>
    <w:rsid w:val="008B40DC"/>
    <w:rsid w:val="008B45EC"/>
    <w:rsid w:val="008B4BD3"/>
    <w:rsid w:val="008B4F31"/>
    <w:rsid w:val="008B75A2"/>
    <w:rsid w:val="008C0084"/>
    <w:rsid w:val="008C014C"/>
    <w:rsid w:val="008C0713"/>
    <w:rsid w:val="008C07C9"/>
    <w:rsid w:val="008C0DD4"/>
    <w:rsid w:val="008C0E05"/>
    <w:rsid w:val="008C0EB7"/>
    <w:rsid w:val="008C173A"/>
    <w:rsid w:val="008C1B2A"/>
    <w:rsid w:val="008C1EC0"/>
    <w:rsid w:val="008C214A"/>
    <w:rsid w:val="008C229A"/>
    <w:rsid w:val="008C26EF"/>
    <w:rsid w:val="008C291B"/>
    <w:rsid w:val="008C29CD"/>
    <w:rsid w:val="008C2C71"/>
    <w:rsid w:val="008C2CB9"/>
    <w:rsid w:val="008C3C5D"/>
    <w:rsid w:val="008C3DA4"/>
    <w:rsid w:val="008C3E96"/>
    <w:rsid w:val="008C4212"/>
    <w:rsid w:val="008C4714"/>
    <w:rsid w:val="008C48A8"/>
    <w:rsid w:val="008C4A6B"/>
    <w:rsid w:val="008C4DAC"/>
    <w:rsid w:val="008C518D"/>
    <w:rsid w:val="008C5202"/>
    <w:rsid w:val="008C5286"/>
    <w:rsid w:val="008C569F"/>
    <w:rsid w:val="008C57A5"/>
    <w:rsid w:val="008C5BC0"/>
    <w:rsid w:val="008C5DAD"/>
    <w:rsid w:val="008C5E49"/>
    <w:rsid w:val="008C5ED6"/>
    <w:rsid w:val="008C5F1C"/>
    <w:rsid w:val="008C6050"/>
    <w:rsid w:val="008C611D"/>
    <w:rsid w:val="008C62CB"/>
    <w:rsid w:val="008C6462"/>
    <w:rsid w:val="008C6576"/>
    <w:rsid w:val="008C6E04"/>
    <w:rsid w:val="008C7058"/>
    <w:rsid w:val="008C7118"/>
    <w:rsid w:val="008C73B6"/>
    <w:rsid w:val="008C7575"/>
    <w:rsid w:val="008C7B85"/>
    <w:rsid w:val="008C7C1C"/>
    <w:rsid w:val="008C7DF7"/>
    <w:rsid w:val="008C7F68"/>
    <w:rsid w:val="008D024F"/>
    <w:rsid w:val="008D05D7"/>
    <w:rsid w:val="008D090D"/>
    <w:rsid w:val="008D0BB2"/>
    <w:rsid w:val="008D0C2D"/>
    <w:rsid w:val="008D0E17"/>
    <w:rsid w:val="008D10C5"/>
    <w:rsid w:val="008D16A6"/>
    <w:rsid w:val="008D1B2C"/>
    <w:rsid w:val="008D1B36"/>
    <w:rsid w:val="008D20E2"/>
    <w:rsid w:val="008D241F"/>
    <w:rsid w:val="008D26B1"/>
    <w:rsid w:val="008D2763"/>
    <w:rsid w:val="008D2E81"/>
    <w:rsid w:val="008D2F8D"/>
    <w:rsid w:val="008D32B8"/>
    <w:rsid w:val="008D3478"/>
    <w:rsid w:val="008D363F"/>
    <w:rsid w:val="008D3CFC"/>
    <w:rsid w:val="008D3FEC"/>
    <w:rsid w:val="008D4B2A"/>
    <w:rsid w:val="008D4D51"/>
    <w:rsid w:val="008D4FE2"/>
    <w:rsid w:val="008D51E5"/>
    <w:rsid w:val="008D52B0"/>
    <w:rsid w:val="008D5495"/>
    <w:rsid w:val="008D6038"/>
    <w:rsid w:val="008D655F"/>
    <w:rsid w:val="008D702E"/>
    <w:rsid w:val="008D77F9"/>
    <w:rsid w:val="008D7938"/>
    <w:rsid w:val="008D7947"/>
    <w:rsid w:val="008D7B8F"/>
    <w:rsid w:val="008D7C14"/>
    <w:rsid w:val="008D7EBB"/>
    <w:rsid w:val="008D7FD2"/>
    <w:rsid w:val="008E0232"/>
    <w:rsid w:val="008E031F"/>
    <w:rsid w:val="008E0339"/>
    <w:rsid w:val="008E04B3"/>
    <w:rsid w:val="008E05F1"/>
    <w:rsid w:val="008E093A"/>
    <w:rsid w:val="008E0B0C"/>
    <w:rsid w:val="008E0F65"/>
    <w:rsid w:val="008E138D"/>
    <w:rsid w:val="008E1686"/>
    <w:rsid w:val="008E1C14"/>
    <w:rsid w:val="008E233D"/>
    <w:rsid w:val="008E2783"/>
    <w:rsid w:val="008E2915"/>
    <w:rsid w:val="008E2BF7"/>
    <w:rsid w:val="008E2D00"/>
    <w:rsid w:val="008E3396"/>
    <w:rsid w:val="008E3830"/>
    <w:rsid w:val="008E3A22"/>
    <w:rsid w:val="008E3B9A"/>
    <w:rsid w:val="008E402D"/>
    <w:rsid w:val="008E416D"/>
    <w:rsid w:val="008E4289"/>
    <w:rsid w:val="008E43AF"/>
    <w:rsid w:val="008E4528"/>
    <w:rsid w:val="008E48FF"/>
    <w:rsid w:val="008E49BF"/>
    <w:rsid w:val="008E4EB7"/>
    <w:rsid w:val="008E5052"/>
    <w:rsid w:val="008E5119"/>
    <w:rsid w:val="008E51DB"/>
    <w:rsid w:val="008E51EA"/>
    <w:rsid w:val="008E52C0"/>
    <w:rsid w:val="008E53C7"/>
    <w:rsid w:val="008E58E3"/>
    <w:rsid w:val="008E5ABF"/>
    <w:rsid w:val="008E5F6A"/>
    <w:rsid w:val="008E5FB1"/>
    <w:rsid w:val="008E6247"/>
    <w:rsid w:val="008E65DD"/>
    <w:rsid w:val="008E6870"/>
    <w:rsid w:val="008E691D"/>
    <w:rsid w:val="008E69E7"/>
    <w:rsid w:val="008E6A8E"/>
    <w:rsid w:val="008E6F5A"/>
    <w:rsid w:val="008E7397"/>
    <w:rsid w:val="008E74C9"/>
    <w:rsid w:val="008E784C"/>
    <w:rsid w:val="008E7B30"/>
    <w:rsid w:val="008E7D2F"/>
    <w:rsid w:val="008E7E8F"/>
    <w:rsid w:val="008E7F5A"/>
    <w:rsid w:val="008E7FEF"/>
    <w:rsid w:val="008F027B"/>
    <w:rsid w:val="008F0305"/>
    <w:rsid w:val="008F0AAA"/>
    <w:rsid w:val="008F0BC0"/>
    <w:rsid w:val="008F0CD4"/>
    <w:rsid w:val="008F0EEB"/>
    <w:rsid w:val="008F0FD6"/>
    <w:rsid w:val="008F10FE"/>
    <w:rsid w:val="008F16FA"/>
    <w:rsid w:val="008F17C1"/>
    <w:rsid w:val="008F1993"/>
    <w:rsid w:val="008F1C03"/>
    <w:rsid w:val="008F1D75"/>
    <w:rsid w:val="008F1E46"/>
    <w:rsid w:val="008F20B7"/>
    <w:rsid w:val="008F25B2"/>
    <w:rsid w:val="008F25F8"/>
    <w:rsid w:val="008F2829"/>
    <w:rsid w:val="008F28EC"/>
    <w:rsid w:val="008F29CF"/>
    <w:rsid w:val="008F2D0F"/>
    <w:rsid w:val="008F2D66"/>
    <w:rsid w:val="008F2F7D"/>
    <w:rsid w:val="008F3119"/>
    <w:rsid w:val="008F313D"/>
    <w:rsid w:val="008F3195"/>
    <w:rsid w:val="008F33DF"/>
    <w:rsid w:val="008F3442"/>
    <w:rsid w:val="008F360A"/>
    <w:rsid w:val="008F3660"/>
    <w:rsid w:val="008F367C"/>
    <w:rsid w:val="008F37F1"/>
    <w:rsid w:val="008F3D03"/>
    <w:rsid w:val="008F40FF"/>
    <w:rsid w:val="008F4A71"/>
    <w:rsid w:val="008F5016"/>
    <w:rsid w:val="008F5096"/>
    <w:rsid w:val="008F52B5"/>
    <w:rsid w:val="008F59EF"/>
    <w:rsid w:val="008F5EFF"/>
    <w:rsid w:val="008F5F6A"/>
    <w:rsid w:val="008F5FC2"/>
    <w:rsid w:val="008F6392"/>
    <w:rsid w:val="008F6508"/>
    <w:rsid w:val="008F6AEF"/>
    <w:rsid w:val="008F6B00"/>
    <w:rsid w:val="008F7150"/>
    <w:rsid w:val="008F71F6"/>
    <w:rsid w:val="008F7217"/>
    <w:rsid w:val="008F73A9"/>
    <w:rsid w:val="008F73CA"/>
    <w:rsid w:val="008F7524"/>
    <w:rsid w:val="008F761C"/>
    <w:rsid w:val="008F7BBE"/>
    <w:rsid w:val="008F7D32"/>
    <w:rsid w:val="008F7D68"/>
    <w:rsid w:val="008F7D9D"/>
    <w:rsid w:val="00900080"/>
    <w:rsid w:val="00900452"/>
    <w:rsid w:val="009004B6"/>
    <w:rsid w:val="0090099D"/>
    <w:rsid w:val="00900B50"/>
    <w:rsid w:val="00900BED"/>
    <w:rsid w:val="00901049"/>
    <w:rsid w:val="00901050"/>
    <w:rsid w:val="009011C7"/>
    <w:rsid w:val="0090176B"/>
    <w:rsid w:val="009018C4"/>
    <w:rsid w:val="0090196C"/>
    <w:rsid w:val="00902A72"/>
    <w:rsid w:val="00902C95"/>
    <w:rsid w:val="00903001"/>
    <w:rsid w:val="009032D3"/>
    <w:rsid w:val="009035EE"/>
    <w:rsid w:val="00903D08"/>
    <w:rsid w:val="00903F12"/>
    <w:rsid w:val="009045E0"/>
    <w:rsid w:val="00904B4B"/>
    <w:rsid w:val="0090542C"/>
    <w:rsid w:val="00905AAC"/>
    <w:rsid w:val="00905C0B"/>
    <w:rsid w:val="00905CF4"/>
    <w:rsid w:val="0090661D"/>
    <w:rsid w:val="00906FD7"/>
    <w:rsid w:val="00907253"/>
    <w:rsid w:val="009077A0"/>
    <w:rsid w:val="0090792E"/>
    <w:rsid w:val="00907B0F"/>
    <w:rsid w:val="00910970"/>
    <w:rsid w:val="009109C1"/>
    <w:rsid w:val="009109EB"/>
    <w:rsid w:val="00910A49"/>
    <w:rsid w:val="00911631"/>
    <w:rsid w:val="00911840"/>
    <w:rsid w:val="00911A21"/>
    <w:rsid w:val="00911A40"/>
    <w:rsid w:val="0091247D"/>
    <w:rsid w:val="00912538"/>
    <w:rsid w:val="00913139"/>
    <w:rsid w:val="0091316D"/>
    <w:rsid w:val="009131BA"/>
    <w:rsid w:val="00913440"/>
    <w:rsid w:val="00913491"/>
    <w:rsid w:val="00913653"/>
    <w:rsid w:val="009137BE"/>
    <w:rsid w:val="00913A16"/>
    <w:rsid w:val="00913A43"/>
    <w:rsid w:val="00913F1B"/>
    <w:rsid w:val="00913F81"/>
    <w:rsid w:val="0091448C"/>
    <w:rsid w:val="009146CE"/>
    <w:rsid w:val="0091486D"/>
    <w:rsid w:val="009149B5"/>
    <w:rsid w:val="00914AAB"/>
    <w:rsid w:val="00914D4C"/>
    <w:rsid w:val="00915922"/>
    <w:rsid w:val="009160CB"/>
    <w:rsid w:val="00916164"/>
    <w:rsid w:val="009162CC"/>
    <w:rsid w:val="00916412"/>
    <w:rsid w:val="00916498"/>
    <w:rsid w:val="009167BD"/>
    <w:rsid w:val="009168D2"/>
    <w:rsid w:val="00916A95"/>
    <w:rsid w:val="00917140"/>
    <w:rsid w:val="0091765E"/>
    <w:rsid w:val="00917753"/>
    <w:rsid w:val="00917BF6"/>
    <w:rsid w:val="00917F8B"/>
    <w:rsid w:val="009208EA"/>
    <w:rsid w:val="00920A7A"/>
    <w:rsid w:val="00920BFB"/>
    <w:rsid w:val="00920D70"/>
    <w:rsid w:val="00920DC0"/>
    <w:rsid w:val="00921064"/>
    <w:rsid w:val="00921461"/>
    <w:rsid w:val="00921483"/>
    <w:rsid w:val="009216AE"/>
    <w:rsid w:val="009218D0"/>
    <w:rsid w:val="00921A9D"/>
    <w:rsid w:val="00921CAA"/>
    <w:rsid w:val="00922580"/>
    <w:rsid w:val="00922A4E"/>
    <w:rsid w:val="00922C83"/>
    <w:rsid w:val="00922EB7"/>
    <w:rsid w:val="00923FA1"/>
    <w:rsid w:val="009245D8"/>
    <w:rsid w:val="00924820"/>
    <w:rsid w:val="00924F81"/>
    <w:rsid w:val="009251A1"/>
    <w:rsid w:val="00925F16"/>
    <w:rsid w:val="009261CD"/>
    <w:rsid w:val="00926281"/>
    <w:rsid w:val="0092638A"/>
    <w:rsid w:val="0092640E"/>
    <w:rsid w:val="00926580"/>
    <w:rsid w:val="009265BA"/>
    <w:rsid w:val="009275FC"/>
    <w:rsid w:val="00927827"/>
    <w:rsid w:val="009279B4"/>
    <w:rsid w:val="00927CC9"/>
    <w:rsid w:val="00927F0E"/>
    <w:rsid w:val="00930391"/>
    <w:rsid w:val="009304E6"/>
    <w:rsid w:val="00930711"/>
    <w:rsid w:val="009308EC"/>
    <w:rsid w:val="00930AE8"/>
    <w:rsid w:val="00930C89"/>
    <w:rsid w:val="00930CA1"/>
    <w:rsid w:val="00930FDB"/>
    <w:rsid w:val="009312E3"/>
    <w:rsid w:val="00931623"/>
    <w:rsid w:val="009318A9"/>
    <w:rsid w:val="0093195A"/>
    <w:rsid w:val="00931967"/>
    <w:rsid w:val="00931B4F"/>
    <w:rsid w:val="00931B81"/>
    <w:rsid w:val="00931E4A"/>
    <w:rsid w:val="00932740"/>
    <w:rsid w:val="00932E3B"/>
    <w:rsid w:val="00932F91"/>
    <w:rsid w:val="00933099"/>
    <w:rsid w:val="009333C1"/>
    <w:rsid w:val="00933460"/>
    <w:rsid w:val="009340AD"/>
    <w:rsid w:val="00934413"/>
    <w:rsid w:val="009345EC"/>
    <w:rsid w:val="0093482A"/>
    <w:rsid w:val="0093493A"/>
    <w:rsid w:val="00934A42"/>
    <w:rsid w:val="009351E3"/>
    <w:rsid w:val="0093527C"/>
    <w:rsid w:val="009352D7"/>
    <w:rsid w:val="00935C00"/>
    <w:rsid w:val="00935CC8"/>
    <w:rsid w:val="00935FB0"/>
    <w:rsid w:val="00935FD9"/>
    <w:rsid w:val="00936303"/>
    <w:rsid w:val="0093630F"/>
    <w:rsid w:val="00936ABE"/>
    <w:rsid w:val="00936B2B"/>
    <w:rsid w:val="00936C60"/>
    <w:rsid w:val="00936D73"/>
    <w:rsid w:val="0093723E"/>
    <w:rsid w:val="0093729E"/>
    <w:rsid w:val="00937A2C"/>
    <w:rsid w:val="00937A4B"/>
    <w:rsid w:val="00937BCD"/>
    <w:rsid w:val="00937C19"/>
    <w:rsid w:val="00937FB0"/>
    <w:rsid w:val="009400DC"/>
    <w:rsid w:val="009408F6"/>
    <w:rsid w:val="00940923"/>
    <w:rsid w:val="009409DE"/>
    <w:rsid w:val="00940BBC"/>
    <w:rsid w:val="00940E36"/>
    <w:rsid w:val="009410A2"/>
    <w:rsid w:val="009413A0"/>
    <w:rsid w:val="00941510"/>
    <w:rsid w:val="009418A5"/>
    <w:rsid w:val="009418FF"/>
    <w:rsid w:val="00941AA5"/>
    <w:rsid w:val="00941CAA"/>
    <w:rsid w:val="00942566"/>
    <w:rsid w:val="009425EA"/>
    <w:rsid w:val="0094288B"/>
    <w:rsid w:val="009431E6"/>
    <w:rsid w:val="00943223"/>
    <w:rsid w:val="009436FE"/>
    <w:rsid w:val="009438DE"/>
    <w:rsid w:val="00943911"/>
    <w:rsid w:val="00943C72"/>
    <w:rsid w:val="00943E55"/>
    <w:rsid w:val="00944073"/>
    <w:rsid w:val="00944201"/>
    <w:rsid w:val="00944324"/>
    <w:rsid w:val="009445F4"/>
    <w:rsid w:val="00944745"/>
    <w:rsid w:val="009448A3"/>
    <w:rsid w:val="00944BAE"/>
    <w:rsid w:val="00945071"/>
    <w:rsid w:val="0094531E"/>
    <w:rsid w:val="00945728"/>
    <w:rsid w:val="00945811"/>
    <w:rsid w:val="00945A19"/>
    <w:rsid w:val="0094604F"/>
    <w:rsid w:val="00946276"/>
    <w:rsid w:val="0094630D"/>
    <w:rsid w:val="0094635B"/>
    <w:rsid w:val="009464B5"/>
    <w:rsid w:val="00946766"/>
    <w:rsid w:val="009469C0"/>
    <w:rsid w:val="00946D45"/>
    <w:rsid w:val="009471D8"/>
    <w:rsid w:val="0094735D"/>
    <w:rsid w:val="00947616"/>
    <w:rsid w:val="009478FF"/>
    <w:rsid w:val="009479E7"/>
    <w:rsid w:val="0095028E"/>
    <w:rsid w:val="00950409"/>
    <w:rsid w:val="00950C69"/>
    <w:rsid w:val="00950D1E"/>
    <w:rsid w:val="00950D2E"/>
    <w:rsid w:val="00950E34"/>
    <w:rsid w:val="00950F4F"/>
    <w:rsid w:val="0095109C"/>
    <w:rsid w:val="00951459"/>
    <w:rsid w:val="0095226C"/>
    <w:rsid w:val="00952985"/>
    <w:rsid w:val="00952A24"/>
    <w:rsid w:val="00952B30"/>
    <w:rsid w:val="00952B40"/>
    <w:rsid w:val="009534C3"/>
    <w:rsid w:val="009535B4"/>
    <w:rsid w:val="00953750"/>
    <w:rsid w:val="00953770"/>
    <w:rsid w:val="00953CE7"/>
    <w:rsid w:val="00954138"/>
    <w:rsid w:val="0095427E"/>
    <w:rsid w:val="0095434B"/>
    <w:rsid w:val="00954403"/>
    <w:rsid w:val="0095453D"/>
    <w:rsid w:val="00954652"/>
    <w:rsid w:val="00954818"/>
    <w:rsid w:val="00954858"/>
    <w:rsid w:val="00954E26"/>
    <w:rsid w:val="00955128"/>
    <w:rsid w:val="00955A11"/>
    <w:rsid w:val="00955CCA"/>
    <w:rsid w:val="00956750"/>
    <w:rsid w:val="009567BF"/>
    <w:rsid w:val="00956986"/>
    <w:rsid w:val="00956DD9"/>
    <w:rsid w:val="0095709F"/>
    <w:rsid w:val="00957529"/>
    <w:rsid w:val="009578CB"/>
    <w:rsid w:val="00957B60"/>
    <w:rsid w:val="009601E0"/>
    <w:rsid w:val="00960727"/>
    <w:rsid w:val="00960816"/>
    <w:rsid w:val="0096105B"/>
    <w:rsid w:val="009612F4"/>
    <w:rsid w:val="00961598"/>
    <w:rsid w:val="00961B03"/>
    <w:rsid w:val="00961D1A"/>
    <w:rsid w:val="00961DB1"/>
    <w:rsid w:val="0096233C"/>
    <w:rsid w:val="00962347"/>
    <w:rsid w:val="009626E9"/>
    <w:rsid w:val="009627EB"/>
    <w:rsid w:val="0096282E"/>
    <w:rsid w:val="0096292C"/>
    <w:rsid w:val="00962E71"/>
    <w:rsid w:val="00962F01"/>
    <w:rsid w:val="00962F70"/>
    <w:rsid w:val="00963591"/>
    <w:rsid w:val="00963726"/>
    <w:rsid w:val="009638FC"/>
    <w:rsid w:val="009646C6"/>
    <w:rsid w:val="009646F7"/>
    <w:rsid w:val="009648CB"/>
    <w:rsid w:val="009649BE"/>
    <w:rsid w:val="0096512A"/>
    <w:rsid w:val="0096523B"/>
    <w:rsid w:val="00965331"/>
    <w:rsid w:val="00965374"/>
    <w:rsid w:val="009658A1"/>
    <w:rsid w:val="00965C20"/>
    <w:rsid w:val="00965D24"/>
    <w:rsid w:val="00965EE7"/>
    <w:rsid w:val="00965F50"/>
    <w:rsid w:val="009664BA"/>
    <w:rsid w:val="00966D72"/>
    <w:rsid w:val="00967220"/>
    <w:rsid w:val="009672BA"/>
    <w:rsid w:val="00967578"/>
    <w:rsid w:val="0096779D"/>
    <w:rsid w:val="00967A5F"/>
    <w:rsid w:val="00967C86"/>
    <w:rsid w:val="00967DE1"/>
    <w:rsid w:val="00967E57"/>
    <w:rsid w:val="00967E6C"/>
    <w:rsid w:val="0097044F"/>
    <w:rsid w:val="00970551"/>
    <w:rsid w:val="00970581"/>
    <w:rsid w:val="009705D9"/>
    <w:rsid w:val="00970997"/>
    <w:rsid w:val="00970BA8"/>
    <w:rsid w:val="00971999"/>
    <w:rsid w:val="00971E1F"/>
    <w:rsid w:val="00971EF6"/>
    <w:rsid w:val="009722F9"/>
    <w:rsid w:val="0097242E"/>
    <w:rsid w:val="00972B22"/>
    <w:rsid w:val="009735B4"/>
    <w:rsid w:val="009735F3"/>
    <w:rsid w:val="00973805"/>
    <w:rsid w:val="0097380F"/>
    <w:rsid w:val="00973A93"/>
    <w:rsid w:val="00973C62"/>
    <w:rsid w:val="00973E30"/>
    <w:rsid w:val="0097449A"/>
    <w:rsid w:val="00974764"/>
    <w:rsid w:val="009747D4"/>
    <w:rsid w:val="00975011"/>
    <w:rsid w:val="00975102"/>
    <w:rsid w:val="0097546D"/>
    <w:rsid w:val="00976149"/>
    <w:rsid w:val="00976A26"/>
    <w:rsid w:val="00976F15"/>
    <w:rsid w:val="0097748A"/>
    <w:rsid w:val="009774FA"/>
    <w:rsid w:val="009778C3"/>
    <w:rsid w:val="009778D9"/>
    <w:rsid w:val="00977F88"/>
    <w:rsid w:val="0098020D"/>
    <w:rsid w:val="0098053C"/>
    <w:rsid w:val="009807B3"/>
    <w:rsid w:val="009808D9"/>
    <w:rsid w:val="00980982"/>
    <w:rsid w:val="00980A03"/>
    <w:rsid w:val="00980AD9"/>
    <w:rsid w:val="00980CA5"/>
    <w:rsid w:val="00980EFC"/>
    <w:rsid w:val="00980F0B"/>
    <w:rsid w:val="00981405"/>
    <w:rsid w:val="00981461"/>
    <w:rsid w:val="009818E0"/>
    <w:rsid w:val="009819FA"/>
    <w:rsid w:val="00981A0F"/>
    <w:rsid w:val="00981EB3"/>
    <w:rsid w:val="0098204D"/>
    <w:rsid w:val="009823D8"/>
    <w:rsid w:val="0098245F"/>
    <w:rsid w:val="00982594"/>
    <w:rsid w:val="00982917"/>
    <w:rsid w:val="00982A46"/>
    <w:rsid w:val="00982B6D"/>
    <w:rsid w:val="00982D55"/>
    <w:rsid w:val="00983410"/>
    <w:rsid w:val="009836EC"/>
    <w:rsid w:val="009837E5"/>
    <w:rsid w:val="009839CA"/>
    <w:rsid w:val="00983B2C"/>
    <w:rsid w:val="00983D12"/>
    <w:rsid w:val="00983DAA"/>
    <w:rsid w:val="00984016"/>
    <w:rsid w:val="009840FA"/>
    <w:rsid w:val="00984468"/>
    <w:rsid w:val="009846A5"/>
    <w:rsid w:val="009846F7"/>
    <w:rsid w:val="009847FC"/>
    <w:rsid w:val="00984AC9"/>
    <w:rsid w:val="00984BFF"/>
    <w:rsid w:val="00984C34"/>
    <w:rsid w:val="00984D54"/>
    <w:rsid w:val="00984E0F"/>
    <w:rsid w:val="009850C1"/>
    <w:rsid w:val="0098574D"/>
    <w:rsid w:val="00985881"/>
    <w:rsid w:val="00985A2A"/>
    <w:rsid w:val="00985F04"/>
    <w:rsid w:val="00985F99"/>
    <w:rsid w:val="00986189"/>
    <w:rsid w:val="0098642C"/>
    <w:rsid w:val="00986960"/>
    <w:rsid w:val="00986CB1"/>
    <w:rsid w:val="00986FA7"/>
    <w:rsid w:val="00986FD6"/>
    <w:rsid w:val="00987111"/>
    <w:rsid w:val="0098721D"/>
    <w:rsid w:val="009873A9"/>
    <w:rsid w:val="00987556"/>
    <w:rsid w:val="0098759C"/>
    <w:rsid w:val="009877C9"/>
    <w:rsid w:val="009878C4"/>
    <w:rsid w:val="00987BB1"/>
    <w:rsid w:val="00987FB3"/>
    <w:rsid w:val="0099035A"/>
    <w:rsid w:val="009906CC"/>
    <w:rsid w:val="00990999"/>
    <w:rsid w:val="00990ADE"/>
    <w:rsid w:val="00990DF7"/>
    <w:rsid w:val="009911C7"/>
    <w:rsid w:val="00991309"/>
    <w:rsid w:val="009916FE"/>
    <w:rsid w:val="00991CC1"/>
    <w:rsid w:val="00991F3A"/>
    <w:rsid w:val="00992173"/>
    <w:rsid w:val="0099234C"/>
    <w:rsid w:val="009929F1"/>
    <w:rsid w:val="00992E23"/>
    <w:rsid w:val="00992E5C"/>
    <w:rsid w:val="00994371"/>
    <w:rsid w:val="009945B4"/>
    <w:rsid w:val="0099462F"/>
    <w:rsid w:val="00994A33"/>
    <w:rsid w:val="00994ABE"/>
    <w:rsid w:val="0099570D"/>
    <w:rsid w:val="009959A7"/>
    <w:rsid w:val="00995A16"/>
    <w:rsid w:val="00995B9C"/>
    <w:rsid w:val="00995CE9"/>
    <w:rsid w:val="009967E2"/>
    <w:rsid w:val="00996942"/>
    <w:rsid w:val="00996B4A"/>
    <w:rsid w:val="00996E64"/>
    <w:rsid w:val="00996EAF"/>
    <w:rsid w:val="009971D9"/>
    <w:rsid w:val="009972DE"/>
    <w:rsid w:val="0099754C"/>
    <w:rsid w:val="00997643"/>
    <w:rsid w:val="009977D1"/>
    <w:rsid w:val="009979E5"/>
    <w:rsid w:val="00997D64"/>
    <w:rsid w:val="009A0284"/>
    <w:rsid w:val="009A0452"/>
    <w:rsid w:val="009A0536"/>
    <w:rsid w:val="009A0624"/>
    <w:rsid w:val="009A0A66"/>
    <w:rsid w:val="009A0AA0"/>
    <w:rsid w:val="009A0B01"/>
    <w:rsid w:val="009A0BFF"/>
    <w:rsid w:val="009A0CB1"/>
    <w:rsid w:val="009A0DF9"/>
    <w:rsid w:val="009A0E63"/>
    <w:rsid w:val="009A0E8F"/>
    <w:rsid w:val="009A1068"/>
    <w:rsid w:val="009A116E"/>
    <w:rsid w:val="009A1233"/>
    <w:rsid w:val="009A1326"/>
    <w:rsid w:val="009A1441"/>
    <w:rsid w:val="009A1642"/>
    <w:rsid w:val="009A1EB7"/>
    <w:rsid w:val="009A1F55"/>
    <w:rsid w:val="009A2157"/>
    <w:rsid w:val="009A22CE"/>
    <w:rsid w:val="009A2D45"/>
    <w:rsid w:val="009A2E0D"/>
    <w:rsid w:val="009A3159"/>
    <w:rsid w:val="009A31AB"/>
    <w:rsid w:val="009A3203"/>
    <w:rsid w:val="009A321E"/>
    <w:rsid w:val="009A3474"/>
    <w:rsid w:val="009A3897"/>
    <w:rsid w:val="009A3A35"/>
    <w:rsid w:val="009A3B43"/>
    <w:rsid w:val="009A3FA7"/>
    <w:rsid w:val="009A3FDE"/>
    <w:rsid w:val="009A3FF5"/>
    <w:rsid w:val="009A428D"/>
    <w:rsid w:val="009A48DC"/>
    <w:rsid w:val="009A4B64"/>
    <w:rsid w:val="009A4BEB"/>
    <w:rsid w:val="009A4C2B"/>
    <w:rsid w:val="009A4E72"/>
    <w:rsid w:val="009A4F60"/>
    <w:rsid w:val="009A5863"/>
    <w:rsid w:val="009A59F8"/>
    <w:rsid w:val="009A5A85"/>
    <w:rsid w:val="009A5D3E"/>
    <w:rsid w:val="009A6271"/>
    <w:rsid w:val="009A63A6"/>
    <w:rsid w:val="009A6663"/>
    <w:rsid w:val="009A6CBF"/>
    <w:rsid w:val="009A716E"/>
    <w:rsid w:val="009A72C5"/>
    <w:rsid w:val="009A737D"/>
    <w:rsid w:val="009A7556"/>
    <w:rsid w:val="009A787B"/>
    <w:rsid w:val="009A79F0"/>
    <w:rsid w:val="009B0060"/>
    <w:rsid w:val="009B0975"/>
    <w:rsid w:val="009B0EC4"/>
    <w:rsid w:val="009B10A0"/>
    <w:rsid w:val="009B1315"/>
    <w:rsid w:val="009B136F"/>
    <w:rsid w:val="009B1888"/>
    <w:rsid w:val="009B22AD"/>
    <w:rsid w:val="009B265F"/>
    <w:rsid w:val="009B27E0"/>
    <w:rsid w:val="009B2972"/>
    <w:rsid w:val="009B2979"/>
    <w:rsid w:val="009B29C3"/>
    <w:rsid w:val="009B2B58"/>
    <w:rsid w:val="009B2B5B"/>
    <w:rsid w:val="009B2C2F"/>
    <w:rsid w:val="009B2D6A"/>
    <w:rsid w:val="009B2E0C"/>
    <w:rsid w:val="009B309B"/>
    <w:rsid w:val="009B3165"/>
    <w:rsid w:val="009B33D4"/>
    <w:rsid w:val="009B36FE"/>
    <w:rsid w:val="009B3A09"/>
    <w:rsid w:val="009B3AB0"/>
    <w:rsid w:val="009B3C12"/>
    <w:rsid w:val="009B3C5C"/>
    <w:rsid w:val="009B3DA3"/>
    <w:rsid w:val="009B3FCE"/>
    <w:rsid w:val="009B466D"/>
    <w:rsid w:val="009B4775"/>
    <w:rsid w:val="009B47BB"/>
    <w:rsid w:val="009B50C4"/>
    <w:rsid w:val="009B54C5"/>
    <w:rsid w:val="009B5698"/>
    <w:rsid w:val="009B56B2"/>
    <w:rsid w:val="009B5AB1"/>
    <w:rsid w:val="009B6177"/>
    <w:rsid w:val="009B6229"/>
    <w:rsid w:val="009B625E"/>
    <w:rsid w:val="009B62EC"/>
    <w:rsid w:val="009B66B8"/>
    <w:rsid w:val="009B6742"/>
    <w:rsid w:val="009B6DF2"/>
    <w:rsid w:val="009B6FB5"/>
    <w:rsid w:val="009B75F2"/>
    <w:rsid w:val="009B7656"/>
    <w:rsid w:val="009B76F9"/>
    <w:rsid w:val="009B7FF3"/>
    <w:rsid w:val="009C0335"/>
    <w:rsid w:val="009C0384"/>
    <w:rsid w:val="009C0682"/>
    <w:rsid w:val="009C10D9"/>
    <w:rsid w:val="009C1317"/>
    <w:rsid w:val="009C1480"/>
    <w:rsid w:val="009C1654"/>
    <w:rsid w:val="009C1889"/>
    <w:rsid w:val="009C18E2"/>
    <w:rsid w:val="009C1B25"/>
    <w:rsid w:val="009C1B33"/>
    <w:rsid w:val="009C1CEF"/>
    <w:rsid w:val="009C2906"/>
    <w:rsid w:val="009C2929"/>
    <w:rsid w:val="009C2D32"/>
    <w:rsid w:val="009C31BE"/>
    <w:rsid w:val="009C322C"/>
    <w:rsid w:val="009C35E9"/>
    <w:rsid w:val="009C3A20"/>
    <w:rsid w:val="009C4188"/>
    <w:rsid w:val="009C4265"/>
    <w:rsid w:val="009C43C1"/>
    <w:rsid w:val="009C4544"/>
    <w:rsid w:val="009C498C"/>
    <w:rsid w:val="009C4BF8"/>
    <w:rsid w:val="009C4DA9"/>
    <w:rsid w:val="009C4DE6"/>
    <w:rsid w:val="009C4FAC"/>
    <w:rsid w:val="009C522B"/>
    <w:rsid w:val="009C5476"/>
    <w:rsid w:val="009C55A5"/>
    <w:rsid w:val="009C64BA"/>
    <w:rsid w:val="009C6F66"/>
    <w:rsid w:val="009C71A1"/>
    <w:rsid w:val="009C7432"/>
    <w:rsid w:val="009C74C9"/>
    <w:rsid w:val="009C7889"/>
    <w:rsid w:val="009C7930"/>
    <w:rsid w:val="009C7A62"/>
    <w:rsid w:val="009C7A9C"/>
    <w:rsid w:val="009D01B6"/>
    <w:rsid w:val="009D04D2"/>
    <w:rsid w:val="009D0546"/>
    <w:rsid w:val="009D06D9"/>
    <w:rsid w:val="009D0AC9"/>
    <w:rsid w:val="009D0D7B"/>
    <w:rsid w:val="009D0ED9"/>
    <w:rsid w:val="009D115F"/>
    <w:rsid w:val="009D1201"/>
    <w:rsid w:val="009D170F"/>
    <w:rsid w:val="009D195D"/>
    <w:rsid w:val="009D1B86"/>
    <w:rsid w:val="009D1E49"/>
    <w:rsid w:val="009D25FA"/>
    <w:rsid w:val="009D2F28"/>
    <w:rsid w:val="009D312E"/>
    <w:rsid w:val="009D3353"/>
    <w:rsid w:val="009D36D3"/>
    <w:rsid w:val="009D427C"/>
    <w:rsid w:val="009D438E"/>
    <w:rsid w:val="009D4614"/>
    <w:rsid w:val="009D4869"/>
    <w:rsid w:val="009D4EAF"/>
    <w:rsid w:val="009D4F66"/>
    <w:rsid w:val="009D4F9C"/>
    <w:rsid w:val="009D4FFC"/>
    <w:rsid w:val="009D512C"/>
    <w:rsid w:val="009D5269"/>
    <w:rsid w:val="009D52D9"/>
    <w:rsid w:val="009D58C1"/>
    <w:rsid w:val="009D59FB"/>
    <w:rsid w:val="009D5F16"/>
    <w:rsid w:val="009D5F9B"/>
    <w:rsid w:val="009D5FA1"/>
    <w:rsid w:val="009D6348"/>
    <w:rsid w:val="009D64F5"/>
    <w:rsid w:val="009D6857"/>
    <w:rsid w:val="009D68EF"/>
    <w:rsid w:val="009D6D26"/>
    <w:rsid w:val="009D70D5"/>
    <w:rsid w:val="009D7115"/>
    <w:rsid w:val="009D7583"/>
    <w:rsid w:val="009D7818"/>
    <w:rsid w:val="009D7922"/>
    <w:rsid w:val="009D7CB1"/>
    <w:rsid w:val="009D7CB5"/>
    <w:rsid w:val="009D7DB6"/>
    <w:rsid w:val="009E006F"/>
    <w:rsid w:val="009E0533"/>
    <w:rsid w:val="009E0574"/>
    <w:rsid w:val="009E069D"/>
    <w:rsid w:val="009E06A1"/>
    <w:rsid w:val="009E06E3"/>
    <w:rsid w:val="009E0730"/>
    <w:rsid w:val="009E0A45"/>
    <w:rsid w:val="009E12C4"/>
    <w:rsid w:val="009E1457"/>
    <w:rsid w:val="009E1620"/>
    <w:rsid w:val="009E163C"/>
    <w:rsid w:val="009E183B"/>
    <w:rsid w:val="009E19BF"/>
    <w:rsid w:val="009E1A98"/>
    <w:rsid w:val="009E237A"/>
    <w:rsid w:val="009E25C8"/>
    <w:rsid w:val="009E26C4"/>
    <w:rsid w:val="009E276A"/>
    <w:rsid w:val="009E28F9"/>
    <w:rsid w:val="009E2E80"/>
    <w:rsid w:val="009E3345"/>
    <w:rsid w:val="009E35EA"/>
    <w:rsid w:val="009E3943"/>
    <w:rsid w:val="009E3BAA"/>
    <w:rsid w:val="009E3D26"/>
    <w:rsid w:val="009E3E98"/>
    <w:rsid w:val="009E3FE3"/>
    <w:rsid w:val="009E4172"/>
    <w:rsid w:val="009E439F"/>
    <w:rsid w:val="009E4C50"/>
    <w:rsid w:val="009E4CED"/>
    <w:rsid w:val="009E50E8"/>
    <w:rsid w:val="009E58BA"/>
    <w:rsid w:val="009E5BD2"/>
    <w:rsid w:val="009E5D06"/>
    <w:rsid w:val="009E5D0F"/>
    <w:rsid w:val="009E5ECD"/>
    <w:rsid w:val="009E64C3"/>
    <w:rsid w:val="009E68AC"/>
    <w:rsid w:val="009E69AD"/>
    <w:rsid w:val="009E754B"/>
    <w:rsid w:val="009E79FF"/>
    <w:rsid w:val="009E7C7D"/>
    <w:rsid w:val="009E7CE5"/>
    <w:rsid w:val="009F004D"/>
    <w:rsid w:val="009F0472"/>
    <w:rsid w:val="009F08D9"/>
    <w:rsid w:val="009F0BCB"/>
    <w:rsid w:val="009F1090"/>
    <w:rsid w:val="009F1B7B"/>
    <w:rsid w:val="009F2979"/>
    <w:rsid w:val="009F32B0"/>
    <w:rsid w:val="009F34FB"/>
    <w:rsid w:val="009F365B"/>
    <w:rsid w:val="009F3711"/>
    <w:rsid w:val="009F38E3"/>
    <w:rsid w:val="009F3A9A"/>
    <w:rsid w:val="009F3C05"/>
    <w:rsid w:val="009F3CE5"/>
    <w:rsid w:val="009F4287"/>
    <w:rsid w:val="009F42B5"/>
    <w:rsid w:val="009F4F50"/>
    <w:rsid w:val="009F5B91"/>
    <w:rsid w:val="009F5E07"/>
    <w:rsid w:val="009F5F01"/>
    <w:rsid w:val="009F5FC4"/>
    <w:rsid w:val="009F63F0"/>
    <w:rsid w:val="009F65B9"/>
    <w:rsid w:val="009F68E7"/>
    <w:rsid w:val="009F69DC"/>
    <w:rsid w:val="009F6A28"/>
    <w:rsid w:val="009F6AE6"/>
    <w:rsid w:val="009F70A1"/>
    <w:rsid w:val="009F7232"/>
    <w:rsid w:val="009F742A"/>
    <w:rsid w:val="009F7492"/>
    <w:rsid w:val="009F74D6"/>
    <w:rsid w:val="009F7B63"/>
    <w:rsid w:val="009F7BE8"/>
    <w:rsid w:val="009F7D4C"/>
    <w:rsid w:val="00A00052"/>
    <w:rsid w:val="00A001D2"/>
    <w:rsid w:val="00A0021B"/>
    <w:rsid w:val="00A00296"/>
    <w:rsid w:val="00A006F2"/>
    <w:rsid w:val="00A00716"/>
    <w:rsid w:val="00A00C96"/>
    <w:rsid w:val="00A0112A"/>
    <w:rsid w:val="00A011DA"/>
    <w:rsid w:val="00A0122F"/>
    <w:rsid w:val="00A01291"/>
    <w:rsid w:val="00A0160E"/>
    <w:rsid w:val="00A01CE7"/>
    <w:rsid w:val="00A01F63"/>
    <w:rsid w:val="00A020C8"/>
    <w:rsid w:val="00A022C3"/>
    <w:rsid w:val="00A0234C"/>
    <w:rsid w:val="00A0262C"/>
    <w:rsid w:val="00A02746"/>
    <w:rsid w:val="00A02782"/>
    <w:rsid w:val="00A0280D"/>
    <w:rsid w:val="00A0295A"/>
    <w:rsid w:val="00A02964"/>
    <w:rsid w:val="00A02C10"/>
    <w:rsid w:val="00A02E30"/>
    <w:rsid w:val="00A02EB1"/>
    <w:rsid w:val="00A03095"/>
    <w:rsid w:val="00A032A8"/>
    <w:rsid w:val="00A03445"/>
    <w:rsid w:val="00A040C1"/>
    <w:rsid w:val="00A043DE"/>
    <w:rsid w:val="00A0471A"/>
    <w:rsid w:val="00A04FB0"/>
    <w:rsid w:val="00A0519D"/>
    <w:rsid w:val="00A05346"/>
    <w:rsid w:val="00A057AF"/>
    <w:rsid w:val="00A0594A"/>
    <w:rsid w:val="00A0614C"/>
    <w:rsid w:val="00A06CC6"/>
    <w:rsid w:val="00A06F4A"/>
    <w:rsid w:val="00A07401"/>
    <w:rsid w:val="00A077EC"/>
    <w:rsid w:val="00A078C6"/>
    <w:rsid w:val="00A07A80"/>
    <w:rsid w:val="00A07AD2"/>
    <w:rsid w:val="00A07EFD"/>
    <w:rsid w:val="00A10076"/>
    <w:rsid w:val="00A10889"/>
    <w:rsid w:val="00A10BEA"/>
    <w:rsid w:val="00A10F11"/>
    <w:rsid w:val="00A1148F"/>
    <w:rsid w:val="00A1153E"/>
    <w:rsid w:val="00A11702"/>
    <w:rsid w:val="00A11978"/>
    <w:rsid w:val="00A11A88"/>
    <w:rsid w:val="00A11C1B"/>
    <w:rsid w:val="00A11FEA"/>
    <w:rsid w:val="00A121B9"/>
    <w:rsid w:val="00A12287"/>
    <w:rsid w:val="00A12F95"/>
    <w:rsid w:val="00A13265"/>
    <w:rsid w:val="00A133C5"/>
    <w:rsid w:val="00A133F5"/>
    <w:rsid w:val="00A134F8"/>
    <w:rsid w:val="00A1355F"/>
    <w:rsid w:val="00A135EE"/>
    <w:rsid w:val="00A13911"/>
    <w:rsid w:val="00A13A98"/>
    <w:rsid w:val="00A13CB8"/>
    <w:rsid w:val="00A13D14"/>
    <w:rsid w:val="00A140EC"/>
    <w:rsid w:val="00A144F0"/>
    <w:rsid w:val="00A14524"/>
    <w:rsid w:val="00A14E60"/>
    <w:rsid w:val="00A1513C"/>
    <w:rsid w:val="00A15299"/>
    <w:rsid w:val="00A15365"/>
    <w:rsid w:val="00A15758"/>
    <w:rsid w:val="00A1599F"/>
    <w:rsid w:val="00A15CE0"/>
    <w:rsid w:val="00A15F3D"/>
    <w:rsid w:val="00A160B5"/>
    <w:rsid w:val="00A162CE"/>
    <w:rsid w:val="00A16777"/>
    <w:rsid w:val="00A169B6"/>
    <w:rsid w:val="00A16D0E"/>
    <w:rsid w:val="00A16E83"/>
    <w:rsid w:val="00A17040"/>
    <w:rsid w:val="00A17FC3"/>
    <w:rsid w:val="00A205C7"/>
    <w:rsid w:val="00A20BF3"/>
    <w:rsid w:val="00A2129C"/>
    <w:rsid w:val="00A21721"/>
    <w:rsid w:val="00A217F3"/>
    <w:rsid w:val="00A21CAE"/>
    <w:rsid w:val="00A21CC1"/>
    <w:rsid w:val="00A21FB7"/>
    <w:rsid w:val="00A221F5"/>
    <w:rsid w:val="00A2231E"/>
    <w:rsid w:val="00A223AE"/>
    <w:rsid w:val="00A2285F"/>
    <w:rsid w:val="00A229B6"/>
    <w:rsid w:val="00A229D1"/>
    <w:rsid w:val="00A23178"/>
    <w:rsid w:val="00A2321D"/>
    <w:rsid w:val="00A2332D"/>
    <w:rsid w:val="00A2353E"/>
    <w:rsid w:val="00A23691"/>
    <w:rsid w:val="00A2376C"/>
    <w:rsid w:val="00A237BA"/>
    <w:rsid w:val="00A239D7"/>
    <w:rsid w:val="00A23CAD"/>
    <w:rsid w:val="00A23CC9"/>
    <w:rsid w:val="00A24415"/>
    <w:rsid w:val="00A24476"/>
    <w:rsid w:val="00A244C3"/>
    <w:rsid w:val="00A2464C"/>
    <w:rsid w:val="00A24C95"/>
    <w:rsid w:val="00A24D38"/>
    <w:rsid w:val="00A24FC3"/>
    <w:rsid w:val="00A25062"/>
    <w:rsid w:val="00A257C1"/>
    <w:rsid w:val="00A260CF"/>
    <w:rsid w:val="00A2640E"/>
    <w:rsid w:val="00A26A88"/>
    <w:rsid w:val="00A26D39"/>
    <w:rsid w:val="00A26F1C"/>
    <w:rsid w:val="00A2704A"/>
    <w:rsid w:val="00A270C9"/>
    <w:rsid w:val="00A27103"/>
    <w:rsid w:val="00A272AB"/>
    <w:rsid w:val="00A273E6"/>
    <w:rsid w:val="00A273FA"/>
    <w:rsid w:val="00A27518"/>
    <w:rsid w:val="00A27876"/>
    <w:rsid w:val="00A27CE7"/>
    <w:rsid w:val="00A301A9"/>
    <w:rsid w:val="00A301FD"/>
    <w:rsid w:val="00A304C4"/>
    <w:rsid w:val="00A30667"/>
    <w:rsid w:val="00A30E33"/>
    <w:rsid w:val="00A310E0"/>
    <w:rsid w:val="00A31194"/>
    <w:rsid w:val="00A31234"/>
    <w:rsid w:val="00A3171E"/>
    <w:rsid w:val="00A317AA"/>
    <w:rsid w:val="00A3186C"/>
    <w:rsid w:val="00A31D35"/>
    <w:rsid w:val="00A31E46"/>
    <w:rsid w:val="00A31E4D"/>
    <w:rsid w:val="00A31F24"/>
    <w:rsid w:val="00A31F7B"/>
    <w:rsid w:val="00A32810"/>
    <w:rsid w:val="00A334B8"/>
    <w:rsid w:val="00A33670"/>
    <w:rsid w:val="00A33D18"/>
    <w:rsid w:val="00A33EF0"/>
    <w:rsid w:val="00A3472C"/>
    <w:rsid w:val="00A348C0"/>
    <w:rsid w:val="00A34A51"/>
    <w:rsid w:val="00A34D73"/>
    <w:rsid w:val="00A3525B"/>
    <w:rsid w:val="00A35629"/>
    <w:rsid w:val="00A35706"/>
    <w:rsid w:val="00A3580A"/>
    <w:rsid w:val="00A3597D"/>
    <w:rsid w:val="00A35A4E"/>
    <w:rsid w:val="00A35E30"/>
    <w:rsid w:val="00A35F71"/>
    <w:rsid w:val="00A36196"/>
    <w:rsid w:val="00A3666D"/>
    <w:rsid w:val="00A366F8"/>
    <w:rsid w:val="00A36B8B"/>
    <w:rsid w:val="00A36CF6"/>
    <w:rsid w:val="00A36E45"/>
    <w:rsid w:val="00A37046"/>
    <w:rsid w:val="00A371A1"/>
    <w:rsid w:val="00A373E4"/>
    <w:rsid w:val="00A373F2"/>
    <w:rsid w:val="00A37947"/>
    <w:rsid w:val="00A37966"/>
    <w:rsid w:val="00A3797A"/>
    <w:rsid w:val="00A379BC"/>
    <w:rsid w:val="00A37D20"/>
    <w:rsid w:val="00A37ED1"/>
    <w:rsid w:val="00A37F65"/>
    <w:rsid w:val="00A40030"/>
    <w:rsid w:val="00A4029D"/>
    <w:rsid w:val="00A40427"/>
    <w:rsid w:val="00A40663"/>
    <w:rsid w:val="00A40869"/>
    <w:rsid w:val="00A40C96"/>
    <w:rsid w:val="00A41581"/>
    <w:rsid w:val="00A4180C"/>
    <w:rsid w:val="00A4186B"/>
    <w:rsid w:val="00A418D0"/>
    <w:rsid w:val="00A418D8"/>
    <w:rsid w:val="00A41D68"/>
    <w:rsid w:val="00A42023"/>
    <w:rsid w:val="00A4230F"/>
    <w:rsid w:val="00A42372"/>
    <w:rsid w:val="00A425AB"/>
    <w:rsid w:val="00A425E9"/>
    <w:rsid w:val="00A42699"/>
    <w:rsid w:val="00A4290D"/>
    <w:rsid w:val="00A42AF3"/>
    <w:rsid w:val="00A42E1C"/>
    <w:rsid w:val="00A4306C"/>
    <w:rsid w:val="00A43482"/>
    <w:rsid w:val="00A438F9"/>
    <w:rsid w:val="00A43BCC"/>
    <w:rsid w:val="00A44052"/>
    <w:rsid w:val="00A440BC"/>
    <w:rsid w:val="00A4436B"/>
    <w:rsid w:val="00A44393"/>
    <w:rsid w:val="00A443A3"/>
    <w:rsid w:val="00A446F4"/>
    <w:rsid w:val="00A448AF"/>
    <w:rsid w:val="00A44B88"/>
    <w:rsid w:val="00A44C9A"/>
    <w:rsid w:val="00A45230"/>
    <w:rsid w:val="00A45BE0"/>
    <w:rsid w:val="00A461D8"/>
    <w:rsid w:val="00A463F1"/>
    <w:rsid w:val="00A464BF"/>
    <w:rsid w:val="00A4676D"/>
    <w:rsid w:val="00A468C9"/>
    <w:rsid w:val="00A46A39"/>
    <w:rsid w:val="00A46DE2"/>
    <w:rsid w:val="00A46EF6"/>
    <w:rsid w:val="00A470AA"/>
    <w:rsid w:val="00A471E4"/>
    <w:rsid w:val="00A47512"/>
    <w:rsid w:val="00A47A71"/>
    <w:rsid w:val="00A47A9F"/>
    <w:rsid w:val="00A500D5"/>
    <w:rsid w:val="00A501D3"/>
    <w:rsid w:val="00A50201"/>
    <w:rsid w:val="00A50783"/>
    <w:rsid w:val="00A507C9"/>
    <w:rsid w:val="00A50D1B"/>
    <w:rsid w:val="00A50F0E"/>
    <w:rsid w:val="00A51127"/>
    <w:rsid w:val="00A51427"/>
    <w:rsid w:val="00A51FFD"/>
    <w:rsid w:val="00A521BE"/>
    <w:rsid w:val="00A52203"/>
    <w:rsid w:val="00A52514"/>
    <w:rsid w:val="00A52735"/>
    <w:rsid w:val="00A52777"/>
    <w:rsid w:val="00A52EAE"/>
    <w:rsid w:val="00A53701"/>
    <w:rsid w:val="00A5399A"/>
    <w:rsid w:val="00A53C0C"/>
    <w:rsid w:val="00A53CA6"/>
    <w:rsid w:val="00A5403B"/>
    <w:rsid w:val="00A5406F"/>
    <w:rsid w:val="00A540B8"/>
    <w:rsid w:val="00A54255"/>
    <w:rsid w:val="00A54431"/>
    <w:rsid w:val="00A54449"/>
    <w:rsid w:val="00A544AB"/>
    <w:rsid w:val="00A5484D"/>
    <w:rsid w:val="00A54A42"/>
    <w:rsid w:val="00A54FB7"/>
    <w:rsid w:val="00A55094"/>
    <w:rsid w:val="00A55576"/>
    <w:rsid w:val="00A55DA5"/>
    <w:rsid w:val="00A56089"/>
    <w:rsid w:val="00A561CC"/>
    <w:rsid w:val="00A561FC"/>
    <w:rsid w:val="00A564AF"/>
    <w:rsid w:val="00A56647"/>
    <w:rsid w:val="00A56EB8"/>
    <w:rsid w:val="00A5726F"/>
    <w:rsid w:val="00A57318"/>
    <w:rsid w:val="00A574EE"/>
    <w:rsid w:val="00A576D4"/>
    <w:rsid w:val="00A57722"/>
    <w:rsid w:val="00A57A71"/>
    <w:rsid w:val="00A57B93"/>
    <w:rsid w:val="00A57BFB"/>
    <w:rsid w:val="00A57C78"/>
    <w:rsid w:val="00A57FA3"/>
    <w:rsid w:val="00A60540"/>
    <w:rsid w:val="00A608D7"/>
    <w:rsid w:val="00A60ADF"/>
    <w:rsid w:val="00A62107"/>
    <w:rsid w:val="00A621B1"/>
    <w:rsid w:val="00A6225A"/>
    <w:rsid w:val="00A62663"/>
    <w:rsid w:val="00A62823"/>
    <w:rsid w:val="00A62A9C"/>
    <w:rsid w:val="00A62DAC"/>
    <w:rsid w:val="00A631AB"/>
    <w:rsid w:val="00A63885"/>
    <w:rsid w:val="00A63889"/>
    <w:rsid w:val="00A638D6"/>
    <w:rsid w:val="00A63ACC"/>
    <w:rsid w:val="00A63E29"/>
    <w:rsid w:val="00A640C4"/>
    <w:rsid w:val="00A6422F"/>
    <w:rsid w:val="00A64559"/>
    <w:rsid w:val="00A649CC"/>
    <w:rsid w:val="00A64A43"/>
    <w:rsid w:val="00A65556"/>
    <w:rsid w:val="00A65A1A"/>
    <w:rsid w:val="00A65B9D"/>
    <w:rsid w:val="00A65BA3"/>
    <w:rsid w:val="00A65BB9"/>
    <w:rsid w:val="00A65FD5"/>
    <w:rsid w:val="00A663D3"/>
    <w:rsid w:val="00A663D7"/>
    <w:rsid w:val="00A6696F"/>
    <w:rsid w:val="00A66CD7"/>
    <w:rsid w:val="00A67092"/>
    <w:rsid w:val="00A6739E"/>
    <w:rsid w:val="00A6762D"/>
    <w:rsid w:val="00A67740"/>
    <w:rsid w:val="00A67EC7"/>
    <w:rsid w:val="00A67F10"/>
    <w:rsid w:val="00A67F83"/>
    <w:rsid w:val="00A702E5"/>
    <w:rsid w:val="00A704E5"/>
    <w:rsid w:val="00A70749"/>
    <w:rsid w:val="00A71509"/>
    <w:rsid w:val="00A716D1"/>
    <w:rsid w:val="00A71735"/>
    <w:rsid w:val="00A717E6"/>
    <w:rsid w:val="00A7180E"/>
    <w:rsid w:val="00A718D1"/>
    <w:rsid w:val="00A71C94"/>
    <w:rsid w:val="00A720FA"/>
    <w:rsid w:val="00A723B1"/>
    <w:rsid w:val="00A726BF"/>
    <w:rsid w:val="00A72700"/>
    <w:rsid w:val="00A72874"/>
    <w:rsid w:val="00A72B33"/>
    <w:rsid w:val="00A72CFF"/>
    <w:rsid w:val="00A72F59"/>
    <w:rsid w:val="00A73467"/>
    <w:rsid w:val="00A73657"/>
    <w:rsid w:val="00A7382A"/>
    <w:rsid w:val="00A74101"/>
    <w:rsid w:val="00A74CA5"/>
    <w:rsid w:val="00A750EE"/>
    <w:rsid w:val="00A755BE"/>
    <w:rsid w:val="00A755EF"/>
    <w:rsid w:val="00A75A4A"/>
    <w:rsid w:val="00A75CB8"/>
    <w:rsid w:val="00A75DEF"/>
    <w:rsid w:val="00A76225"/>
    <w:rsid w:val="00A763BE"/>
    <w:rsid w:val="00A766FE"/>
    <w:rsid w:val="00A76948"/>
    <w:rsid w:val="00A769D6"/>
    <w:rsid w:val="00A76AF7"/>
    <w:rsid w:val="00A76B02"/>
    <w:rsid w:val="00A76C70"/>
    <w:rsid w:val="00A76EE4"/>
    <w:rsid w:val="00A77434"/>
    <w:rsid w:val="00A774AF"/>
    <w:rsid w:val="00A7771D"/>
    <w:rsid w:val="00A778D6"/>
    <w:rsid w:val="00A77AAE"/>
    <w:rsid w:val="00A77B1B"/>
    <w:rsid w:val="00A77BC6"/>
    <w:rsid w:val="00A8040E"/>
    <w:rsid w:val="00A80841"/>
    <w:rsid w:val="00A808F9"/>
    <w:rsid w:val="00A80909"/>
    <w:rsid w:val="00A80934"/>
    <w:rsid w:val="00A80BDE"/>
    <w:rsid w:val="00A80C81"/>
    <w:rsid w:val="00A81323"/>
    <w:rsid w:val="00A819D1"/>
    <w:rsid w:val="00A81DC7"/>
    <w:rsid w:val="00A81ED6"/>
    <w:rsid w:val="00A81F3B"/>
    <w:rsid w:val="00A821DB"/>
    <w:rsid w:val="00A8254F"/>
    <w:rsid w:val="00A8278B"/>
    <w:rsid w:val="00A82794"/>
    <w:rsid w:val="00A8282A"/>
    <w:rsid w:val="00A82CE6"/>
    <w:rsid w:val="00A82D04"/>
    <w:rsid w:val="00A82E7B"/>
    <w:rsid w:val="00A830B1"/>
    <w:rsid w:val="00A8334A"/>
    <w:rsid w:val="00A83407"/>
    <w:rsid w:val="00A83486"/>
    <w:rsid w:val="00A8355D"/>
    <w:rsid w:val="00A835FB"/>
    <w:rsid w:val="00A836E5"/>
    <w:rsid w:val="00A83725"/>
    <w:rsid w:val="00A838E5"/>
    <w:rsid w:val="00A83E60"/>
    <w:rsid w:val="00A848E8"/>
    <w:rsid w:val="00A84B20"/>
    <w:rsid w:val="00A84E2D"/>
    <w:rsid w:val="00A852DD"/>
    <w:rsid w:val="00A853D2"/>
    <w:rsid w:val="00A85823"/>
    <w:rsid w:val="00A85C65"/>
    <w:rsid w:val="00A85F77"/>
    <w:rsid w:val="00A8609E"/>
    <w:rsid w:val="00A86269"/>
    <w:rsid w:val="00A86353"/>
    <w:rsid w:val="00A8637C"/>
    <w:rsid w:val="00A86B7C"/>
    <w:rsid w:val="00A86CBA"/>
    <w:rsid w:val="00A8718C"/>
    <w:rsid w:val="00A877EA"/>
    <w:rsid w:val="00A904F4"/>
    <w:rsid w:val="00A90917"/>
    <w:rsid w:val="00A9092B"/>
    <w:rsid w:val="00A90C71"/>
    <w:rsid w:val="00A90CB8"/>
    <w:rsid w:val="00A90FA3"/>
    <w:rsid w:val="00A91130"/>
    <w:rsid w:val="00A912D4"/>
    <w:rsid w:val="00A91604"/>
    <w:rsid w:val="00A91796"/>
    <w:rsid w:val="00A91925"/>
    <w:rsid w:val="00A91B10"/>
    <w:rsid w:val="00A91D0F"/>
    <w:rsid w:val="00A92009"/>
    <w:rsid w:val="00A922EF"/>
    <w:rsid w:val="00A924A4"/>
    <w:rsid w:val="00A92559"/>
    <w:rsid w:val="00A92AAA"/>
    <w:rsid w:val="00A92E1E"/>
    <w:rsid w:val="00A93175"/>
    <w:rsid w:val="00A934E7"/>
    <w:rsid w:val="00A9356A"/>
    <w:rsid w:val="00A93708"/>
    <w:rsid w:val="00A93DE5"/>
    <w:rsid w:val="00A94147"/>
    <w:rsid w:val="00A941FB"/>
    <w:rsid w:val="00A943E1"/>
    <w:rsid w:val="00A94DA8"/>
    <w:rsid w:val="00A95558"/>
    <w:rsid w:val="00A9566A"/>
    <w:rsid w:val="00A958C2"/>
    <w:rsid w:val="00A958FC"/>
    <w:rsid w:val="00A95A2F"/>
    <w:rsid w:val="00A95B2B"/>
    <w:rsid w:val="00A960A8"/>
    <w:rsid w:val="00A9629B"/>
    <w:rsid w:val="00A96CCB"/>
    <w:rsid w:val="00A96DEA"/>
    <w:rsid w:val="00A971AB"/>
    <w:rsid w:val="00A97452"/>
    <w:rsid w:val="00A976D4"/>
    <w:rsid w:val="00A97A41"/>
    <w:rsid w:val="00A97A9E"/>
    <w:rsid w:val="00AA007D"/>
    <w:rsid w:val="00AA0323"/>
    <w:rsid w:val="00AA07B4"/>
    <w:rsid w:val="00AA0BFA"/>
    <w:rsid w:val="00AA0DCA"/>
    <w:rsid w:val="00AA11A3"/>
    <w:rsid w:val="00AA142A"/>
    <w:rsid w:val="00AA1433"/>
    <w:rsid w:val="00AA1703"/>
    <w:rsid w:val="00AA177E"/>
    <w:rsid w:val="00AA1AB1"/>
    <w:rsid w:val="00AA1E5D"/>
    <w:rsid w:val="00AA23AD"/>
    <w:rsid w:val="00AA2896"/>
    <w:rsid w:val="00AA2A2D"/>
    <w:rsid w:val="00AA2BCC"/>
    <w:rsid w:val="00AA300D"/>
    <w:rsid w:val="00AA34C4"/>
    <w:rsid w:val="00AA35A2"/>
    <w:rsid w:val="00AA35B6"/>
    <w:rsid w:val="00AA37E9"/>
    <w:rsid w:val="00AA3D55"/>
    <w:rsid w:val="00AA3DFD"/>
    <w:rsid w:val="00AA4546"/>
    <w:rsid w:val="00AA4894"/>
    <w:rsid w:val="00AA48BF"/>
    <w:rsid w:val="00AA4BD1"/>
    <w:rsid w:val="00AA4C88"/>
    <w:rsid w:val="00AA4CEE"/>
    <w:rsid w:val="00AA4DCA"/>
    <w:rsid w:val="00AA521B"/>
    <w:rsid w:val="00AA6115"/>
    <w:rsid w:val="00AA634D"/>
    <w:rsid w:val="00AA65E0"/>
    <w:rsid w:val="00AA6A2B"/>
    <w:rsid w:val="00AA6DBC"/>
    <w:rsid w:val="00AA70D2"/>
    <w:rsid w:val="00AA77E5"/>
    <w:rsid w:val="00AA7A3F"/>
    <w:rsid w:val="00AA7BCF"/>
    <w:rsid w:val="00AA7FFB"/>
    <w:rsid w:val="00AB0717"/>
    <w:rsid w:val="00AB0BBB"/>
    <w:rsid w:val="00AB0C69"/>
    <w:rsid w:val="00AB0C9F"/>
    <w:rsid w:val="00AB12C8"/>
    <w:rsid w:val="00AB1329"/>
    <w:rsid w:val="00AB1A59"/>
    <w:rsid w:val="00AB1A78"/>
    <w:rsid w:val="00AB1C99"/>
    <w:rsid w:val="00AB1D06"/>
    <w:rsid w:val="00AB1E0F"/>
    <w:rsid w:val="00AB1FB5"/>
    <w:rsid w:val="00AB2249"/>
    <w:rsid w:val="00AB2352"/>
    <w:rsid w:val="00AB245D"/>
    <w:rsid w:val="00AB25E0"/>
    <w:rsid w:val="00AB2713"/>
    <w:rsid w:val="00AB2848"/>
    <w:rsid w:val="00AB2AE4"/>
    <w:rsid w:val="00AB2B7D"/>
    <w:rsid w:val="00AB3096"/>
    <w:rsid w:val="00AB31C2"/>
    <w:rsid w:val="00AB31E2"/>
    <w:rsid w:val="00AB32AC"/>
    <w:rsid w:val="00AB32EB"/>
    <w:rsid w:val="00AB33A5"/>
    <w:rsid w:val="00AB350B"/>
    <w:rsid w:val="00AB366F"/>
    <w:rsid w:val="00AB3688"/>
    <w:rsid w:val="00AB37F2"/>
    <w:rsid w:val="00AB3D15"/>
    <w:rsid w:val="00AB43F0"/>
    <w:rsid w:val="00AB4409"/>
    <w:rsid w:val="00AB4464"/>
    <w:rsid w:val="00AB44DB"/>
    <w:rsid w:val="00AB453C"/>
    <w:rsid w:val="00AB4A0F"/>
    <w:rsid w:val="00AB4D02"/>
    <w:rsid w:val="00AB508C"/>
    <w:rsid w:val="00AB53AA"/>
    <w:rsid w:val="00AB54FB"/>
    <w:rsid w:val="00AB577D"/>
    <w:rsid w:val="00AB57AB"/>
    <w:rsid w:val="00AB5D93"/>
    <w:rsid w:val="00AB605B"/>
    <w:rsid w:val="00AB6508"/>
    <w:rsid w:val="00AB6A25"/>
    <w:rsid w:val="00AB6D33"/>
    <w:rsid w:val="00AB6D46"/>
    <w:rsid w:val="00AB6FA6"/>
    <w:rsid w:val="00AB700F"/>
    <w:rsid w:val="00AB7442"/>
    <w:rsid w:val="00AB7582"/>
    <w:rsid w:val="00AB7C74"/>
    <w:rsid w:val="00AB7C81"/>
    <w:rsid w:val="00AB7EF1"/>
    <w:rsid w:val="00AC005A"/>
    <w:rsid w:val="00AC00FF"/>
    <w:rsid w:val="00AC024A"/>
    <w:rsid w:val="00AC04E0"/>
    <w:rsid w:val="00AC0818"/>
    <w:rsid w:val="00AC0BDF"/>
    <w:rsid w:val="00AC1518"/>
    <w:rsid w:val="00AC1555"/>
    <w:rsid w:val="00AC1A2A"/>
    <w:rsid w:val="00AC1A56"/>
    <w:rsid w:val="00AC1DCE"/>
    <w:rsid w:val="00AC1EA2"/>
    <w:rsid w:val="00AC2093"/>
    <w:rsid w:val="00AC2228"/>
    <w:rsid w:val="00AC23D1"/>
    <w:rsid w:val="00AC26AD"/>
    <w:rsid w:val="00AC26DE"/>
    <w:rsid w:val="00AC28EC"/>
    <w:rsid w:val="00AC2972"/>
    <w:rsid w:val="00AC2A92"/>
    <w:rsid w:val="00AC2DA9"/>
    <w:rsid w:val="00AC3098"/>
    <w:rsid w:val="00AC389B"/>
    <w:rsid w:val="00AC38BC"/>
    <w:rsid w:val="00AC38CE"/>
    <w:rsid w:val="00AC3AE6"/>
    <w:rsid w:val="00AC4176"/>
    <w:rsid w:val="00AC41D8"/>
    <w:rsid w:val="00AC4518"/>
    <w:rsid w:val="00AC4722"/>
    <w:rsid w:val="00AC4764"/>
    <w:rsid w:val="00AC4777"/>
    <w:rsid w:val="00AC486D"/>
    <w:rsid w:val="00AC4A64"/>
    <w:rsid w:val="00AC4DA6"/>
    <w:rsid w:val="00AC5045"/>
    <w:rsid w:val="00AC5065"/>
    <w:rsid w:val="00AC528B"/>
    <w:rsid w:val="00AC549E"/>
    <w:rsid w:val="00AC54DE"/>
    <w:rsid w:val="00AC59E0"/>
    <w:rsid w:val="00AC5BD5"/>
    <w:rsid w:val="00AC5C0A"/>
    <w:rsid w:val="00AC64E3"/>
    <w:rsid w:val="00AC6944"/>
    <w:rsid w:val="00AC6BCE"/>
    <w:rsid w:val="00AC6C94"/>
    <w:rsid w:val="00AC6E0A"/>
    <w:rsid w:val="00AC6E41"/>
    <w:rsid w:val="00AC6F9A"/>
    <w:rsid w:val="00AC71C6"/>
    <w:rsid w:val="00AC7508"/>
    <w:rsid w:val="00AC7637"/>
    <w:rsid w:val="00AC7B8B"/>
    <w:rsid w:val="00AC7F8C"/>
    <w:rsid w:val="00AD01A9"/>
    <w:rsid w:val="00AD0293"/>
    <w:rsid w:val="00AD02C2"/>
    <w:rsid w:val="00AD07AB"/>
    <w:rsid w:val="00AD0A25"/>
    <w:rsid w:val="00AD0DA1"/>
    <w:rsid w:val="00AD0F87"/>
    <w:rsid w:val="00AD11E1"/>
    <w:rsid w:val="00AD13EF"/>
    <w:rsid w:val="00AD19EC"/>
    <w:rsid w:val="00AD1BA3"/>
    <w:rsid w:val="00AD1C91"/>
    <w:rsid w:val="00AD217D"/>
    <w:rsid w:val="00AD27CB"/>
    <w:rsid w:val="00AD27DC"/>
    <w:rsid w:val="00AD2A35"/>
    <w:rsid w:val="00AD2AF1"/>
    <w:rsid w:val="00AD2C53"/>
    <w:rsid w:val="00AD33C4"/>
    <w:rsid w:val="00AD34AD"/>
    <w:rsid w:val="00AD3586"/>
    <w:rsid w:val="00AD3619"/>
    <w:rsid w:val="00AD367F"/>
    <w:rsid w:val="00AD382B"/>
    <w:rsid w:val="00AD39CC"/>
    <w:rsid w:val="00AD3EBE"/>
    <w:rsid w:val="00AD4036"/>
    <w:rsid w:val="00AD44F5"/>
    <w:rsid w:val="00AD4C1D"/>
    <w:rsid w:val="00AD4C41"/>
    <w:rsid w:val="00AD5120"/>
    <w:rsid w:val="00AD5165"/>
    <w:rsid w:val="00AD53DF"/>
    <w:rsid w:val="00AD56DF"/>
    <w:rsid w:val="00AD5879"/>
    <w:rsid w:val="00AD58CC"/>
    <w:rsid w:val="00AD59D3"/>
    <w:rsid w:val="00AD5B27"/>
    <w:rsid w:val="00AD65B6"/>
    <w:rsid w:val="00AD68BA"/>
    <w:rsid w:val="00AD6B33"/>
    <w:rsid w:val="00AD6C10"/>
    <w:rsid w:val="00AD6FE4"/>
    <w:rsid w:val="00AD7398"/>
    <w:rsid w:val="00AD7552"/>
    <w:rsid w:val="00AD7709"/>
    <w:rsid w:val="00AD7727"/>
    <w:rsid w:val="00AD776F"/>
    <w:rsid w:val="00AD77B4"/>
    <w:rsid w:val="00AD77F5"/>
    <w:rsid w:val="00AD78CD"/>
    <w:rsid w:val="00AE0429"/>
    <w:rsid w:val="00AE07E2"/>
    <w:rsid w:val="00AE087F"/>
    <w:rsid w:val="00AE0F3B"/>
    <w:rsid w:val="00AE1443"/>
    <w:rsid w:val="00AE16D0"/>
    <w:rsid w:val="00AE1B37"/>
    <w:rsid w:val="00AE1F5A"/>
    <w:rsid w:val="00AE21BE"/>
    <w:rsid w:val="00AE2E2A"/>
    <w:rsid w:val="00AE2E33"/>
    <w:rsid w:val="00AE3226"/>
    <w:rsid w:val="00AE37A7"/>
    <w:rsid w:val="00AE3936"/>
    <w:rsid w:val="00AE3D81"/>
    <w:rsid w:val="00AE490D"/>
    <w:rsid w:val="00AE4B9A"/>
    <w:rsid w:val="00AE4D71"/>
    <w:rsid w:val="00AE4F6D"/>
    <w:rsid w:val="00AE4FFB"/>
    <w:rsid w:val="00AE51B3"/>
    <w:rsid w:val="00AE52C9"/>
    <w:rsid w:val="00AE531D"/>
    <w:rsid w:val="00AE5472"/>
    <w:rsid w:val="00AE5611"/>
    <w:rsid w:val="00AE5980"/>
    <w:rsid w:val="00AE59C3"/>
    <w:rsid w:val="00AE5C27"/>
    <w:rsid w:val="00AE6051"/>
    <w:rsid w:val="00AE6089"/>
    <w:rsid w:val="00AE6344"/>
    <w:rsid w:val="00AE685D"/>
    <w:rsid w:val="00AE68B4"/>
    <w:rsid w:val="00AE69FF"/>
    <w:rsid w:val="00AE6B35"/>
    <w:rsid w:val="00AE6D69"/>
    <w:rsid w:val="00AE6DDC"/>
    <w:rsid w:val="00AE7571"/>
    <w:rsid w:val="00AE780F"/>
    <w:rsid w:val="00AE7842"/>
    <w:rsid w:val="00AE7887"/>
    <w:rsid w:val="00AE7FB0"/>
    <w:rsid w:val="00AF00C2"/>
    <w:rsid w:val="00AF06DD"/>
    <w:rsid w:val="00AF12DC"/>
    <w:rsid w:val="00AF173E"/>
    <w:rsid w:val="00AF189F"/>
    <w:rsid w:val="00AF1BDB"/>
    <w:rsid w:val="00AF1CE7"/>
    <w:rsid w:val="00AF2156"/>
    <w:rsid w:val="00AF228C"/>
    <w:rsid w:val="00AF2438"/>
    <w:rsid w:val="00AF256D"/>
    <w:rsid w:val="00AF2EFC"/>
    <w:rsid w:val="00AF2FB7"/>
    <w:rsid w:val="00AF3118"/>
    <w:rsid w:val="00AF3239"/>
    <w:rsid w:val="00AF35CF"/>
    <w:rsid w:val="00AF3946"/>
    <w:rsid w:val="00AF3966"/>
    <w:rsid w:val="00AF397B"/>
    <w:rsid w:val="00AF4058"/>
    <w:rsid w:val="00AF4075"/>
    <w:rsid w:val="00AF40E9"/>
    <w:rsid w:val="00AF44CD"/>
    <w:rsid w:val="00AF4A58"/>
    <w:rsid w:val="00AF4BEE"/>
    <w:rsid w:val="00AF54C7"/>
    <w:rsid w:val="00AF5AD4"/>
    <w:rsid w:val="00AF5B12"/>
    <w:rsid w:val="00AF5C3E"/>
    <w:rsid w:val="00AF5F7F"/>
    <w:rsid w:val="00AF5FEC"/>
    <w:rsid w:val="00AF696C"/>
    <w:rsid w:val="00AF6DB9"/>
    <w:rsid w:val="00AF6FF2"/>
    <w:rsid w:val="00AF7864"/>
    <w:rsid w:val="00AF7A18"/>
    <w:rsid w:val="00B0069A"/>
    <w:rsid w:val="00B0079E"/>
    <w:rsid w:val="00B00903"/>
    <w:rsid w:val="00B00A3E"/>
    <w:rsid w:val="00B00A53"/>
    <w:rsid w:val="00B00B67"/>
    <w:rsid w:val="00B00CFA"/>
    <w:rsid w:val="00B00D37"/>
    <w:rsid w:val="00B00E8F"/>
    <w:rsid w:val="00B010E7"/>
    <w:rsid w:val="00B01744"/>
    <w:rsid w:val="00B01AE3"/>
    <w:rsid w:val="00B01C9D"/>
    <w:rsid w:val="00B01E2B"/>
    <w:rsid w:val="00B0203C"/>
    <w:rsid w:val="00B0210C"/>
    <w:rsid w:val="00B021A6"/>
    <w:rsid w:val="00B02401"/>
    <w:rsid w:val="00B02996"/>
    <w:rsid w:val="00B02A18"/>
    <w:rsid w:val="00B02CF7"/>
    <w:rsid w:val="00B0301A"/>
    <w:rsid w:val="00B03296"/>
    <w:rsid w:val="00B03374"/>
    <w:rsid w:val="00B0338E"/>
    <w:rsid w:val="00B0384A"/>
    <w:rsid w:val="00B03AC1"/>
    <w:rsid w:val="00B03BAA"/>
    <w:rsid w:val="00B045F3"/>
    <w:rsid w:val="00B046F0"/>
    <w:rsid w:val="00B049CE"/>
    <w:rsid w:val="00B04C26"/>
    <w:rsid w:val="00B0572B"/>
    <w:rsid w:val="00B0579B"/>
    <w:rsid w:val="00B058FE"/>
    <w:rsid w:val="00B05CA8"/>
    <w:rsid w:val="00B0600C"/>
    <w:rsid w:val="00B06379"/>
    <w:rsid w:val="00B06F07"/>
    <w:rsid w:val="00B07428"/>
    <w:rsid w:val="00B0744C"/>
    <w:rsid w:val="00B07822"/>
    <w:rsid w:val="00B07843"/>
    <w:rsid w:val="00B078EB"/>
    <w:rsid w:val="00B07933"/>
    <w:rsid w:val="00B07A9C"/>
    <w:rsid w:val="00B07C68"/>
    <w:rsid w:val="00B100B2"/>
    <w:rsid w:val="00B100CE"/>
    <w:rsid w:val="00B10388"/>
    <w:rsid w:val="00B104E5"/>
    <w:rsid w:val="00B1081E"/>
    <w:rsid w:val="00B115AC"/>
    <w:rsid w:val="00B11AD2"/>
    <w:rsid w:val="00B11C3B"/>
    <w:rsid w:val="00B11CCA"/>
    <w:rsid w:val="00B11D34"/>
    <w:rsid w:val="00B11F0F"/>
    <w:rsid w:val="00B11FC6"/>
    <w:rsid w:val="00B1204A"/>
    <w:rsid w:val="00B12B5B"/>
    <w:rsid w:val="00B12C99"/>
    <w:rsid w:val="00B12E7F"/>
    <w:rsid w:val="00B12EE1"/>
    <w:rsid w:val="00B1329D"/>
    <w:rsid w:val="00B13461"/>
    <w:rsid w:val="00B1347A"/>
    <w:rsid w:val="00B139D3"/>
    <w:rsid w:val="00B13B67"/>
    <w:rsid w:val="00B13EC5"/>
    <w:rsid w:val="00B140D5"/>
    <w:rsid w:val="00B141CF"/>
    <w:rsid w:val="00B141EC"/>
    <w:rsid w:val="00B145E8"/>
    <w:rsid w:val="00B14603"/>
    <w:rsid w:val="00B14F88"/>
    <w:rsid w:val="00B158BF"/>
    <w:rsid w:val="00B1592E"/>
    <w:rsid w:val="00B15B0D"/>
    <w:rsid w:val="00B16200"/>
    <w:rsid w:val="00B165E5"/>
    <w:rsid w:val="00B169E6"/>
    <w:rsid w:val="00B16A0E"/>
    <w:rsid w:val="00B16D75"/>
    <w:rsid w:val="00B1733B"/>
    <w:rsid w:val="00B177E1"/>
    <w:rsid w:val="00B178F7"/>
    <w:rsid w:val="00B17948"/>
    <w:rsid w:val="00B20498"/>
    <w:rsid w:val="00B206B7"/>
    <w:rsid w:val="00B20B0A"/>
    <w:rsid w:val="00B20B3A"/>
    <w:rsid w:val="00B20FBC"/>
    <w:rsid w:val="00B21964"/>
    <w:rsid w:val="00B21D64"/>
    <w:rsid w:val="00B21EB8"/>
    <w:rsid w:val="00B21FD5"/>
    <w:rsid w:val="00B22215"/>
    <w:rsid w:val="00B22733"/>
    <w:rsid w:val="00B227C3"/>
    <w:rsid w:val="00B22869"/>
    <w:rsid w:val="00B22975"/>
    <w:rsid w:val="00B22A6E"/>
    <w:rsid w:val="00B22DE3"/>
    <w:rsid w:val="00B234E1"/>
    <w:rsid w:val="00B23603"/>
    <w:rsid w:val="00B23DD5"/>
    <w:rsid w:val="00B23F80"/>
    <w:rsid w:val="00B24088"/>
    <w:rsid w:val="00B2441A"/>
    <w:rsid w:val="00B2441F"/>
    <w:rsid w:val="00B2478B"/>
    <w:rsid w:val="00B24C8D"/>
    <w:rsid w:val="00B24EC4"/>
    <w:rsid w:val="00B24F90"/>
    <w:rsid w:val="00B250AA"/>
    <w:rsid w:val="00B25448"/>
    <w:rsid w:val="00B2546B"/>
    <w:rsid w:val="00B255C2"/>
    <w:rsid w:val="00B25A37"/>
    <w:rsid w:val="00B25CD3"/>
    <w:rsid w:val="00B25F06"/>
    <w:rsid w:val="00B266D1"/>
    <w:rsid w:val="00B267A1"/>
    <w:rsid w:val="00B26EB8"/>
    <w:rsid w:val="00B27388"/>
    <w:rsid w:val="00B27393"/>
    <w:rsid w:val="00B2764F"/>
    <w:rsid w:val="00B27884"/>
    <w:rsid w:val="00B30010"/>
    <w:rsid w:val="00B303DE"/>
    <w:rsid w:val="00B307A7"/>
    <w:rsid w:val="00B307D5"/>
    <w:rsid w:val="00B3089B"/>
    <w:rsid w:val="00B30A64"/>
    <w:rsid w:val="00B30FE9"/>
    <w:rsid w:val="00B310D7"/>
    <w:rsid w:val="00B31291"/>
    <w:rsid w:val="00B3166E"/>
    <w:rsid w:val="00B318E8"/>
    <w:rsid w:val="00B31AF2"/>
    <w:rsid w:val="00B31B74"/>
    <w:rsid w:val="00B31C38"/>
    <w:rsid w:val="00B31DA8"/>
    <w:rsid w:val="00B31F86"/>
    <w:rsid w:val="00B31FA0"/>
    <w:rsid w:val="00B3230D"/>
    <w:rsid w:val="00B32692"/>
    <w:rsid w:val="00B32703"/>
    <w:rsid w:val="00B32C21"/>
    <w:rsid w:val="00B3336F"/>
    <w:rsid w:val="00B33DC2"/>
    <w:rsid w:val="00B33DDA"/>
    <w:rsid w:val="00B33F18"/>
    <w:rsid w:val="00B340D6"/>
    <w:rsid w:val="00B34367"/>
    <w:rsid w:val="00B3437E"/>
    <w:rsid w:val="00B344EA"/>
    <w:rsid w:val="00B347DF"/>
    <w:rsid w:val="00B34836"/>
    <w:rsid w:val="00B349B1"/>
    <w:rsid w:val="00B34B14"/>
    <w:rsid w:val="00B34B2B"/>
    <w:rsid w:val="00B34B55"/>
    <w:rsid w:val="00B3554E"/>
    <w:rsid w:val="00B35553"/>
    <w:rsid w:val="00B35578"/>
    <w:rsid w:val="00B35782"/>
    <w:rsid w:val="00B358A3"/>
    <w:rsid w:val="00B36040"/>
    <w:rsid w:val="00B3606C"/>
    <w:rsid w:val="00B360D0"/>
    <w:rsid w:val="00B3610A"/>
    <w:rsid w:val="00B3647C"/>
    <w:rsid w:val="00B364DE"/>
    <w:rsid w:val="00B36A84"/>
    <w:rsid w:val="00B36D30"/>
    <w:rsid w:val="00B36F7C"/>
    <w:rsid w:val="00B36F7E"/>
    <w:rsid w:val="00B3724A"/>
    <w:rsid w:val="00B37388"/>
    <w:rsid w:val="00B374A0"/>
    <w:rsid w:val="00B37C1C"/>
    <w:rsid w:val="00B37D06"/>
    <w:rsid w:val="00B37EC9"/>
    <w:rsid w:val="00B401ED"/>
    <w:rsid w:val="00B402EC"/>
    <w:rsid w:val="00B40858"/>
    <w:rsid w:val="00B40BA3"/>
    <w:rsid w:val="00B40ECA"/>
    <w:rsid w:val="00B4138A"/>
    <w:rsid w:val="00B4144B"/>
    <w:rsid w:val="00B418D0"/>
    <w:rsid w:val="00B41AD7"/>
    <w:rsid w:val="00B41DEA"/>
    <w:rsid w:val="00B423A3"/>
    <w:rsid w:val="00B429D7"/>
    <w:rsid w:val="00B42BDF"/>
    <w:rsid w:val="00B42D4B"/>
    <w:rsid w:val="00B42D5D"/>
    <w:rsid w:val="00B43576"/>
    <w:rsid w:val="00B435C2"/>
    <w:rsid w:val="00B44186"/>
    <w:rsid w:val="00B443C4"/>
    <w:rsid w:val="00B448ED"/>
    <w:rsid w:val="00B44C3C"/>
    <w:rsid w:val="00B44E5D"/>
    <w:rsid w:val="00B44F75"/>
    <w:rsid w:val="00B45016"/>
    <w:rsid w:val="00B454A0"/>
    <w:rsid w:val="00B4580A"/>
    <w:rsid w:val="00B4587D"/>
    <w:rsid w:val="00B45A72"/>
    <w:rsid w:val="00B46187"/>
    <w:rsid w:val="00B46B1C"/>
    <w:rsid w:val="00B46F07"/>
    <w:rsid w:val="00B4721F"/>
    <w:rsid w:val="00B474F3"/>
    <w:rsid w:val="00B476E6"/>
    <w:rsid w:val="00B478D7"/>
    <w:rsid w:val="00B4796E"/>
    <w:rsid w:val="00B500D5"/>
    <w:rsid w:val="00B50A85"/>
    <w:rsid w:val="00B50D12"/>
    <w:rsid w:val="00B50DA9"/>
    <w:rsid w:val="00B50F4B"/>
    <w:rsid w:val="00B517CE"/>
    <w:rsid w:val="00B51AAF"/>
    <w:rsid w:val="00B520D6"/>
    <w:rsid w:val="00B522F7"/>
    <w:rsid w:val="00B527E1"/>
    <w:rsid w:val="00B52AD6"/>
    <w:rsid w:val="00B52CEC"/>
    <w:rsid w:val="00B52F4D"/>
    <w:rsid w:val="00B530F8"/>
    <w:rsid w:val="00B53331"/>
    <w:rsid w:val="00B5338E"/>
    <w:rsid w:val="00B534AA"/>
    <w:rsid w:val="00B5370A"/>
    <w:rsid w:val="00B5373C"/>
    <w:rsid w:val="00B53AA5"/>
    <w:rsid w:val="00B54279"/>
    <w:rsid w:val="00B542D1"/>
    <w:rsid w:val="00B5457F"/>
    <w:rsid w:val="00B5474E"/>
    <w:rsid w:val="00B54891"/>
    <w:rsid w:val="00B54E90"/>
    <w:rsid w:val="00B554B3"/>
    <w:rsid w:val="00B5556F"/>
    <w:rsid w:val="00B55594"/>
    <w:rsid w:val="00B55B80"/>
    <w:rsid w:val="00B55E4C"/>
    <w:rsid w:val="00B55F61"/>
    <w:rsid w:val="00B55F97"/>
    <w:rsid w:val="00B56333"/>
    <w:rsid w:val="00B563F2"/>
    <w:rsid w:val="00B56923"/>
    <w:rsid w:val="00B56DAA"/>
    <w:rsid w:val="00B57382"/>
    <w:rsid w:val="00B573BA"/>
    <w:rsid w:val="00B57529"/>
    <w:rsid w:val="00B579EA"/>
    <w:rsid w:val="00B57BA8"/>
    <w:rsid w:val="00B57FBF"/>
    <w:rsid w:val="00B609F3"/>
    <w:rsid w:val="00B610D6"/>
    <w:rsid w:val="00B6162F"/>
    <w:rsid w:val="00B61AB1"/>
    <w:rsid w:val="00B61B71"/>
    <w:rsid w:val="00B62242"/>
    <w:rsid w:val="00B624B7"/>
    <w:rsid w:val="00B628A8"/>
    <w:rsid w:val="00B62B5B"/>
    <w:rsid w:val="00B62BEB"/>
    <w:rsid w:val="00B62EF5"/>
    <w:rsid w:val="00B63360"/>
    <w:rsid w:val="00B634AC"/>
    <w:rsid w:val="00B63880"/>
    <w:rsid w:val="00B639B9"/>
    <w:rsid w:val="00B63C41"/>
    <w:rsid w:val="00B63CF2"/>
    <w:rsid w:val="00B63E47"/>
    <w:rsid w:val="00B63FE7"/>
    <w:rsid w:val="00B64006"/>
    <w:rsid w:val="00B64219"/>
    <w:rsid w:val="00B64780"/>
    <w:rsid w:val="00B648E8"/>
    <w:rsid w:val="00B6490B"/>
    <w:rsid w:val="00B6491A"/>
    <w:rsid w:val="00B64ACE"/>
    <w:rsid w:val="00B64D91"/>
    <w:rsid w:val="00B64E0E"/>
    <w:rsid w:val="00B650C8"/>
    <w:rsid w:val="00B652DA"/>
    <w:rsid w:val="00B65653"/>
    <w:rsid w:val="00B656C9"/>
    <w:rsid w:val="00B65B80"/>
    <w:rsid w:val="00B65DE6"/>
    <w:rsid w:val="00B66018"/>
    <w:rsid w:val="00B66026"/>
    <w:rsid w:val="00B661C1"/>
    <w:rsid w:val="00B66320"/>
    <w:rsid w:val="00B66529"/>
    <w:rsid w:val="00B66680"/>
    <w:rsid w:val="00B6670B"/>
    <w:rsid w:val="00B66719"/>
    <w:rsid w:val="00B66B5B"/>
    <w:rsid w:val="00B66BA9"/>
    <w:rsid w:val="00B66BD2"/>
    <w:rsid w:val="00B66C08"/>
    <w:rsid w:val="00B6754A"/>
    <w:rsid w:val="00B67A05"/>
    <w:rsid w:val="00B67DB1"/>
    <w:rsid w:val="00B70385"/>
    <w:rsid w:val="00B70394"/>
    <w:rsid w:val="00B70495"/>
    <w:rsid w:val="00B708FA"/>
    <w:rsid w:val="00B70BEC"/>
    <w:rsid w:val="00B70ED0"/>
    <w:rsid w:val="00B71112"/>
    <w:rsid w:val="00B71415"/>
    <w:rsid w:val="00B7172C"/>
    <w:rsid w:val="00B72243"/>
    <w:rsid w:val="00B7248F"/>
    <w:rsid w:val="00B725F9"/>
    <w:rsid w:val="00B72C9D"/>
    <w:rsid w:val="00B731BD"/>
    <w:rsid w:val="00B73211"/>
    <w:rsid w:val="00B737D5"/>
    <w:rsid w:val="00B73F2B"/>
    <w:rsid w:val="00B73FF9"/>
    <w:rsid w:val="00B7472F"/>
    <w:rsid w:val="00B74762"/>
    <w:rsid w:val="00B749D9"/>
    <w:rsid w:val="00B74DF4"/>
    <w:rsid w:val="00B74F39"/>
    <w:rsid w:val="00B75219"/>
    <w:rsid w:val="00B7580F"/>
    <w:rsid w:val="00B75B66"/>
    <w:rsid w:val="00B75DFF"/>
    <w:rsid w:val="00B760D3"/>
    <w:rsid w:val="00B760FD"/>
    <w:rsid w:val="00B766AE"/>
    <w:rsid w:val="00B76CD9"/>
    <w:rsid w:val="00B76D2C"/>
    <w:rsid w:val="00B76ED5"/>
    <w:rsid w:val="00B77382"/>
    <w:rsid w:val="00B77612"/>
    <w:rsid w:val="00B777F2"/>
    <w:rsid w:val="00B80318"/>
    <w:rsid w:val="00B803C8"/>
    <w:rsid w:val="00B805C6"/>
    <w:rsid w:val="00B80A59"/>
    <w:rsid w:val="00B80A8E"/>
    <w:rsid w:val="00B80D12"/>
    <w:rsid w:val="00B80DED"/>
    <w:rsid w:val="00B80FBE"/>
    <w:rsid w:val="00B8135D"/>
    <w:rsid w:val="00B81539"/>
    <w:rsid w:val="00B81615"/>
    <w:rsid w:val="00B81C79"/>
    <w:rsid w:val="00B820C8"/>
    <w:rsid w:val="00B82399"/>
    <w:rsid w:val="00B824A2"/>
    <w:rsid w:val="00B824AC"/>
    <w:rsid w:val="00B8250F"/>
    <w:rsid w:val="00B827D3"/>
    <w:rsid w:val="00B831C5"/>
    <w:rsid w:val="00B83389"/>
    <w:rsid w:val="00B83570"/>
    <w:rsid w:val="00B83986"/>
    <w:rsid w:val="00B83CA7"/>
    <w:rsid w:val="00B83D75"/>
    <w:rsid w:val="00B845DA"/>
    <w:rsid w:val="00B84770"/>
    <w:rsid w:val="00B84DC0"/>
    <w:rsid w:val="00B85022"/>
    <w:rsid w:val="00B851F9"/>
    <w:rsid w:val="00B853F7"/>
    <w:rsid w:val="00B8547A"/>
    <w:rsid w:val="00B8560E"/>
    <w:rsid w:val="00B85757"/>
    <w:rsid w:val="00B859D8"/>
    <w:rsid w:val="00B859F1"/>
    <w:rsid w:val="00B85E1F"/>
    <w:rsid w:val="00B85EB2"/>
    <w:rsid w:val="00B8623A"/>
    <w:rsid w:val="00B86292"/>
    <w:rsid w:val="00B8648A"/>
    <w:rsid w:val="00B86615"/>
    <w:rsid w:val="00B86847"/>
    <w:rsid w:val="00B868D3"/>
    <w:rsid w:val="00B86957"/>
    <w:rsid w:val="00B86BB6"/>
    <w:rsid w:val="00B86E7D"/>
    <w:rsid w:val="00B872C6"/>
    <w:rsid w:val="00B87335"/>
    <w:rsid w:val="00B873E0"/>
    <w:rsid w:val="00B87B77"/>
    <w:rsid w:val="00B87DFA"/>
    <w:rsid w:val="00B9027E"/>
    <w:rsid w:val="00B9078F"/>
    <w:rsid w:val="00B907BC"/>
    <w:rsid w:val="00B907E1"/>
    <w:rsid w:val="00B9082D"/>
    <w:rsid w:val="00B90939"/>
    <w:rsid w:val="00B90BF1"/>
    <w:rsid w:val="00B90FD6"/>
    <w:rsid w:val="00B911BB"/>
    <w:rsid w:val="00B91319"/>
    <w:rsid w:val="00B915F4"/>
    <w:rsid w:val="00B91CEB"/>
    <w:rsid w:val="00B9205A"/>
    <w:rsid w:val="00B922C2"/>
    <w:rsid w:val="00B922EE"/>
    <w:rsid w:val="00B923BC"/>
    <w:rsid w:val="00B9244B"/>
    <w:rsid w:val="00B9264D"/>
    <w:rsid w:val="00B92B7A"/>
    <w:rsid w:val="00B92BDB"/>
    <w:rsid w:val="00B92F3F"/>
    <w:rsid w:val="00B9320D"/>
    <w:rsid w:val="00B93636"/>
    <w:rsid w:val="00B938FB"/>
    <w:rsid w:val="00B93B73"/>
    <w:rsid w:val="00B93E36"/>
    <w:rsid w:val="00B9413E"/>
    <w:rsid w:val="00B94265"/>
    <w:rsid w:val="00B94750"/>
    <w:rsid w:val="00B94825"/>
    <w:rsid w:val="00B94AA5"/>
    <w:rsid w:val="00B94AEB"/>
    <w:rsid w:val="00B9524E"/>
    <w:rsid w:val="00B953F7"/>
    <w:rsid w:val="00B956D5"/>
    <w:rsid w:val="00B957AA"/>
    <w:rsid w:val="00B95C56"/>
    <w:rsid w:val="00B96494"/>
    <w:rsid w:val="00B964B4"/>
    <w:rsid w:val="00B965FF"/>
    <w:rsid w:val="00B96A13"/>
    <w:rsid w:val="00B96B9A"/>
    <w:rsid w:val="00B96BC3"/>
    <w:rsid w:val="00B96D2A"/>
    <w:rsid w:val="00B971D6"/>
    <w:rsid w:val="00B97399"/>
    <w:rsid w:val="00B973BF"/>
    <w:rsid w:val="00B97444"/>
    <w:rsid w:val="00B974F0"/>
    <w:rsid w:val="00B9754A"/>
    <w:rsid w:val="00B97DF6"/>
    <w:rsid w:val="00B97E15"/>
    <w:rsid w:val="00B97E77"/>
    <w:rsid w:val="00B97F1F"/>
    <w:rsid w:val="00BA002D"/>
    <w:rsid w:val="00BA00C7"/>
    <w:rsid w:val="00BA0616"/>
    <w:rsid w:val="00BA0E10"/>
    <w:rsid w:val="00BA142C"/>
    <w:rsid w:val="00BA168E"/>
    <w:rsid w:val="00BA169E"/>
    <w:rsid w:val="00BA186F"/>
    <w:rsid w:val="00BA1EDA"/>
    <w:rsid w:val="00BA2176"/>
    <w:rsid w:val="00BA2259"/>
    <w:rsid w:val="00BA23AA"/>
    <w:rsid w:val="00BA2416"/>
    <w:rsid w:val="00BA242A"/>
    <w:rsid w:val="00BA2852"/>
    <w:rsid w:val="00BA28F7"/>
    <w:rsid w:val="00BA297D"/>
    <w:rsid w:val="00BA302D"/>
    <w:rsid w:val="00BA331D"/>
    <w:rsid w:val="00BA337B"/>
    <w:rsid w:val="00BA3B2D"/>
    <w:rsid w:val="00BA3DF2"/>
    <w:rsid w:val="00BA41F9"/>
    <w:rsid w:val="00BA4450"/>
    <w:rsid w:val="00BA46FB"/>
    <w:rsid w:val="00BA4A2F"/>
    <w:rsid w:val="00BA4C72"/>
    <w:rsid w:val="00BA50E4"/>
    <w:rsid w:val="00BA51C8"/>
    <w:rsid w:val="00BA546B"/>
    <w:rsid w:val="00BA55F2"/>
    <w:rsid w:val="00BA56C1"/>
    <w:rsid w:val="00BA5A4C"/>
    <w:rsid w:val="00BA5FB4"/>
    <w:rsid w:val="00BA6330"/>
    <w:rsid w:val="00BA6415"/>
    <w:rsid w:val="00BA6499"/>
    <w:rsid w:val="00BA64FB"/>
    <w:rsid w:val="00BA6614"/>
    <w:rsid w:val="00BA6BDA"/>
    <w:rsid w:val="00BA6CB9"/>
    <w:rsid w:val="00BA7177"/>
    <w:rsid w:val="00BA71A8"/>
    <w:rsid w:val="00BA7200"/>
    <w:rsid w:val="00BA7281"/>
    <w:rsid w:val="00BA72C5"/>
    <w:rsid w:val="00BA77B0"/>
    <w:rsid w:val="00BA78A5"/>
    <w:rsid w:val="00BA79ED"/>
    <w:rsid w:val="00BA7AAC"/>
    <w:rsid w:val="00BA7B6A"/>
    <w:rsid w:val="00BA7B81"/>
    <w:rsid w:val="00BA7C06"/>
    <w:rsid w:val="00BB016D"/>
    <w:rsid w:val="00BB0A8E"/>
    <w:rsid w:val="00BB0D6F"/>
    <w:rsid w:val="00BB13BF"/>
    <w:rsid w:val="00BB16EF"/>
    <w:rsid w:val="00BB19DD"/>
    <w:rsid w:val="00BB1C1B"/>
    <w:rsid w:val="00BB1CA8"/>
    <w:rsid w:val="00BB1F9C"/>
    <w:rsid w:val="00BB219C"/>
    <w:rsid w:val="00BB253C"/>
    <w:rsid w:val="00BB2957"/>
    <w:rsid w:val="00BB29DC"/>
    <w:rsid w:val="00BB2D23"/>
    <w:rsid w:val="00BB2DBB"/>
    <w:rsid w:val="00BB2F27"/>
    <w:rsid w:val="00BB2F5C"/>
    <w:rsid w:val="00BB31E2"/>
    <w:rsid w:val="00BB3395"/>
    <w:rsid w:val="00BB3762"/>
    <w:rsid w:val="00BB3A08"/>
    <w:rsid w:val="00BB3CBA"/>
    <w:rsid w:val="00BB3DA1"/>
    <w:rsid w:val="00BB3E9C"/>
    <w:rsid w:val="00BB4039"/>
    <w:rsid w:val="00BB45C0"/>
    <w:rsid w:val="00BB4B1F"/>
    <w:rsid w:val="00BB4BA5"/>
    <w:rsid w:val="00BB4BD9"/>
    <w:rsid w:val="00BB4D0E"/>
    <w:rsid w:val="00BB51D8"/>
    <w:rsid w:val="00BB5426"/>
    <w:rsid w:val="00BB5B62"/>
    <w:rsid w:val="00BB5C3F"/>
    <w:rsid w:val="00BB5D2E"/>
    <w:rsid w:val="00BB603A"/>
    <w:rsid w:val="00BB60E9"/>
    <w:rsid w:val="00BB67CD"/>
    <w:rsid w:val="00BB69DE"/>
    <w:rsid w:val="00BB6DAD"/>
    <w:rsid w:val="00BB706C"/>
    <w:rsid w:val="00BB712D"/>
    <w:rsid w:val="00BB7673"/>
    <w:rsid w:val="00BC0093"/>
    <w:rsid w:val="00BC009E"/>
    <w:rsid w:val="00BC01E1"/>
    <w:rsid w:val="00BC09B1"/>
    <w:rsid w:val="00BC0A12"/>
    <w:rsid w:val="00BC0CB3"/>
    <w:rsid w:val="00BC0EA3"/>
    <w:rsid w:val="00BC10EC"/>
    <w:rsid w:val="00BC1681"/>
    <w:rsid w:val="00BC1857"/>
    <w:rsid w:val="00BC20A4"/>
    <w:rsid w:val="00BC2305"/>
    <w:rsid w:val="00BC2383"/>
    <w:rsid w:val="00BC2653"/>
    <w:rsid w:val="00BC265F"/>
    <w:rsid w:val="00BC2731"/>
    <w:rsid w:val="00BC2804"/>
    <w:rsid w:val="00BC28A7"/>
    <w:rsid w:val="00BC2FB8"/>
    <w:rsid w:val="00BC32DC"/>
    <w:rsid w:val="00BC35DD"/>
    <w:rsid w:val="00BC38C6"/>
    <w:rsid w:val="00BC3B22"/>
    <w:rsid w:val="00BC3B4B"/>
    <w:rsid w:val="00BC3FC8"/>
    <w:rsid w:val="00BC4598"/>
    <w:rsid w:val="00BC4B5C"/>
    <w:rsid w:val="00BC4BA4"/>
    <w:rsid w:val="00BC4D03"/>
    <w:rsid w:val="00BC5184"/>
    <w:rsid w:val="00BC54AF"/>
    <w:rsid w:val="00BC5620"/>
    <w:rsid w:val="00BC5759"/>
    <w:rsid w:val="00BC5A6A"/>
    <w:rsid w:val="00BC5A7C"/>
    <w:rsid w:val="00BC5B19"/>
    <w:rsid w:val="00BC5C63"/>
    <w:rsid w:val="00BC5FD5"/>
    <w:rsid w:val="00BC60D9"/>
    <w:rsid w:val="00BC6235"/>
    <w:rsid w:val="00BC64A0"/>
    <w:rsid w:val="00BC67D4"/>
    <w:rsid w:val="00BC695C"/>
    <w:rsid w:val="00BC6E2A"/>
    <w:rsid w:val="00BC724A"/>
    <w:rsid w:val="00BC7383"/>
    <w:rsid w:val="00BC770C"/>
    <w:rsid w:val="00BC7721"/>
    <w:rsid w:val="00BC79BA"/>
    <w:rsid w:val="00BC7A1B"/>
    <w:rsid w:val="00BC7AE7"/>
    <w:rsid w:val="00BC7B08"/>
    <w:rsid w:val="00BD07D3"/>
    <w:rsid w:val="00BD07D7"/>
    <w:rsid w:val="00BD0B64"/>
    <w:rsid w:val="00BD0E00"/>
    <w:rsid w:val="00BD0FFD"/>
    <w:rsid w:val="00BD1705"/>
    <w:rsid w:val="00BD1894"/>
    <w:rsid w:val="00BD197A"/>
    <w:rsid w:val="00BD1991"/>
    <w:rsid w:val="00BD1AE9"/>
    <w:rsid w:val="00BD1B37"/>
    <w:rsid w:val="00BD1F78"/>
    <w:rsid w:val="00BD25DD"/>
    <w:rsid w:val="00BD2ABE"/>
    <w:rsid w:val="00BD2C4D"/>
    <w:rsid w:val="00BD35A7"/>
    <w:rsid w:val="00BD3909"/>
    <w:rsid w:val="00BD3DDD"/>
    <w:rsid w:val="00BD3EEC"/>
    <w:rsid w:val="00BD3FBB"/>
    <w:rsid w:val="00BD3FE2"/>
    <w:rsid w:val="00BD4000"/>
    <w:rsid w:val="00BD46F5"/>
    <w:rsid w:val="00BD4A8D"/>
    <w:rsid w:val="00BD4FF7"/>
    <w:rsid w:val="00BD500C"/>
    <w:rsid w:val="00BD50A9"/>
    <w:rsid w:val="00BD50BA"/>
    <w:rsid w:val="00BD527E"/>
    <w:rsid w:val="00BD5343"/>
    <w:rsid w:val="00BD5726"/>
    <w:rsid w:val="00BD5A1F"/>
    <w:rsid w:val="00BD68AC"/>
    <w:rsid w:val="00BD6A36"/>
    <w:rsid w:val="00BD6D1C"/>
    <w:rsid w:val="00BD723D"/>
    <w:rsid w:val="00BD73A1"/>
    <w:rsid w:val="00BD77DB"/>
    <w:rsid w:val="00BD793D"/>
    <w:rsid w:val="00BD7B3E"/>
    <w:rsid w:val="00BD7E95"/>
    <w:rsid w:val="00BE012C"/>
    <w:rsid w:val="00BE0585"/>
    <w:rsid w:val="00BE0EC4"/>
    <w:rsid w:val="00BE12FD"/>
    <w:rsid w:val="00BE1DBE"/>
    <w:rsid w:val="00BE1EC1"/>
    <w:rsid w:val="00BE22C0"/>
    <w:rsid w:val="00BE250F"/>
    <w:rsid w:val="00BE35AC"/>
    <w:rsid w:val="00BE3BBA"/>
    <w:rsid w:val="00BE3C30"/>
    <w:rsid w:val="00BE3CFF"/>
    <w:rsid w:val="00BE3DE0"/>
    <w:rsid w:val="00BE3EA3"/>
    <w:rsid w:val="00BE443C"/>
    <w:rsid w:val="00BE4576"/>
    <w:rsid w:val="00BE482F"/>
    <w:rsid w:val="00BE494C"/>
    <w:rsid w:val="00BE4C7A"/>
    <w:rsid w:val="00BE56B3"/>
    <w:rsid w:val="00BE5AAB"/>
    <w:rsid w:val="00BE5D6E"/>
    <w:rsid w:val="00BE5DC4"/>
    <w:rsid w:val="00BE5F0B"/>
    <w:rsid w:val="00BE62B0"/>
    <w:rsid w:val="00BE651B"/>
    <w:rsid w:val="00BE6D43"/>
    <w:rsid w:val="00BE719A"/>
    <w:rsid w:val="00BE7257"/>
    <w:rsid w:val="00BE7302"/>
    <w:rsid w:val="00BE75CD"/>
    <w:rsid w:val="00BE76FD"/>
    <w:rsid w:val="00BE779E"/>
    <w:rsid w:val="00BE7BA0"/>
    <w:rsid w:val="00BF06FA"/>
    <w:rsid w:val="00BF09BE"/>
    <w:rsid w:val="00BF09C9"/>
    <w:rsid w:val="00BF09E3"/>
    <w:rsid w:val="00BF09F5"/>
    <w:rsid w:val="00BF128D"/>
    <w:rsid w:val="00BF130A"/>
    <w:rsid w:val="00BF138E"/>
    <w:rsid w:val="00BF1657"/>
    <w:rsid w:val="00BF1D56"/>
    <w:rsid w:val="00BF1D7E"/>
    <w:rsid w:val="00BF2034"/>
    <w:rsid w:val="00BF20CA"/>
    <w:rsid w:val="00BF264A"/>
    <w:rsid w:val="00BF2AFF"/>
    <w:rsid w:val="00BF2BF8"/>
    <w:rsid w:val="00BF2F89"/>
    <w:rsid w:val="00BF32B7"/>
    <w:rsid w:val="00BF33C0"/>
    <w:rsid w:val="00BF3536"/>
    <w:rsid w:val="00BF36A2"/>
    <w:rsid w:val="00BF36CB"/>
    <w:rsid w:val="00BF390A"/>
    <w:rsid w:val="00BF391C"/>
    <w:rsid w:val="00BF3F1F"/>
    <w:rsid w:val="00BF3FB9"/>
    <w:rsid w:val="00BF4215"/>
    <w:rsid w:val="00BF47D4"/>
    <w:rsid w:val="00BF4919"/>
    <w:rsid w:val="00BF4994"/>
    <w:rsid w:val="00BF4F27"/>
    <w:rsid w:val="00BF50B3"/>
    <w:rsid w:val="00BF535A"/>
    <w:rsid w:val="00BF5488"/>
    <w:rsid w:val="00BF59E5"/>
    <w:rsid w:val="00BF6DC9"/>
    <w:rsid w:val="00BF6EF7"/>
    <w:rsid w:val="00BF6FEF"/>
    <w:rsid w:val="00BF72F5"/>
    <w:rsid w:val="00BF72FD"/>
    <w:rsid w:val="00BF74F1"/>
    <w:rsid w:val="00C006F5"/>
    <w:rsid w:val="00C00960"/>
    <w:rsid w:val="00C00C51"/>
    <w:rsid w:val="00C00C8E"/>
    <w:rsid w:val="00C00D3E"/>
    <w:rsid w:val="00C0181F"/>
    <w:rsid w:val="00C018B7"/>
    <w:rsid w:val="00C01946"/>
    <w:rsid w:val="00C019A7"/>
    <w:rsid w:val="00C01E66"/>
    <w:rsid w:val="00C02189"/>
    <w:rsid w:val="00C022A5"/>
    <w:rsid w:val="00C022E4"/>
    <w:rsid w:val="00C024D7"/>
    <w:rsid w:val="00C029E3"/>
    <w:rsid w:val="00C02A51"/>
    <w:rsid w:val="00C02D60"/>
    <w:rsid w:val="00C0329B"/>
    <w:rsid w:val="00C0347B"/>
    <w:rsid w:val="00C0357B"/>
    <w:rsid w:val="00C036B4"/>
    <w:rsid w:val="00C0393E"/>
    <w:rsid w:val="00C039FF"/>
    <w:rsid w:val="00C03FE8"/>
    <w:rsid w:val="00C040A3"/>
    <w:rsid w:val="00C043F9"/>
    <w:rsid w:val="00C04504"/>
    <w:rsid w:val="00C0468C"/>
    <w:rsid w:val="00C04DE0"/>
    <w:rsid w:val="00C05045"/>
    <w:rsid w:val="00C050B5"/>
    <w:rsid w:val="00C055F1"/>
    <w:rsid w:val="00C05682"/>
    <w:rsid w:val="00C05890"/>
    <w:rsid w:val="00C05CE7"/>
    <w:rsid w:val="00C05E05"/>
    <w:rsid w:val="00C05E60"/>
    <w:rsid w:val="00C05ED6"/>
    <w:rsid w:val="00C05F4B"/>
    <w:rsid w:val="00C0603C"/>
    <w:rsid w:val="00C06099"/>
    <w:rsid w:val="00C06409"/>
    <w:rsid w:val="00C06914"/>
    <w:rsid w:val="00C0693B"/>
    <w:rsid w:val="00C06D17"/>
    <w:rsid w:val="00C06DF9"/>
    <w:rsid w:val="00C06E1C"/>
    <w:rsid w:val="00C07127"/>
    <w:rsid w:val="00C074A1"/>
    <w:rsid w:val="00C074E0"/>
    <w:rsid w:val="00C0756E"/>
    <w:rsid w:val="00C07660"/>
    <w:rsid w:val="00C07917"/>
    <w:rsid w:val="00C07A80"/>
    <w:rsid w:val="00C07DE4"/>
    <w:rsid w:val="00C104A8"/>
    <w:rsid w:val="00C1069E"/>
    <w:rsid w:val="00C107B6"/>
    <w:rsid w:val="00C10A73"/>
    <w:rsid w:val="00C10AC5"/>
    <w:rsid w:val="00C10AED"/>
    <w:rsid w:val="00C110FF"/>
    <w:rsid w:val="00C11733"/>
    <w:rsid w:val="00C11859"/>
    <w:rsid w:val="00C11A8A"/>
    <w:rsid w:val="00C11DB9"/>
    <w:rsid w:val="00C11E99"/>
    <w:rsid w:val="00C12288"/>
    <w:rsid w:val="00C123F9"/>
    <w:rsid w:val="00C12584"/>
    <w:rsid w:val="00C128C1"/>
    <w:rsid w:val="00C12EE3"/>
    <w:rsid w:val="00C132C1"/>
    <w:rsid w:val="00C13959"/>
    <w:rsid w:val="00C13966"/>
    <w:rsid w:val="00C13CA8"/>
    <w:rsid w:val="00C13DA8"/>
    <w:rsid w:val="00C14344"/>
    <w:rsid w:val="00C14389"/>
    <w:rsid w:val="00C14450"/>
    <w:rsid w:val="00C1448E"/>
    <w:rsid w:val="00C144B6"/>
    <w:rsid w:val="00C14794"/>
    <w:rsid w:val="00C14963"/>
    <w:rsid w:val="00C14C1C"/>
    <w:rsid w:val="00C15B30"/>
    <w:rsid w:val="00C15C08"/>
    <w:rsid w:val="00C15D41"/>
    <w:rsid w:val="00C16176"/>
    <w:rsid w:val="00C164B0"/>
    <w:rsid w:val="00C16709"/>
    <w:rsid w:val="00C168B2"/>
    <w:rsid w:val="00C16A7C"/>
    <w:rsid w:val="00C16B0C"/>
    <w:rsid w:val="00C16BBE"/>
    <w:rsid w:val="00C16D60"/>
    <w:rsid w:val="00C16DBC"/>
    <w:rsid w:val="00C16E6B"/>
    <w:rsid w:val="00C16EE9"/>
    <w:rsid w:val="00C170A5"/>
    <w:rsid w:val="00C174A0"/>
    <w:rsid w:val="00C1754A"/>
    <w:rsid w:val="00C175C6"/>
    <w:rsid w:val="00C17645"/>
    <w:rsid w:val="00C1779D"/>
    <w:rsid w:val="00C17DDA"/>
    <w:rsid w:val="00C20103"/>
    <w:rsid w:val="00C203AB"/>
    <w:rsid w:val="00C2067B"/>
    <w:rsid w:val="00C206A6"/>
    <w:rsid w:val="00C20776"/>
    <w:rsid w:val="00C209A5"/>
    <w:rsid w:val="00C209BC"/>
    <w:rsid w:val="00C209C8"/>
    <w:rsid w:val="00C20C12"/>
    <w:rsid w:val="00C20E97"/>
    <w:rsid w:val="00C20F77"/>
    <w:rsid w:val="00C217DA"/>
    <w:rsid w:val="00C218A7"/>
    <w:rsid w:val="00C21944"/>
    <w:rsid w:val="00C219F3"/>
    <w:rsid w:val="00C21EA9"/>
    <w:rsid w:val="00C22228"/>
    <w:rsid w:val="00C2238F"/>
    <w:rsid w:val="00C225BB"/>
    <w:rsid w:val="00C22906"/>
    <w:rsid w:val="00C22AAA"/>
    <w:rsid w:val="00C22C7D"/>
    <w:rsid w:val="00C22D87"/>
    <w:rsid w:val="00C22E39"/>
    <w:rsid w:val="00C23126"/>
    <w:rsid w:val="00C2313B"/>
    <w:rsid w:val="00C23B2E"/>
    <w:rsid w:val="00C2473A"/>
    <w:rsid w:val="00C247F1"/>
    <w:rsid w:val="00C24C73"/>
    <w:rsid w:val="00C2509E"/>
    <w:rsid w:val="00C250E6"/>
    <w:rsid w:val="00C2511F"/>
    <w:rsid w:val="00C25593"/>
    <w:rsid w:val="00C255AB"/>
    <w:rsid w:val="00C257A4"/>
    <w:rsid w:val="00C25AE5"/>
    <w:rsid w:val="00C25CA6"/>
    <w:rsid w:val="00C25E28"/>
    <w:rsid w:val="00C267CF"/>
    <w:rsid w:val="00C26999"/>
    <w:rsid w:val="00C26C97"/>
    <w:rsid w:val="00C26D3E"/>
    <w:rsid w:val="00C270B3"/>
    <w:rsid w:val="00C27224"/>
    <w:rsid w:val="00C27E58"/>
    <w:rsid w:val="00C27E9E"/>
    <w:rsid w:val="00C303B4"/>
    <w:rsid w:val="00C303B7"/>
    <w:rsid w:val="00C304EE"/>
    <w:rsid w:val="00C305E6"/>
    <w:rsid w:val="00C307BD"/>
    <w:rsid w:val="00C30B57"/>
    <w:rsid w:val="00C30CE4"/>
    <w:rsid w:val="00C3124D"/>
    <w:rsid w:val="00C31654"/>
    <w:rsid w:val="00C318CD"/>
    <w:rsid w:val="00C32165"/>
    <w:rsid w:val="00C32897"/>
    <w:rsid w:val="00C329F3"/>
    <w:rsid w:val="00C32F1F"/>
    <w:rsid w:val="00C330CB"/>
    <w:rsid w:val="00C33313"/>
    <w:rsid w:val="00C33CCC"/>
    <w:rsid w:val="00C3475A"/>
    <w:rsid w:val="00C3483C"/>
    <w:rsid w:val="00C349E4"/>
    <w:rsid w:val="00C34A4E"/>
    <w:rsid w:val="00C34B99"/>
    <w:rsid w:val="00C35013"/>
    <w:rsid w:val="00C35252"/>
    <w:rsid w:val="00C35411"/>
    <w:rsid w:val="00C354A1"/>
    <w:rsid w:val="00C35575"/>
    <w:rsid w:val="00C356FD"/>
    <w:rsid w:val="00C357BB"/>
    <w:rsid w:val="00C35BD4"/>
    <w:rsid w:val="00C35C9C"/>
    <w:rsid w:val="00C35E78"/>
    <w:rsid w:val="00C35F40"/>
    <w:rsid w:val="00C3602A"/>
    <w:rsid w:val="00C36301"/>
    <w:rsid w:val="00C3676C"/>
    <w:rsid w:val="00C36BDF"/>
    <w:rsid w:val="00C36C28"/>
    <w:rsid w:val="00C36DB5"/>
    <w:rsid w:val="00C36F3F"/>
    <w:rsid w:val="00C372B8"/>
    <w:rsid w:val="00C3732C"/>
    <w:rsid w:val="00C3750F"/>
    <w:rsid w:val="00C37759"/>
    <w:rsid w:val="00C40228"/>
    <w:rsid w:val="00C405F0"/>
    <w:rsid w:val="00C40638"/>
    <w:rsid w:val="00C408D5"/>
    <w:rsid w:val="00C40CC0"/>
    <w:rsid w:val="00C40F81"/>
    <w:rsid w:val="00C41099"/>
    <w:rsid w:val="00C41127"/>
    <w:rsid w:val="00C423A1"/>
    <w:rsid w:val="00C42855"/>
    <w:rsid w:val="00C42BBF"/>
    <w:rsid w:val="00C42BE5"/>
    <w:rsid w:val="00C431AA"/>
    <w:rsid w:val="00C437E1"/>
    <w:rsid w:val="00C43C03"/>
    <w:rsid w:val="00C43D13"/>
    <w:rsid w:val="00C43EA5"/>
    <w:rsid w:val="00C44353"/>
    <w:rsid w:val="00C4464A"/>
    <w:rsid w:val="00C44924"/>
    <w:rsid w:val="00C44C84"/>
    <w:rsid w:val="00C44E70"/>
    <w:rsid w:val="00C45011"/>
    <w:rsid w:val="00C4592E"/>
    <w:rsid w:val="00C45F49"/>
    <w:rsid w:val="00C460F2"/>
    <w:rsid w:val="00C46140"/>
    <w:rsid w:val="00C46290"/>
    <w:rsid w:val="00C46390"/>
    <w:rsid w:val="00C46567"/>
    <w:rsid w:val="00C466CB"/>
    <w:rsid w:val="00C469D9"/>
    <w:rsid w:val="00C47209"/>
    <w:rsid w:val="00C4751C"/>
    <w:rsid w:val="00C476AB"/>
    <w:rsid w:val="00C47C07"/>
    <w:rsid w:val="00C47F56"/>
    <w:rsid w:val="00C50F7A"/>
    <w:rsid w:val="00C51084"/>
    <w:rsid w:val="00C510C9"/>
    <w:rsid w:val="00C512A1"/>
    <w:rsid w:val="00C51A03"/>
    <w:rsid w:val="00C51A20"/>
    <w:rsid w:val="00C51B5B"/>
    <w:rsid w:val="00C52260"/>
    <w:rsid w:val="00C52696"/>
    <w:rsid w:val="00C52830"/>
    <w:rsid w:val="00C52CDE"/>
    <w:rsid w:val="00C5310B"/>
    <w:rsid w:val="00C53644"/>
    <w:rsid w:val="00C538D8"/>
    <w:rsid w:val="00C53F61"/>
    <w:rsid w:val="00C54098"/>
    <w:rsid w:val="00C5456C"/>
    <w:rsid w:val="00C545F3"/>
    <w:rsid w:val="00C54646"/>
    <w:rsid w:val="00C5483F"/>
    <w:rsid w:val="00C54CCA"/>
    <w:rsid w:val="00C54F4A"/>
    <w:rsid w:val="00C55423"/>
    <w:rsid w:val="00C55432"/>
    <w:rsid w:val="00C554D5"/>
    <w:rsid w:val="00C55898"/>
    <w:rsid w:val="00C55AA1"/>
    <w:rsid w:val="00C56467"/>
    <w:rsid w:val="00C565B7"/>
    <w:rsid w:val="00C56640"/>
    <w:rsid w:val="00C567DD"/>
    <w:rsid w:val="00C57117"/>
    <w:rsid w:val="00C5770E"/>
    <w:rsid w:val="00C57A5D"/>
    <w:rsid w:val="00C57C24"/>
    <w:rsid w:val="00C57DC7"/>
    <w:rsid w:val="00C57DFA"/>
    <w:rsid w:val="00C60129"/>
    <w:rsid w:val="00C60BDE"/>
    <w:rsid w:val="00C60C75"/>
    <w:rsid w:val="00C60E06"/>
    <w:rsid w:val="00C6120C"/>
    <w:rsid w:val="00C6194B"/>
    <w:rsid w:val="00C61BA6"/>
    <w:rsid w:val="00C62276"/>
    <w:rsid w:val="00C63281"/>
    <w:rsid w:val="00C637D8"/>
    <w:rsid w:val="00C63995"/>
    <w:rsid w:val="00C63D28"/>
    <w:rsid w:val="00C6422D"/>
    <w:rsid w:val="00C64751"/>
    <w:rsid w:val="00C64791"/>
    <w:rsid w:val="00C64AC2"/>
    <w:rsid w:val="00C64C10"/>
    <w:rsid w:val="00C651D2"/>
    <w:rsid w:val="00C654C9"/>
    <w:rsid w:val="00C65543"/>
    <w:rsid w:val="00C65ED1"/>
    <w:rsid w:val="00C65FD6"/>
    <w:rsid w:val="00C66076"/>
    <w:rsid w:val="00C6634A"/>
    <w:rsid w:val="00C66E09"/>
    <w:rsid w:val="00C6703C"/>
    <w:rsid w:val="00C67509"/>
    <w:rsid w:val="00C676F9"/>
    <w:rsid w:val="00C677D7"/>
    <w:rsid w:val="00C6786F"/>
    <w:rsid w:val="00C679BB"/>
    <w:rsid w:val="00C679C2"/>
    <w:rsid w:val="00C67B39"/>
    <w:rsid w:val="00C67CD3"/>
    <w:rsid w:val="00C67F63"/>
    <w:rsid w:val="00C701A8"/>
    <w:rsid w:val="00C7068D"/>
    <w:rsid w:val="00C706E9"/>
    <w:rsid w:val="00C70AC4"/>
    <w:rsid w:val="00C70BF8"/>
    <w:rsid w:val="00C70EC8"/>
    <w:rsid w:val="00C70EE6"/>
    <w:rsid w:val="00C71042"/>
    <w:rsid w:val="00C71178"/>
    <w:rsid w:val="00C7163B"/>
    <w:rsid w:val="00C71709"/>
    <w:rsid w:val="00C71BC2"/>
    <w:rsid w:val="00C723A9"/>
    <w:rsid w:val="00C726CD"/>
    <w:rsid w:val="00C7289F"/>
    <w:rsid w:val="00C72B6A"/>
    <w:rsid w:val="00C72B8C"/>
    <w:rsid w:val="00C72BEA"/>
    <w:rsid w:val="00C72DF7"/>
    <w:rsid w:val="00C72E16"/>
    <w:rsid w:val="00C73196"/>
    <w:rsid w:val="00C734D3"/>
    <w:rsid w:val="00C736D7"/>
    <w:rsid w:val="00C7372D"/>
    <w:rsid w:val="00C7387A"/>
    <w:rsid w:val="00C73B8F"/>
    <w:rsid w:val="00C73D94"/>
    <w:rsid w:val="00C74600"/>
    <w:rsid w:val="00C747CB"/>
    <w:rsid w:val="00C74ADE"/>
    <w:rsid w:val="00C74AE5"/>
    <w:rsid w:val="00C74B65"/>
    <w:rsid w:val="00C74F46"/>
    <w:rsid w:val="00C751BE"/>
    <w:rsid w:val="00C753C2"/>
    <w:rsid w:val="00C7556E"/>
    <w:rsid w:val="00C75A49"/>
    <w:rsid w:val="00C7631A"/>
    <w:rsid w:val="00C76968"/>
    <w:rsid w:val="00C76B30"/>
    <w:rsid w:val="00C76E13"/>
    <w:rsid w:val="00C77074"/>
    <w:rsid w:val="00C771B1"/>
    <w:rsid w:val="00C7736C"/>
    <w:rsid w:val="00C77612"/>
    <w:rsid w:val="00C77627"/>
    <w:rsid w:val="00C77710"/>
    <w:rsid w:val="00C77D10"/>
    <w:rsid w:val="00C77D1F"/>
    <w:rsid w:val="00C77E04"/>
    <w:rsid w:val="00C77EE7"/>
    <w:rsid w:val="00C80056"/>
    <w:rsid w:val="00C803CE"/>
    <w:rsid w:val="00C815A2"/>
    <w:rsid w:val="00C81D5D"/>
    <w:rsid w:val="00C81E77"/>
    <w:rsid w:val="00C81EE4"/>
    <w:rsid w:val="00C82654"/>
    <w:rsid w:val="00C82728"/>
    <w:rsid w:val="00C8292D"/>
    <w:rsid w:val="00C82AF7"/>
    <w:rsid w:val="00C82CC3"/>
    <w:rsid w:val="00C83190"/>
    <w:rsid w:val="00C835C4"/>
    <w:rsid w:val="00C83676"/>
    <w:rsid w:val="00C83839"/>
    <w:rsid w:val="00C83D61"/>
    <w:rsid w:val="00C843AF"/>
    <w:rsid w:val="00C84592"/>
    <w:rsid w:val="00C846CE"/>
    <w:rsid w:val="00C846FA"/>
    <w:rsid w:val="00C84CFE"/>
    <w:rsid w:val="00C84D31"/>
    <w:rsid w:val="00C84F6A"/>
    <w:rsid w:val="00C852C2"/>
    <w:rsid w:val="00C85B9E"/>
    <w:rsid w:val="00C85E78"/>
    <w:rsid w:val="00C85EBE"/>
    <w:rsid w:val="00C8606B"/>
    <w:rsid w:val="00C861DC"/>
    <w:rsid w:val="00C864FD"/>
    <w:rsid w:val="00C867DB"/>
    <w:rsid w:val="00C86903"/>
    <w:rsid w:val="00C8693A"/>
    <w:rsid w:val="00C8695A"/>
    <w:rsid w:val="00C877AC"/>
    <w:rsid w:val="00C87C33"/>
    <w:rsid w:val="00C87D5F"/>
    <w:rsid w:val="00C87F86"/>
    <w:rsid w:val="00C9006C"/>
    <w:rsid w:val="00C90084"/>
    <w:rsid w:val="00C900F8"/>
    <w:rsid w:val="00C9053C"/>
    <w:rsid w:val="00C90540"/>
    <w:rsid w:val="00C90B39"/>
    <w:rsid w:val="00C90F54"/>
    <w:rsid w:val="00C91639"/>
    <w:rsid w:val="00C92103"/>
    <w:rsid w:val="00C923B9"/>
    <w:rsid w:val="00C92832"/>
    <w:rsid w:val="00C92CD7"/>
    <w:rsid w:val="00C92D21"/>
    <w:rsid w:val="00C930C8"/>
    <w:rsid w:val="00C93247"/>
    <w:rsid w:val="00C9339D"/>
    <w:rsid w:val="00C9394E"/>
    <w:rsid w:val="00C939E1"/>
    <w:rsid w:val="00C93AD0"/>
    <w:rsid w:val="00C93ADE"/>
    <w:rsid w:val="00C93CCA"/>
    <w:rsid w:val="00C93CE1"/>
    <w:rsid w:val="00C93F89"/>
    <w:rsid w:val="00C94088"/>
    <w:rsid w:val="00C94FA7"/>
    <w:rsid w:val="00C94FE9"/>
    <w:rsid w:val="00C95653"/>
    <w:rsid w:val="00C95C96"/>
    <w:rsid w:val="00C962C3"/>
    <w:rsid w:val="00C96331"/>
    <w:rsid w:val="00C9673B"/>
    <w:rsid w:val="00C96E3E"/>
    <w:rsid w:val="00C973D6"/>
    <w:rsid w:val="00C97684"/>
    <w:rsid w:val="00C9771D"/>
    <w:rsid w:val="00C97E05"/>
    <w:rsid w:val="00C97E8D"/>
    <w:rsid w:val="00CA02B2"/>
    <w:rsid w:val="00CA03BE"/>
    <w:rsid w:val="00CA04D2"/>
    <w:rsid w:val="00CA05BA"/>
    <w:rsid w:val="00CA0E23"/>
    <w:rsid w:val="00CA10C9"/>
    <w:rsid w:val="00CA118A"/>
    <w:rsid w:val="00CA150A"/>
    <w:rsid w:val="00CA17AF"/>
    <w:rsid w:val="00CA1A5C"/>
    <w:rsid w:val="00CA1C07"/>
    <w:rsid w:val="00CA1ED6"/>
    <w:rsid w:val="00CA29D5"/>
    <w:rsid w:val="00CA29E4"/>
    <w:rsid w:val="00CA2A32"/>
    <w:rsid w:val="00CA2CAA"/>
    <w:rsid w:val="00CA2CC1"/>
    <w:rsid w:val="00CA3359"/>
    <w:rsid w:val="00CA3955"/>
    <w:rsid w:val="00CA3F46"/>
    <w:rsid w:val="00CA3FE3"/>
    <w:rsid w:val="00CA45A1"/>
    <w:rsid w:val="00CA485E"/>
    <w:rsid w:val="00CA48BF"/>
    <w:rsid w:val="00CA50C9"/>
    <w:rsid w:val="00CA5307"/>
    <w:rsid w:val="00CA59D6"/>
    <w:rsid w:val="00CA5A21"/>
    <w:rsid w:val="00CA5A2A"/>
    <w:rsid w:val="00CA5BF7"/>
    <w:rsid w:val="00CA5CA6"/>
    <w:rsid w:val="00CA5D80"/>
    <w:rsid w:val="00CA5D82"/>
    <w:rsid w:val="00CA6205"/>
    <w:rsid w:val="00CA6ED1"/>
    <w:rsid w:val="00CA7221"/>
    <w:rsid w:val="00CA72C1"/>
    <w:rsid w:val="00CA74F4"/>
    <w:rsid w:val="00CA7544"/>
    <w:rsid w:val="00CA7A5A"/>
    <w:rsid w:val="00CA7BF9"/>
    <w:rsid w:val="00CB00E2"/>
    <w:rsid w:val="00CB06D4"/>
    <w:rsid w:val="00CB087A"/>
    <w:rsid w:val="00CB0D1B"/>
    <w:rsid w:val="00CB14BC"/>
    <w:rsid w:val="00CB14CD"/>
    <w:rsid w:val="00CB1698"/>
    <w:rsid w:val="00CB1968"/>
    <w:rsid w:val="00CB1ABB"/>
    <w:rsid w:val="00CB1E3E"/>
    <w:rsid w:val="00CB2243"/>
    <w:rsid w:val="00CB23CE"/>
    <w:rsid w:val="00CB2619"/>
    <w:rsid w:val="00CB2B42"/>
    <w:rsid w:val="00CB2DC9"/>
    <w:rsid w:val="00CB33B3"/>
    <w:rsid w:val="00CB3648"/>
    <w:rsid w:val="00CB36E7"/>
    <w:rsid w:val="00CB38C0"/>
    <w:rsid w:val="00CB432E"/>
    <w:rsid w:val="00CB48FF"/>
    <w:rsid w:val="00CB4DD5"/>
    <w:rsid w:val="00CB4E10"/>
    <w:rsid w:val="00CB4E4B"/>
    <w:rsid w:val="00CB4F7F"/>
    <w:rsid w:val="00CB54BE"/>
    <w:rsid w:val="00CB57CE"/>
    <w:rsid w:val="00CB59AF"/>
    <w:rsid w:val="00CB606D"/>
    <w:rsid w:val="00CB6981"/>
    <w:rsid w:val="00CB6AC6"/>
    <w:rsid w:val="00CB6C4C"/>
    <w:rsid w:val="00CB6D9D"/>
    <w:rsid w:val="00CB6EAD"/>
    <w:rsid w:val="00CB6F67"/>
    <w:rsid w:val="00CB7755"/>
    <w:rsid w:val="00CB7A06"/>
    <w:rsid w:val="00CB7BF3"/>
    <w:rsid w:val="00CC05CB"/>
    <w:rsid w:val="00CC05E4"/>
    <w:rsid w:val="00CC0965"/>
    <w:rsid w:val="00CC0A0F"/>
    <w:rsid w:val="00CC0B09"/>
    <w:rsid w:val="00CC10AE"/>
    <w:rsid w:val="00CC11A3"/>
    <w:rsid w:val="00CC122E"/>
    <w:rsid w:val="00CC1732"/>
    <w:rsid w:val="00CC190A"/>
    <w:rsid w:val="00CC197C"/>
    <w:rsid w:val="00CC1AB6"/>
    <w:rsid w:val="00CC1E56"/>
    <w:rsid w:val="00CC20B3"/>
    <w:rsid w:val="00CC21C0"/>
    <w:rsid w:val="00CC26DA"/>
    <w:rsid w:val="00CC2907"/>
    <w:rsid w:val="00CC291C"/>
    <w:rsid w:val="00CC2BDD"/>
    <w:rsid w:val="00CC354F"/>
    <w:rsid w:val="00CC3719"/>
    <w:rsid w:val="00CC3B32"/>
    <w:rsid w:val="00CC3DE0"/>
    <w:rsid w:val="00CC3E60"/>
    <w:rsid w:val="00CC4263"/>
    <w:rsid w:val="00CC433F"/>
    <w:rsid w:val="00CC4998"/>
    <w:rsid w:val="00CC49AA"/>
    <w:rsid w:val="00CC5137"/>
    <w:rsid w:val="00CC59B2"/>
    <w:rsid w:val="00CC6180"/>
    <w:rsid w:val="00CC6326"/>
    <w:rsid w:val="00CC64C5"/>
    <w:rsid w:val="00CC669E"/>
    <w:rsid w:val="00CC67D9"/>
    <w:rsid w:val="00CC6CA1"/>
    <w:rsid w:val="00CC6DC5"/>
    <w:rsid w:val="00CC6F27"/>
    <w:rsid w:val="00CC6FAB"/>
    <w:rsid w:val="00CC71FF"/>
    <w:rsid w:val="00CC7641"/>
    <w:rsid w:val="00CC768E"/>
    <w:rsid w:val="00CC77E3"/>
    <w:rsid w:val="00CC79E6"/>
    <w:rsid w:val="00CC7BCE"/>
    <w:rsid w:val="00CC7E57"/>
    <w:rsid w:val="00CD0754"/>
    <w:rsid w:val="00CD075B"/>
    <w:rsid w:val="00CD0C7C"/>
    <w:rsid w:val="00CD11A4"/>
    <w:rsid w:val="00CD15DE"/>
    <w:rsid w:val="00CD1B89"/>
    <w:rsid w:val="00CD24BD"/>
    <w:rsid w:val="00CD257D"/>
    <w:rsid w:val="00CD2733"/>
    <w:rsid w:val="00CD2C68"/>
    <w:rsid w:val="00CD2C80"/>
    <w:rsid w:val="00CD2CCF"/>
    <w:rsid w:val="00CD337B"/>
    <w:rsid w:val="00CD3732"/>
    <w:rsid w:val="00CD3738"/>
    <w:rsid w:val="00CD3891"/>
    <w:rsid w:val="00CD44B9"/>
    <w:rsid w:val="00CD4553"/>
    <w:rsid w:val="00CD45CB"/>
    <w:rsid w:val="00CD4706"/>
    <w:rsid w:val="00CD4953"/>
    <w:rsid w:val="00CD4AE2"/>
    <w:rsid w:val="00CD4D41"/>
    <w:rsid w:val="00CD502D"/>
    <w:rsid w:val="00CD5321"/>
    <w:rsid w:val="00CD5342"/>
    <w:rsid w:val="00CD550A"/>
    <w:rsid w:val="00CD5850"/>
    <w:rsid w:val="00CD5DFE"/>
    <w:rsid w:val="00CD5FDD"/>
    <w:rsid w:val="00CD602D"/>
    <w:rsid w:val="00CD6301"/>
    <w:rsid w:val="00CD637C"/>
    <w:rsid w:val="00CD642A"/>
    <w:rsid w:val="00CD6BDB"/>
    <w:rsid w:val="00CD6F8C"/>
    <w:rsid w:val="00CD7982"/>
    <w:rsid w:val="00CD7B18"/>
    <w:rsid w:val="00CD7BC2"/>
    <w:rsid w:val="00CD7DD6"/>
    <w:rsid w:val="00CD7F84"/>
    <w:rsid w:val="00CE0023"/>
    <w:rsid w:val="00CE021F"/>
    <w:rsid w:val="00CE03B3"/>
    <w:rsid w:val="00CE057D"/>
    <w:rsid w:val="00CE090F"/>
    <w:rsid w:val="00CE0D91"/>
    <w:rsid w:val="00CE0DF1"/>
    <w:rsid w:val="00CE166A"/>
    <w:rsid w:val="00CE19F7"/>
    <w:rsid w:val="00CE1BDF"/>
    <w:rsid w:val="00CE21F1"/>
    <w:rsid w:val="00CE242F"/>
    <w:rsid w:val="00CE24D6"/>
    <w:rsid w:val="00CE24E6"/>
    <w:rsid w:val="00CE2506"/>
    <w:rsid w:val="00CE2A59"/>
    <w:rsid w:val="00CE2A90"/>
    <w:rsid w:val="00CE349A"/>
    <w:rsid w:val="00CE34C3"/>
    <w:rsid w:val="00CE3682"/>
    <w:rsid w:val="00CE3698"/>
    <w:rsid w:val="00CE387B"/>
    <w:rsid w:val="00CE47E7"/>
    <w:rsid w:val="00CE4BC8"/>
    <w:rsid w:val="00CE5171"/>
    <w:rsid w:val="00CE51E0"/>
    <w:rsid w:val="00CE59CE"/>
    <w:rsid w:val="00CE7340"/>
    <w:rsid w:val="00CE7423"/>
    <w:rsid w:val="00CE76D0"/>
    <w:rsid w:val="00CE789C"/>
    <w:rsid w:val="00CE7A84"/>
    <w:rsid w:val="00CE7D6E"/>
    <w:rsid w:val="00CE7E84"/>
    <w:rsid w:val="00CF055F"/>
    <w:rsid w:val="00CF0751"/>
    <w:rsid w:val="00CF0A92"/>
    <w:rsid w:val="00CF0C7D"/>
    <w:rsid w:val="00CF0CA9"/>
    <w:rsid w:val="00CF0D7F"/>
    <w:rsid w:val="00CF0DED"/>
    <w:rsid w:val="00CF0EC1"/>
    <w:rsid w:val="00CF1322"/>
    <w:rsid w:val="00CF142B"/>
    <w:rsid w:val="00CF1640"/>
    <w:rsid w:val="00CF174D"/>
    <w:rsid w:val="00CF1C86"/>
    <w:rsid w:val="00CF1D57"/>
    <w:rsid w:val="00CF2010"/>
    <w:rsid w:val="00CF2148"/>
    <w:rsid w:val="00CF280A"/>
    <w:rsid w:val="00CF2BF3"/>
    <w:rsid w:val="00CF3261"/>
    <w:rsid w:val="00CF3B4C"/>
    <w:rsid w:val="00CF3D78"/>
    <w:rsid w:val="00CF3E75"/>
    <w:rsid w:val="00CF40CC"/>
    <w:rsid w:val="00CF435F"/>
    <w:rsid w:val="00CF43E8"/>
    <w:rsid w:val="00CF4C3B"/>
    <w:rsid w:val="00CF4EA1"/>
    <w:rsid w:val="00CF54B6"/>
    <w:rsid w:val="00CF59BD"/>
    <w:rsid w:val="00CF6AC8"/>
    <w:rsid w:val="00CF6C9E"/>
    <w:rsid w:val="00CF6D85"/>
    <w:rsid w:val="00CF6F86"/>
    <w:rsid w:val="00CF75C7"/>
    <w:rsid w:val="00CF75FE"/>
    <w:rsid w:val="00CF7649"/>
    <w:rsid w:val="00CF7A00"/>
    <w:rsid w:val="00CF7DD6"/>
    <w:rsid w:val="00D000AF"/>
    <w:rsid w:val="00D0050C"/>
    <w:rsid w:val="00D00600"/>
    <w:rsid w:val="00D00A77"/>
    <w:rsid w:val="00D00B40"/>
    <w:rsid w:val="00D010FC"/>
    <w:rsid w:val="00D0129B"/>
    <w:rsid w:val="00D016A0"/>
    <w:rsid w:val="00D018BA"/>
    <w:rsid w:val="00D01963"/>
    <w:rsid w:val="00D01BFD"/>
    <w:rsid w:val="00D01EBE"/>
    <w:rsid w:val="00D020DB"/>
    <w:rsid w:val="00D022C8"/>
    <w:rsid w:val="00D02333"/>
    <w:rsid w:val="00D030F2"/>
    <w:rsid w:val="00D03E0E"/>
    <w:rsid w:val="00D03F6A"/>
    <w:rsid w:val="00D046A7"/>
    <w:rsid w:val="00D0499F"/>
    <w:rsid w:val="00D04EBF"/>
    <w:rsid w:val="00D05195"/>
    <w:rsid w:val="00D053C3"/>
    <w:rsid w:val="00D054D0"/>
    <w:rsid w:val="00D05640"/>
    <w:rsid w:val="00D05952"/>
    <w:rsid w:val="00D05F25"/>
    <w:rsid w:val="00D0604C"/>
    <w:rsid w:val="00D06182"/>
    <w:rsid w:val="00D0620A"/>
    <w:rsid w:val="00D06247"/>
    <w:rsid w:val="00D062C8"/>
    <w:rsid w:val="00D06D7E"/>
    <w:rsid w:val="00D07064"/>
    <w:rsid w:val="00D071D5"/>
    <w:rsid w:val="00D0723A"/>
    <w:rsid w:val="00D072EB"/>
    <w:rsid w:val="00D07320"/>
    <w:rsid w:val="00D07B17"/>
    <w:rsid w:val="00D07C4D"/>
    <w:rsid w:val="00D07E79"/>
    <w:rsid w:val="00D1001E"/>
    <w:rsid w:val="00D1044C"/>
    <w:rsid w:val="00D1091E"/>
    <w:rsid w:val="00D110F6"/>
    <w:rsid w:val="00D111CE"/>
    <w:rsid w:val="00D111F7"/>
    <w:rsid w:val="00D11299"/>
    <w:rsid w:val="00D1129B"/>
    <w:rsid w:val="00D11400"/>
    <w:rsid w:val="00D11553"/>
    <w:rsid w:val="00D11D74"/>
    <w:rsid w:val="00D12098"/>
    <w:rsid w:val="00D12210"/>
    <w:rsid w:val="00D122AD"/>
    <w:rsid w:val="00D12348"/>
    <w:rsid w:val="00D123BB"/>
    <w:rsid w:val="00D12451"/>
    <w:rsid w:val="00D124EB"/>
    <w:rsid w:val="00D12537"/>
    <w:rsid w:val="00D12AFA"/>
    <w:rsid w:val="00D12F82"/>
    <w:rsid w:val="00D135DB"/>
    <w:rsid w:val="00D13676"/>
    <w:rsid w:val="00D13767"/>
    <w:rsid w:val="00D13CD2"/>
    <w:rsid w:val="00D13DA2"/>
    <w:rsid w:val="00D13FB5"/>
    <w:rsid w:val="00D13FF7"/>
    <w:rsid w:val="00D14447"/>
    <w:rsid w:val="00D144EC"/>
    <w:rsid w:val="00D14694"/>
    <w:rsid w:val="00D1484D"/>
    <w:rsid w:val="00D14B3D"/>
    <w:rsid w:val="00D14C80"/>
    <w:rsid w:val="00D14F3C"/>
    <w:rsid w:val="00D1509D"/>
    <w:rsid w:val="00D1552B"/>
    <w:rsid w:val="00D15EFB"/>
    <w:rsid w:val="00D15FCC"/>
    <w:rsid w:val="00D1684F"/>
    <w:rsid w:val="00D16BAE"/>
    <w:rsid w:val="00D16D07"/>
    <w:rsid w:val="00D16DC6"/>
    <w:rsid w:val="00D174F6"/>
    <w:rsid w:val="00D1771D"/>
    <w:rsid w:val="00D17A05"/>
    <w:rsid w:val="00D17DBF"/>
    <w:rsid w:val="00D20122"/>
    <w:rsid w:val="00D203F0"/>
    <w:rsid w:val="00D2088C"/>
    <w:rsid w:val="00D208E2"/>
    <w:rsid w:val="00D20BD9"/>
    <w:rsid w:val="00D20EF4"/>
    <w:rsid w:val="00D210D9"/>
    <w:rsid w:val="00D21181"/>
    <w:rsid w:val="00D21237"/>
    <w:rsid w:val="00D21306"/>
    <w:rsid w:val="00D21729"/>
    <w:rsid w:val="00D21808"/>
    <w:rsid w:val="00D2198E"/>
    <w:rsid w:val="00D21E82"/>
    <w:rsid w:val="00D21F1A"/>
    <w:rsid w:val="00D21FFB"/>
    <w:rsid w:val="00D2210E"/>
    <w:rsid w:val="00D22405"/>
    <w:rsid w:val="00D22C65"/>
    <w:rsid w:val="00D23559"/>
    <w:rsid w:val="00D235DD"/>
    <w:rsid w:val="00D239B7"/>
    <w:rsid w:val="00D23A1A"/>
    <w:rsid w:val="00D23D33"/>
    <w:rsid w:val="00D23E30"/>
    <w:rsid w:val="00D23F44"/>
    <w:rsid w:val="00D23F5D"/>
    <w:rsid w:val="00D24263"/>
    <w:rsid w:val="00D24341"/>
    <w:rsid w:val="00D2445C"/>
    <w:rsid w:val="00D24FE6"/>
    <w:rsid w:val="00D25831"/>
    <w:rsid w:val="00D258A6"/>
    <w:rsid w:val="00D25AFD"/>
    <w:rsid w:val="00D25CD9"/>
    <w:rsid w:val="00D25D7A"/>
    <w:rsid w:val="00D26092"/>
    <w:rsid w:val="00D2631E"/>
    <w:rsid w:val="00D26591"/>
    <w:rsid w:val="00D26A45"/>
    <w:rsid w:val="00D26CB2"/>
    <w:rsid w:val="00D26E2A"/>
    <w:rsid w:val="00D2717A"/>
    <w:rsid w:val="00D2763C"/>
    <w:rsid w:val="00D27ACD"/>
    <w:rsid w:val="00D27B23"/>
    <w:rsid w:val="00D27BF3"/>
    <w:rsid w:val="00D27D0B"/>
    <w:rsid w:val="00D27DBF"/>
    <w:rsid w:val="00D27E5A"/>
    <w:rsid w:val="00D30017"/>
    <w:rsid w:val="00D3001A"/>
    <w:rsid w:val="00D30115"/>
    <w:rsid w:val="00D3027B"/>
    <w:rsid w:val="00D3030B"/>
    <w:rsid w:val="00D30405"/>
    <w:rsid w:val="00D30711"/>
    <w:rsid w:val="00D3088B"/>
    <w:rsid w:val="00D30C86"/>
    <w:rsid w:val="00D30EC9"/>
    <w:rsid w:val="00D31447"/>
    <w:rsid w:val="00D314EB"/>
    <w:rsid w:val="00D3162E"/>
    <w:rsid w:val="00D31672"/>
    <w:rsid w:val="00D31901"/>
    <w:rsid w:val="00D3192A"/>
    <w:rsid w:val="00D31A3B"/>
    <w:rsid w:val="00D31F54"/>
    <w:rsid w:val="00D32066"/>
    <w:rsid w:val="00D3239A"/>
    <w:rsid w:val="00D325D2"/>
    <w:rsid w:val="00D32642"/>
    <w:rsid w:val="00D326A2"/>
    <w:rsid w:val="00D328F5"/>
    <w:rsid w:val="00D32BF4"/>
    <w:rsid w:val="00D32C66"/>
    <w:rsid w:val="00D33170"/>
    <w:rsid w:val="00D3321B"/>
    <w:rsid w:val="00D338AC"/>
    <w:rsid w:val="00D338FA"/>
    <w:rsid w:val="00D33A5B"/>
    <w:rsid w:val="00D34115"/>
    <w:rsid w:val="00D341F8"/>
    <w:rsid w:val="00D35394"/>
    <w:rsid w:val="00D3543E"/>
    <w:rsid w:val="00D35AEE"/>
    <w:rsid w:val="00D35EA7"/>
    <w:rsid w:val="00D35EE7"/>
    <w:rsid w:val="00D361C0"/>
    <w:rsid w:val="00D3630F"/>
    <w:rsid w:val="00D36436"/>
    <w:rsid w:val="00D36635"/>
    <w:rsid w:val="00D36CD4"/>
    <w:rsid w:val="00D36CDA"/>
    <w:rsid w:val="00D36DDB"/>
    <w:rsid w:val="00D36F2A"/>
    <w:rsid w:val="00D3703E"/>
    <w:rsid w:val="00D376F4"/>
    <w:rsid w:val="00D3774C"/>
    <w:rsid w:val="00D37AB7"/>
    <w:rsid w:val="00D37C95"/>
    <w:rsid w:val="00D37FCA"/>
    <w:rsid w:val="00D4008C"/>
    <w:rsid w:val="00D401D4"/>
    <w:rsid w:val="00D406F3"/>
    <w:rsid w:val="00D40983"/>
    <w:rsid w:val="00D41299"/>
    <w:rsid w:val="00D4140A"/>
    <w:rsid w:val="00D41D40"/>
    <w:rsid w:val="00D420FC"/>
    <w:rsid w:val="00D42789"/>
    <w:rsid w:val="00D428AA"/>
    <w:rsid w:val="00D4293D"/>
    <w:rsid w:val="00D42B1D"/>
    <w:rsid w:val="00D42B41"/>
    <w:rsid w:val="00D42B4A"/>
    <w:rsid w:val="00D43105"/>
    <w:rsid w:val="00D43510"/>
    <w:rsid w:val="00D435AC"/>
    <w:rsid w:val="00D437AB"/>
    <w:rsid w:val="00D4410E"/>
    <w:rsid w:val="00D44187"/>
    <w:rsid w:val="00D4487C"/>
    <w:rsid w:val="00D44F43"/>
    <w:rsid w:val="00D459ED"/>
    <w:rsid w:val="00D45C47"/>
    <w:rsid w:val="00D467FA"/>
    <w:rsid w:val="00D477FC"/>
    <w:rsid w:val="00D4789B"/>
    <w:rsid w:val="00D47B46"/>
    <w:rsid w:val="00D50425"/>
    <w:rsid w:val="00D50817"/>
    <w:rsid w:val="00D51121"/>
    <w:rsid w:val="00D51B36"/>
    <w:rsid w:val="00D51FC7"/>
    <w:rsid w:val="00D5226B"/>
    <w:rsid w:val="00D52516"/>
    <w:rsid w:val="00D5256E"/>
    <w:rsid w:val="00D52632"/>
    <w:rsid w:val="00D5266D"/>
    <w:rsid w:val="00D52C10"/>
    <w:rsid w:val="00D5312C"/>
    <w:rsid w:val="00D531BB"/>
    <w:rsid w:val="00D53541"/>
    <w:rsid w:val="00D53743"/>
    <w:rsid w:val="00D537A9"/>
    <w:rsid w:val="00D53B0A"/>
    <w:rsid w:val="00D53C6B"/>
    <w:rsid w:val="00D543E2"/>
    <w:rsid w:val="00D54448"/>
    <w:rsid w:val="00D545AE"/>
    <w:rsid w:val="00D548E9"/>
    <w:rsid w:val="00D54E25"/>
    <w:rsid w:val="00D55052"/>
    <w:rsid w:val="00D551E2"/>
    <w:rsid w:val="00D55397"/>
    <w:rsid w:val="00D55494"/>
    <w:rsid w:val="00D5556F"/>
    <w:rsid w:val="00D55570"/>
    <w:rsid w:val="00D5583E"/>
    <w:rsid w:val="00D55C83"/>
    <w:rsid w:val="00D55CA9"/>
    <w:rsid w:val="00D55E67"/>
    <w:rsid w:val="00D56025"/>
    <w:rsid w:val="00D563FA"/>
    <w:rsid w:val="00D56F44"/>
    <w:rsid w:val="00D56FB6"/>
    <w:rsid w:val="00D571B7"/>
    <w:rsid w:val="00D5734F"/>
    <w:rsid w:val="00D573B8"/>
    <w:rsid w:val="00D574B5"/>
    <w:rsid w:val="00D57D83"/>
    <w:rsid w:val="00D57E7D"/>
    <w:rsid w:val="00D57FE3"/>
    <w:rsid w:val="00D60031"/>
    <w:rsid w:val="00D600B5"/>
    <w:rsid w:val="00D600D9"/>
    <w:rsid w:val="00D604C0"/>
    <w:rsid w:val="00D605B2"/>
    <w:rsid w:val="00D605C1"/>
    <w:rsid w:val="00D60915"/>
    <w:rsid w:val="00D61466"/>
    <w:rsid w:val="00D616D5"/>
    <w:rsid w:val="00D61AD6"/>
    <w:rsid w:val="00D620F4"/>
    <w:rsid w:val="00D622D7"/>
    <w:rsid w:val="00D622FB"/>
    <w:rsid w:val="00D624B4"/>
    <w:rsid w:val="00D62950"/>
    <w:rsid w:val="00D629D5"/>
    <w:rsid w:val="00D630A2"/>
    <w:rsid w:val="00D63524"/>
    <w:rsid w:val="00D63563"/>
    <w:rsid w:val="00D6362F"/>
    <w:rsid w:val="00D63E0C"/>
    <w:rsid w:val="00D6463D"/>
    <w:rsid w:val="00D64736"/>
    <w:rsid w:val="00D649EC"/>
    <w:rsid w:val="00D64A7C"/>
    <w:rsid w:val="00D64ADD"/>
    <w:rsid w:val="00D64B10"/>
    <w:rsid w:val="00D64BF2"/>
    <w:rsid w:val="00D64CB0"/>
    <w:rsid w:val="00D64F9C"/>
    <w:rsid w:val="00D652D3"/>
    <w:rsid w:val="00D6532E"/>
    <w:rsid w:val="00D65812"/>
    <w:rsid w:val="00D65D8E"/>
    <w:rsid w:val="00D65E63"/>
    <w:rsid w:val="00D6775B"/>
    <w:rsid w:val="00D678DC"/>
    <w:rsid w:val="00D67DC6"/>
    <w:rsid w:val="00D70145"/>
    <w:rsid w:val="00D706AA"/>
    <w:rsid w:val="00D706E8"/>
    <w:rsid w:val="00D70EC1"/>
    <w:rsid w:val="00D7132C"/>
    <w:rsid w:val="00D7135A"/>
    <w:rsid w:val="00D71BA2"/>
    <w:rsid w:val="00D71D64"/>
    <w:rsid w:val="00D71EBD"/>
    <w:rsid w:val="00D720BE"/>
    <w:rsid w:val="00D724E8"/>
    <w:rsid w:val="00D725E8"/>
    <w:rsid w:val="00D72A85"/>
    <w:rsid w:val="00D72A9C"/>
    <w:rsid w:val="00D72BC9"/>
    <w:rsid w:val="00D72DD3"/>
    <w:rsid w:val="00D72EE4"/>
    <w:rsid w:val="00D72FDB"/>
    <w:rsid w:val="00D730A8"/>
    <w:rsid w:val="00D73602"/>
    <w:rsid w:val="00D737C6"/>
    <w:rsid w:val="00D73991"/>
    <w:rsid w:val="00D73B4B"/>
    <w:rsid w:val="00D73C99"/>
    <w:rsid w:val="00D73F65"/>
    <w:rsid w:val="00D73FC9"/>
    <w:rsid w:val="00D74378"/>
    <w:rsid w:val="00D743DD"/>
    <w:rsid w:val="00D74B0F"/>
    <w:rsid w:val="00D74B26"/>
    <w:rsid w:val="00D74C7D"/>
    <w:rsid w:val="00D751A4"/>
    <w:rsid w:val="00D75360"/>
    <w:rsid w:val="00D75C97"/>
    <w:rsid w:val="00D75DCB"/>
    <w:rsid w:val="00D75ED9"/>
    <w:rsid w:val="00D760F6"/>
    <w:rsid w:val="00D761C5"/>
    <w:rsid w:val="00D762F1"/>
    <w:rsid w:val="00D7675D"/>
    <w:rsid w:val="00D76A1E"/>
    <w:rsid w:val="00D76F92"/>
    <w:rsid w:val="00D76FAE"/>
    <w:rsid w:val="00D77371"/>
    <w:rsid w:val="00D775A9"/>
    <w:rsid w:val="00D778B8"/>
    <w:rsid w:val="00D77A5A"/>
    <w:rsid w:val="00D77BA9"/>
    <w:rsid w:val="00D77BF2"/>
    <w:rsid w:val="00D77CDA"/>
    <w:rsid w:val="00D80056"/>
    <w:rsid w:val="00D802E9"/>
    <w:rsid w:val="00D80305"/>
    <w:rsid w:val="00D80884"/>
    <w:rsid w:val="00D80AD2"/>
    <w:rsid w:val="00D80B96"/>
    <w:rsid w:val="00D80DD1"/>
    <w:rsid w:val="00D80DD6"/>
    <w:rsid w:val="00D813DD"/>
    <w:rsid w:val="00D818F3"/>
    <w:rsid w:val="00D81955"/>
    <w:rsid w:val="00D81A6A"/>
    <w:rsid w:val="00D820FD"/>
    <w:rsid w:val="00D822DD"/>
    <w:rsid w:val="00D825B5"/>
    <w:rsid w:val="00D829D4"/>
    <w:rsid w:val="00D82F67"/>
    <w:rsid w:val="00D831DA"/>
    <w:rsid w:val="00D832BD"/>
    <w:rsid w:val="00D833D3"/>
    <w:rsid w:val="00D836BD"/>
    <w:rsid w:val="00D83725"/>
    <w:rsid w:val="00D8381B"/>
    <w:rsid w:val="00D8397A"/>
    <w:rsid w:val="00D83C43"/>
    <w:rsid w:val="00D83E05"/>
    <w:rsid w:val="00D843AB"/>
    <w:rsid w:val="00D84477"/>
    <w:rsid w:val="00D85216"/>
    <w:rsid w:val="00D854BD"/>
    <w:rsid w:val="00D858D7"/>
    <w:rsid w:val="00D859AD"/>
    <w:rsid w:val="00D85EDC"/>
    <w:rsid w:val="00D86066"/>
    <w:rsid w:val="00D86195"/>
    <w:rsid w:val="00D8627B"/>
    <w:rsid w:val="00D86AB0"/>
    <w:rsid w:val="00D86DB1"/>
    <w:rsid w:val="00D87066"/>
    <w:rsid w:val="00D8721F"/>
    <w:rsid w:val="00D87938"/>
    <w:rsid w:val="00D87D3C"/>
    <w:rsid w:val="00D87DC7"/>
    <w:rsid w:val="00D901B2"/>
    <w:rsid w:val="00D901EC"/>
    <w:rsid w:val="00D904CC"/>
    <w:rsid w:val="00D907C7"/>
    <w:rsid w:val="00D91079"/>
    <w:rsid w:val="00D9145D"/>
    <w:rsid w:val="00D919E9"/>
    <w:rsid w:val="00D91E44"/>
    <w:rsid w:val="00D92201"/>
    <w:rsid w:val="00D9225B"/>
    <w:rsid w:val="00D922BC"/>
    <w:rsid w:val="00D92638"/>
    <w:rsid w:val="00D9296A"/>
    <w:rsid w:val="00D92A3A"/>
    <w:rsid w:val="00D92FD9"/>
    <w:rsid w:val="00D9311F"/>
    <w:rsid w:val="00D93CA0"/>
    <w:rsid w:val="00D93D4E"/>
    <w:rsid w:val="00D944EE"/>
    <w:rsid w:val="00D94CD6"/>
    <w:rsid w:val="00D94DBC"/>
    <w:rsid w:val="00D955C5"/>
    <w:rsid w:val="00D957B4"/>
    <w:rsid w:val="00D95CDF"/>
    <w:rsid w:val="00D95EDD"/>
    <w:rsid w:val="00D95F6D"/>
    <w:rsid w:val="00D96AE3"/>
    <w:rsid w:val="00D96C6D"/>
    <w:rsid w:val="00D96E5C"/>
    <w:rsid w:val="00D96F8E"/>
    <w:rsid w:val="00D974CF"/>
    <w:rsid w:val="00D974EB"/>
    <w:rsid w:val="00D979D3"/>
    <w:rsid w:val="00D97B95"/>
    <w:rsid w:val="00D97EE4"/>
    <w:rsid w:val="00DA014B"/>
    <w:rsid w:val="00DA035A"/>
    <w:rsid w:val="00DA06C9"/>
    <w:rsid w:val="00DA07D8"/>
    <w:rsid w:val="00DA0A06"/>
    <w:rsid w:val="00DA16BE"/>
    <w:rsid w:val="00DA1BF0"/>
    <w:rsid w:val="00DA1F26"/>
    <w:rsid w:val="00DA20CC"/>
    <w:rsid w:val="00DA23A5"/>
    <w:rsid w:val="00DA2986"/>
    <w:rsid w:val="00DA2A1A"/>
    <w:rsid w:val="00DA2F08"/>
    <w:rsid w:val="00DA3675"/>
    <w:rsid w:val="00DA3743"/>
    <w:rsid w:val="00DA3766"/>
    <w:rsid w:val="00DA3A81"/>
    <w:rsid w:val="00DA3BF4"/>
    <w:rsid w:val="00DA3E58"/>
    <w:rsid w:val="00DA44FD"/>
    <w:rsid w:val="00DA4823"/>
    <w:rsid w:val="00DA4B8E"/>
    <w:rsid w:val="00DA4C22"/>
    <w:rsid w:val="00DA5277"/>
    <w:rsid w:val="00DA5994"/>
    <w:rsid w:val="00DA5AFD"/>
    <w:rsid w:val="00DA5BFA"/>
    <w:rsid w:val="00DA5DE7"/>
    <w:rsid w:val="00DA5FF0"/>
    <w:rsid w:val="00DA60BB"/>
    <w:rsid w:val="00DA623E"/>
    <w:rsid w:val="00DA6318"/>
    <w:rsid w:val="00DA68ED"/>
    <w:rsid w:val="00DA6CB9"/>
    <w:rsid w:val="00DA6E9A"/>
    <w:rsid w:val="00DA7164"/>
    <w:rsid w:val="00DA74B8"/>
    <w:rsid w:val="00DA782A"/>
    <w:rsid w:val="00DA7A91"/>
    <w:rsid w:val="00DA7E4C"/>
    <w:rsid w:val="00DB0301"/>
    <w:rsid w:val="00DB0912"/>
    <w:rsid w:val="00DB0DF3"/>
    <w:rsid w:val="00DB0F36"/>
    <w:rsid w:val="00DB1120"/>
    <w:rsid w:val="00DB114D"/>
    <w:rsid w:val="00DB1297"/>
    <w:rsid w:val="00DB14DC"/>
    <w:rsid w:val="00DB1918"/>
    <w:rsid w:val="00DB19BC"/>
    <w:rsid w:val="00DB1D02"/>
    <w:rsid w:val="00DB1F34"/>
    <w:rsid w:val="00DB21FF"/>
    <w:rsid w:val="00DB232F"/>
    <w:rsid w:val="00DB2387"/>
    <w:rsid w:val="00DB239F"/>
    <w:rsid w:val="00DB2513"/>
    <w:rsid w:val="00DB28DF"/>
    <w:rsid w:val="00DB2A0B"/>
    <w:rsid w:val="00DB2D82"/>
    <w:rsid w:val="00DB2F27"/>
    <w:rsid w:val="00DB327A"/>
    <w:rsid w:val="00DB3A1A"/>
    <w:rsid w:val="00DB41E0"/>
    <w:rsid w:val="00DB4247"/>
    <w:rsid w:val="00DB42AD"/>
    <w:rsid w:val="00DB444B"/>
    <w:rsid w:val="00DB4719"/>
    <w:rsid w:val="00DB49BF"/>
    <w:rsid w:val="00DB4C60"/>
    <w:rsid w:val="00DB5311"/>
    <w:rsid w:val="00DB5596"/>
    <w:rsid w:val="00DB5680"/>
    <w:rsid w:val="00DB5863"/>
    <w:rsid w:val="00DB592F"/>
    <w:rsid w:val="00DB5A08"/>
    <w:rsid w:val="00DB5E92"/>
    <w:rsid w:val="00DB6588"/>
    <w:rsid w:val="00DB65DC"/>
    <w:rsid w:val="00DB6ACD"/>
    <w:rsid w:val="00DB6B41"/>
    <w:rsid w:val="00DB6D4A"/>
    <w:rsid w:val="00DB6F64"/>
    <w:rsid w:val="00DB7392"/>
    <w:rsid w:val="00DB7677"/>
    <w:rsid w:val="00DB7786"/>
    <w:rsid w:val="00DB7795"/>
    <w:rsid w:val="00DB7AE3"/>
    <w:rsid w:val="00DB7B7C"/>
    <w:rsid w:val="00DB7DE4"/>
    <w:rsid w:val="00DC0105"/>
    <w:rsid w:val="00DC039D"/>
    <w:rsid w:val="00DC0894"/>
    <w:rsid w:val="00DC0BD6"/>
    <w:rsid w:val="00DC0E67"/>
    <w:rsid w:val="00DC143E"/>
    <w:rsid w:val="00DC242A"/>
    <w:rsid w:val="00DC2528"/>
    <w:rsid w:val="00DC2969"/>
    <w:rsid w:val="00DC2ABD"/>
    <w:rsid w:val="00DC2B99"/>
    <w:rsid w:val="00DC2D53"/>
    <w:rsid w:val="00DC2E20"/>
    <w:rsid w:val="00DC316F"/>
    <w:rsid w:val="00DC35A0"/>
    <w:rsid w:val="00DC3608"/>
    <w:rsid w:val="00DC3646"/>
    <w:rsid w:val="00DC3B14"/>
    <w:rsid w:val="00DC3C47"/>
    <w:rsid w:val="00DC3DF9"/>
    <w:rsid w:val="00DC4257"/>
    <w:rsid w:val="00DC46F2"/>
    <w:rsid w:val="00DC4814"/>
    <w:rsid w:val="00DC48CD"/>
    <w:rsid w:val="00DC556D"/>
    <w:rsid w:val="00DC5C9A"/>
    <w:rsid w:val="00DC5D62"/>
    <w:rsid w:val="00DC606A"/>
    <w:rsid w:val="00DC6445"/>
    <w:rsid w:val="00DC66A2"/>
    <w:rsid w:val="00DC6960"/>
    <w:rsid w:val="00DC6D0F"/>
    <w:rsid w:val="00DC6F7B"/>
    <w:rsid w:val="00DC6F89"/>
    <w:rsid w:val="00DD0847"/>
    <w:rsid w:val="00DD0C38"/>
    <w:rsid w:val="00DD0DFC"/>
    <w:rsid w:val="00DD0FC4"/>
    <w:rsid w:val="00DD118E"/>
    <w:rsid w:val="00DD1311"/>
    <w:rsid w:val="00DD14D0"/>
    <w:rsid w:val="00DD1AAA"/>
    <w:rsid w:val="00DD1EB3"/>
    <w:rsid w:val="00DD1EF4"/>
    <w:rsid w:val="00DD1F60"/>
    <w:rsid w:val="00DD1F90"/>
    <w:rsid w:val="00DD212E"/>
    <w:rsid w:val="00DD21A0"/>
    <w:rsid w:val="00DD23A4"/>
    <w:rsid w:val="00DD2992"/>
    <w:rsid w:val="00DD2B17"/>
    <w:rsid w:val="00DD2C92"/>
    <w:rsid w:val="00DD316E"/>
    <w:rsid w:val="00DD35E5"/>
    <w:rsid w:val="00DD3792"/>
    <w:rsid w:val="00DD3C59"/>
    <w:rsid w:val="00DD3DF6"/>
    <w:rsid w:val="00DD43E8"/>
    <w:rsid w:val="00DD4656"/>
    <w:rsid w:val="00DD480E"/>
    <w:rsid w:val="00DD4941"/>
    <w:rsid w:val="00DD4B52"/>
    <w:rsid w:val="00DD4C09"/>
    <w:rsid w:val="00DD4D8B"/>
    <w:rsid w:val="00DD50C3"/>
    <w:rsid w:val="00DD57DE"/>
    <w:rsid w:val="00DD58A1"/>
    <w:rsid w:val="00DD5A3E"/>
    <w:rsid w:val="00DD5A6D"/>
    <w:rsid w:val="00DD5F57"/>
    <w:rsid w:val="00DD6038"/>
    <w:rsid w:val="00DD605F"/>
    <w:rsid w:val="00DD631C"/>
    <w:rsid w:val="00DD638F"/>
    <w:rsid w:val="00DD6A75"/>
    <w:rsid w:val="00DD6C72"/>
    <w:rsid w:val="00DD6F88"/>
    <w:rsid w:val="00DD7569"/>
    <w:rsid w:val="00DD7CE7"/>
    <w:rsid w:val="00DE05E3"/>
    <w:rsid w:val="00DE09A1"/>
    <w:rsid w:val="00DE0B8A"/>
    <w:rsid w:val="00DE0D19"/>
    <w:rsid w:val="00DE0FFC"/>
    <w:rsid w:val="00DE1391"/>
    <w:rsid w:val="00DE184C"/>
    <w:rsid w:val="00DE19FB"/>
    <w:rsid w:val="00DE1E56"/>
    <w:rsid w:val="00DE209D"/>
    <w:rsid w:val="00DE2407"/>
    <w:rsid w:val="00DE2745"/>
    <w:rsid w:val="00DE275C"/>
    <w:rsid w:val="00DE296F"/>
    <w:rsid w:val="00DE2C5A"/>
    <w:rsid w:val="00DE2EB7"/>
    <w:rsid w:val="00DE30B0"/>
    <w:rsid w:val="00DE31A6"/>
    <w:rsid w:val="00DE31B6"/>
    <w:rsid w:val="00DE32C3"/>
    <w:rsid w:val="00DE3754"/>
    <w:rsid w:val="00DE39E4"/>
    <w:rsid w:val="00DE3C1F"/>
    <w:rsid w:val="00DE3CDD"/>
    <w:rsid w:val="00DE3F93"/>
    <w:rsid w:val="00DE437D"/>
    <w:rsid w:val="00DE4518"/>
    <w:rsid w:val="00DE4909"/>
    <w:rsid w:val="00DE49ED"/>
    <w:rsid w:val="00DE4A62"/>
    <w:rsid w:val="00DE4FE4"/>
    <w:rsid w:val="00DE4FFC"/>
    <w:rsid w:val="00DE59C8"/>
    <w:rsid w:val="00DE5AE9"/>
    <w:rsid w:val="00DE5B9C"/>
    <w:rsid w:val="00DE5BC4"/>
    <w:rsid w:val="00DE5D41"/>
    <w:rsid w:val="00DE66A9"/>
    <w:rsid w:val="00DE68BB"/>
    <w:rsid w:val="00DE701D"/>
    <w:rsid w:val="00DE7683"/>
    <w:rsid w:val="00DE78B1"/>
    <w:rsid w:val="00DE7935"/>
    <w:rsid w:val="00DE7BAC"/>
    <w:rsid w:val="00DE7D5D"/>
    <w:rsid w:val="00DE7EE4"/>
    <w:rsid w:val="00DE7FCB"/>
    <w:rsid w:val="00DF03A4"/>
    <w:rsid w:val="00DF047A"/>
    <w:rsid w:val="00DF0564"/>
    <w:rsid w:val="00DF0603"/>
    <w:rsid w:val="00DF0720"/>
    <w:rsid w:val="00DF086E"/>
    <w:rsid w:val="00DF0A44"/>
    <w:rsid w:val="00DF0D92"/>
    <w:rsid w:val="00DF0DA5"/>
    <w:rsid w:val="00DF12ED"/>
    <w:rsid w:val="00DF12FB"/>
    <w:rsid w:val="00DF149C"/>
    <w:rsid w:val="00DF19D6"/>
    <w:rsid w:val="00DF2413"/>
    <w:rsid w:val="00DF2ACB"/>
    <w:rsid w:val="00DF2B51"/>
    <w:rsid w:val="00DF2EA5"/>
    <w:rsid w:val="00DF3162"/>
    <w:rsid w:val="00DF32E7"/>
    <w:rsid w:val="00DF3816"/>
    <w:rsid w:val="00DF397B"/>
    <w:rsid w:val="00DF3B97"/>
    <w:rsid w:val="00DF42FF"/>
    <w:rsid w:val="00DF4FCA"/>
    <w:rsid w:val="00DF52DB"/>
    <w:rsid w:val="00DF531B"/>
    <w:rsid w:val="00DF53DF"/>
    <w:rsid w:val="00DF5482"/>
    <w:rsid w:val="00DF5543"/>
    <w:rsid w:val="00DF5675"/>
    <w:rsid w:val="00DF56CA"/>
    <w:rsid w:val="00DF585C"/>
    <w:rsid w:val="00DF5A11"/>
    <w:rsid w:val="00DF5A29"/>
    <w:rsid w:val="00DF5F84"/>
    <w:rsid w:val="00DF6764"/>
    <w:rsid w:val="00DF68AB"/>
    <w:rsid w:val="00DF690F"/>
    <w:rsid w:val="00DF6C85"/>
    <w:rsid w:val="00DF6EB1"/>
    <w:rsid w:val="00DF6FA5"/>
    <w:rsid w:val="00DF7002"/>
    <w:rsid w:val="00DF7644"/>
    <w:rsid w:val="00DF77F6"/>
    <w:rsid w:val="00DF7C5C"/>
    <w:rsid w:val="00DF7E7F"/>
    <w:rsid w:val="00DF7EF0"/>
    <w:rsid w:val="00E00171"/>
    <w:rsid w:val="00E00180"/>
    <w:rsid w:val="00E002B1"/>
    <w:rsid w:val="00E00595"/>
    <w:rsid w:val="00E006C8"/>
    <w:rsid w:val="00E00B3E"/>
    <w:rsid w:val="00E00C75"/>
    <w:rsid w:val="00E01170"/>
    <w:rsid w:val="00E012ED"/>
    <w:rsid w:val="00E0146F"/>
    <w:rsid w:val="00E018C7"/>
    <w:rsid w:val="00E02608"/>
    <w:rsid w:val="00E02619"/>
    <w:rsid w:val="00E02833"/>
    <w:rsid w:val="00E02A32"/>
    <w:rsid w:val="00E02ABB"/>
    <w:rsid w:val="00E02D52"/>
    <w:rsid w:val="00E03F3F"/>
    <w:rsid w:val="00E04175"/>
    <w:rsid w:val="00E043EC"/>
    <w:rsid w:val="00E049B1"/>
    <w:rsid w:val="00E049C2"/>
    <w:rsid w:val="00E04AD9"/>
    <w:rsid w:val="00E04EF8"/>
    <w:rsid w:val="00E050DE"/>
    <w:rsid w:val="00E0529D"/>
    <w:rsid w:val="00E05B3B"/>
    <w:rsid w:val="00E05C15"/>
    <w:rsid w:val="00E05EA3"/>
    <w:rsid w:val="00E05F18"/>
    <w:rsid w:val="00E068C8"/>
    <w:rsid w:val="00E06D1D"/>
    <w:rsid w:val="00E07237"/>
    <w:rsid w:val="00E0730D"/>
    <w:rsid w:val="00E0759A"/>
    <w:rsid w:val="00E076E1"/>
    <w:rsid w:val="00E07754"/>
    <w:rsid w:val="00E07C42"/>
    <w:rsid w:val="00E07D9E"/>
    <w:rsid w:val="00E106FE"/>
    <w:rsid w:val="00E1079A"/>
    <w:rsid w:val="00E10902"/>
    <w:rsid w:val="00E10D20"/>
    <w:rsid w:val="00E10EB8"/>
    <w:rsid w:val="00E10F68"/>
    <w:rsid w:val="00E1169B"/>
    <w:rsid w:val="00E11A21"/>
    <w:rsid w:val="00E11B0E"/>
    <w:rsid w:val="00E11B57"/>
    <w:rsid w:val="00E12055"/>
    <w:rsid w:val="00E125C6"/>
    <w:rsid w:val="00E12877"/>
    <w:rsid w:val="00E128EE"/>
    <w:rsid w:val="00E12A1D"/>
    <w:rsid w:val="00E12D28"/>
    <w:rsid w:val="00E12EE3"/>
    <w:rsid w:val="00E13540"/>
    <w:rsid w:val="00E135BE"/>
    <w:rsid w:val="00E13AA4"/>
    <w:rsid w:val="00E13B12"/>
    <w:rsid w:val="00E13B7E"/>
    <w:rsid w:val="00E13E1F"/>
    <w:rsid w:val="00E14322"/>
    <w:rsid w:val="00E14653"/>
    <w:rsid w:val="00E14853"/>
    <w:rsid w:val="00E14A75"/>
    <w:rsid w:val="00E14E64"/>
    <w:rsid w:val="00E1534E"/>
    <w:rsid w:val="00E1574B"/>
    <w:rsid w:val="00E15E07"/>
    <w:rsid w:val="00E160DF"/>
    <w:rsid w:val="00E16A3D"/>
    <w:rsid w:val="00E16CCF"/>
    <w:rsid w:val="00E16D69"/>
    <w:rsid w:val="00E177A1"/>
    <w:rsid w:val="00E17B76"/>
    <w:rsid w:val="00E17D7F"/>
    <w:rsid w:val="00E20202"/>
    <w:rsid w:val="00E20368"/>
    <w:rsid w:val="00E206B4"/>
    <w:rsid w:val="00E207C8"/>
    <w:rsid w:val="00E2093A"/>
    <w:rsid w:val="00E209DF"/>
    <w:rsid w:val="00E20CD7"/>
    <w:rsid w:val="00E2109A"/>
    <w:rsid w:val="00E21296"/>
    <w:rsid w:val="00E21653"/>
    <w:rsid w:val="00E2173C"/>
    <w:rsid w:val="00E21C39"/>
    <w:rsid w:val="00E21D72"/>
    <w:rsid w:val="00E21E1C"/>
    <w:rsid w:val="00E223B2"/>
    <w:rsid w:val="00E226A0"/>
    <w:rsid w:val="00E231CE"/>
    <w:rsid w:val="00E235F3"/>
    <w:rsid w:val="00E23702"/>
    <w:rsid w:val="00E242A8"/>
    <w:rsid w:val="00E2452C"/>
    <w:rsid w:val="00E245FE"/>
    <w:rsid w:val="00E2470D"/>
    <w:rsid w:val="00E24C40"/>
    <w:rsid w:val="00E24E4D"/>
    <w:rsid w:val="00E24FB7"/>
    <w:rsid w:val="00E25337"/>
    <w:rsid w:val="00E255A7"/>
    <w:rsid w:val="00E25626"/>
    <w:rsid w:val="00E25A9D"/>
    <w:rsid w:val="00E25E0F"/>
    <w:rsid w:val="00E25E93"/>
    <w:rsid w:val="00E26337"/>
    <w:rsid w:val="00E264CA"/>
    <w:rsid w:val="00E269BB"/>
    <w:rsid w:val="00E26A7D"/>
    <w:rsid w:val="00E26FD6"/>
    <w:rsid w:val="00E27002"/>
    <w:rsid w:val="00E27092"/>
    <w:rsid w:val="00E2769C"/>
    <w:rsid w:val="00E27763"/>
    <w:rsid w:val="00E277E5"/>
    <w:rsid w:val="00E27902"/>
    <w:rsid w:val="00E27F06"/>
    <w:rsid w:val="00E27F33"/>
    <w:rsid w:val="00E30023"/>
    <w:rsid w:val="00E301AC"/>
    <w:rsid w:val="00E3084A"/>
    <w:rsid w:val="00E30AC9"/>
    <w:rsid w:val="00E30AFD"/>
    <w:rsid w:val="00E30C13"/>
    <w:rsid w:val="00E30CF2"/>
    <w:rsid w:val="00E3110B"/>
    <w:rsid w:val="00E31148"/>
    <w:rsid w:val="00E311E0"/>
    <w:rsid w:val="00E314F3"/>
    <w:rsid w:val="00E31593"/>
    <w:rsid w:val="00E3166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D28"/>
    <w:rsid w:val="00E33283"/>
    <w:rsid w:val="00E33925"/>
    <w:rsid w:val="00E33D01"/>
    <w:rsid w:val="00E34313"/>
    <w:rsid w:val="00E34777"/>
    <w:rsid w:val="00E34AAE"/>
    <w:rsid w:val="00E34B88"/>
    <w:rsid w:val="00E35514"/>
    <w:rsid w:val="00E360DB"/>
    <w:rsid w:val="00E3629E"/>
    <w:rsid w:val="00E36485"/>
    <w:rsid w:val="00E364AB"/>
    <w:rsid w:val="00E36504"/>
    <w:rsid w:val="00E36587"/>
    <w:rsid w:val="00E36862"/>
    <w:rsid w:val="00E36A45"/>
    <w:rsid w:val="00E36AAE"/>
    <w:rsid w:val="00E36BA1"/>
    <w:rsid w:val="00E36BAE"/>
    <w:rsid w:val="00E36BBD"/>
    <w:rsid w:val="00E37156"/>
    <w:rsid w:val="00E37A88"/>
    <w:rsid w:val="00E37C01"/>
    <w:rsid w:val="00E402C7"/>
    <w:rsid w:val="00E404AD"/>
    <w:rsid w:val="00E4055E"/>
    <w:rsid w:val="00E40900"/>
    <w:rsid w:val="00E40EAA"/>
    <w:rsid w:val="00E40F9F"/>
    <w:rsid w:val="00E41474"/>
    <w:rsid w:val="00E41D04"/>
    <w:rsid w:val="00E41DF0"/>
    <w:rsid w:val="00E41F69"/>
    <w:rsid w:val="00E42281"/>
    <w:rsid w:val="00E42444"/>
    <w:rsid w:val="00E4293A"/>
    <w:rsid w:val="00E42AB2"/>
    <w:rsid w:val="00E42F30"/>
    <w:rsid w:val="00E42F3A"/>
    <w:rsid w:val="00E43527"/>
    <w:rsid w:val="00E439E5"/>
    <w:rsid w:val="00E43B9C"/>
    <w:rsid w:val="00E43CBF"/>
    <w:rsid w:val="00E43DE1"/>
    <w:rsid w:val="00E44CC0"/>
    <w:rsid w:val="00E44F72"/>
    <w:rsid w:val="00E4545C"/>
    <w:rsid w:val="00E45700"/>
    <w:rsid w:val="00E45AF4"/>
    <w:rsid w:val="00E45BD5"/>
    <w:rsid w:val="00E4607D"/>
    <w:rsid w:val="00E46215"/>
    <w:rsid w:val="00E469EF"/>
    <w:rsid w:val="00E46A64"/>
    <w:rsid w:val="00E46BC4"/>
    <w:rsid w:val="00E472CB"/>
    <w:rsid w:val="00E47330"/>
    <w:rsid w:val="00E473CD"/>
    <w:rsid w:val="00E476AC"/>
    <w:rsid w:val="00E478BE"/>
    <w:rsid w:val="00E478C6"/>
    <w:rsid w:val="00E47FC0"/>
    <w:rsid w:val="00E5003F"/>
    <w:rsid w:val="00E500D8"/>
    <w:rsid w:val="00E50138"/>
    <w:rsid w:val="00E50832"/>
    <w:rsid w:val="00E50A5F"/>
    <w:rsid w:val="00E50ABE"/>
    <w:rsid w:val="00E50BAA"/>
    <w:rsid w:val="00E50BF9"/>
    <w:rsid w:val="00E50C7F"/>
    <w:rsid w:val="00E51279"/>
    <w:rsid w:val="00E51410"/>
    <w:rsid w:val="00E51A26"/>
    <w:rsid w:val="00E51B86"/>
    <w:rsid w:val="00E51D0B"/>
    <w:rsid w:val="00E51D54"/>
    <w:rsid w:val="00E51E74"/>
    <w:rsid w:val="00E5244A"/>
    <w:rsid w:val="00E5244B"/>
    <w:rsid w:val="00E525CD"/>
    <w:rsid w:val="00E52801"/>
    <w:rsid w:val="00E52821"/>
    <w:rsid w:val="00E52E0E"/>
    <w:rsid w:val="00E52F2C"/>
    <w:rsid w:val="00E53370"/>
    <w:rsid w:val="00E537A8"/>
    <w:rsid w:val="00E53859"/>
    <w:rsid w:val="00E538E5"/>
    <w:rsid w:val="00E53FA1"/>
    <w:rsid w:val="00E542EB"/>
    <w:rsid w:val="00E546C6"/>
    <w:rsid w:val="00E54842"/>
    <w:rsid w:val="00E54936"/>
    <w:rsid w:val="00E54A1B"/>
    <w:rsid w:val="00E54AB3"/>
    <w:rsid w:val="00E54AD6"/>
    <w:rsid w:val="00E54B9F"/>
    <w:rsid w:val="00E54D54"/>
    <w:rsid w:val="00E54EB9"/>
    <w:rsid w:val="00E5519C"/>
    <w:rsid w:val="00E5560F"/>
    <w:rsid w:val="00E557DE"/>
    <w:rsid w:val="00E5582E"/>
    <w:rsid w:val="00E55C7A"/>
    <w:rsid w:val="00E55E45"/>
    <w:rsid w:val="00E55FB3"/>
    <w:rsid w:val="00E5701A"/>
    <w:rsid w:val="00E5710C"/>
    <w:rsid w:val="00E57492"/>
    <w:rsid w:val="00E5749B"/>
    <w:rsid w:val="00E576B0"/>
    <w:rsid w:val="00E57D01"/>
    <w:rsid w:val="00E604C1"/>
    <w:rsid w:val="00E60D30"/>
    <w:rsid w:val="00E60EAD"/>
    <w:rsid w:val="00E60FED"/>
    <w:rsid w:val="00E61163"/>
    <w:rsid w:val="00E61183"/>
    <w:rsid w:val="00E6119D"/>
    <w:rsid w:val="00E612AE"/>
    <w:rsid w:val="00E61899"/>
    <w:rsid w:val="00E61ADA"/>
    <w:rsid w:val="00E62193"/>
    <w:rsid w:val="00E62345"/>
    <w:rsid w:val="00E62820"/>
    <w:rsid w:val="00E62EC7"/>
    <w:rsid w:val="00E62F08"/>
    <w:rsid w:val="00E62FCF"/>
    <w:rsid w:val="00E634B9"/>
    <w:rsid w:val="00E6377F"/>
    <w:rsid w:val="00E63886"/>
    <w:rsid w:val="00E63B6F"/>
    <w:rsid w:val="00E63FA5"/>
    <w:rsid w:val="00E64293"/>
    <w:rsid w:val="00E643B4"/>
    <w:rsid w:val="00E64676"/>
    <w:rsid w:val="00E64746"/>
    <w:rsid w:val="00E647FA"/>
    <w:rsid w:val="00E64949"/>
    <w:rsid w:val="00E64B90"/>
    <w:rsid w:val="00E651F9"/>
    <w:rsid w:val="00E65296"/>
    <w:rsid w:val="00E65A7B"/>
    <w:rsid w:val="00E65BE0"/>
    <w:rsid w:val="00E65CA7"/>
    <w:rsid w:val="00E65CD5"/>
    <w:rsid w:val="00E65D57"/>
    <w:rsid w:val="00E661C5"/>
    <w:rsid w:val="00E6632C"/>
    <w:rsid w:val="00E6651F"/>
    <w:rsid w:val="00E66712"/>
    <w:rsid w:val="00E66B38"/>
    <w:rsid w:val="00E66C74"/>
    <w:rsid w:val="00E66F0B"/>
    <w:rsid w:val="00E671E6"/>
    <w:rsid w:val="00E67206"/>
    <w:rsid w:val="00E672AE"/>
    <w:rsid w:val="00E67706"/>
    <w:rsid w:val="00E67884"/>
    <w:rsid w:val="00E67AD6"/>
    <w:rsid w:val="00E67B96"/>
    <w:rsid w:val="00E67B99"/>
    <w:rsid w:val="00E67F8F"/>
    <w:rsid w:val="00E70116"/>
    <w:rsid w:val="00E705E1"/>
    <w:rsid w:val="00E70D0B"/>
    <w:rsid w:val="00E71029"/>
    <w:rsid w:val="00E7103C"/>
    <w:rsid w:val="00E710E3"/>
    <w:rsid w:val="00E71238"/>
    <w:rsid w:val="00E71CFF"/>
    <w:rsid w:val="00E71DA9"/>
    <w:rsid w:val="00E7220F"/>
    <w:rsid w:val="00E728E1"/>
    <w:rsid w:val="00E72901"/>
    <w:rsid w:val="00E72B8B"/>
    <w:rsid w:val="00E731F0"/>
    <w:rsid w:val="00E735CD"/>
    <w:rsid w:val="00E73635"/>
    <w:rsid w:val="00E7387A"/>
    <w:rsid w:val="00E74510"/>
    <w:rsid w:val="00E74722"/>
    <w:rsid w:val="00E749CD"/>
    <w:rsid w:val="00E74E43"/>
    <w:rsid w:val="00E74E72"/>
    <w:rsid w:val="00E74EFB"/>
    <w:rsid w:val="00E74F5C"/>
    <w:rsid w:val="00E74FC4"/>
    <w:rsid w:val="00E74FFE"/>
    <w:rsid w:val="00E7526C"/>
    <w:rsid w:val="00E75315"/>
    <w:rsid w:val="00E754BC"/>
    <w:rsid w:val="00E758D6"/>
    <w:rsid w:val="00E75D69"/>
    <w:rsid w:val="00E75DBF"/>
    <w:rsid w:val="00E75FAC"/>
    <w:rsid w:val="00E7603E"/>
    <w:rsid w:val="00E76062"/>
    <w:rsid w:val="00E7638D"/>
    <w:rsid w:val="00E763D5"/>
    <w:rsid w:val="00E764FA"/>
    <w:rsid w:val="00E766FD"/>
    <w:rsid w:val="00E76F90"/>
    <w:rsid w:val="00E77012"/>
    <w:rsid w:val="00E7707E"/>
    <w:rsid w:val="00E77152"/>
    <w:rsid w:val="00E771DB"/>
    <w:rsid w:val="00E773E2"/>
    <w:rsid w:val="00E774C5"/>
    <w:rsid w:val="00E77A0E"/>
    <w:rsid w:val="00E77AD6"/>
    <w:rsid w:val="00E77C09"/>
    <w:rsid w:val="00E801F2"/>
    <w:rsid w:val="00E80225"/>
    <w:rsid w:val="00E8039D"/>
    <w:rsid w:val="00E80606"/>
    <w:rsid w:val="00E808AA"/>
    <w:rsid w:val="00E80AD1"/>
    <w:rsid w:val="00E81134"/>
    <w:rsid w:val="00E8127C"/>
    <w:rsid w:val="00E812C2"/>
    <w:rsid w:val="00E81324"/>
    <w:rsid w:val="00E816DA"/>
    <w:rsid w:val="00E81B79"/>
    <w:rsid w:val="00E81D6F"/>
    <w:rsid w:val="00E81E45"/>
    <w:rsid w:val="00E82234"/>
    <w:rsid w:val="00E8225E"/>
    <w:rsid w:val="00E823EB"/>
    <w:rsid w:val="00E823F6"/>
    <w:rsid w:val="00E82A9E"/>
    <w:rsid w:val="00E82DC7"/>
    <w:rsid w:val="00E82E3A"/>
    <w:rsid w:val="00E83947"/>
    <w:rsid w:val="00E83A3B"/>
    <w:rsid w:val="00E84190"/>
    <w:rsid w:val="00E84218"/>
    <w:rsid w:val="00E84282"/>
    <w:rsid w:val="00E845F8"/>
    <w:rsid w:val="00E84692"/>
    <w:rsid w:val="00E848C4"/>
    <w:rsid w:val="00E848F7"/>
    <w:rsid w:val="00E84BF6"/>
    <w:rsid w:val="00E8503C"/>
    <w:rsid w:val="00E852D2"/>
    <w:rsid w:val="00E8553D"/>
    <w:rsid w:val="00E85662"/>
    <w:rsid w:val="00E85818"/>
    <w:rsid w:val="00E8589D"/>
    <w:rsid w:val="00E85A32"/>
    <w:rsid w:val="00E85B55"/>
    <w:rsid w:val="00E86177"/>
    <w:rsid w:val="00E86880"/>
    <w:rsid w:val="00E868EB"/>
    <w:rsid w:val="00E86A55"/>
    <w:rsid w:val="00E870DE"/>
    <w:rsid w:val="00E8769F"/>
    <w:rsid w:val="00E87984"/>
    <w:rsid w:val="00E87A8D"/>
    <w:rsid w:val="00E87CCF"/>
    <w:rsid w:val="00E87F39"/>
    <w:rsid w:val="00E90355"/>
    <w:rsid w:val="00E90565"/>
    <w:rsid w:val="00E9074C"/>
    <w:rsid w:val="00E90876"/>
    <w:rsid w:val="00E908F0"/>
    <w:rsid w:val="00E90C59"/>
    <w:rsid w:val="00E90EB5"/>
    <w:rsid w:val="00E9123F"/>
    <w:rsid w:val="00E91CA3"/>
    <w:rsid w:val="00E91D0D"/>
    <w:rsid w:val="00E920C3"/>
    <w:rsid w:val="00E92650"/>
    <w:rsid w:val="00E92E3B"/>
    <w:rsid w:val="00E933A1"/>
    <w:rsid w:val="00E93478"/>
    <w:rsid w:val="00E93585"/>
    <w:rsid w:val="00E93974"/>
    <w:rsid w:val="00E93A28"/>
    <w:rsid w:val="00E93AD4"/>
    <w:rsid w:val="00E93C78"/>
    <w:rsid w:val="00E93E04"/>
    <w:rsid w:val="00E93E8C"/>
    <w:rsid w:val="00E942C0"/>
    <w:rsid w:val="00E94388"/>
    <w:rsid w:val="00E944E8"/>
    <w:rsid w:val="00E946FD"/>
    <w:rsid w:val="00E946FF"/>
    <w:rsid w:val="00E94987"/>
    <w:rsid w:val="00E95D02"/>
    <w:rsid w:val="00E9615C"/>
    <w:rsid w:val="00E968DE"/>
    <w:rsid w:val="00E96C6D"/>
    <w:rsid w:val="00E96F0B"/>
    <w:rsid w:val="00E96F3F"/>
    <w:rsid w:val="00E970EE"/>
    <w:rsid w:val="00E977B4"/>
    <w:rsid w:val="00E9781B"/>
    <w:rsid w:val="00E9788C"/>
    <w:rsid w:val="00EA0028"/>
    <w:rsid w:val="00EA008E"/>
    <w:rsid w:val="00EA00AB"/>
    <w:rsid w:val="00EA0645"/>
    <w:rsid w:val="00EA0737"/>
    <w:rsid w:val="00EA0772"/>
    <w:rsid w:val="00EA0860"/>
    <w:rsid w:val="00EA0B79"/>
    <w:rsid w:val="00EA0C1A"/>
    <w:rsid w:val="00EA0E7A"/>
    <w:rsid w:val="00EA0EC1"/>
    <w:rsid w:val="00EA0EEE"/>
    <w:rsid w:val="00EA1252"/>
    <w:rsid w:val="00EA14A7"/>
    <w:rsid w:val="00EA15C4"/>
    <w:rsid w:val="00EA198B"/>
    <w:rsid w:val="00EA1DAB"/>
    <w:rsid w:val="00EA1EA5"/>
    <w:rsid w:val="00EA1F7A"/>
    <w:rsid w:val="00EA27CD"/>
    <w:rsid w:val="00EA27D7"/>
    <w:rsid w:val="00EA2964"/>
    <w:rsid w:val="00EA2BD1"/>
    <w:rsid w:val="00EA2E03"/>
    <w:rsid w:val="00EA3434"/>
    <w:rsid w:val="00EA37ED"/>
    <w:rsid w:val="00EA3868"/>
    <w:rsid w:val="00EA3998"/>
    <w:rsid w:val="00EA3FAE"/>
    <w:rsid w:val="00EA4183"/>
    <w:rsid w:val="00EA437F"/>
    <w:rsid w:val="00EA4431"/>
    <w:rsid w:val="00EA4506"/>
    <w:rsid w:val="00EA47A3"/>
    <w:rsid w:val="00EA47B1"/>
    <w:rsid w:val="00EA5109"/>
    <w:rsid w:val="00EA5E1D"/>
    <w:rsid w:val="00EA5FD1"/>
    <w:rsid w:val="00EA64A6"/>
    <w:rsid w:val="00EA6557"/>
    <w:rsid w:val="00EA65EF"/>
    <w:rsid w:val="00EA6910"/>
    <w:rsid w:val="00EA6A01"/>
    <w:rsid w:val="00EA6C05"/>
    <w:rsid w:val="00EA6CCF"/>
    <w:rsid w:val="00EA7754"/>
    <w:rsid w:val="00EA7CF0"/>
    <w:rsid w:val="00EB0642"/>
    <w:rsid w:val="00EB078A"/>
    <w:rsid w:val="00EB08F4"/>
    <w:rsid w:val="00EB0AC9"/>
    <w:rsid w:val="00EB0BF1"/>
    <w:rsid w:val="00EB0FF9"/>
    <w:rsid w:val="00EB100E"/>
    <w:rsid w:val="00EB134A"/>
    <w:rsid w:val="00EB1F31"/>
    <w:rsid w:val="00EB248C"/>
    <w:rsid w:val="00EB24C7"/>
    <w:rsid w:val="00EB2A20"/>
    <w:rsid w:val="00EB2B14"/>
    <w:rsid w:val="00EB2BA1"/>
    <w:rsid w:val="00EB2BED"/>
    <w:rsid w:val="00EB2C00"/>
    <w:rsid w:val="00EB305F"/>
    <w:rsid w:val="00EB30A3"/>
    <w:rsid w:val="00EB350D"/>
    <w:rsid w:val="00EB3A29"/>
    <w:rsid w:val="00EB3BB6"/>
    <w:rsid w:val="00EB3BC4"/>
    <w:rsid w:val="00EB3D94"/>
    <w:rsid w:val="00EB4121"/>
    <w:rsid w:val="00EB4420"/>
    <w:rsid w:val="00EB4559"/>
    <w:rsid w:val="00EB4989"/>
    <w:rsid w:val="00EB50AB"/>
    <w:rsid w:val="00EB57A3"/>
    <w:rsid w:val="00EB5DA7"/>
    <w:rsid w:val="00EB5DF7"/>
    <w:rsid w:val="00EB5F53"/>
    <w:rsid w:val="00EB627C"/>
    <w:rsid w:val="00EB66A7"/>
    <w:rsid w:val="00EB6F13"/>
    <w:rsid w:val="00EB6F47"/>
    <w:rsid w:val="00EB7B47"/>
    <w:rsid w:val="00EC0432"/>
    <w:rsid w:val="00EC06E5"/>
    <w:rsid w:val="00EC0788"/>
    <w:rsid w:val="00EC10FB"/>
    <w:rsid w:val="00EC143A"/>
    <w:rsid w:val="00EC1911"/>
    <w:rsid w:val="00EC19D1"/>
    <w:rsid w:val="00EC1AF7"/>
    <w:rsid w:val="00EC1BAD"/>
    <w:rsid w:val="00EC22A4"/>
    <w:rsid w:val="00EC2412"/>
    <w:rsid w:val="00EC2747"/>
    <w:rsid w:val="00EC2861"/>
    <w:rsid w:val="00EC2900"/>
    <w:rsid w:val="00EC404A"/>
    <w:rsid w:val="00EC404E"/>
    <w:rsid w:val="00EC4138"/>
    <w:rsid w:val="00EC41C2"/>
    <w:rsid w:val="00EC5522"/>
    <w:rsid w:val="00EC5DFF"/>
    <w:rsid w:val="00EC6285"/>
    <w:rsid w:val="00EC62EE"/>
    <w:rsid w:val="00EC6327"/>
    <w:rsid w:val="00EC64E8"/>
    <w:rsid w:val="00EC6756"/>
    <w:rsid w:val="00EC711E"/>
    <w:rsid w:val="00EC7432"/>
    <w:rsid w:val="00EC75E7"/>
    <w:rsid w:val="00EC79BA"/>
    <w:rsid w:val="00EC7C0B"/>
    <w:rsid w:val="00EC7E99"/>
    <w:rsid w:val="00ED007E"/>
    <w:rsid w:val="00ED028D"/>
    <w:rsid w:val="00ED0481"/>
    <w:rsid w:val="00ED0759"/>
    <w:rsid w:val="00ED082F"/>
    <w:rsid w:val="00ED1007"/>
    <w:rsid w:val="00ED1129"/>
    <w:rsid w:val="00ED12FF"/>
    <w:rsid w:val="00ED1B5A"/>
    <w:rsid w:val="00ED1E25"/>
    <w:rsid w:val="00ED22C5"/>
    <w:rsid w:val="00ED2536"/>
    <w:rsid w:val="00ED260A"/>
    <w:rsid w:val="00ED263B"/>
    <w:rsid w:val="00ED26DB"/>
    <w:rsid w:val="00ED2809"/>
    <w:rsid w:val="00ED2AF7"/>
    <w:rsid w:val="00ED2BF1"/>
    <w:rsid w:val="00ED2F5C"/>
    <w:rsid w:val="00ED3815"/>
    <w:rsid w:val="00ED3971"/>
    <w:rsid w:val="00ED3AF8"/>
    <w:rsid w:val="00ED3CC6"/>
    <w:rsid w:val="00ED439C"/>
    <w:rsid w:val="00ED458A"/>
    <w:rsid w:val="00ED4C67"/>
    <w:rsid w:val="00ED4E8C"/>
    <w:rsid w:val="00ED4FB3"/>
    <w:rsid w:val="00ED5979"/>
    <w:rsid w:val="00ED59F7"/>
    <w:rsid w:val="00ED5B7C"/>
    <w:rsid w:val="00ED6180"/>
    <w:rsid w:val="00ED6414"/>
    <w:rsid w:val="00ED6A4A"/>
    <w:rsid w:val="00ED6E82"/>
    <w:rsid w:val="00ED7435"/>
    <w:rsid w:val="00ED76BD"/>
    <w:rsid w:val="00ED776A"/>
    <w:rsid w:val="00ED7790"/>
    <w:rsid w:val="00ED7975"/>
    <w:rsid w:val="00ED7EFD"/>
    <w:rsid w:val="00EE0125"/>
    <w:rsid w:val="00EE02FD"/>
    <w:rsid w:val="00EE0365"/>
    <w:rsid w:val="00EE03D4"/>
    <w:rsid w:val="00EE03EE"/>
    <w:rsid w:val="00EE07AB"/>
    <w:rsid w:val="00EE0A20"/>
    <w:rsid w:val="00EE0C5D"/>
    <w:rsid w:val="00EE0D1C"/>
    <w:rsid w:val="00EE0E28"/>
    <w:rsid w:val="00EE0FDD"/>
    <w:rsid w:val="00EE103C"/>
    <w:rsid w:val="00EE115B"/>
    <w:rsid w:val="00EE12EE"/>
    <w:rsid w:val="00EE130F"/>
    <w:rsid w:val="00EE1344"/>
    <w:rsid w:val="00EE147C"/>
    <w:rsid w:val="00EE1D3E"/>
    <w:rsid w:val="00EE20B0"/>
    <w:rsid w:val="00EE258A"/>
    <w:rsid w:val="00EE25EE"/>
    <w:rsid w:val="00EE269D"/>
    <w:rsid w:val="00EE26D8"/>
    <w:rsid w:val="00EE28E5"/>
    <w:rsid w:val="00EE294E"/>
    <w:rsid w:val="00EE2968"/>
    <w:rsid w:val="00EE2971"/>
    <w:rsid w:val="00EE2C75"/>
    <w:rsid w:val="00EE2C89"/>
    <w:rsid w:val="00EE2CF1"/>
    <w:rsid w:val="00EE2D27"/>
    <w:rsid w:val="00EE3390"/>
    <w:rsid w:val="00EE35D4"/>
    <w:rsid w:val="00EE3605"/>
    <w:rsid w:val="00EE371C"/>
    <w:rsid w:val="00EE3A39"/>
    <w:rsid w:val="00EE417D"/>
    <w:rsid w:val="00EE41CA"/>
    <w:rsid w:val="00EE4207"/>
    <w:rsid w:val="00EE44FE"/>
    <w:rsid w:val="00EE4818"/>
    <w:rsid w:val="00EE48BD"/>
    <w:rsid w:val="00EE5A95"/>
    <w:rsid w:val="00EE5E1A"/>
    <w:rsid w:val="00EE64CE"/>
    <w:rsid w:val="00EE68B7"/>
    <w:rsid w:val="00EE6E34"/>
    <w:rsid w:val="00EE6E77"/>
    <w:rsid w:val="00EE6ED9"/>
    <w:rsid w:val="00EE6F63"/>
    <w:rsid w:val="00EE77B8"/>
    <w:rsid w:val="00EE79B4"/>
    <w:rsid w:val="00EE7C17"/>
    <w:rsid w:val="00EE7D83"/>
    <w:rsid w:val="00EE7F1C"/>
    <w:rsid w:val="00EF0075"/>
    <w:rsid w:val="00EF0316"/>
    <w:rsid w:val="00EF06D0"/>
    <w:rsid w:val="00EF0BA4"/>
    <w:rsid w:val="00EF0CA1"/>
    <w:rsid w:val="00EF0EEA"/>
    <w:rsid w:val="00EF16A2"/>
    <w:rsid w:val="00EF1991"/>
    <w:rsid w:val="00EF1F40"/>
    <w:rsid w:val="00EF25D2"/>
    <w:rsid w:val="00EF2641"/>
    <w:rsid w:val="00EF26BA"/>
    <w:rsid w:val="00EF29DB"/>
    <w:rsid w:val="00EF2DB3"/>
    <w:rsid w:val="00EF2E5B"/>
    <w:rsid w:val="00EF3792"/>
    <w:rsid w:val="00EF3978"/>
    <w:rsid w:val="00EF3E2C"/>
    <w:rsid w:val="00EF3E7F"/>
    <w:rsid w:val="00EF3F53"/>
    <w:rsid w:val="00EF3FB1"/>
    <w:rsid w:val="00EF4126"/>
    <w:rsid w:val="00EF466A"/>
    <w:rsid w:val="00EF4DF8"/>
    <w:rsid w:val="00EF5042"/>
    <w:rsid w:val="00EF5060"/>
    <w:rsid w:val="00EF547F"/>
    <w:rsid w:val="00EF5621"/>
    <w:rsid w:val="00EF5AB4"/>
    <w:rsid w:val="00EF5DB1"/>
    <w:rsid w:val="00EF6C03"/>
    <w:rsid w:val="00EF6D4E"/>
    <w:rsid w:val="00EF6D9B"/>
    <w:rsid w:val="00EF6E22"/>
    <w:rsid w:val="00EF6F85"/>
    <w:rsid w:val="00EF6F96"/>
    <w:rsid w:val="00EF7002"/>
    <w:rsid w:val="00EF7AA2"/>
    <w:rsid w:val="00EF7E89"/>
    <w:rsid w:val="00F0000A"/>
    <w:rsid w:val="00F000D2"/>
    <w:rsid w:val="00F000D4"/>
    <w:rsid w:val="00F0010E"/>
    <w:rsid w:val="00F00477"/>
    <w:rsid w:val="00F00D1A"/>
    <w:rsid w:val="00F00D3C"/>
    <w:rsid w:val="00F01308"/>
    <w:rsid w:val="00F014E2"/>
    <w:rsid w:val="00F0195C"/>
    <w:rsid w:val="00F01DD5"/>
    <w:rsid w:val="00F01EF8"/>
    <w:rsid w:val="00F01F70"/>
    <w:rsid w:val="00F022DE"/>
    <w:rsid w:val="00F027C6"/>
    <w:rsid w:val="00F027E2"/>
    <w:rsid w:val="00F029B8"/>
    <w:rsid w:val="00F029C4"/>
    <w:rsid w:val="00F02D71"/>
    <w:rsid w:val="00F03255"/>
    <w:rsid w:val="00F0342B"/>
    <w:rsid w:val="00F0358D"/>
    <w:rsid w:val="00F0371A"/>
    <w:rsid w:val="00F037BA"/>
    <w:rsid w:val="00F0394C"/>
    <w:rsid w:val="00F03DBC"/>
    <w:rsid w:val="00F03FF2"/>
    <w:rsid w:val="00F04037"/>
    <w:rsid w:val="00F045F2"/>
    <w:rsid w:val="00F0598B"/>
    <w:rsid w:val="00F05FB4"/>
    <w:rsid w:val="00F060D3"/>
    <w:rsid w:val="00F06133"/>
    <w:rsid w:val="00F062E4"/>
    <w:rsid w:val="00F06425"/>
    <w:rsid w:val="00F0656E"/>
    <w:rsid w:val="00F0663C"/>
    <w:rsid w:val="00F068A7"/>
    <w:rsid w:val="00F06F39"/>
    <w:rsid w:val="00F075BE"/>
    <w:rsid w:val="00F0788E"/>
    <w:rsid w:val="00F07DBC"/>
    <w:rsid w:val="00F10061"/>
    <w:rsid w:val="00F10130"/>
    <w:rsid w:val="00F10447"/>
    <w:rsid w:val="00F10685"/>
    <w:rsid w:val="00F1083D"/>
    <w:rsid w:val="00F10BD6"/>
    <w:rsid w:val="00F10E1E"/>
    <w:rsid w:val="00F115A0"/>
    <w:rsid w:val="00F1174A"/>
    <w:rsid w:val="00F11753"/>
    <w:rsid w:val="00F117D1"/>
    <w:rsid w:val="00F1188B"/>
    <w:rsid w:val="00F11DE2"/>
    <w:rsid w:val="00F1253D"/>
    <w:rsid w:val="00F12A95"/>
    <w:rsid w:val="00F12E1E"/>
    <w:rsid w:val="00F13644"/>
    <w:rsid w:val="00F13BC5"/>
    <w:rsid w:val="00F13E85"/>
    <w:rsid w:val="00F14629"/>
    <w:rsid w:val="00F147EE"/>
    <w:rsid w:val="00F14A81"/>
    <w:rsid w:val="00F14C68"/>
    <w:rsid w:val="00F1522A"/>
    <w:rsid w:val="00F152AA"/>
    <w:rsid w:val="00F152C4"/>
    <w:rsid w:val="00F156BE"/>
    <w:rsid w:val="00F156EC"/>
    <w:rsid w:val="00F1586D"/>
    <w:rsid w:val="00F15999"/>
    <w:rsid w:val="00F16AC7"/>
    <w:rsid w:val="00F16BD4"/>
    <w:rsid w:val="00F16C74"/>
    <w:rsid w:val="00F16CAF"/>
    <w:rsid w:val="00F16FA6"/>
    <w:rsid w:val="00F17AE8"/>
    <w:rsid w:val="00F17CCE"/>
    <w:rsid w:val="00F17DC0"/>
    <w:rsid w:val="00F20460"/>
    <w:rsid w:val="00F206CE"/>
    <w:rsid w:val="00F20C8B"/>
    <w:rsid w:val="00F20E8C"/>
    <w:rsid w:val="00F21040"/>
    <w:rsid w:val="00F21640"/>
    <w:rsid w:val="00F216E6"/>
    <w:rsid w:val="00F2207D"/>
    <w:rsid w:val="00F220EA"/>
    <w:rsid w:val="00F22236"/>
    <w:rsid w:val="00F2244A"/>
    <w:rsid w:val="00F228E2"/>
    <w:rsid w:val="00F22EFB"/>
    <w:rsid w:val="00F23833"/>
    <w:rsid w:val="00F23AA3"/>
    <w:rsid w:val="00F24150"/>
    <w:rsid w:val="00F241A7"/>
    <w:rsid w:val="00F2453D"/>
    <w:rsid w:val="00F24E89"/>
    <w:rsid w:val="00F24EAF"/>
    <w:rsid w:val="00F253BA"/>
    <w:rsid w:val="00F258C8"/>
    <w:rsid w:val="00F25969"/>
    <w:rsid w:val="00F2605B"/>
    <w:rsid w:val="00F2665C"/>
    <w:rsid w:val="00F266FC"/>
    <w:rsid w:val="00F2670F"/>
    <w:rsid w:val="00F26763"/>
    <w:rsid w:val="00F268F4"/>
    <w:rsid w:val="00F26986"/>
    <w:rsid w:val="00F26A07"/>
    <w:rsid w:val="00F26B79"/>
    <w:rsid w:val="00F26BD0"/>
    <w:rsid w:val="00F26E9C"/>
    <w:rsid w:val="00F27218"/>
    <w:rsid w:val="00F27370"/>
    <w:rsid w:val="00F274C3"/>
    <w:rsid w:val="00F27514"/>
    <w:rsid w:val="00F27AA1"/>
    <w:rsid w:val="00F27B28"/>
    <w:rsid w:val="00F27E39"/>
    <w:rsid w:val="00F27FCA"/>
    <w:rsid w:val="00F305E0"/>
    <w:rsid w:val="00F307AB"/>
    <w:rsid w:val="00F30AD5"/>
    <w:rsid w:val="00F30D1F"/>
    <w:rsid w:val="00F30F88"/>
    <w:rsid w:val="00F31132"/>
    <w:rsid w:val="00F319E6"/>
    <w:rsid w:val="00F31AE9"/>
    <w:rsid w:val="00F324CB"/>
    <w:rsid w:val="00F327C5"/>
    <w:rsid w:val="00F32880"/>
    <w:rsid w:val="00F32B8C"/>
    <w:rsid w:val="00F32D90"/>
    <w:rsid w:val="00F32F71"/>
    <w:rsid w:val="00F330A3"/>
    <w:rsid w:val="00F33272"/>
    <w:rsid w:val="00F33625"/>
    <w:rsid w:val="00F33964"/>
    <w:rsid w:val="00F33A02"/>
    <w:rsid w:val="00F33A84"/>
    <w:rsid w:val="00F33C46"/>
    <w:rsid w:val="00F33DF9"/>
    <w:rsid w:val="00F34411"/>
    <w:rsid w:val="00F34700"/>
    <w:rsid w:val="00F3484B"/>
    <w:rsid w:val="00F3526F"/>
    <w:rsid w:val="00F369C7"/>
    <w:rsid w:val="00F36A73"/>
    <w:rsid w:val="00F36B94"/>
    <w:rsid w:val="00F36F21"/>
    <w:rsid w:val="00F374C2"/>
    <w:rsid w:val="00F40193"/>
    <w:rsid w:val="00F40350"/>
    <w:rsid w:val="00F40378"/>
    <w:rsid w:val="00F405AE"/>
    <w:rsid w:val="00F4089F"/>
    <w:rsid w:val="00F40D50"/>
    <w:rsid w:val="00F40EF5"/>
    <w:rsid w:val="00F41476"/>
    <w:rsid w:val="00F41699"/>
    <w:rsid w:val="00F41726"/>
    <w:rsid w:val="00F41C05"/>
    <w:rsid w:val="00F42254"/>
    <w:rsid w:val="00F42782"/>
    <w:rsid w:val="00F42A59"/>
    <w:rsid w:val="00F42EE9"/>
    <w:rsid w:val="00F43259"/>
    <w:rsid w:val="00F43566"/>
    <w:rsid w:val="00F43860"/>
    <w:rsid w:val="00F438B5"/>
    <w:rsid w:val="00F43D22"/>
    <w:rsid w:val="00F43DF9"/>
    <w:rsid w:val="00F446C9"/>
    <w:rsid w:val="00F4498E"/>
    <w:rsid w:val="00F449DF"/>
    <w:rsid w:val="00F44CE3"/>
    <w:rsid w:val="00F44E52"/>
    <w:rsid w:val="00F45404"/>
    <w:rsid w:val="00F45576"/>
    <w:rsid w:val="00F4566F"/>
    <w:rsid w:val="00F45696"/>
    <w:rsid w:val="00F45808"/>
    <w:rsid w:val="00F45CA7"/>
    <w:rsid w:val="00F45DC6"/>
    <w:rsid w:val="00F46087"/>
    <w:rsid w:val="00F46302"/>
    <w:rsid w:val="00F46357"/>
    <w:rsid w:val="00F46510"/>
    <w:rsid w:val="00F471B6"/>
    <w:rsid w:val="00F472FA"/>
    <w:rsid w:val="00F4739F"/>
    <w:rsid w:val="00F479AF"/>
    <w:rsid w:val="00F47A36"/>
    <w:rsid w:val="00F47B4A"/>
    <w:rsid w:val="00F47C64"/>
    <w:rsid w:val="00F47E13"/>
    <w:rsid w:val="00F47F21"/>
    <w:rsid w:val="00F502ED"/>
    <w:rsid w:val="00F50365"/>
    <w:rsid w:val="00F50A7F"/>
    <w:rsid w:val="00F50C21"/>
    <w:rsid w:val="00F50DF0"/>
    <w:rsid w:val="00F51000"/>
    <w:rsid w:val="00F51118"/>
    <w:rsid w:val="00F516EE"/>
    <w:rsid w:val="00F5185E"/>
    <w:rsid w:val="00F51AD1"/>
    <w:rsid w:val="00F51D7D"/>
    <w:rsid w:val="00F51EDF"/>
    <w:rsid w:val="00F52075"/>
    <w:rsid w:val="00F52630"/>
    <w:rsid w:val="00F52790"/>
    <w:rsid w:val="00F527B8"/>
    <w:rsid w:val="00F52CF8"/>
    <w:rsid w:val="00F52D99"/>
    <w:rsid w:val="00F52E52"/>
    <w:rsid w:val="00F53159"/>
    <w:rsid w:val="00F534FD"/>
    <w:rsid w:val="00F537F2"/>
    <w:rsid w:val="00F53D1A"/>
    <w:rsid w:val="00F54659"/>
    <w:rsid w:val="00F5489A"/>
    <w:rsid w:val="00F55380"/>
    <w:rsid w:val="00F553F8"/>
    <w:rsid w:val="00F55729"/>
    <w:rsid w:val="00F559A0"/>
    <w:rsid w:val="00F55D91"/>
    <w:rsid w:val="00F55E5F"/>
    <w:rsid w:val="00F55F35"/>
    <w:rsid w:val="00F55FD1"/>
    <w:rsid w:val="00F56002"/>
    <w:rsid w:val="00F568F1"/>
    <w:rsid w:val="00F56A03"/>
    <w:rsid w:val="00F56AA1"/>
    <w:rsid w:val="00F56BE6"/>
    <w:rsid w:val="00F56FE6"/>
    <w:rsid w:val="00F5759F"/>
    <w:rsid w:val="00F575C0"/>
    <w:rsid w:val="00F57697"/>
    <w:rsid w:val="00F57700"/>
    <w:rsid w:val="00F5792D"/>
    <w:rsid w:val="00F57DE2"/>
    <w:rsid w:val="00F57F5C"/>
    <w:rsid w:val="00F600CF"/>
    <w:rsid w:val="00F60130"/>
    <w:rsid w:val="00F6015B"/>
    <w:rsid w:val="00F603D2"/>
    <w:rsid w:val="00F608CC"/>
    <w:rsid w:val="00F60988"/>
    <w:rsid w:val="00F60CC7"/>
    <w:rsid w:val="00F60D53"/>
    <w:rsid w:val="00F61136"/>
    <w:rsid w:val="00F61510"/>
    <w:rsid w:val="00F61548"/>
    <w:rsid w:val="00F6160A"/>
    <w:rsid w:val="00F6170B"/>
    <w:rsid w:val="00F61A26"/>
    <w:rsid w:val="00F61ED5"/>
    <w:rsid w:val="00F61FAD"/>
    <w:rsid w:val="00F62D27"/>
    <w:rsid w:val="00F62DDE"/>
    <w:rsid w:val="00F63073"/>
    <w:rsid w:val="00F6343E"/>
    <w:rsid w:val="00F636E5"/>
    <w:rsid w:val="00F63BBE"/>
    <w:rsid w:val="00F63DED"/>
    <w:rsid w:val="00F63E8D"/>
    <w:rsid w:val="00F64204"/>
    <w:rsid w:val="00F64267"/>
    <w:rsid w:val="00F646D7"/>
    <w:rsid w:val="00F64B5D"/>
    <w:rsid w:val="00F64CED"/>
    <w:rsid w:val="00F65764"/>
    <w:rsid w:val="00F65C40"/>
    <w:rsid w:val="00F65D22"/>
    <w:rsid w:val="00F66477"/>
    <w:rsid w:val="00F66878"/>
    <w:rsid w:val="00F66955"/>
    <w:rsid w:val="00F66AE3"/>
    <w:rsid w:val="00F66B84"/>
    <w:rsid w:val="00F66F3E"/>
    <w:rsid w:val="00F67E84"/>
    <w:rsid w:val="00F67F10"/>
    <w:rsid w:val="00F701B5"/>
    <w:rsid w:val="00F703DB"/>
    <w:rsid w:val="00F70537"/>
    <w:rsid w:val="00F7063F"/>
    <w:rsid w:val="00F70AD4"/>
    <w:rsid w:val="00F711B9"/>
    <w:rsid w:val="00F711F3"/>
    <w:rsid w:val="00F71467"/>
    <w:rsid w:val="00F71764"/>
    <w:rsid w:val="00F717D9"/>
    <w:rsid w:val="00F7235C"/>
    <w:rsid w:val="00F725E4"/>
    <w:rsid w:val="00F726AF"/>
    <w:rsid w:val="00F72858"/>
    <w:rsid w:val="00F728AE"/>
    <w:rsid w:val="00F72C4F"/>
    <w:rsid w:val="00F730AB"/>
    <w:rsid w:val="00F73146"/>
    <w:rsid w:val="00F736F3"/>
    <w:rsid w:val="00F73D66"/>
    <w:rsid w:val="00F73E14"/>
    <w:rsid w:val="00F74178"/>
    <w:rsid w:val="00F7425F"/>
    <w:rsid w:val="00F74510"/>
    <w:rsid w:val="00F748E9"/>
    <w:rsid w:val="00F74991"/>
    <w:rsid w:val="00F74A3C"/>
    <w:rsid w:val="00F74CAC"/>
    <w:rsid w:val="00F75161"/>
    <w:rsid w:val="00F754A9"/>
    <w:rsid w:val="00F75772"/>
    <w:rsid w:val="00F75D8C"/>
    <w:rsid w:val="00F76001"/>
    <w:rsid w:val="00F7603C"/>
    <w:rsid w:val="00F7686C"/>
    <w:rsid w:val="00F76917"/>
    <w:rsid w:val="00F76B3C"/>
    <w:rsid w:val="00F772ED"/>
    <w:rsid w:val="00F7735F"/>
    <w:rsid w:val="00F7736B"/>
    <w:rsid w:val="00F779AF"/>
    <w:rsid w:val="00F77A62"/>
    <w:rsid w:val="00F80283"/>
    <w:rsid w:val="00F80472"/>
    <w:rsid w:val="00F80EF3"/>
    <w:rsid w:val="00F80F08"/>
    <w:rsid w:val="00F8103F"/>
    <w:rsid w:val="00F81539"/>
    <w:rsid w:val="00F81703"/>
    <w:rsid w:val="00F81C28"/>
    <w:rsid w:val="00F825DA"/>
    <w:rsid w:val="00F827DB"/>
    <w:rsid w:val="00F8282A"/>
    <w:rsid w:val="00F82BD0"/>
    <w:rsid w:val="00F82C56"/>
    <w:rsid w:val="00F82CD1"/>
    <w:rsid w:val="00F82CF5"/>
    <w:rsid w:val="00F82E46"/>
    <w:rsid w:val="00F830C8"/>
    <w:rsid w:val="00F834C4"/>
    <w:rsid w:val="00F8372C"/>
    <w:rsid w:val="00F839CD"/>
    <w:rsid w:val="00F83DC9"/>
    <w:rsid w:val="00F8404E"/>
    <w:rsid w:val="00F844B5"/>
    <w:rsid w:val="00F85101"/>
    <w:rsid w:val="00F8523E"/>
    <w:rsid w:val="00F85609"/>
    <w:rsid w:val="00F859A2"/>
    <w:rsid w:val="00F85AC0"/>
    <w:rsid w:val="00F85CAF"/>
    <w:rsid w:val="00F85F63"/>
    <w:rsid w:val="00F8628B"/>
    <w:rsid w:val="00F8656C"/>
    <w:rsid w:val="00F86A55"/>
    <w:rsid w:val="00F86D80"/>
    <w:rsid w:val="00F86E20"/>
    <w:rsid w:val="00F86E66"/>
    <w:rsid w:val="00F86E81"/>
    <w:rsid w:val="00F8704F"/>
    <w:rsid w:val="00F87CA6"/>
    <w:rsid w:val="00F90094"/>
    <w:rsid w:val="00F9014C"/>
    <w:rsid w:val="00F901A5"/>
    <w:rsid w:val="00F90215"/>
    <w:rsid w:val="00F90D13"/>
    <w:rsid w:val="00F90D4A"/>
    <w:rsid w:val="00F911C7"/>
    <w:rsid w:val="00F91229"/>
    <w:rsid w:val="00F91527"/>
    <w:rsid w:val="00F916E8"/>
    <w:rsid w:val="00F91DB2"/>
    <w:rsid w:val="00F92412"/>
    <w:rsid w:val="00F924FE"/>
    <w:rsid w:val="00F9269D"/>
    <w:rsid w:val="00F92837"/>
    <w:rsid w:val="00F929DC"/>
    <w:rsid w:val="00F92A6E"/>
    <w:rsid w:val="00F92B7A"/>
    <w:rsid w:val="00F92C2B"/>
    <w:rsid w:val="00F92D46"/>
    <w:rsid w:val="00F9356E"/>
    <w:rsid w:val="00F9357B"/>
    <w:rsid w:val="00F938C6"/>
    <w:rsid w:val="00F93BA5"/>
    <w:rsid w:val="00F93BDA"/>
    <w:rsid w:val="00F93C6B"/>
    <w:rsid w:val="00F93CC9"/>
    <w:rsid w:val="00F93F54"/>
    <w:rsid w:val="00F93F85"/>
    <w:rsid w:val="00F9412E"/>
    <w:rsid w:val="00F94523"/>
    <w:rsid w:val="00F94AF9"/>
    <w:rsid w:val="00F94B2C"/>
    <w:rsid w:val="00F94BD8"/>
    <w:rsid w:val="00F9505F"/>
    <w:rsid w:val="00F9525B"/>
    <w:rsid w:val="00F95466"/>
    <w:rsid w:val="00F95468"/>
    <w:rsid w:val="00F95556"/>
    <w:rsid w:val="00F958F5"/>
    <w:rsid w:val="00F96857"/>
    <w:rsid w:val="00F972B3"/>
    <w:rsid w:val="00F97434"/>
    <w:rsid w:val="00F976C7"/>
    <w:rsid w:val="00F97B01"/>
    <w:rsid w:val="00F97D28"/>
    <w:rsid w:val="00F97E8B"/>
    <w:rsid w:val="00FA016D"/>
    <w:rsid w:val="00FA04B8"/>
    <w:rsid w:val="00FA094D"/>
    <w:rsid w:val="00FA0B59"/>
    <w:rsid w:val="00FA0C31"/>
    <w:rsid w:val="00FA0D7F"/>
    <w:rsid w:val="00FA0FF7"/>
    <w:rsid w:val="00FA15BA"/>
    <w:rsid w:val="00FA1B71"/>
    <w:rsid w:val="00FA1D9B"/>
    <w:rsid w:val="00FA207F"/>
    <w:rsid w:val="00FA2711"/>
    <w:rsid w:val="00FA2726"/>
    <w:rsid w:val="00FA299A"/>
    <w:rsid w:val="00FA2BF0"/>
    <w:rsid w:val="00FA2CB4"/>
    <w:rsid w:val="00FA3340"/>
    <w:rsid w:val="00FA3441"/>
    <w:rsid w:val="00FA34F7"/>
    <w:rsid w:val="00FA39CB"/>
    <w:rsid w:val="00FA403B"/>
    <w:rsid w:val="00FA4314"/>
    <w:rsid w:val="00FA458A"/>
    <w:rsid w:val="00FA47F5"/>
    <w:rsid w:val="00FA4EA1"/>
    <w:rsid w:val="00FA5097"/>
    <w:rsid w:val="00FA5373"/>
    <w:rsid w:val="00FA5742"/>
    <w:rsid w:val="00FA640A"/>
    <w:rsid w:val="00FA64A4"/>
    <w:rsid w:val="00FA68DE"/>
    <w:rsid w:val="00FA6EB9"/>
    <w:rsid w:val="00FA7622"/>
    <w:rsid w:val="00FA7747"/>
    <w:rsid w:val="00FA7ACF"/>
    <w:rsid w:val="00FA7ED9"/>
    <w:rsid w:val="00FB0264"/>
    <w:rsid w:val="00FB0A28"/>
    <w:rsid w:val="00FB0A67"/>
    <w:rsid w:val="00FB11E6"/>
    <w:rsid w:val="00FB11FB"/>
    <w:rsid w:val="00FB1602"/>
    <w:rsid w:val="00FB1617"/>
    <w:rsid w:val="00FB1841"/>
    <w:rsid w:val="00FB1DFD"/>
    <w:rsid w:val="00FB21B0"/>
    <w:rsid w:val="00FB2AF1"/>
    <w:rsid w:val="00FB2B2B"/>
    <w:rsid w:val="00FB3116"/>
    <w:rsid w:val="00FB391C"/>
    <w:rsid w:val="00FB3E33"/>
    <w:rsid w:val="00FB41A1"/>
    <w:rsid w:val="00FB4559"/>
    <w:rsid w:val="00FB47D0"/>
    <w:rsid w:val="00FB48AD"/>
    <w:rsid w:val="00FB4A4C"/>
    <w:rsid w:val="00FB4BC5"/>
    <w:rsid w:val="00FB5028"/>
    <w:rsid w:val="00FB521F"/>
    <w:rsid w:val="00FB5329"/>
    <w:rsid w:val="00FB5375"/>
    <w:rsid w:val="00FB53D1"/>
    <w:rsid w:val="00FB56D6"/>
    <w:rsid w:val="00FB59A8"/>
    <w:rsid w:val="00FB5C58"/>
    <w:rsid w:val="00FB6083"/>
    <w:rsid w:val="00FB64D1"/>
    <w:rsid w:val="00FB6634"/>
    <w:rsid w:val="00FB665D"/>
    <w:rsid w:val="00FB6715"/>
    <w:rsid w:val="00FB6795"/>
    <w:rsid w:val="00FB67C4"/>
    <w:rsid w:val="00FB6A0B"/>
    <w:rsid w:val="00FB6B17"/>
    <w:rsid w:val="00FB6B8A"/>
    <w:rsid w:val="00FB6E95"/>
    <w:rsid w:val="00FB7270"/>
    <w:rsid w:val="00FB779B"/>
    <w:rsid w:val="00FB7C93"/>
    <w:rsid w:val="00FB7F5E"/>
    <w:rsid w:val="00FB7FB8"/>
    <w:rsid w:val="00FC00B3"/>
    <w:rsid w:val="00FC01C5"/>
    <w:rsid w:val="00FC02D9"/>
    <w:rsid w:val="00FC04DD"/>
    <w:rsid w:val="00FC0503"/>
    <w:rsid w:val="00FC0543"/>
    <w:rsid w:val="00FC0A8E"/>
    <w:rsid w:val="00FC0B67"/>
    <w:rsid w:val="00FC193F"/>
    <w:rsid w:val="00FC1C8E"/>
    <w:rsid w:val="00FC1F63"/>
    <w:rsid w:val="00FC1FD2"/>
    <w:rsid w:val="00FC2403"/>
    <w:rsid w:val="00FC259D"/>
    <w:rsid w:val="00FC291B"/>
    <w:rsid w:val="00FC2B7E"/>
    <w:rsid w:val="00FC2D57"/>
    <w:rsid w:val="00FC2EC5"/>
    <w:rsid w:val="00FC31E5"/>
    <w:rsid w:val="00FC33E4"/>
    <w:rsid w:val="00FC3462"/>
    <w:rsid w:val="00FC37B5"/>
    <w:rsid w:val="00FC3B2B"/>
    <w:rsid w:val="00FC3F0E"/>
    <w:rsid w:val="00FC42F8"/>
    <w:rsid w:val="00FC44B6"/>
    <w:rsid w:val="00FC4505"/>
    <w:rsid w:val="00FC461E"/>
    <w:rsid w:val="00FC4677"/>
    <w:rsid w:val="00FC472E"/>
    <w:rsid w:val="00FC4765"/>
    <w:rsid w:val="00FC47FA"/>
    <w:rsid w:val="00FC4C3B"/>
    <w:rsid w:val="00FC4C45"/>
    <w:rsid w:val="00FC5366"/>
    <w:rsid w:val="00FC59C7"/>
    <w:rsid w:val="00FC5BEE"/>
    <w:rsid w:val="00FC5BFB"/>
    <w:rsid w:val="00FC5DC3"/>
    <w:rsid w:val="00FC5E58"/>
    <w:rsid w:val="00FC5F3F"/>
    <w:rsid w:val="00FC5FB5"/>
    <w:rsid w:val="00FC617C"/>
    <w:rsid w:val="00FC6221"/>
    <w:rsid w:val="00FC64C0"/>
    <w:rsid w:val="00FC67F0"/>
    <w:rsid w:val="00FC6E22"/>
    <w:rsid w:val="00FC6F82"/>
    <w:rsid w:val="00FC753C"/>
    <w:rsid w:val="00FC79BD"/>
    <w:rsid w:val="00FC79D8"/>
    <w:rsid w:val="00FC7C1C"/>
    <w:rsid w:val="00FC7D20"/>
    <w:rsid w:val="00FC7D99"/>
    <w:rsid w:val="00FC7FDC"/>
    <w:rsid w:val="00FD02F6"/>
    <w:rsid w:val="00FD0381"/>
    <w:rsid w:val="00FD0411"/>
    <w:rsid w:val="00FD0466"/>
    <w:rsid w:val="00FD0478"/>
    <w:rsid w:val="00FD0510"/>
    <w:rsid w:val="00FD052B"/>
    <w:rsid w:val="00FD05ED"/>
    <w:rsid w:val="00FD0850"/>
    <w:rsid w:val="00FD08DC"/>
    <w:rsid w:val="00FD0E63"/>
    <w:rsid w:val="00FD133C"/>
    <w:rsid w:val="00FD1AC3"/>
    <w:rsid w:val="00FD2074"/>
    <w:rsid w:val="00FD27E0"/>
    <w:rsid w:val="00FD303C"/>
    <w:rsid w:val="00FD31FA"/>
    <w:rsid w:val="00FD3354"/>
    <w:rsid w:val="00FD3520"/>
    <w:rsid w:val="00FD35FF"/>
    <w:rsid w:val="00FD3DC6"/>
    <w:rsid w:val="00FD3F00"/>
    <w:rsid w:val="00FD410E"/>
    <w:rsid w:val="00FD4197"/>
    <w:rsid w:val="00FD4466"/>
    <w:rsid w:val="00FD453C"/>
    <w:rsid w:val="00FD4A32"/>
    <w:rsid w:val="00FD4AB1"/>
    <w:rsid w:val="00FD5004"/>
    <w:rsid w:val="00FD5DC0"/>
    <w:rsid w:val="00FD64CD"/>
    <w:rsid w:val="00FD6A78"/>
    <w:rsid w:val="00FD6AAF"/>
    <w:rsid w:val="00FD6C02"/>
    <w:rsid w:val="00FD6C31"/>
    <w:rsid w:val="00FD6C78"/>
    <w:rsid w:val="00FD6D10"/>
    <w:rsid w:val="00FD7341"/>
    <w:rsid w:val="00FD73F7"/>
    <w:rsid w:val="00FD7AEB"/>
    <w:rsid w:val="00FD7B5D"/>
    <w:rsid w:val="00FD7BD9"/>
    <w:rsid w:val="00FD7C25"/>
    <w:rsid w:val="00FD7C75"/>
    <w:rsid w:val="00FD7D14"/>
    <w:rsid w:val="00FD7D17"/>
    <w:rsid w:val="00FD7D86"/>
    <w:rsid w:val="00FD7DFA"/>
    <w:rsid w:val="00FD7F9A"/>
    <w:rsid w:val="00FE004A"/>
    <w:rsid w:val="00FE041F"/>
    <w:rsid w:val="00FE0C69"/>
    <w:rsid w:val="00FE136C"/>
    <w:rsid w:val="00FE1738"/>
    <w:rsid w:val="00FE19D5"/>
    <w:rsid w:val="00FE1C18"/>
    <w:rsid w:val="00FE2074"/>
    <w:rsid w:val="00FE24E1"/>
    <w:rsid w:val="00FE2955"/>
    <w:rsid w:val="00FE2C9D"/>
    <w:rsid w:val="00FE2E20"/>
    <w:rsid w:val="00FE3018"/>
    <w:rsid w:val="00FE35AC"/>
    <w:rsid w:val="00FE35D8"/>
    <w:rsid w:val="00FE385D"/>
    <w:rsid w:val="00FE38CF"/>
    <w:rsid w:val="00FE3D04"/>
    <w:rsid w:val="00FE3E03"/>
    <w:rsid w:val="00FE426C"/>
    <w:rsid w:val="00FE466A"/>
    <w:rsid w:val="00FE4914"/>
    <w:rsid w:val="00FE4AC0"/>
    <w:rsid w:val="00FE4CB7"/>
    <w:rsid w:val="00FE4CDF"/>
    <w:rsid w:val="00FE5199"/>
    <w:rsid w:val="00FE55D6"/>
    <w:rsid w:val="00FE592A"/>
    <w:rsid w:val="00FE5BCE"/>
    <w:rsid w:val="00FE5C72"/>
    <w:rsid w:val="00FE5D5B"/>
    <w:rsid w:val="00FE5FD3"/>
    <w:rsid w:val="00FE6727"/>
    <w:rsid w:val="00FE6AE8"/>
    <w:rsid w:val="00FE6B6B"/>
    <w:rsid w:val="00FE6DDA"/>
    <w:rsid w:val="00FE79A6"/>
    <w:rsid w:val="00FE7E09"/>
    <w:rsid w:val="00FE7F5C"/>
    <w:rsid w:val="00FE7F72"/>
    <w:rsid w:val="00FF00CC"/>
    <w:rsid w:val="00FF0141"/>
    <w:rsid w:val="00FF02EB"/>
    <w:rsid w:val="00FF07C1"/>
    <w:rsid w:val="00FF0B32"/>
    <w:rsid w:val="00FF0DF5"/>
    <w:rsid w:val="00FF0F48"/>
    <w:rsid w:val="00FF0F7F"/>
    <w:rsid w:val="00FF175D"/>
    <w:rsid w:val="00FF18EE"/>
    <w:rsid w:val="00FF1CCD"/>
    <w:rsid w:val="00FF1CCF"/>
    <w:rsid w:val="00FF20F7"/>
    <w:rsid w:val="00FF21E5"/>
    <w:rsid w:val="00FF23CC"/>
    <w:rsid w:val="00FF288B"/>
    <w:rsid w:val="00FF28BF"/>
    <w:rsid w:val="00FF2958"/>
    <w:rsid w:val="00FF29A6"/>
    <w:rsid w:val="00FF3096"/>
    <w:rsid w:val="00FF3143"/>
    <w:rsid w:val="00FF31C6"/>
    <w:rsid w:val="00FF3200"/>
    <w:rsid w:val="00FF326A"/>
    <w:rsid w:val="00FF36D0"/>
    <w:rsid w:val="00FF3A57"/>
    <w:rsid w:val="00FF3A69"/>
    <w:rsid w:val="00FF3C07"/>
    <w:rsid w:val="00FF3D14"/>
    <w:rsid w:val="00FF40EC"/>
    <w:rsid w:val="00FF416F"/>
    <w:rsid w:val="00FF4233"/>
    <w:rsid w:val="00FF4678"/>
    <w:rsid w:val="00FF516F"/>
    <w:rsid w:val="00FF5246"/>
    <w:rsid w:val="00FF5277"/>
    <w:rsid w:val="00FF53B8"/>
    <w:rsid w:val="00FF543F"/>
    <w:rsid w:val="00FF57AF"/>
    <w:rsid w:val="00FF5979"/>
    <w:rsid w:val="00FF5C50"/>
    <w:rsid w:val="00FF5E8E"/>
    <w:rsid w:val="00FF5ED2"/>
    <w:rsid w:val="00FF6B4C"/>
    <w:rsid w:val="00FF6B94"/>
    <w:rsid w:val="00FF6E83"/>
    <w:rsid w:val="00FF6FD6"/>
    <w:rsid w:val="00FF7188"/>
    <w:rsid w:val="00FF77B5"/>
    <w:rsid w:val="00FF790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0AE3682-B6D5-4C6F-B8A1-54A6322B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32716E"/>
    <w:rPr>
      <w:rFonts w:ascii="Cambria" w:hAnsi="Cambria" w:cs="Angsana New"/>
    </w:rPr>
  </w:style>
  <w:style w:type="character" w:customStyle="1" w:styleId="Heading2Char">
    <w:name w:val="Heading 2 Char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0555B"/>
    <w:pPr>
      <w:ind w:left="284"/>
    </w:pPr>
  </w:style>
  <w:style w:type="paragraph" w:customStyle="1" w:styleId="AAFrameAddress">
    <w:name w:val="AA Frame Address"/>
    <w:basedOn w:val="Heading1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555B"/>
    <w:pPr>
      <w:ind w:left="851"/>
    </w:pPr>
  </w:style>
  <w:style w:type="paragraph" w:styleId="TOC5">
    <w:name w:val="toc 5"/>
    <w:basedOn w:val="Normal"/>
    <w:next w:val="Normal"/>
    <w:semiHidden/>
    <w:rsid w:val="0080555B"/>
    <w:pPr>
      <w:ind w:left="1134"/>
    </w:pPr>
  </w:style>
  <w:style w:type="paragraph" w:styleId="TOC6">
    <w:name w:val="toc 6"/>
    <w:basedOn w:val="Normal"/>
    <w:next w:val="Normal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semiHidden/>
    <w:rsid w:val="0080555B"/>
    <w:pPr>
      <w:ind w:left="1985"/>
    </w:pPr>
  </w:style>
  <w:style w:type="paragraph" w:styleId="TOC9">
    <w:name w:val="toc 9"/>
    <w:basedOn w:val="Normal"/>
    <w:next w:val="Normal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rsid w:val="008055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0555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80555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075BF9"/>
    <w:rPr>
      <w:rFonts w:ascii="Times New Roman" w:hAnsi="Times New Roman"/>
      <w:szCs w:val="20"/>
    </w:rPr>
  </w:style>
  <w:style w:type="character" w:customStyle="1" w:styleId="BalloonTextChar">
    <w:name w:val="Balloon Text Char"/>
    <w:link w:val="BalloonText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71042"/>
    <w:rPr>
      <w:sz w:val="25"/>
      <w:szCs w:val="25"/>
    </w:rPr>
  </w:style>
  <w:style w:type="character" w:customStyle="1" w:styleId="CommentTextChar">
    <w:name w:val="Comment Text Char"/>
    <w:link w:val="CommentText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1042"/>
    <w:rPr>
      <w:b/>
      <w:bCs/>
    </w:rPr>
  </w:style>
  <w:style w:type="character" w:customStyle="1" w:styleId="CommentSubjectChar">
    <w:name w:val="Comment Subject Char"/>
    <w:link w:val="CommentSubject"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A273E6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6D5E66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nhideWhenUsed/>
    <w:locked/>
    <w:rsid w:val="006D5E66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basedOn w:val="DefaultParagraphFont"/>
    <w:link w:val="PlainText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rsid w:val="006D5E66"/>
    <w:pPr>
      <w:spacing w:after="0"/>
    </w:pPr>
  </w:style>
  <w:style w:type="paragraph" w:customStyle="1" w:styleId="List1a">
    <w:name w:val="List 1a"/>
    <w:aliases w:val="1a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5E66"/>
  </w:style>
  <w:style w:type="paragraph" w:customStyle="1" w:styleId="nineptheadingcentredbold">
    <w:name w:val="nine pt heading centred bold"/>
    <w:aliases w:val="9hc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5E66"/>
    <w:pPr>
      <w:spacing w:after="0"/>
    </w:pPr>
  </w:style>
  <w:style w:type="paragraph" w:customStyle="1" w:styleId="smallreturn">
    <w:name w:val="small return"/>
    <w:aliases w:val="sr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5E66"/>
    <w:pPr>
      <w:ind w:left="1138" w:right="389"/>
      <w:jc w:val="both"/>
    </w:pPr>
    <w:rPr>
      <w:rFonts w:eastAsia="Times New Roman" w:cs="Times New Roman"/>
      <w:sz w:val="16"/>
      <w:szCs w:val="22"/>
      <w:lang w:eastAsia="en-GB"/>
    </w:rPr>
  </w:style>
  <w:style w:type="paragraph" w:customStyle="1" w:styleId="CoverTitle">
    <w:name w:val="Cover Tit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basedOn w:val="DefaultParagraphFont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basedOn w:val="DefaultParagraphFont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basedOn w:val="DefaultParagraphFont"/>
    <w:rsid w:val="006D5E66"/>
    <w:rPr>
      <w:b/>
      <w:bCs/>
      <w:sz w:val="37"/>
      <w:szCs w:val="37"/>
    </w:rPr>
  </w:style>
  <w:style w:type="character" w:customStyle="1" w:styleId="Heading5Char1">
    <w:name w:val="Heading 5 Char1"/>
    <w:basedOn w:val="DefaultParagraphFont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basedOn w:val="DefaultParagraphFont"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basedOn w:val="DefaultParagraphFont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styleId="NoSpacing">
    <w:name w:val="No Spacing"/>
    <w:link w:val="NoSpacingChar"/>
    <w:uiPriority w:val="1"/>
    <w:qFormat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C48AA"/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AccountingPolicy">
    <w:name w:val="Accounting Policy"/>
    <w:basedOn w:val="Normal"/>
    <w:link w:val="AccountingPolicyChar1"/>
    <w:rsid w:val="006979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9793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erChar1">
    <w:name w:val="Header Char1"/>
    <w:basedOn w:val="DefaultParagraphFont"/>
    <w:rsid w:val="0006647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066471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066471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1">
    <w:name w:val="Heading 1 Char1"/>
    <w:basedOn w:val="DefaultParagraphFont"/>
    <w:uiPriority w:val="99"/>
    <w:rsid w:val="004A0A7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A0A7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4A0A7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4A0A7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4A0A7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4A0A7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4A0A7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4A0A7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4A0A7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4A0A7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A0A7B"/>
  </w:style>
  <w:style w:type="character" w:customStyle="1" w:styleId="alt-edited1">
    <w:name w:val="alt-edited1"/>
    <w:basedOn w:val="DefaultParagraphFont"/>
    <w:rsid w:val="004A0A7B"/>
    <w:rPr>
      <w:color w:val="4D90F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86808-170C-4F14-92B9-580C1622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7</Pages>
  <Words>2385</Words>
  <Characters>9270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Wasana Ngambunplook</dc:creator>
  <cp:keywords/>
  <dc:description/>
  <cp:lastModifiedBy>Saisamorn, Chimyoo</cp:lastModifiedBy>
  <cp:revision>5</cp:revision>
  <cp:lastPrinted>2019-02-11T11:20:00Z</cp:lastPrinted>
  <dcterms:created xsi:type="dcterms:W3CDTF">2019-02-11T13:25:00Z</dcterms:created>
  <dcterms:modified xsi:type="dcterms:W3CDTF">2019-02-11T13:29:00Z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