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617" w:rsidRPr="00F33272" w:rsidRDefault="00A941FB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F3327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F33272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F3327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สารบัญ </w:t>
      </w:r>
    </w:p>
    <w:p w:rsidR="00FB1617" w:rsidRPr="00F33272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trike/>
          <w:sz w:val="24"/>
          <w:szCs w:val="24"/>
        </w:rPr>
      </w:pPr>
    </w:p>
    <w:p w:rsidR="0062551B" w:rsidRPr="00F33272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:rsidR="0062551B" w:rsidRPr="00F33272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:rsidR="0062551B" w:rsidRPr="00F33272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</w:p>
    <w:p w:rsidR="0062551B" w:rsidRPr="00F33272" w:rsidRDefault="00744C7E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:rsidR="0062551B" w:rsidRPr="00F33272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:rsidR="00CC4263" w:rsidRPr="00F33272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เงินฝากธนาคารที่มีข้อจำกัดในการเบิกใช้</w:t>
      </w:r>
    </w:p>
    <w:p w:rsidR="0062551B" w:rsidRPr="00F33272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เงินลงทุนอื่น</w:t>
      </w:r>
    </w:p>
    <w:p w:rsidR="0062551B" w:rsidRPr="00F33272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:rsidR="004E510D" w:rsidRPr="00F33272" w:rsidRDefault="00744C7E" w:rsidP="004E510D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ลูกหนี้ตามสัญญาเช่าการเงิน</w:t>
      </w:r>
    </w:p>
    <w:p w:rsidR="0062551B" w:rsidRPr="00F33272" w:rsidRDefault="00744C7E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ลูกหนี้อื่น</w:t>
      </w:r>
    </w:p>
    <w:p w:rsidR="0062551B" w:rsidRPr="00F33272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:rsidR="00BC5C63" w:rsidRPr="00F33272" w:rsidRDefault="00BC5C63" w:rsidP="00BC5C63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เงินลงทุนในบริษัทร่วมและการร่วมค้า</w:t>
      </w:r>
    </w:p>
    <w:p w:rsidR="00BC5C63" w:rsidRPr="00F33272" w:rsidRDefault="00BC5C63" w:rsidP="00BC5C63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:rsidR="005E14B4" w:rsidRPr="00F33272" w:rsidRDefault="005F0280" w:rsidP="00657DFF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 w:hint="cs"/>
          <w:sz w:val="30"/>
          <w:szCs w:val="30"/>
          <w:cs/>
        </w:rPr>
        <w:t>ส่วนได้เสีย</w:t>
      </w:r>
      <w:r w:rsidR="005E14B4" w:rsidRPr="00F33272">
        <w:rPr>
          <w:rFonts w:asciiTheme="majorBidi" w:hAnsiTheme="majorBidi" w:cstheme="majorBidi"/>
          <w:sz w:val="30"/>
          <w:szCs w:val="30"/>
          <w:cs/>
        </w:rPr>
        <w:t>ที่ไม่มีอำนาจควบคุม</w:t>
      </w:r>
    </w:p>
    <w:p w:rsidR="0062551B" w:rsidRPr="00F33272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:rsidR="00B777F2" w:rsidRPr="00F33272" w:rsidRDefault="00B777F2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 w:hint="cs"/>
          <w:sz w:val="30"/>
          <w:szCs w:val="30"/>
          <w:cs/>
        </w:rPr>
        <w:t>สินทรัพย์ที่ไม่ได้ใช้</w:t>
      </w:r>
      <w:r w:rsidR="00833D1F" w:rsidRPr="00F33272">
        <w:rPr>
          <w:rFonts w:asciiTheme="majorBidi" w:hAnsiTheme="majorBidi" w:cstheme="majorBidi" w:hint="cs"/>
          <w:sz w:val="30"/>
          <w:szCs w:val="30"/>
          <w:cs/>
        </w:rPr>
        <w:t>ในการดำเนิน</w:t>
      </w:r>
      <w:r w:rsidRPr="00F33272">
        <w:rPr>
          <w:rFonts w:asciiTheme="majorBidi" w:hAnsiTheme="majorBidi" w:cstheme="majorBidi" w:hint="cs"/>
          <w:sz w:val="30"/>
          <w:szCs w:val="30"/>
          <w:cs/>
        </w:rPr>
        <w:t>งาน</w:t>
      </w:r>
    </w:p>
    <w:p w:rsidR="009A7556" w:rsidRPr="00F33272" w:rsidRDefault="009A7556" w:rsidP="009A7556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</w:p>
    <w:p w:rsidR="0062551B" w:rsidRPr="00F33272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</w:t>
      </w:r>
    </w:p>
    <w:p w:rsidR="0062551B" w:rsidRPr="00F33272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:rsidR="0062551B" w:rsidRPr="00F33272" w:rsidRDefault="00A941F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เจ้าหนี้การค้า</w:t>
      </w:r>
    </w:p>
    <w:p w:rsidR="00DB14DC" w:rsidRPr="00F33272" w:rsidRDefault="00744C7E" w:rsidP="00657DFF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เจ้าหนี้อื่น</w:t>
      </w:r>
    </w:p>
    <w:p w:rsidR="00DA7164" w:rsidRPr="00F33272" w:rsidRDefault="00DB14DC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 w:hint="cs"/>
          <w:sz w:val="30"/>
          <w:szCs w:val="30"/>
          <w:cs/>
        </w:rPr>
        <w:t>ประมาณการหนี้สิน</w:t>
      </w:r>
    </w:p>
    <w:p w:rsidR="008774ED" w:rsidRPr="00F33272" w:rsidRDefault="008774ED" w:rsidP="008774ED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33272">
        <w:rPr>
          <w:rFonts w:ascii="Angsana New" w:hAnsi="Angsana New"/>
          <w:sz w:val="30"/>
          <w:szCs w:val="30"/>
          <w:cs/>
        </w:rPr>
        <w:t>ประมาณการหนี้สินสำหรับผลประโยชน์พนักงาน</w:t>
      </w:r>
    </w:p>
    <w:p w:rsidR="0062551B" w:rsidRPr="00F33272" w:rsidRDefault="0062551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ทุนเรือนหุ้น</w:t>
      </w:r>
    </w:p>
    <w:p w:rsidR="0062551B" w:rsidRPr="00F33272" w:rsidRDefault="0062551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="009D25FA" w:rsidRPr="00F33272">
        <w:rPr>
          <w:rFonts w:asciiTheme="majorBidi" w:hAnsiTheme="majorBidi" w:cstheme="majorBidi" w:hint="cs"/>
          <w:sz w:val="30"/>
          <w:szCs w:val="30"/>
          <w:cs/>
        </w:rPr>
        <w:t>และองค์ประกอบอื่นของส่วนของผู้ถือหุ้น</w:t>
      </w:r>
    </w:p>
    <w:p w:rsidR="0062551B" w:rsidRPr="00F33272" w:rsidRDefault="00DF6C85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 w:hint="cs"/>
          <w:sz w:val="30"/>
          <w:szCs w:val="30"/>
          <w:cs/>
        </w:rPr>
        <w:t>ส่วนงานดำเนินงาน</w:t>
      </w:r>
    </w:p>
    <w:p w:rsidR="0062551B" w:rsidRPr="00F33272" w:rsidRDefault="0062551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ค่าใช้จ่ายในการบริหาร</w:t>
      </w:r>
    </w:p>
    <w:p w:rsidR="0062551B" w:rsidRPr="00F33272" w:rsidRDefault="0062551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ค่าใช้จ่ายผลประโยชน์ตอบแทนพนักงาน</w:t>
      </w:r>
    </w:p>
    <w:p w:rsidR="00FA39CB" w:rsidRPr="00F33272" w:rsidRDefault="0062551B" w:rsidP="00A7771D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</w:p>
    <w:p w:rsidR="00F147EE" w:rsidRPr="00F33272" w:rsidRDefault="00FA39CB" w:rsidP="00A7771D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ต้นทุนทางการเงิน</w:t>
      </w:r>
      <w:r w:rsidR="00F147EE" w:rsidRPr="00F33272">
        <w:rPr>
          <w:rFonts w:asciiTheme="majorBidi" w:hAnsiTheme="majorBidi" w:cstheme="majorBidi"/>
          <w:bCs/>
          <w:sz w:val="30"/>
          <w:szCs w:val="30"/>
          <w:cs/>
        </w:rPr>
        <w:br w:type="page"/>
      </w:r>
    </w:p>
    <w:p w:rsidR="008626EA" w:rsidRPr="00F33272" w:rsidRDefault="008626EA" w:rsidP="002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  <w:r w:rsidRPr="00F33272">
        <w:rPr>
          <w:rFonts w:asciiTheme="majorBidi" w:hAnsiTheme="majorBidi" w:cstheme="majorBidi"/>
          <w:bCs/>
          <w:sz w:val="30"/>
          <w:szCs w:val="30"/>
          <w:cs/>
        </w:rPr>
        <w:lastRenderedPageBreak/>
        <w:t>หมายเหตุ</w:t>
      </w:r>
      <w:r w:rsidRPr="00F33272">
        <w:rPr>
          <w:rFonts w:asciiTheme="majorBidi" w:hAnsiTheme="majorBidi" w:cstheme="majorBidi"/>
          <w:bCs/>
          <w:sz w:val="30"/>
          <w:szCs w:val="30"/>
        </w:rPr>
        <w:tab/>
      </w:r>
      <w:r w:rsidRPr="00F33272">
        <w:rPr>
          <w:rFonts w:asciiTheme="majorBidi" w:hAnsiTheme="majorBidi" w:cstheme="majorBidi"/>
          <w:bCs/>
          <w:sz w:val="30"/>
          <w:szCs w:val="30"/>
          <w:cs/>
        </w:rPr>
        <w:t xml:space="preserve">สารบัญ </w:t>
      </w:r>
    </w:p>
    <w:p w:rsidR="008626EA" w:rsidRPr="00F33272" w:rsidRDefault="008626EA" w:rsidP="008626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2B1F69" w:rsidRPr="00F33272" w:rsidRDefault="002B1F69" w:rsidP="002B1F69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:rsidR="004E510D" w:rsidRPr="00F33272" w:rsidRDefault="004E510D" w:rsidP="004E510D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สิทธิประโยชน์จากการส่งเสริมการลงทุน</w:t>
      </w:r>
    </w:p>
    <w:p w:rsidR="0062551B" w:rsidRPr="00F33272" w:rsidRDefault="0062551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</w:p>
    <w:p w:rsidR="0062551B" w:rsidRPr="00F33272" w:rsidRDefault="0062551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:rsidR="00E54842" w:rsidRPr="00F33272" w:rsidRDefault="00E54842" w:rsidP="00657DFF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:rsidR="0062551B" w:rsidRPr="00F33272" w:rsidRDefault="0062551B" w:rsidP="0062551B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:rsidR="003B7CBD" w:rsidRPr="00F33272" w:rsidRDefault="005605D3" w:rsidP="00F472FA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เหตุการณ์ภายหลังรอบระยะเวลาที่รายงาน</w:t>
      </w:r>
    </w:p>
    <w:p w:rsidR="00D203F0" w:rsidRPr="00F33272" w:rsidRDefault="00D203F0" w:rsidP="00F472FA">
      <w:pPr>
        <w:widowControl w:val="0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44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477138" w:rsidRPr="00F33272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</w:rPr>
        <w:br w:type="page"/>
      </w:r>
      <w:r w:rsidRPr="00F3327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</w:t>
      </w:r>
      <w:r w:rsidR="00DD5A3E" w:rsidRPr="00F33272">
        <w:rPr>
          <w:rFonts w:asciiTheme="majorBidi" w:hAnsiTheme="majorBidi" w:cstheme="majorBidi"/>
          <w:sz w:val="30"/>
          <w:szCs w:val="30"/>
          <w:cs/>
        </w:rPr>
        <w:t>นส่วนหนึ่งของงบการเงิน</w:t>
      </w:r>
      <w:r w:rsidRPr="00F33272">
        <w:rPr>
          <w:rFonts w:asciiTheme="majorBidi" w:hAnsiTheme="majorBidi" w:cstheme="majorBidi"/>
          <w:sz w:val="30"/>
          <w:szCs w:val="30"/>
          <w:cs/>
        </w:rPr>
        <w:t>นี้</w:t>
      </w:r>
    </w:p>
    <w:p w:rsidR="00D574B5" w:rsidRPr="00F33272" w:rsidRDefault="00D574B5" w:rsidP="00FA47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905CF4" w:rsidRPr="00F33272" w:rsidRDefault="000240CA" w:rsidP="00891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</w:rPr>
        <w:tab/>
      </w:r>
      <w:r w:rsidR="008914C1" w:rsidRPr="00F33272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8A52E0" w:rsidRPr="00F3327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8914C1" w:rsidRPr="00F33272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8914C1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="00A40869" w:rsidRPr="00F33272">
        <w:rPr>
          <w:rFonts w:asciiTheme="majorBidi" w:hAnsiTheme="majorBidi" w:cstheme="majorBidi"/>
          <w:sz w:val="30"/>
          <w:szCs w:val="30"/>
        </w:rPr>
        <w:t>11</w:t>
      </w:r>
      <w:r w:rsidR="00FD5004" w:rsidRPr="00F33272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651303" w:rsidRPr="00F33272">
        <w:rPr>
          <w:rFonts w:asciiTheme="majorBidi" w:hAnsiTheme="majorBidi" w:cstheme="majorBidi"/>
          <w:sz w:val="30"/>
          <w:szCs w:val="30"/>
        </w:rPr>
        <w:t>256</w:t>
      </w:r>
      <w:r w:rsidR="00FD3F00" w:rsidRPr="00F33272">
        <w:rPr>
          <w:rFonts w:asciiTheme="majorBidi" w:hAnsiTheme="majorBidi" w:cstheme="majorBidi"/>
          <w:sz w:val="30"/>
          <w:szCs w:val="30"/>
        </w:rPr>
        <w:t>2</w:t>
      </w:r>
    </w:p>
    <w:p w:rsidR="00FB1617" w:rsidRPr="00F33272" w:rsidRDefault="00D574B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  <w:r w:rsidRPr="00F33272">
        <w:rPr>
          <w:rFonts w:asciiTheme="majorBidi" w:hAnsiTheme="majorBidi" w:cstheme="majorBidi"/>
          <w:sz w:val="24"/>
          <w:szCs w:val="24"/>
        </w:rPr>
        <w:tab/>
      </w:r>
    </w:p>
    <w:p w:rsidR="00876AC8" w:rsidRPr="00F33272" w:rsidRDefault="00FB1617" w:rsidP="00DE5D41">
      <w:pPr>
        <w:pStyle w:val="Heading9"/>
        <w:keepNext w:val="0"/>
        <w:widowControl w:val="0"/>
        <w:numPr>
          <w:ilvl w:val="0"/>
          <w:numId w:val="7"/>
        </w:numPr>
        <w:tabs>
          <w:tab w:val="clear" w:pos="45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ข้อมูลทั่วไป </w:t>
      </w:r>
    </w:p>
    <w:p w:rsidR="00FB1617" w:rsidRPr="00F33272" w:rsidRDefault="00FB1617" w:rsidP="002D7B29">
      <w:pPr>
        <w:widowControl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083927" w:rsidRPr="00F33272" w:rsidRDefault="00FB1617" w:rsidP="002D7B29">
      <w:pPr>
        <w:pStyle w:val="Heading9"/>
        <w:keepNext w:val="0"/>
        <w:widowControl w:val="0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C617C" w:rsidRPr="00F33272">
        <w:rPr>
          <w:rFonts w:asciiTheme="majorBidi" w:hAnsiTheme="majorBidi" w:cstheme="majorBidi"/>
          <w:sz w:val="30"/>
          <w:szCs w:val="30"/>
          <w:cs/>
        </w:rPr>
        <w:t>โก</w:t>
      </w:r>
      <w:proofErr w:type="spellStart"/>
      <w:r w:rsidR="00FC617C" w:rsidRPr="00F33272">
        <w:rPr>
          <w:rFonts w:asciiTheme="majorBidi" w:hAnsiTheme="majorBidi" w:cstheme="majorBidi"/>
          <w:sz w:val="30"/>
          <w:szCs w:val="30"/>
          <w:cs/>
        </w:rPr>
        <w:t>ลบอล</w:t>
      </w:r>
      <w:proofErr w:type="spellEnd"/>
      <w:r w:rsidR="00FC617C" w:rsidRPr="00F33272">
        <w:rPr>
          <w:rFonts w:asciiTheme="majorBidi" w:hAnsiTheme="majorBidi" w:cstheme="majorBidi"/>
          <w:sz w:val="30"/>
          <w:szCs w:val="30"/>
          <w:cs/>
        </w:rPr>
        <w:t xml:space="preserve"> เพาเวอร์ </w:t>
      </w:r>
      <w:proofErr w:type="spellStart"/>
      <w:r w:rsidR="00FC617C" w:rsidRPr="00F33272">
        <w:rPr>
          <w:rFonts w:asciiTheme="majorBidi" w:hAnsiTheme="majorBidi" w:cstheme="majorBidi"/>
          <w:sz w:val="30"/>
          <w:szCs w:val="30"/>
          <w:cs/>
        </w:rPr>
        <w:t>ซินเนอร์</w:t>
      </w:r>
      <w:proofErr w:type="spellEnd"/>
      <w:r w:rsidR="00FC617C" w:rsidRPr="00F33272">
        <w:rPr>
          <w:rFonts w:asciiTheme="majorBidi" w:hAnsiTheme="majorBidi" w:cstheme="majorBidi"/>
          <w:sz w:val="30"/>
          <w:szCs w:val="30"/>
          <w:cs/>
        </w:rPr>
        <w:t>ยี่ จำกัด</w:t>
      </w:r>
      <w:r w:rsidR="00FC617C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="00A54449" w:rsidRPr="00F33272">
        <w:rPr>
          <w:rFonts w:asciiTheme="majorBidi" w:hAnsiTheme="majorBidi" w:cstheme="majorBidi"/>
          <w:sz w:val="30"/>
          <w:szCs w:val="30"/>
          <w:cs/>
        </w:rPr>
        <w:t xml:space="preserve">(มหาชน) </w:t>
      </w:r>
      <w:r w:rsidRPr="00F33272">
        <w:rPr>
          <w:rFonts w:asciiTheme="majorBidi" w:hAnsiTheme="majorBidi" w:cstheme="majorBidi"/>
          <w:sz w:val="30"/>
          <w:szCs w:val="30"/>
        </w:rPr>
        <w:t>“</w:t>
      </w:r>
      <w:r w:rsidR="00FC617C" w:rsidRPr="00F33272">
        <w:rPr>
          <w:rFonts w:asciiTheme="majorBidi" w:hAnsiTheme="majorBidi" w:cstheme="majorBidi"/>
          <w:sz w:val="30"/>
          <w:szCs w:val="30"/>
        </w:rPr>
        <w:t>GPSC</w:t>
      </w:r>
      <w:r w:rsidRPr="00F33272">
        <w:rPr>
          <w:rFonts w:asciiTheme="majorBidi" w:hAnsiTheme="majorBidi" w:cstheme="majorBidi"/>
          <w:sz w:val="30"/>
          <w:szCs w:val="30"/>
        </w:rPr>
        <w:t xml:space="preserve">” </w:t>
      </w:r>
      <w:r w:rsidR="00FC617C" w:rsidRPr="00F33272">
        <w:rPr>
          <w:rStyle w:val="PageNumber"/>
          <w:rFonts w:asciiTheme="majorBidi" w:hAnsiTheme="majorBidi" w:cstheme="majorBidi"/>
          <w:sz w:val="30"/>
          <w:szCs w:val="30"/>
          <w:cs/>
        </w:rPr>
        <w:t>เกิดขึ้นจากการควบบริษัท (</w:t>
      </w:r>
      <w:r w:rsidR="00FC617C" w:rsidRPr="00F33272">
        <w:rPr>
          <w:rStyle w:val="PageNumber"/>
          <w:rFonts w:asciiTheme="majorBidi" w:hAnsiTheme="majorBidi" w:cstheme="majorBidi"/>
          <w:sz w:val="30"/>
          <w:szCs w:val="30"/>
        </w:rPr>
        <w:t>Amalgamation</w:t>
      </w:r>
      <w:r w:rsidR="00FC617C" w:rsidRPr="00F33272">
        <w:rPr>
          <w:rStyle w:val="PageNumber"/>
          <w:rFonts w:asciiTheme="majorBidi" w:hAnsiTheme="majorBidi" w:cstheme="majorBidi"/>
          <w:sz w:val="30"/>
          <w:szCs w:val="30"/>
          <w:cs/>
        </w:rPr>
        <w:t>) ระหว่างบริษัท</w:t>
      </w:r>
      <w:r w:rsidR="00A54449" w:rsidRPr="00F3327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</w:t>
      </w:r>
      <w:r w:rsidR="00083927" w:rsidRPr="00F3327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พีทีที ยูทิลิตี้ จำกัด </w:t>
      </w:r>
      <w:r w:rsidR="00083927" w:rsidRPr="00F33272">
        <w:rPr>
          <w:rStyle w:val="PageNumber"/>
          <w:rFonts w:asciiTheme="majorBidi" w:hAnsiTheme="majorBidi" w:cstheme="majorBidi"/>
          <w:sz w:val="30"/>
          <w:szCs w:val="30"/>
        </w:rPr>
        <w:t xml:space="preserve">“PTTUT” </w:t>
      </w:r>
      <w:r w:rsidR="00083927" w:rsidRPr="00F3327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และบริษัท ผลิตไฟฟ้าอิสระ (ประเทศไทย) จำกัด </w:t>
      </w:r>
      <w:r w:rsidR="00083927" w:rsidRPr="00F33272">
        <w:rPr>
          <w:rStyle w:val="PageNumber"/>
          <w:rFonts w:asciiTheme="majorBidi" w:hAnsiTheme="majorBidi" w:cstheme="majorBidi"/>
          <w:sz w:val="30"/>
          <w:szCs w:val="30"/>
        </w:rPr>
        <w:t xml:space="preserve">“IPT” </w:t>
      </w:r>
      <w:r w:rsidR="00083927" w:rsidRPr="00F3327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โดยได้จดทะเบียนจัดตั้งบริษัทขึ้นเมื่อวันที่ </w:t>
      </w:r>
      <w:r w:rsidR="00083927" w:rsidRPr="00F33272">
        <w:rPr>
          <w:rStyle w:val="PageNumber"/>
          <w:rFonts w:asciiTheme="majorBidi" w:hAnsiTheme="majorBidi" w:cstheme="majorBidi"/>
          <w:sz w:val="30"/>
          <w:szCs w:val="30"/>
        </w:rPr>
        <w:t xml:space="preserve">10 </w:t>
      </w:r>
      <w:r w:rsidR="00083927" w:rsidRPr="00F3327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083927" w:rsidRPr="00F33272">
        <w:rPr>
          <w:rStyle w:val="PageNumber"/>
          <w:rFonts w:asciiTheme="majorBidi" w:hAnsiTheme="majorBidi" w:cstheme="majorBidi"/>
          <w:sz w:val="30"/>
          <w:szCs w:val="30"/>
        </w:rPr>
        <w:t xml:space="preserve">2556 </w:t>
      </w:r>
      <w:r w:rsidR="00083927" w:rsidRPr="00F33272">
        <w:rPr>
          <w:rStyle w:val="PageNumber"/>
          <w:rFonts w:asciiTheme="majorBidi" w:hAnsiTheme="majorBidi" w:cstheme="majorBidi"/>
          <w:sz w:val="30"/>
          <w:szCs w:val="30"/>
          <w:cs/>
        </w:rPr>
        <w:t>ภายใต้</w:t>
      </w:r>
      <w:r w:rsidR="00545B37" w:rsidRPr="00F33272">
        <w:rPr>
          <w:rStyle w:val="PageNumber"/>
          <w:rFonts w:asciiTheme="majorBidi" w:hAnsiTheme="majorBidi" w:cstheme="majorBidi"/>
          <w:sz w:val="30"/>
          <w:szCs w:val="30"/>
          <w:cs/>
        </w:rPr>
        <w:t>ประมวลกฎหมายแพ่งและพาณิชย์</w:t>
      </w:r>
      <w:r w:rsidR="00083927" w:rsidRPr="00F3327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ที่บริษัทได้กำหนดให้มีอัตราการแลกหุ้นของการควบบริษัทให้แก่ผู้ถือหุ้นของ </w:t>
      </w:r>
      <w:r w:rsidR="00083927" w:rsidRPr="00F33272">
        <w:rPr>
          <w:rStyle w:val="PageNumber"/>
          <w:rFonts w:asciiTheme="majorBidi" w:hAnsiTheme="majorBidi" w:cstheme="majorBidi"/>
          <w:sz w:val="30"/>
          <w:szCs w:val="30"/>
        </w:rPr>
        <w:t xml:space="preserve">PTTUT </w:t>
      </w:r>
      <w:r w:rsidR="00083927" w:rsidRPr="00F3327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และ </w:t>
      </w:r>
      <w:r w:rsidR="00083927" w:rsidRPr="00F33272">
        <w:rPr>
          <w:rStyle w:val="PageNumber"/>
          <w:rFonts w:asciiTheme="majorBidi" w:hAnsiTheme="majorBidi" w:cstheme="majorBidi"/>
          <w:sz w:val="30"/>
          <w:szCs w:val="30"/>
        </w:rPr>
        <w:t>IPT</w:t>
      </w:r>
      <w:r w:rsidR="00083927" w:rsidRPr="00F3327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ที่มีชื่อปรากฏในสมุดทะเบียนผู้ถือหุ้นของ</w:t>
      </w:r>
      <w:r w:rsidR="003B2602" w:rsidRPr="00F33272">
        <w:rPr>
          <w:rStyle w:val="PageNumber"/>
          <w:rFonts w:asciiTheme="majorBidi" w:hAnsiTheme="majorBidi" w:cstheme="majorBidi"/>
          <w:sz w:val="30"/>
          <w:szCs w:val="30"/>
          <w:cs/>
        </w:rPr>
        <w:br/>
      </w:r>
      <w:r w:rsidR="00083927" w:rsidRPr="00F3327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แต่ละบริษัท โดยบริษัทได้มาซึ่งทรัพย์สิน หนี้สิน สิทธิ หน้าที่ และภาระผูกพันทั้งหมดของทั้งสองบริษัท ตลอดรวมสัญญาต่างๆ ที่ </w:t>
      </w:r>
      <w:r w:rsidR="00083927" w:rsidRPr="00F33272">
        <w:rPr>
          <w:rStyle w:val="PageNumber"/>
          <w:rFonts w:asciiTheme="majorBidi" w:hAnsiTheme="majorBidi" w:cstheme="majorBidi"/>
          <w:sz w:val="30"/>
          <w:szCs w:val="30"/>
        </w:rPr>
        <w:t xml:space="preserve">PTTUT </w:t>
      </w:r>
      <w:r w:rsidR="00083927" w:rsidRPr="00F3327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และ </w:t>
      </w:r>
      <w:r w:rsidR="00083927" w:rsidRPr="00F33272">
        <w:rPr>
          <w:rStyle w:val="PageNumber"/>
          <w:rFonts w:asciiTheme="majorBidi" w:hAnsiTheme="majorBidi" w:cstheme="majorBidi"/>
          <w:sz w:val="30"/>
          <w:szCs w:val="30"/>
        </w:rPr>
        <w:t>IPT</w:t>
      </w:r>
      <w:r w:rsidR="00083927" w:rsidRPr="00F3327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ได้ทำไว้ก่อนหน้าการควบรวม</w:t>
      </w:r>
    </w:p>
    <w:p w:rsidR="00083927" w:rsidRPr="00F33272" w:rsidRDefault="00083927" w:rsidP="002D7B29">
      <w:pPr>
        <w:pStyle w:val="Heading9"/>
        <w:keepNext w:val="0"/>
        <w:widowControl w:val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215B36" w:rsidRPr="00F33272" w:rsidRDefault="00545B37" w:rsidP="002D7B29">
      <w:pPr>
        <w:pStyle w:val="Heading9"/>
        <w:keepNext w:val="0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บริษัท โก</w:t>
      </w:r>
      <w:proofErr w:type="spellStart"/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ลบอล</w:t>
      </w:r>
      <w:proofErr w:type="spellEnd"/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เพาเวอร์ </w:t>
      </w:r>
      <w:proofErr w:type="spellStart"/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ซินเนอร์</w:t>
      </w:r>
      <w:proofErr w:type="spellEnd"/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ยี่ จำกัด</w:t>
      </w:r>
      <w:r w:rsidR="00D72EE4"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 (มหาชน)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“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” </w:t>
      </w:r>
      <w:r w:rsidR="00FB1617" w:rsidRPr="00F33272">
        <w:rPr>
          <w:rFonts w:asciiTheme="majorBidi" w:hAnsiTheme="majorBidi" w:cstheme="majorBidi"/>
          <w:spacing w:val="-2"/>
          <w:sz w:val="30"/>
          <w:szCs w:val="30"/>
          <w:cs/>
        </w:rPr>
        <w:t>เป็นนิติบุคคลที่จัดตั้งขึ้นและจดทะเบียนในประเทศไทย</w:t>
      </w:r>
      <w:r w:rsidR="00FB1617"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B1617" w:rsidRPr="00F33272">
        <w:rPr>
          <w:rFonts w:asciiTheme="majorBidi" w:hAnsiTheme="majorBidi" w:cstheme="majorBidi"/>
          <w:sz w:val="30"/>
          <w:szCs w:val="30"/>
          <w:cs/>
        </w:rPr>
        <w:t>และมีที่อยู่จดทะเบียน</w:t>
      </w:r>
      <w:r w:rsidR="00215B36" w:rsidRPr="00F33272">
        <w:rPr>
          <w:rFonts w:asciiTheme="majorBidi" w:hAnsiTheme="majorBidi" w:cstheme="majorBidi"/>
          <w:sz w:val="30"/>
          <w:szCs w:val="30"/>
          <w:cs/>
        </w:rPr>
        <w:t>ดังนี้</w:t>
      </w:r>
      <w:r w:rsidR="00215B36" w:rsidRPr="00F33272">
        <w:rPr>
          <w:rFonts w:asciiTheme="majorBidi" w:hAnsiTheme="majorBidi" w:cstheme="majorBidi"/>
          <w:sz w:val="30"/>
          <w:szCs w:val="30"/>
        </w:rPr>
        <w:t xml:space="preserve">: </w:t>
      </w:r>
    </w:p>
    <w:p w:rsidR="00FB1617" w:rsidRPr="00F33272" w:rsidRDefault="00FB1617" w:rsidP="002D7B29">
      <w:pPr>
        <w:pStyle w:val="Heading9"/>
        <w:keepNext w:val="0"/>
        <w:widowControl w:val="0"/>
        <w:ind w:left="540"/>
        <w:jc w:val="thaiDistribute"/>
        <w:rPr>
          <w:rFonts w:asciiTheme="majorBidi" w:hAnsiTheme="majorBidi" w:cstheme="majorBidi"/>
          <w:color w:val="FF0000"/>
          <w:sz w:val="24"/>
          <w:szCs w:val="24"/>
        </w:rPr>
      </w:pPr>
      <w:r w:rsidRPr="00F33272">
        <w:rPr>
          <w:rFonts w:asciiTheme="majorBidi" w:hAnsiTheme="majorBidi" w:cstheme="majorBidi"/>
          <w:color w:val="FF0000"/>
          <w:sz w:val="24"/>
          <w:szCs w:val="24"/>
          <w:cs/>
        </w:rPr>
        <w:t xml:space="preserve"> </w:t>
      </w: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2610"/>
        <w:gridCol w:w="6601"/>
      </w:tblGrid>
      <w:tr w:rsidR="00215B36" w:rsidRPr="00F33272" w:rsidTr="00657DFF">
        <w:tc>
          <w:tcPr>
            <w:tcW w:w="2610" w:type="dxa"/>
          </w:tcPr>
          <w:p w:rsidR="00215B36" w:rsidRPr="00F33272" w:rsidRDefault="00215B36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6601" w:type="dxa"/>
          </w:tcPr>
          <w:p w:rsidR="00215B36" w:rsidRPr="00F33272" w:rsidRDefault="00215B36" w:rsidP="00A777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="00BB4D0E" w:rsidRPr="00F33272">
              <w:rPr>
                <w:rFonts w:asciiTheme="majorBidi" w:hAnsiTheme="majorBidi" w:cstheme="majorBidi"/>
                <w:sz w:val="30"/>
                <w:szCs w:val="30"/>
              </w:rPr>
              <w:t>/2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B4D0E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ศูนย์เอน</w:t>
            </w:r>
            <w:proofErr w:type="spellStart"/>
            <w:r w:rsidR="00BB4D0E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เนอร์</w:t>
            </w:r>
            <w:proofErr w:type="spellEnd"/>
            <w:r w:rsidR="00BB4D0E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ยี่คอม</w:t>
            </w:r>
            <w:proofErr w:type="spellStart"/>
            <w:r w:rsidR="00BB4D0E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เพล็กซ์</w:t>
            </w:r>
            <w:proofErr w:type="spellEnd"/>
            <w:r w:rsidR="00BB4D0E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อาคารบี ชั้น</w:t>
            </w:r>
            <w:r w:rsidR="00E36BBD"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5</w:t>
            </w:r>
            <w:r w:rsidR="00BB4D0E"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ถนน</w:t>
            </w:r>
            <w:r w:rsidR="00BB4D0E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วิภาวดีรังสิต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2602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แขวง</w:t>
            </w:r>
            <w:r w:rsidR="00BB4D0E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จตุจักร 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เขต</w:t>
            </w:r>
            <w:r w:rsidR="00BB4D0E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จตุจักร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กรุงเทพมหานคร</w:t>
            </w:r>
            <w:r w:rsidRPr="00F33272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 </w:t>
            </w:r>
          </w:p>
        </w:tc>
      </w:tr>
      <w:tr w:rsidR="00F3484B" w:rsidRPr="00F33272" w:rsidTr="00F3484B">
        <w:trPr>
          <w:trHeight w:val="299"/>
        </w:trPr>
        <w:tc>
          <w:tcPr>
            <w:tcW w:w="2610" w:type="dxa"/>
          </w:tcPr>
          <w:p w:rsidR="00F3484B" w:rsidRPr="00F33272" w:rsidRDefault="00F3484B" w:rsidP="00F348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01" w:type="dxa"/>
          </w:tcPr>
          <w:p w:rsidR="00F3484B" w:rsidRPr="00F33272" w:rsidRDefault="00F3484B" w:rsidP="00F348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4D0E" w:rsidRPr="00F33272" w:rsidTr="00657DFF">
        <w:tc>
          <w:tcPr>
            <w:tcW w:w="2610" w:type="dxa"/>
          </w:tcPr>
          <w:p w:rsidR="00BB4D0E" w:rsidRPr="00F33272" w:rsidRDefault="00BB4D0E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:rsidR="00BB4D0E" w:rsidRPr="00F33272" w:rsidRDefault="00BB4D0E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01" w:type="dxa"/>
          </w:tcPr>
          <w:p w:rsidR="00BB4D0E" w:rsidRPr="00F33272" w:rsidRDefault="00BB4D0E" w:rsidP="00BC5C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ถนนปกรณ์สงเคราะห์ราษฎร์ ตำบลห้วยโป่ง อำเภอเมืองระยอง </w:t>
            </w:r>
            <w:r w:rsidR="004161AE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จังหวัดระยอง</w:t>
            </w:r>
          </w:p>
        </w:tc>
      </w:tr>
      <w:tr w:rsidR="00F3484B" w:rsidRPr="00F33272" w:rsidTr="00F3484B">
        <w:trPr>
          <w:trHeight w:val="299"/>
        </w:trPr>
        <w:tc>
          <w:tcPr>
            <w:tcW w:w="2610" w:type="dxa"/>
          </w:tcPr>
          <w:p w:rsidR="00F3484B" w:rsidRPr="00F33272" w:rsidRDefault="00F3484B" w:rsidP="00F348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01" w:type="dxa"/>
          </w:tcPr>
          <w:p w:rsidR="00F3484B" w:rsidRPr="00F33272" w:rsidRDefault="00F3484B" w:rsidP="00F348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4D0E" w:rsidRPr="00F33272" w:rsidTr="00657DFF">
        <w:tc>
          <w:tcPr>
            <w:tcW w:w="2610" w:type="dxa"/>
          </w:tcPr>
          <w:p w:rsidR="00BB4D0E" w:rsidRPr="00F33272" w:rsidRDefault="00BB4D0E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  <w:p w:rsidR="00BB4D0E" w:rsidRPr="00F33272" w:rsidRDefault="00BB4D0E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01" w:type="dxa"/>
          </w:tcPr>
          <w:p w:rsidR="00BB4D0E" w:rsidRPr="00F33272" w:rsidRDefault="00BB4D0E" w:rsidP="00BC5C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92/9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ถนนทางหลวงระยอง-สาย</w:t>
            </w:r>
            <w:r w:rsidR="004635EC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3191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ตำบลมาบตาพุด อำเภอเมืองระยอง จังหวัดระยอง</w:t>
            </w:r>
          </w:p>
        </w:tc>
      </w:tr>
      <w:tr w:rsidR="00F3484B" w:rsidRPr="00F33272" w:rsidTr="00F3484B">
        <w:trPr>
          <w:trHeight w:val="299"/>
        </w:trPr>
        <w:tc>
          <w:tcPr>
            <w:tcW w:w="2610" w:type="dxa"/>
          </w:tcPr>
          <w:p w:rsidR="00F3484B" w:rsidRPr="00F33272" w:rsidRDefault="00F3484B" w:rsidP="00F348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01" w:type="dxa"/>
          </w:tcPr>
          <w:p w:rsidR="00F3484B" w:rsidRPr="00F33272" w:rsidRDefault="00F3484B" w:rsidP="00F348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4D0E" w:rsidRPr="00F33272" w:rsidTr="00657DFF">
        <w:tc>
          <w:tcPr>
            <w:tcW w:w="2610" w:type="dxa"/>
          </w:tcPr>
          <w:p w:rsidR="00BB4D0E" w:rsidRPr="00F33272" w:rsidRDefault="00BB4D0E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601" w:type="dxa"/>
          </w:tcPr>
          <w:p w:rsidR="00BB4D0E" w:rsidRPr="00F33272" w:rsidRDefault="00BB4D0E" w:rsidP="00BC5C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5/11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ถนนปกรณ์สงเคราะห์ราษฎร์ ตำบล</w:t>
            </w:r>
            <w:r w:rsidR="00687DCB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มาบตาพุด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อำเภอเมืองระยอง จังหวัดระยอง</w:t>
            </w:r>
          </w:p>
        </w:tc>
      </w:tr>
      <w:tr w:rsidR="00F3484B" w:rsidRPr="00F33272" w:rsidTr="00F3484B">
        <w:trPr>
          <w:trHeight w:val="299"/>
        </w:trPr>
        <w:tc>
          <w:tcPr>
            <w:tcW w:w="2610" w:type="dxa"/>
          </w:tcPr>
          <w:p w:rsidR="00F3484B" w:rsidRPr="00F33272" w:rsidRDefault="00F3484B" w:rsidP="00F348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01" w:type="dxa"/>
          </w:tcPr>
          <w:p w:rsidR="00F3484B" w:rsidRPr="00F33272" w:rsidRDefault="00F3484B" w:rsidP="00F348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15B36" w:rsidRPr="00F33272" w:rsidTr="00657DFF">
        <w:tc>
          <w:tcPr>
            <w:tcW w:w="2610" w:type="dxa"/>
          </w:tcPr>
          <w:p w:rsidR="00215B36" w:rsidRPr="00F33272" w:rsidRDefault="00215B36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="00BB4D0E" w:rsidRPr="00F3327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6601" w:type="dxa"/>
          </w:tcPr>
          <w:p w:rsidR="00215B36" w:rsidRPr="00F33272" w:rsidRDefault="00215B36" w:rsidP="00BC5C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="00BB4D0E"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42/3 </w:t>
            </w:r>
            <w:r w:rsidR="00BB4D0E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หมู่ที่</w:t>
            </w:r>
            <w:r w:rsidR="00BB4D0E"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BB4D0E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ถนนสุขุมวิท ตำบลทุ่งสุขลา อำเภอศรีราชา จังหวัดชลบุรี</w:t>
            </w:r>
          </w:p>
        </w:tc>
      </w:tr>
      <w:tr w:rsidR="00F3484B" w:rsidRPr="00F33272" w:rsidTr="00F3484B">
        <w:trPr>
          <w:trHeight w:val="299"/>
        </w:trPr>
        <w:tc>
          <w:tcPr>
            <w:tcW w:w="2610" w:type="dxa"/>
          </w:tcPr>
          <w:p w:rsidR="00F3484B" w:rsidRPr="00F33272" w:rsidRDefault="00F3484B" w:rsidP="00F348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01" w:type="dxa"/>
          </w:tcPr>
          <w:p w:rsidR="00F3484B" w:rsidRPr="00F33272" w:rsidRDefault="00F3484B" w:rsidP="00F348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0D20" w:rsidRPr="00F33272" w:rsidTr="00657DFF">
        <w:tc>
          <w:tcPr>
            <w:tcW w:w="2610" w:type="dxa"/>
          </w:tcPr>
          <w:p w:rsidR="00E10D20" w:rsidRPr="00F33272" w:rsidRDefault="00E10D20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01" w:type="dxa"/>
          </w:tcPr>
          <w:p w:rsidR="00E10D20" w:rsidRPr="00F33272" w:rsidRDefault="00E10D20" w:rsidP="00BC5C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98/1</w:t>
            </w:r>
            <w:r w:rsidR="003B2602" w:rsidRPr="00F3327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ถนนทางหลวงระยอง-สาย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3191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ตำบลมาบตาพุด อำเภอเมืองระยอง จังหวัดระยอง</w:t>
            </w:r>
          </w:p>
        </w:tc>
      </w:tr>
      <w:tr w:rsidR="00FA47F5" w:rsidRPr="00F33272" w:rsidTr="00FA47F5">
        <w:trPr>
          <w:trHeight w:val="299"/>
        </w:trPr>
        <w:tc>
          <w:tcPr>
            <w:tcW w:w="2610" w:type="dxa"/>
          </w:tcPr>
          <w:p w:rsidR="00FA47F5" w:rsidRPr="00F33272" w:rsidRDefault="00FA47F5" w:rsidP="00FA47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01" w:type="dxa"/>
          </w:tcPr>
          <w:p w:rsidR="00FA47F5" w:rsidRPr="00F33272" w:rsidRDefault="00FA47F5" w:rsidP="00FA47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B4728" w:rsidRPr="00F33272" w:rsidTr="00657DFF">
        <w:tc>
          <w:tcPr>
            <w:tcW w:w="2610" w:type="dxa"/>
          </w:tcPr>
          <w:p w:rsidR="000B4728" w:rsidRPr="00F33272" w:rsidRDefault="000B4728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F3327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601" w:type="dxa"/>
          </w:tcPr>
          <w:p w:rsidR="000B4728" w:rsidRPr="00F33272" w:rsidRDefault="000B4728" w:rsidP="00BC5C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3327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F33272">
              <w:rPr>
                <w:rFonts w:ascii="Angsana New" w:hAnsi="Angsana New"/>
                <w:sz w:val="30"/>
                <w:szCs w:val="30"/>
              </w:rPr>
              <w:t xml:space="preserve">94/4 </w:t>
            </w: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หมู่ที่</w:t>
            </w:r>
            <w:r w:rsidRPr="00F33272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 xml:space="preserve"> ตำบลน้ำคอก อำเภอเมืองระยอง จังหวัดระยอง</w:t>
            </w:r>
          </w:p>
        </w:tc>
      </w:tr>
    </w:tbl>
    <w:p w:rsidR="00C06914" w:rsidRPr="00F33272" w:rsidRDefault="00C0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570373" w:rsidRPr="00F33272" w:rsidRDefault="00570373" w:rsidP="0049277E">
      <w:pPr>
        <w:pStyle w:val="Heading9"/>
        <w:keepNext w:val="0"/>
        <w:widowControl w:val="0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บริษัทจดทะเบียนกับตลาดหลักทรัพย์แห่งประเทศไทยเมื่อวันที่ </w:t>
      </w:r>
      <w:r w:rsidRPr="00F33272">
        <w:rPr>
          <w:rFonts w:asciiTheme="majorBidi" w:hAnsiTheme="majorBidi" w:cstheme="majorBidi"/>
          <w:sz w:val="30"/>
          <w:szCs w:val="30"/>
        </w:rPr>
        <w:t>14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F33272">
        <w:rPr>
          <w:rFonts w:asciiTheme="majorBidi" w:hAnsiTheme="majorBidi" w:cstheme="majorBidi"/>
          <w:sz w:val="30"/>
          <w:szCs w:val="30"/>
        </w:rPr>
        <w:t>2558</w:t>
      </w:r>
    </w:p>
    <w:p w:rsidR="00570373" w:rsidRPr="00F33272" w:rsidRDefault="00570373" w:rsidP="00570373">
      <w:pPr>
        <w:pStyle w:val="Heading9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570373" w:rsidRPr="00F33272" w:rsidRDefault="00570373" w:rsidP="00570373">
      <w:pPr>
        <w:pStyle w:val="Heading9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ผู้ถือหุ้นรายใหญ่ในระหว่าง</w:t>
      </w:r>
      <w:r w:rsidR="003B0343" w:rsidRPr="00F33272">
        <w:rPr>
          <w:rFonts w:asciiTheme="majorBidi" w:hAnsiTheme="majorBidi" w:cstheme="majorBidi"/>
          <w:sz w:val="30"/>
          <w:szCs w:val="30"/>
          <w:cs/>
        </w:rPr>
        <w:t>ปี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ได้แก่ บริษัท  </w:t>
      </w:r>
      <w:r w:rsidRPr="00F33272">
        <w:rPr>
          <w:rFonts w:asciiTheme="majorBidi" w:hAnsiTheme="majorBidi" w:cstheme="majorBidi"/>
          <w:sz w:val="30"/>
          <w:szCs w:val="30"/>
          <w:cs/>
          <w:lang w:val="th-TH"/>
        </w:rPr>
        <w:t>พีทีที โก</w:t>
      </w:r>
      <w:proofErr w:type="spellStart"/>
      <w:r w:rsidRPr="00F33272">
        <w:rPr>
          <w:rFonts w:asciiTheme="majorBidi" w:hAnsiTheme="majorBidi" w:cstheme="majorBidi"/>
          <w:sz w:val="30"/>
          <w:szCs w:val="30"/>
          <w:cs/>
          <w:lang w:val="th-TH"/>
        </w:rPr>
        <w:t>ลบอล</w:t>
      </w:r>
      <w:proofErr w:type="spellEnd"/>
      <w:r w:rsidRPr="00F33272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proofErr w:type="spellStart"/>
      <w:r w:rsidRPr="00F33272">
        <w:rPr>
          <w:rFonts w:asciiTheme="majorBidi" w:hAnsiTheme="majorBidi" w:cstheme="majorBidi"/>
          <w:sz w:val="30"/>
          <w:szCs w:val="30"/>
          <w:cs/>
          <w:lang w:val="th-TH"/>
        </w:rPr>
        <w:t>เค</w:t>
      </w:r>
      <w:proofErr w:type="spellEnd"/>
      <w:r w:rsidRPr="00F33272">
        <w:rPr>
          <w:rFonts w:asciiTheme="majorBidi" w:hAnsiTheme="majorBidi" w:cstheme="majorBidi"/>
          <w:sz w:val="30"/>
          <w:szCs w:val="30"/>
          <w:cs/>
          <w:lang w:val="th-TH"/>
        </w:rPr>
        <w:t>มิ</w:t>
      </w:r>
      <w:proofErr w:type="spellStart"/>
      <w:r w:rsidRPr="00F33272">
        <w:rPr>
          <w:rFonts w:asciiTheme="majorBidi" w:hAnsiTheme="majorBidi" w:cstheme="majorBidi"/>
          <w:sz w:val="30"/>
          <w:szCs w:val="30"/>
          <w:cs/>
          <w:lang w:val="th-TH"/>
        </w:rPr>
        <w:t>คอล</w:t>
      </w:r>
      <w:proofErr w:type="spellEnd"/>
      <w:r w:rsidRPr="00F33272">
        <w:rPr>
          <w:rFonts w:asciiTheme="majorBidi" w:hAnsiTheme="majorBidi" w:cstheme="majorBidi"/>
          <w:sz w:val="30"/>
          <w:szCs w:val="30"/>
          <w:cs/>
        </w:rPr>
        <w:t xml:space="preserve">  จำกัด (มหาชน)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 w:rsidRPr="00F33272">
        <w:rPr>
          <w:rFonts w:asciiTheme="majorBidi" w:hAnsiTheme="majorBidi" w:cstheme="majorBidi"/>
          <w:sz w:val="30"/>
          <w:szCs w:val="30"/>
        </w:rPr>
        <w:t>22.73</w:t>
      </w:r>
      <w:r w:rsidRPr="00F33272">
        <w:rPr>
          <w:rFonts w:asciiTheme="majorBidi" w:hAnsiTheme="majorBidi" w:cstheme="majorBidi"/>
          <w:sz w:val="30"/>
          <w:szCs w:val="30"/>
          <w:cs/>
        </w:rPr>
        <w:t>) บริษัท ปตท. จำกัด (มหาชน)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 w:rsidRPr="00F33272">
        <w:rPr>
          <w:rFonts w:asciiTheme="majorBidi" w:hAnsiTheme="majorBidi" w:cstheme="majorBidi"/>
          <w:sz w:val="30"/>
          <w:szCs w:val="30"/>
        </w:rPr>
        <w:t>22.58</w:t>
      </w:r>
      <w:r w:rsidRPr="00F33272">
        <w:rPr>
          <w:rFonts w:asciiTheme="majorBidi" w:hAnsiTheme="majorBidi" w:cstheme="majorBidi"/>
          <w:sz w:val="30"/>
          <w:szCs w:val="30"/>
          <w:cs/>
        </w:rPr>
        <w:t>) บริษัท ไทย</w:t>
      </w:r>
      <w:proofErr w:type="spellStart"/>
      <w:r w:rsidRPr="00F33272">
        <w:rPr>
          <w:rFonts w:asciiTheme="majorBidi" w:hAnsiTheme="majorBidi" w:cstheme="majorBidi"/>
          <w:sz w:val="30"/>
          <w:szCs w:val="30"/>
          <w:cs/>
        </w:rPr>
        <w:t>ออยล์</w:t>
      </w:r>
      <w:proofErr w:type="spellEnd"/>
      <w:r w:rsidRPr="00F33272">
        <w:rPr>
          <w:rFonts w:asciiTheme="majorBidi" w:hAnsiTheme="majorBidi" w:cstheme="majorBidi"/>
          <w:sz w:val="30"/>
          <w:szCs w:val="30"/>
          <w:cs/>
        </w:rPr>
        <w:t>เพาเวอร์ จำกัด</w:t>
      </w:r>
      <w:r w:rsidRPr="00F33272">
        <w:rPr>
          <w:rFonts w:asciiTheme="majorBidi" w:hAnsiTheme="majorBidi" w:cstheme="majorBidi"/>
          <w:sz w:val="30"/>
          <w:szCs w:val="30"/>
        </w:rPr>
        <w:t xml:space="preserve"> (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Pr="00F33272">
        <w:rPr>
          <w:rFonts w:asciiTheme="majorBidi" w:hAnsiTheme="majorBidi" w:cstheme="majorBidi"/>
          <w:sz w:val="30"/>
          <w:szCs w:val="30"/>
        </w:rPr>
        <w:t xml:space="preserve">20.79) 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และบริษัท </w:t>
      </w:r>
      <w:r w:rsidR="00463349" w:rsidRPr="00F33272">
        <w:rPr>
          <w:rFonts w:asciiTheme="majorBidi" w:hAnsiTheme="majorBidi" w:cstheme="majorBidi"/>
          <w:sz w:val="30"/>
          <w:szCs w:val="30"/>
        </w:rPr>
        <w:br/>
      </w:r>
      <w:r w:rsidRPr="00F33272">
        <w:rPr>
          <w:rFonts w:asciiTheme="majorBidi" w:hAnsiTheme="majorBidi" w:cstheme="majorBidi"/>
          <w:sz w:val="30"/>
          <w:szCs w:val="30"/>
          <w:cs/>
        </w:rPr>
        <w:t>ไทย</w:t>
      </w:r>
      <w:proofErr w:type="spellStart"/>
      <w:r w:rsidRPr="00F33272">
        <w:rPr>
          <w:rFonts w:asciiTheme="majorBidi" w:hAnsiTheme="majorBidi" w:cstheme="majorBidi"/>
          <w:sz w:val="30"/>
          <w:szCs w:val="30"/>
          <w:cs/>
        </w:rPr>
        <w:t>ออยล์</w:t>
      </w:r>
      <w:proofErr w:type="spellEnd"/>
      <w:r w:rsidRPr="00F33272">
        <w:rPr>
          <w:rFonts w:asciiTheme="majorBidi" w:hAnsiTheme="majorBidi" w:cstheme="majorBidi"/>
          <w:sz w:val="30"/>
          <w:szCs w:val="30"/>
          <w:cs/>
        </w:rPr>
        <w:t xml:space="preserve"> จำกัด (มหาชน) (ถือหุ้นร้อยละ </w:t>
      </w:r>
      <w:r w:rsidRPr="00F33272">
        <w:rPr>
          <w:rFonts w:asciiTheme="majorBidi" w:hAnsiTheme="majorBidi" w:cstheme="majorBidi"/>
          <w:sz w:val="30"/>
          <w:szCs w:val="30"/>
        </w:rPr>
        <w:t>8.91</w:t>
      </w:r>
      <w:r w:rsidRPr="00F33272">
        <w:rPr>
          <w:rFonts w:asciiTheme="majorBidi" w:hAnsiTheme="majorBidi" w:cstheme="majorBidi"/>
          <w:sz w:val="30"/>
          <w:szCs w:val="30"/>
          <w:cs/>
        </w:rPr>
        <w:t>) ซึ่งบริษัททั้งสี่แห่งเป็นนิติบุคคลที่จัดตั้งขึ้นในประเทศไทย และมีบริษัท ปตท. จำกัด (มหาชน) เป็นบริษัทใหญ่ในลำดับสูงสุด</w:t>
      </w:r>
    </w:p>
    <w:p w:rsidR="00DD480E" w:rsidRPr="00F33272" w:rsidRDefault="00DD480E" w:rsidP="002D7B29">
      <w:pPr>
        <w:pStyle w:val="Heading9"/>
        <w:keepNext w:val="0"/>
        <w:widowControl w:val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DD480E" w:rsidRPr="00F33272" w:rsidRDefault="00FB1617" w:rsidP="002D7B29">
      <w:pPr>
        <w:pStyle w:val="Heading9"/>
        <w:keepNext w:val="0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33272">
        <w:rPr>
          <w:rFonts w:asciiTheme="majorBidi" w:hAnsiTheme="majorBidi" w:cstheme="majorBidi"/>
          <w:sz w:val="30"/>
          <w:szCs w:val="30"/>
          <w:cs/>
          <w:lang w:val="th-TH"/>
        </w:rPr>
        <w:t>ดำเนินธุรกิจหลักเกี่ยวกับการผลิตและจำหน่ายไฟฟ้า ไอน้ำ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Pr="00F33272">
        <w:rPr>
          <w:rFonts w:asciiTheme="majorBidi" w:hAnsiTheme="majorBidi" w:cstheme="majorBidi"/>
          <w:sz w:val="30"/>
          <w:szCs w:val="30"/>
          <w:cs/>
        </w:rPr>
        <w:t>น้ำ</w:t>
      </w:r>
      <w:r w:rsidRPr="00F33272">
        <w:rPr>
          <w:rFonts w:asciiTheme="majorBidi" w:hAnsiTheme="majorBidi" w:cstheme="majorBidi"/>
          <w:sz w:val="30"/>
          <w:szCs w:val="30"/>
          <w:cs/>
          <w:lang w:val="th-TH"/>
        </w:rPr>
        <w:t>เพื่อการอุตสาหกรรม</w:t>
      </w:r>
      <w:r w:rsidR="00D11D74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="00D11D74" w:rsidRPr="00F33272">
        <w:rPr>
          <w:rFonts w:asciiTheme="majorBidi" w:hAnsiTheme="majorBidi" w:cstheme="majorBidi"/>
          <w:sz w:val="30"/>
          <w:szCs w:val="30"/>
          <w:cs/>
        </w:rPr>
        <w:t>รายละเอียดของบริษัทย่อยและ</w:t>
      </w:r>
      <w:r w:rsidR="00570373" w:rsidRPr="00F33272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="009A116E" w:rsidRPr="00F33272">
        <w:rPr>
          <w:rFonts w:asciiTheme="majorBidi" w:hAnsiTheme="majorBidi" w:cstheme="majorBidi"/>
          <w:sz w:val="30"/>
          <w:szCs w:val="30"/>
          <w:cs/>
        </w:rPr>
        <w:t xml:space="preserve"> ณ วันที่ 31 ธันวาคม </w:t>
      </w:r>
      <w:r w:rsidR="00651303" w:rsidRPr="00F33272">
        <w:rPr>
          <w:rFonts w:asciiTheme="majorBidi" w:hAnsiTheme="majorBidi" w:cstheme="majorBidi"/>
          <w:sz w:val="30"/>
          <w:szCs w:val="30"/>
          <w:cs/>
        </w:rPr>
        <w:t>25</w:t>
      </w:r>
      <w:r w:rsidR="00EC7432" w:rsidRPr="00F33272">
        <w:rPr>
          <w:rFonts w:asciiTheme="majorBidi" w:hAnsiTheme="majorBidi" w:cstheme="majorBidi"/>
          <w:sz w:val="30"/>
          <w:szCs w:val="30"/>
        </w:rPr>
        <w:t>6</w:t>
      </w:r>
      <w:r w:rsidR="00F3484B" w:rsidRPr="00F33272">
        <w:rPr>
          <w:rFonts w:asciiTheme="majorBidi" w:hAnsiTheme="majorBidi" w:cstheme="majorBidi"/>
          <w:sz w:val="30"/>
          <w:szCs w:val="30"/>
        </w:rPr>
        <w:t>1</w:t>
      </w:r>
      <w:r w:rsidR="00651303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="009A116E" w:rsidRPr="00F3327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51303" w:rsidRPr="00F33272">
        <w:rPr>
          <w:rFonts w:asciiTheme="majorBidi" w:hAnsiTheme="majorBidi" w:cstheme="majorBidi"/>
          <w:sz w:val="30"/>
          <w:szCs w:val="30"/>
        </w:rPr>
        <w:t>25</w:t>
      </w:r>
      <w:r w:rsidR="00F3484B" w:rsidRPr="00F33272">
        <w:rPr>
          <w:rFonts w:asciiTheme="majorBidi" w:hAnsiTheme="majorBidi" w:cstheme="majorBidi"/>
          <w:sz w:val="30"/>
          <w:szCs w:val="30"/>
        </w:rPr>
        <w:t xml:space="preserve">60 </w:t>
      </w:r>
      <w:r w:rsidR="00D11D74" w:rsidRPr="00F3327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D11D74" w:rsidRPr="00F33272" w:rsidRDefault="00D11D74" w:rsidP="002D7B29">
      <w:pPr>
        <w:widowControl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4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10"/>
        <w:gridCol w:w="2610"/>
        <w:gridCol w:w="1260"/>
        <w:gridCol w:w="1080"/>
        <w:gridCol w:w="1080"/>
      </w:tblGrid>
      <w:tr w:rsidR="000B4728" w:rsidRPr="00F33272" w:rsidTr="00622322">
        <w:trPr>
          <w:trHeight w:val="413"/>
          <w:tblHeader/>
        </w:trPr>
        <w:tc>
          <w:tcPr>
            <w:tcW w:w="3510" w:type="dxa"/>
            <w:vMerge w:val="restart"/>
          </w:tcPr>
          <w:p w:rsidR="000B4728" w:rsidRPr="00F33272" w:rsidRDefault="000B4728" w:rsidP="00D5266D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610" w:type="dxa"/>
            <w:vMerge w:val="restart"/>
          </w:tcPr>
          <w:p w:rsidR="000B4728" w:rsidRPr="00F33272" w:rsidRDefault="000B4728" w:rsidP="00D5266D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  <w:vMerge w:val="restart"/>
          </w:tcPr>
          <w:p w:rsidR="000B4728" w:rsidRPr="00F33272" w:rsidRDefault="000B4728" w:rsidP="00622322">
            <w:pPr>
              <w:pStyle w:val="BodyText"/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2160" w:type="dxa"/>
            <w:gridSpan w:val="2"/>
          </w:tcPr>
          <w:p w:rsidR="000B4728" w:rsidRPr="00F33272" w:rsidRDefault="000B4728" w:rsidP="00D5266D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0B4728" w:rsidRPr="00F33272" w:rsidTr="00622322">
        <w:trPr>
          <w:trHeight w:val="209"/>
          <w:tblHeader/>
        </w:trPr>
        <w:tc>
          <w:tcPr>
            <w:tcW w:w="3510" w:type="dxa"/>
            <w:vMerge/>
          </w:tcPr>
          <w:p w:rsidR="000B4728" w:rsidRPr="00F33272" w:rsidRDefault="000B4728" w:rsidP="00D5266D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vMerge/>
          </w:tcPr>
          <w:p w:rsidR="000B4728" w:rsidRPr="00F33272" w:rsidRDefault="000B4728" w:rsidP="00D5266D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Merge/>
          </w:tcPr>
          <w:p w:rsidR="000B4728" w:rsidRPr="00F33272" w:rsidRDefault="000B4728" w:rsidP="00D5266D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B4728" w:rsidRPr="00F33272" w:rsidRDefault="000B4728" w:rsidP="00D5266D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25</w:t>
            </w:r>
            <w:r w:rsidRPr="00F33272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080" w:type="dxa"/>
          </w:tcPr>
          <w:p w:rsidR="000B4728" w:rsidRPr="00F33272" w:rsidRDefault="000B4728" w:rsidP="00D5266D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0B4728" w:rsidRPr="00F33272" w:rsidTr="00622322">
        <w:trPr>
          <w:trHeight w:val="110"/>
        </w:trPr>
        <w:tc>
          <w:tcPr>
            <w:tcW w:w="3510" w:type="dxa"/>
            <w:shd w:val="clear" w:color="auto" w:fill="auto"/>
          </w:tcPr>
          <w:p w:rsidR="000B4728" w:rsidRPr="00F33272" w:rsidRDefault="000B4728" w:rsidP="00D5266D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610" w:type="dxa"/>
          </w:tcPr>
          <w:p w:rsidR="000B4728" w:rsidRPr="00F33272" w:rsidRDefault="000B4728" w:rsidP="00D5266D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B4728" w:rsidRPr="00F33272" w:rsidRDefault="000B4728" w:rsidP="00D5266D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B4728" w:rsidRPr="00F33272" w:rsidRDefault="000B4728" w:rsidP="00D5266D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B4728" w:rsidRPr="00F33272" w:rsidRDefault="000B4728" w:rsidP="00D5266D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B4728" w:rsidRPr="00F33272" w:rsidTr="00622322">
        <w:tc>
          <w:tcPr>
            <w:tcW w:w="3510" w:type="dxa"/>
            <w:shd w:val="clear" w:color="auto" w:fill="auto"/>
          </w:tcPr>
          <w:p w:rsidR="000B4728" w:rsidRPr="00F33272" w:rsidRDefault="000B4728" w:rsidP="00D5266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3272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2610" w:type="dxa"/>
          </w:tcPr>
          <w:p w:rsidR="000B4728" w:rsidRPr="00F33272" w:rsidRDefault="000B4728" w:rsidP="00622322">
            <w:pPr>
              <w:widowControl w:val="0"/>
              <w:spacing w:line="240" w:lineRule="auto"/>
              <w:ind w:left="155" w:right="-115" w:hanging="155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ผลิตและจำหน่ายไฟฟ้า </w:t>
            </w:r>
          </w:p>
          <w:p w:rsidR="000B4728" w:rsidRPr="00F33272" w:rsidRDefault="000B4728" w:rsidP="00622322">
            <w:pPr>
              <w:widowControl w:val="0"/>
              <w:spacing w:line="240" w:lineRule="auto"/>
              <w:ind w:left="155" w:right="-115" w:hanging="155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 xml:space="preserve">   และน้ำเย็น</w:t>
            </w:r>
            <w:r w:rsidRPr="00F33272">
              <w:rPr>
                <w:rFonts w:ascii="Angsana New" w:hAnsi="Angsana New"/>
                <w:sz w:val="30"/>
                <w:szCs w:val="30"/>
              </w:rPr>
              <w:t>/</w:t>
            </w: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รับเหมาก่อสร้างและติดตั้งระบบผลิตไฟฟ้า</w:t>
            </w:r>
          </w:p>
        </w:tc>
        <w:tc>
          <w:tcPr>
            <w:tcW w:w="1260" w:type="dxa"/>
            <w:shd w:val="clear" w:color="auto" w:fill="auto"/>
          </w:tcPr>
          <w:p w:rsidR="000B4728" w:rsidRPr="00F33272" w:rsidRDefault="000B4728" w:rsidP="00D5266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</w:tcPr>
          <w:p w:rsidR="000B4728" w:rsidRPr="00F33272" w:rsidRDefault="00A40869" w:rsidP="00D5266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80" w:type="dxa"/>
          </w:tcPr>
          <w:p w:rsidR="000B4728" w:rsidRPr="00F33272" w:rsidRDefault="000B4728" w:rsidP="00D5266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</w:tr>
      <w:tr w:rsidR="000B4728" w:rsidRPr="00F33272" w:rsidTr="00622322">
        <w:tc>
          <w:tcPr>
            <w:tcW w:w="3510" w:type="dxa"/>
            <w:shd w:val="clear" w:color="auto" w:fill="auto"/>
          </w:tcPr>
          <w:p w:rsidR="000B4728" w:rsidRPr="00F33272" w:rsidRDefault="000B4728" w:rsidP="00D5266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 xml:space="preserve">บริษัท นที </w:t>
            </w:r>
            <w:proofErr w:type="spellStart"/>
            <w:r w:rsidRPr="00F33272">
              <w:rPr>
                <w:rFonts w:ascii="Angsana New" w:hAnsi="Angsana New"/>
                <w:sz w:val="30"/>
                <w:szCs w:val="30"/>
                <w:cs/>
              </w:rPr>
              <w:t>ซินเนอร์</w:t>
            </w:r>
            <w:proofErr w:type="spellEnd"/>
            <w:r w:rsidRPr="00F33272">
              <w:rPr>
                <w:rFonts w:ascii="Angsana New" w:hAnsi="Angsana New"/>
                <w:sz w:val="30"/>
                <w:szCs w:val="30"/>
                <w:cs/>
              </w:rPr>
              <w:t>ยี่ จำกัด</w:t>
            </w:r>
          </w:p>
        </w:tc>
        <w:tc>
          <w:tcPr>
            <w:tcW w:w="2610" w:type="dxa"/>
          </w:tcPr>
          <w:p w:rsidR="000B4728" w:rsidRPr="00F33272" w:rsidRDefault="000B4728" w:rsidP="00D5266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260" w:type="dxa"/>
            <w:shd w:val="clear" w:color="auto" w:fill="auto"/>
          </w:tcPr>
          <w:p w:rsidR="000B4728" w:rsidRPr="00F33272" w:rsidRDefault="000B4728" w:rsidP="00D5266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</w:tcPr>
          <w:p w:rsidR="000B4728" w:rsidRPr="00F33272" w:rsidRDefault="00A40869" w:rsidP="00D5266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80" w:type="dxa"/>
          </w:tcPr>
          <w:p w:rsidR="000B4728" w:rsidRPr="00F33272" w:rsidRDefault="000B4728" w:rsidP="00F17AE8">
            <w:pPr>
              <w:widowControl w:val="0"/>
              <w:tabs>
                <w:tab w:val="left" w:pos="77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</w:tr>
      <w:tr w:rsidR="00A40869" w:rsidRPr="00F33272" w:rsidTr="00622322">
        <w:tc>
          <w:tcPr>
            <w:tcW w:w="351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332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3272">
              <w:rPr>
                <w:rFonts w:ascii="Angsana New" w:hAnsi="Angsana New"/>
                <w:sz w:val="30"/>
                <w:szCs w:val="30"/>
                <w:cs/>
              </w:rPr>
              <w:t>ไอ</w:t>
            </w:r>
            <w:proofErr w:type="spellStart"/>
            <w:r w:rsidRPr="00F33272">
              <w:rPr>
                <w:rFonts w:ascii="Angsana New" w:hAnsi="Angsana New"/>
                <w:sz w:val="30"/>
                <w:szCs w:val="30"/>
                <w:cs/>
              </w:rPr>
              <w:t>อาร์</w:t>
            </w:r>
            <w:proofErr w:type="spellEnd"/>
            <w:r w:rsidRPr="00F33272">
              <w:rPr>
                <w:rFonts w:ascii="Angsana New" w:hAnsi="Angsana New"/>
                <w:sz w:val="30"/>
                <w:szCs w:val="30"/>
                <w:cs/>
              </w:rPr>
              <w:t xml:space="preserve">พีซี </w:t>
            </w:r>
            <w:proofErr w:type="spellStart"/>
            <w:r w:rsidRPr="00F33272">
              <w:rPr>
                <w:rFonts w:ascii="Angsana New" w:hAnsi="Angsana New"/>
                <w:sz w:val="30"/>
                <w:szCs w:val="30"/>
                <w:cs/>
              </w:rPr>
              <w:t>คลีน</w:t>
            </w:r>
            <w:proofErr w:type="spellEnd"/>
            <w:r w:rsidRPr="00F332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="Angsana New" w:hAnsi="Angsana New"/>
                <w:sz w:val="30"/>
                <w:szCs w:val="30"/>
                <w:cs/>
              </w:rPr>
              <w:t>พาวเวอร์</w:t>
            </w:r>
            <w:proofErr w:type="spellEnd"/>
            <w:r w:rsidRPr="00F332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327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610" w:type="dxa"/>
          </w:tcPr>
          <w:p w:rsidR="00A40869" w:rsidRPr="00F33272" w:rsidRDefault="00A40869" w:rsidP="00622322">
            <w:pPr>
              <w:widowControl w:val="0"/>
              <w:spacing w:line="240" w:lineRule="auto"/>
              <w:ind w:left="155" w:right="-115" w:hanging="155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6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51</w:t>
            </w: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51</w:t>
            </w:r>
          </w:p>
        </w:tc>
      </w:tr>
      <w:tr w:rsidR="00A40869" w:rsidRPr="00F33272" w:rsidTr="00622322">
        <w:tc>
          <w:tcPr>
            <w:tcW w:w="351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proofErr w:type="spellStart"/>
            <w:r w:rsidRPr="00F33272">
              <w:rPr>
                <w:rFonts w:ascii="Angsana New" w:eastAsia="Calibri" w:hAnsi="Angsana New"/>
                <w:sz w:val="30"/>
                <w:szCs w:val="30"/>
              </w:rPr>
              <w:t>Ichinoseki</w:t>
            </w:r>
            <w:proofErr w:type="spellEnd"/>
            <w:r w:rsidRPr="00F33272">
              <w:rPr>
                <w:rFonts w:ascii="Angsana New" w:eastAsia="Calibri" w:hAnsi="Angsana New"/>
                <w:sz w:val="30"/>
                <w:szCs w:val="30"/>
              </w:rPr>
              <w:t xml:space="preserve"> Solar Power 1 GK</w:t>
            </w:r>
          </w:p>
        </w:tc>
        <w:tc>
          <w:tcPr>
            <w:tcW w:w="2610" w:type="dxa"/>
          </w:tcPr>
          <w:p w:rsidR="00A40869" w:rsidRPr="00F33272" w:rsidRDefault="00A40869" w:rsidP="00A4086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A40869" w:rsidRPr="00F33272" w:rsidTr="00622322">
        <w:tc>
          <w:tcPr>
            <w:tcW w:w="351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tabs>
                <w:tab w:val="clear" w:pos="227"/>
                <w:tab w:val="left" w:pos="335"/>
              </w:tabs>
              <w:spacing w:line="240" w:lineRule="auto"/>
              <w:ind w:left="245" w:hanging="245"/>
              <w:rPr>
                <w:rFonts w:ascii="Angsana New" w:eastAsia="Calibri" w:hAnsi="Angsana New"/>
                <w:sz w:val="30"/>
                <w:szCs w:val="30"/>
              </w:rPr>
            </w:pPr>
            <w:r w:rsidRPr="00F33272">
              <w:rPr>
                <w:rFonts w:ascii="Angsana New" w:eastAsia="Calibri" w:hAnsi="Angsana New"/>
                <w:sz w:val="30"/>
                <w:szCs w:val="30"/>
              </w:rPr>
              <w:t>GPSC International Holdings Limited</w:t>
            </w:r>
          </w:p>
        </w:tc>
        <w:tc>
          <w:tcPr>
            <w:tcW w:w="2610" w:type="dxa"/>
          </w:tcPr>
          <w:p w:rsidR="00A40869" w:rsidRPr="00F33272" w:rsidRDefault="00A40869" w:rsidP="00A4086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26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A40869" w:rsidRPr="00F33272" w:rsidTr="00622322">
        <w:tc>
          <w:tcPr>
            <w:tcW w:w="3510" w:type="dxa"/>
            <w:shd w:val="clear" w:color="auto" w:fill="auto"/>
          </w:tcPr>
          <w:p w:rsidR="00A40869" w:rsidRPr="00F33272" w:rsidRDefault="00A40869" w:rsidP="00622322">
            <w:pPr>
              <w:widowControl w:val="0"/>
              <w:tabs>
                <w:tab w:val="clear" w:pos="227"/>
                <w:tab w:val="left" w:pos="335"/>
              </w:tabs>
              <w:spacing w:line="240" w:lineRule="auto"/>
              <w:ind w:left="245" w:right="-205" w:hanging="245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33272">
              <w:rPr>
                <w:rFonts w:ascii="Angsana New" w:eastAsia="Calibri" w:hAnsi="Angsana New" w:hint="cs"/>
                <w:sz w:val="30"/>
                <w:szCs w:val="30"/>
                <w:cs/>
              </w:rPr>
              <w:t>บริษัท โก</w:t>
            </w:r>
            <w:proofErr w:type="spellStart"/>
            <w:r w:rsidRPr="00F33272">
              <w:rPr>
                <w:rFonts w:ascii="Angsana New" w:eastAsia="Calibri" w:hAnsi="Angsana New" w:hint="cs"/>
                <w:sz w:val="30"/>
                <w:szCs w:val="30"/>
                <w:cs/>
              </w:rPr>
              <w:t>ลบอล</w:t>
            </w:r>
            <w:proofErr w:type="spellEnd"/>
            <w:r w:rsidRPr="00F3327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รี</w:t>
            </w:r>
            <w:proofErr w:type="spellStart"/>
            <w:r w:rsidRPr="00F33272">
              <w:rPr>
                <w:rFonts w:ascii="Angsana New" w:eastAsia="Calibri" w:hAnsi="Angsana New" w:hint="cs"/>
                <w:sz w:val="30"/>
                <w:szCs w:val="30"/>
                <w:cs/>
              </w:rPr>
              <w:t>นิว</w:t>
            </w:r>
            <w:proofErr w:type="spellEnd"/>
            <w:r w:rsidRPr="00F33272">
              <w:rPr>
                <w:rFonts w:ascii="Angsana New" w:eastAsia="Calibri" w:hAnsi="Angsana New" w:hint="cs"/>
                <w:sz w:val="30"/>
                <w:szCs w:val="30"/>
                <w:cs/>
              </w:rPr>
              <w:t>เอ</w:t>
            </w:r>
            <w:proofErr w:type="spellStart"/>
            <w:r w:rsidRPr="00F33272">
              <w:rPr>
                <w:rFonts w:ascii="Angsana New" w:eastAsia="Calibri" w:hAnsi="Angsana New" w:hint="cs"/>
                <w:sz w:val="30"/>
                <w:szCs w:val="30"/>
                <w:cs/>
              </w:rPr>
              <w:t>เบิล</w:t>
            </w:r>
            <w:proofErr w:type="spellEnd"/>
            <w:r w:rsidRPr="00F3327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2610" w:type="dxa"/>
          </w:tcPr>
          <w:p w:rsidR="00A40869" w:rsidRPr="00F33272" w:rsidRDefault="00A40869" w:rsidP="00A4086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26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</w:tcPr>
          <w:p w:rsidR="00A40869" w:rsidRPr="00F33272" w:rsidRDefault="00DE3F93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0869" w:rsidRPr="00F33272" w:rsidTr="00622322">
        <w:tc>
          <w:tcPr>
            <w:tcW w:w="351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tabs>
                <w:tab w:val="clear" w:pos="227"/>
                <w:tab w:val="left" w:pos="335"/>
              </w:tabs>
              <w:spacing w:line="240" w:lineRule="auto"/>
              <w:ind w:left="245" w:right="-205" w:hanging="245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:rsidR="00A40869" w:rsidRPr="00F33272" w:rsidRDefault="00A40869" w:rsidP="00A4086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tabs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0869" w:rsidRPr="00F33272" w:rsidTr="00622322">
        <w:tc>
          <w:tcPr>
            <w:tcW w:w="351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327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610" w:type="dxa"/>
          </w:tcPr>
          <w:p w:rsidR="00A40869" w:rsidRPr="00F33272" w:rsidRDefault="00A40869" w:rsidP="00A4086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40869" w:rsidRPr="00F33272" w:rsidTr="00622322">
        <w:tc>
          <w:tcPr>
            <w:tcW w:w="351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บริษัท ไทย โซ</w:t>
            </w:r>
            <w:proofErr w:type="spellStart"/>
            <w:r w:rsidRPr="00F33272">
              <w:rPr>
                <w:rFonts w:ascii="Angsana New" w:hAnsi="Angsana New"/>
                <w:sz w:val="30"/>
                <w:szCs w:val="30"/>
                <w:cs/>
              </w:rPr>
              <w:t>ล่าร์</w:t>
            </w:r>
            <w:proofErr w:type="spellEnd"/>
            <w:r w:rsidRPr="00F33272">
              <w:rPr>
                <w:rFonts w:ascii="Angsana New" w:hAnsi="Angsana New"/>
                <w:sz w:val="30"/>
                <w:szCs w:val="30"/>
                <w:cs/>
              </w:rPr>
              <w:t xml:space="preserve"> รี</w:t>
            </w:r>
            <w:proofErr w:type="spellStart"/>
            <w:r w:rsidRPr="00F33272">
              <w:rPr>
                <w:rFonts w:ascii="Angsana New" w:hAnsi="Angsana New"/>
                <w:sz w:val="30"/>
                <w:szCs w:val="30"/>
                <w:cs/>
              </w:rPr>
              <w:t>นิว</w:t>
            </w:r>
            <w:proofErr w:type="spellEnd"/>
            <w:r w:rsidRPr="00F33272">
              <w:rPr>
                <w:rFonts w:ascii="Angsana New" w:hAnsi="Angsana New"/>
                <w:sz w:val="30"/>
                <w:szCs w:val="30"/>
                <w:cs/>
              </w:rPr>
              <w:t>เอ</w:t>
            </w:r>
            <w:proofErr w:type="spellStart"/>
            <w:r w:rsidRPr="00F33272">
              <w:rPr>
                <w:rFonts w:ascii="Angsana New" w:hAnsi="Angsana New"/>
                <w:sz w:val="30"/>
                <w:szCs w:val="30"/>
                <w:cs/>
              </w:rPr>
              <w:t>เบิล</w:t>
            </w:r>
            <w:proofErr w:type="spellEnd"/>
            <w:r w:rsidRPr="00F33272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610" w:type="dxa"/>
          </w:tcPr>
          <w:p w:rsidR="00A40869" w:rsidRPr="00F33272" w:rsidRDefault="00A40869" w:rsidP="00A4086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26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</w:tr>
      <w:tr w:rsidR="00A40869" w:rsidRPr="00F33272" w:rsidTr="00622322">
        <w:tc>
          <w:tcPr>
            <w:tcW w:w="351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 xml:space="preserve">บริษัท ผลิตไฟฟ้า </w:t>
            </w:r>
            <w:proofErr w:type="spellStart"/>
            <w:r w:rsidRPr="00F33272">
              <w:rPr>
                <w:rFonts w:ascii="Angsana New" w:hAnsi="Angsana New"/>
                <w:sz w:val="30"/>
                <w:szCs w:val="30"/>
                <w:cs/>
              </w:rPr>
              <w:t>นวนคร</w:t>
            </w:r>
            <w:proofErr w:type="spellEnd"/>
            <w:r w:rsidRPr="00F33272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610" w:type="dxa"/>
          </w:tcPr>
          <w:p w:rsidR="00A40869" w:rsidRPr="00F33272" w:rsidRDefault="00A40869" w:rsidP="00A4086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A40869" w:rsidRPr="00F33272" w:rsidTr="00622322">
        <w:tc>
          <w:tcPr>
            <w:tcW w:w="351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332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3272">
              <w:rPr>
                <w:rFonts w:ascii="Angsana New" w:hAnsi="Angsana New"/>
                <w:sz w:val="30"/>
                <w:szCs w:val="30"/>
                <w:cs/>
              </w:rPr>
              <w:t>ไฟฟ้า น้ำ</w:t>
            </w:r>
            <w:proofErr w:type="spellStart"/>
            <w:r w:rsidRPr="00F33272">
              <w:rPr>
                <w:rFonts w:ascii="Angsana New" w:hAnsi="Angsana New"/>
                <w:sz w:val="30"/>
                <w:szCs w:val="30"/>
                <w:cs/>
              </w:rPr>
              <w:t>ลิก</w:t>
            </w:r>
            <w:proofErr w:type="spellEnd"/>
            <w:r w:rsidRPr="00F33272">
              <w:rPr>
                <w:rFonts w:ascii="Angsana New" w:hAnsi="Angsana New"/>
                <w:sz w:val="30"/>
                <w:szCs w:val="30"/>
                <w:cs/>
              </w:rPr>
              <w:t xml:space="preserve"> 1 จำกัด</w:t>
            </w:r>
          </w:p>
        </w:tc>
        <w:tc>
          <w:tcPr>
            <w:tcW w:w="2610" w:type="dxa"/>
          </w:tcPr>
          <w:p w:rsidR="00A40869" w:rsidRPr="00F33272" w:rsidRDefault="00A40869" w:rsidP="00A4086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A40869" w:rsidRPr="00F33272" w:rsidTr="00622322">
        <w:tc>
          <w:tcPr>
            <w:tcW w:w="351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:rsidR="00A40869" w:rsidRPr="00F33272" w:rsidRDefault="00A40869" w:rsidP="00A4086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0869" w:rsidRPr="00F33272" w:rsidTr="00622322">
        <w:tc>
          <w:tcPr>
            <w:tcW w:w="351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610" w:type="dxa"/>
          </w:tcPr>
          <w:p w:rsidR="00A40869" w:rsidRPr="00F33272" w:rsidRDefault="00A40869" w:rsidP="00A4086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0869" w:rsidRPr="00F33272" w:rsidTr="00622322">
        <w:tc>
          <w:tcPr>
            <w:tcW w:w="351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บริษัท สยาม โซ</w:t>
            </w:r>
            <w:proofErr w:type="spellStart"/>
            <w:r w:rsidRPr="00F33272">
              <w:rPr>
                <w:rFonts w:ascii="Angsana New" w:hAnsi="Angsana New"/>
                <w:sz w:val="30"/>
                <w:szCs w:val="30"/>
                <w:cs/>
              </w:rPr>
              <w:t>ล่าร์</w:t>
            </w:r>
            <w:proofErr w:type="spellEnd"/>
            <w:r w:rsidRPr="00F33272">
              <w:rPr>
                <w:rFonts w:ascii="Angsana New" w:hAnsi="Angsana New"/>
                <w:sz w:val="30"/>
                <w:szCs w:val="30"/>
                <w:cs/>
              </w:rPr>
              <w:t xml:space="preserve"> เอ็น</w:t>
            </w:r>
            <w:proofErr w:type="spellStart"/>
            <w:r w:rsidRPr="00F33272">
              <w:rPr>
                <w:rFonts w:ascii="Angsana New" w:hAnsi="Angsana New"/>
                <w:sz w:val="30"/>
                <w:szCs w:val="30"/>
                <w:cs/>
              </w:rPr>
              <w:t>เนอร์</w:t>
            </w:r>
            <w:proofErr w:type="spellEnd"/>
            <w:r w:rsidRPr="00F33272">
              <w:rPr>
                <w:rFonts w:ascii="Angsana New" w:hAnsi="Angsana New"/>
                <w:sz w:val="30"/>
                <w:szCs w:val="30"/>
                <w:cs/>
              </w:rPr>
              <w:t>ยี่ 1 จำกัด</w:t>
            </w:r>
          </w:p>
        </w:tc>
        <w:tc>
          <w:tcPr>
            <w:tcW w:w="2610" w:type="dxa"/>
          </w:tcPr>
          <w:p w:rsidR="00A40869" w:rsidRPr="00F33272" w:rsidRDefault="00A40869" w:rsidP="00A40869">
            <w:pPr>
              <w:widowControl w:val="0"/>
              <w:tabs>
                <w:tab w:val="clear" w:pos="1871"/>
                <w:tab w:val="left" w:pos="2045"/>
              </w:tabs>
              <w:spacing w:line="240" w:lineRule="auto"/>
              <w:ind w:left="155" w:right="6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  <w:tc>
          <w:tcPr>
            <w:tcW w:w="1080" w:type="dxa"/>
          </w:tcPr>
          <w:p w:rsidR="00A40869" w:rsidRPr="00F33272" w:rsidRDefault="00A40869" w:rsidP="00A40869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</w:tr>
    </w:tbl>
    <w:p w:rsidR="00FA47F5" w:rsidRPr="00F33272" w:rsidRDefault="00FA47F5">
      <w:r w:rsidRPr="00F33272">
        <w:br w:type="page"/>
      </w:r>
    </w:p>
    <w:p w:rsidR="00A46A39" w:rsidRPr="00F33272" w:rsidRDefault="00A46A39" w:rsidP="00A46A39">
      <w:pPr>
        <w:pStyle w:val="Heading9"/>
        <w:keepNext w:val="0"/>
        <w:widowControl w:val="0"/>
        <w:numPr>
          <w:ilvl w:val="0"/>
          <w:numId w:val="7"/>
        </w:numPr>
        <w:tabs>
          <w:tab w:val="clear" w:pos="450"/>
          <w:tab w:val="num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เกณฑ์การจัดทำงบการเงิน </w:t>
      </w:r>
    </w:p>
    <w:p w:rsidR="00A46A39" w:rsidRPr="00F33272" w:rsidRDefault="00A46A39" w:rsidP="00A46A39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</w:rPr>
      </w:pPr>
    </w:p>
    <w:p w:rsidR="00A46A39" w:rsidRPr="00F33272" w:rsidRDefault="00A46A39" w:rsidP="00A46A39">
      <w:pPr>
        <w:pStyle w:val="ListParagraph"/>
        <w:widowControl w:val="0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A46A39" w:rsidRPr="00F33272" w:rsidRDefault="00A46A39" w:rsidP="00A46A39">
      <w:pPr>
        <w:widowControl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A46A39" w:rsidRPr="00F33272" w:rsidRDefault="00A46A39" w:rsidP="003C7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</w:t>
      </w:r>
      <w:r w:rsidRPr="00F33272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>สภาวิชาชีพบัญชี</w:t>
      </w:r>
      <w:r w:rsidRPr="00F33272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 xml:space="preserve">) กฎระเบียบและประกาศคณะกรรมการกำกับหลักทรัพย์และตลาดหลักทรัพย์ที่เกี่ยวข้อง </w:t>
      </w:r>
    </w:p>
    <w:p w:rsidR="005B7AA5" w:rsidRPr="00F33272" w:rsidRDefault="005B7AA5" w:rsidP="0059344A">
      <w:pPr>
        <w:pStyle w:val="Heading9"/>
        <w:keepNext w:val="0"/>
        <w:widowControl w:val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B64780" w:rsidRPr="00F33272" w:rsidRDefault="00825C6F" w:rsidP="002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สภาวิชาชีพบัญชีได้ออกและปรับปรุงมาตรฐานการรายงานทางการเงินหลายฉบับ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E6678" w:rsidRPr="00F33272">
        <w:rPr>
          <w:rFonts w:asciiTheme="majorBidi" w:hAnsiTheme="majorBidi" w:cstheme="majorBidi" w:hint="cs"/>
          <w:spacing w:val="-2"/>
          <w:sz w:val="30"/>
          <w:szCs w:val="30"/>
          <w:cs/>
        </w:rPr>
        <w:t>ซึ่ง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มีผลบังคับใช้ตั้งแต่รอบระยะเวลาบัญชีที่เริ่มในหรือหลังวันที่</w:t>
      </w:r>
      <w:r w:rsidR="004E6678" w:rsidRPr="00F33272">
        <w:rPr>
          <w:rFonts w:asciiTheme="majorBidi" w:hAnsiTheme="majorBidi" w:cstheme="minorBidi" w:hint="cs"/>
          <w:spacing w:val="-2"/>
          <w:sz w:val="30"/>
          <w:szCs w:val="38"/>
          <w:cs/>
        </w:rPr>
        <w:t xml:space="preserve"> </w:t>
      </w:r>
      <w:r w:rsidR="004E6678" w:rsidRPr="00F33272">
        <w:rPr>
          <w:rFonts w:asciiTheme="majorBidi" w:hAnsiTheme="majorBidi" w:cstheme="minorBidi"/>
          <w:spacing w:val="-2"/>
          <w:sz w:val="30"/>
          <w:szCs w:val="38"/>
        </w:rPr>
        <w:t>1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F33272">
        <w:rPr>
          <w:rFonts w:asciiTheme="majorBidi" w:hAnsiTheme="majorBidi" w:cs="Times New Roman"/>
          <w:spacing w:val="-2"/>
          <w:sz w:val="30"/>
          <w:szCs w:val="30"/>
          <w:rtl/>
          <w:lang w:bidi="ar-SA"/>
        </w:rPr>
        <w:t>25</w:t>
      </w:r>
      <w:r w:rsidR="007808D7" w:rsidRPr="00F33272">
        <w:rPr>
          <w:rFonts w:asciiTheme="majorBidi" w:hAnsiTheme="majorBidi" w:cstheme="majorBidi"/>
          <w:spacing w:val="-2"/>
          <w:sz w:val="30"/>
          <w:szCs w:val="30"/>
          <w:lang w:bidi="ar-SA"/>
        </w:rPr>
        <w:t>6</w:t>
      </w:r>
      <w:r w:rsidR="00F075BE" w:rsidRPr="00F33272">
        <w:rPr>
          <w:rFonts w:asciiTheme="majorBidi" w:hAnsiTheme="majorBidi" w:cstheme="majorBidi"/>
          <w:spacing w:val="-2"/>
          <w:sz w:val="30"/>
          <w:szCs w:val="30"/>
          <w:lang w:bidi="ar-SA"/>
        </w:rPr>
        <w:t>1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64780" w:rsidRPr="00F33272">
        <w:rPr>
          <w:rFonts w:asciiTheme="majorBidi" w:hAnsiTheme="majorBidi" w:cstheme="majorBidi"/>
          <w:spacing w:val="-2"/>
          <w:sz w:val="30"/>
          <w:szCs w:val="30"/>
          <w:cs/>
        </w:rPr>
        <w:t>การ</w:t>
      </w:r>
      <w:r w:rsidR="009A1EB7" w:rsidRPr="00F33272">
        <w:rPr>
          <w:rFonts w:asciiTheme="majorBidi" w:hAnsiTheme="majorBidi" w:cstheme="majorBidi" w:hint="cs"/>
          <w:spacing w:val="-2"/>
          <w:sz w:val="30"/>
          <w:szCs w:val="30"/>
          <w:cs/>
        </w:rPr>
        <w:t>ถือ</w:t>
      </w:r>
      <w:r w:rsidR="00B64780" w:rsidRPr="00F33272">
        <w:rPr>
          <w:rFonts w:asciiTheme="majorBidi" w:hAnsiTheme="majorBidi" w:cstheme="majorBidi"/>
          <w:spacing w:val="-2"/>
          <w:sz w:val="30"/>
          <w:szCs w:val="30"/>
          <w:cs/>
        </w:rPr>
        <w:t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มีผลให้เกิดการเปลี่ยนแปลงนโยบายการบัญชีของกลุ่มบริษัทในบางเรื่อง</w:t>
      </w:r>
      <w:r w:rsidR="004E6678"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075BE" w:rsidRPr="00F33272">
        <w:rPr>
          <w:rFonts w:asciiTheme="majorBidi" w:hAnsiTheme="majorBidi" w:cstheme="majorBidi" w:hint="cs"/>
          <w:spacing w:val="-2"/>
          <w:sz w:val="30"/>
          <w:szCs w:val="30"/>
          <w:cs/>
        </w:rPr>
        <w:t>ทั้งนี้</w:t>
      </w:r>
      <w:r w:rsidR="00F075BE" w:rsidRPr="00F33272">
        <w:rPr>
          <w:rFonts w:asciiTheme="majorBidi" w:hAnsiTheme="majorBidi" w:cstheme="majorBidi"/>
          <w:spacing w:val="-2"/>
          <w:sz w:val="30"/>
          <w:szCs w:val="30"/>
          <w:cs/>
        </w:rPr>
        <w:t>การ</w:t>
      </w:r>
      <w:r w:rsidR="009A1EB7" w:rsidRPr="00F33272">
        <w:rPr>
          <w:rFonts w:asciiTheme="majorBidi" w:hAnsiTheme="majorBidi" w:cstheme="majorBidi" w:hint="cs"/>
          <w:spacing w:val="-2"/>
          <w:sz w:val="30"/>
          <w:szCs w:val="30"/>
          <w:cs/>
        </w:rPr>
        <w:t>เ</w:t>
      </w:r>
      <w:r w:rsidR="00F075BE" w:rsidRPr="00F33272">
        <w:rPr>
          <w:rFonts w:asciiTheme="majorBidi" w:hAnsiTheme="majorBidi" w:cstheme="majorBidi"/>
          <w:spacing w:val="-2"/>
          <w:sz w:val="30"/>
          <w:szCs w:val="30"/>
          <w:cs/>
        </w:rPr>
        <w:t>ปลี่ยนแปลงดังกล่าว</w:t>
      </w:r>
      <w:r w:rsidR="00B64780" w:rsidRPr="00F33272">
        <w:rPr>
          <w:rFonts w:asciiTheme="majorBidi" w:hAnsiTheme="majorBidi" w:cstheme="majorBidi"/>
          <w:spacing w:val="-2"/>
          <w:sz w:val="30"/>
          <w:szCs w:val="30"/>
          <w:cs/>
        </w:rPr>
        <w:t>ไม่มีผลกระทบอย่างเป็นสาระสำคัญต่องบการเงิน</w:t>
      </w:r>
    </w:p>
    <w:p w:rsidR="005B7AA5" w:rsidRPr="00F33272" w:rsidRDefault="005B7AA5" w:rsidP="0059344A">
      <w:pPr>
        <w:pStyle w:val="Heading9"/>
        <w:keepNext w:val="0"/>
        <w:widowControl w:val="0"/>
        <w:ind w:left="540"/>
        <w:jc w:val="thaiDistribute"/>
        <w:rPr>
          <w:rFonts w:asciiTheme="majorBidi" w:hAnsiTheme="majorBidi" w:cstheme="majorBidi"/>
        </w:rPr>
      </w:pPr>
    </w:p>
    <w:p w:rsidR="003B474C" w:rsidRPr="00F33272" w:rsidRDefault="003B474C" w:rsidP="003B474C">
      <w:pPr>
        <w:tabs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33272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</w:t>
      </w:r>
      <w:r w:rsidR="003945A2" w:rsidRPr="00F33272">
        <w:rPr>
          <w:rFonts w:ascii="Angsana New" w:hAnsi="Angsana New" w:hint="cs"/>
          <w:sz w:val="30"/>
          <w:szCs w:val="30"/>
          <w:cs/>
        </w:rPr>
        <w:t>และปรับปรุง</w:t>
      </w:r>
      <w:r w:rsidR="00D203F0" w:rsidRPr="00F33272">
        <w:rPr>
          <w:rFonts w:ascii="Angsana New" w:hAnsi="Angsana New"/>
          <w:sz w:val="30"/>
          <w:szCs w:val="30"/>
          <w:cs/>
        </w:rPr>
        <w:t>มาตรฐานการรายงานทางการเงินซึ่งยังไม่มี</w:t>
      </w:r>
      <w:r w:rsidRPr="00F33272">
        <w:rPr>
          <w:rFonts w:ascii="Angsana New" w:hAnsi="Angsana New"/>
          <w:sz w:val="30"/>
          <w:szCs w:val="30"/>
          <w:cs/>
        </w:rPr>
        <w:t>ผลบังคับ</w:t>
      </w:r>
      <w:r w:rsidR="00D203F0" w:rsidRPr="00F33272">
        <w:rPr>
          <w:rFonts w:ascii="Angsana New" w:hAnsi="Angsana New" w:hint="cs"/>
          <w:sz w:val="30"/>
          <w:szCs w:val="30"/>
          <w:cs/>
        </w:rPr>
        <w:t>ในปัจจุบันและกลุ่มบริษัทไม่ได้ใช้มาตรฐาน</w:t>
      </w:r>
      <w:r w:rsidR="003945A2" w:rsidRPr="00F33272">
        <w:rPr>
          <w:rFonts w:ascii="Angsana New" w:hAnsi="Angsana New"/>
          <w:sz w:val="30"/>
          <w:szCs w:val="30"/>
          <w:cs/>
        </w:rPr>
        <w:br/>
      </w:r>
      <w:r w:rsidR="00D203F0" w:rsidRPr="00F33272">
        <w:rPr>
          <w:rFonts w:ascii="Angsana New" w:hAnsi="Angsana New" w:hint="cs"/>
          <w:sz w:val="30"/>
          <w:szCs w:val="30"/>
          <w:cs/>
        </w:rPr>
        <w:t xml:space="preserve">การรายงานทางการเงินดังกล่าวในการจัดทำงบการเงินก่อนวันที่มีผลบังคับใช้ </w:t>
      </w:r>
      <w:r w:rsidR="00D203F0" w:rsidRPr="00F33272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D203F0" w:rsidRPr="00F33272">
        <w:rPr>
          <w:rFonts w:ascii="Angsana New" w:hAnsi="Angsana New"/>
          <w:sz w:val="30"/>
          <w:szCs w:val="30"/>
        </w:rPr>
        <w:t>38</w:t>
      </w:r>
    </w:p>
    <w:p w:rsidR="003B474C" w:rsidRPr="00F33272" w:rsidRDefault="003B474C" w:rsidP="003B474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5B7AA5" w:rsidRPr="00F33272" w:rsidRDefault="00C84F6A" w:rsidP="005934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เกณฑ์การวัดมูลค่า</w:t>
      </w: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:rsidR="00C84F6A" w:rsidRPr="00F33272" w:rsidRDefault="00C84F6A" w:rsidP="009850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:rsidR="00C84F6A" w:rsidRPr="00F33272" w:rsidRDefault="00C84F6A" w:rsidP="00657D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</w:t>
      </w:r>
      <w:r w:rsidR="004229AB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="004229AB" w:rsidRPr="00F33272">
        <w:rPr>
          <w:rFonts w:asciiTheme="majorBidi" w:hAnsiTheme="majorBidi" w:cstheme="majorBidi"/>
          <w:sz w:val="30"/>
          <w:szCs w:val="30"/>
          <w:cs/>
        </w:rPr>
        <w:t>ยกเว้น</w:t>
      </w:r>
      <w:r w:rsidR="00AA7BCF" w:rsidRPr="00F33272">
        <w:rPr>
          <w:rFonts w:asciiTheme="majorBidi" w:hAnsiTheme="majorBidi" w:cstheme="majorBidi" w:hint="cs"/>
          <w:sz w:val="30"/>
          <w:szCs w:val="30"/>
          <w:cs/>
        </w:rPr>
        <w:t>หนี้สินผลประโยชน์พนักงาน</w:t>
      </w:r>
      <w:r w:rsidR="004E6678" w:rsidRPr="00F33272">
        <w:rPr>
          <w:rFonts w:asciiTheme="majorBidi" w:hAnsiTheme="majorBidi" w:cstheme="majorBidi" w:hint="cs"/>
          <w:sz w:val="30"/>
          <w:szCs w:val="30"/>
          <w:cs/>
        </w:rPr>
        <w:t>ถูกวัดมูลค่าด้วยมูลค่าปัจจุบันของภาระผูกพันตามผลประโยชน์ที่ได้กำหนดไว้ ซึ่งได้เปิดเผยในหมายเหตุประกอบงบการเงิน</w:t>
      </w:r>
      <w:r w:rsidR="00AA7BCF" w:rsidRPr="00F33272">
        <w:rPr>
          <w:rFonts w:asciiTheme="majorBidi" w:hAnsiTheme="majorBidi" w:cstheme="majorBidi"/>
          <w:sz w:val="30"/>
          <w:szCs w:val="30"/>
        </w:rPr>
        <w:br/>
      </w:r>
      <w:r w:rsidR="004E6678" w:rsidRPr="00F33272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4E6678" w:rsidRPr="00F33272">
        <w:rPr>
          <w:rFonts w:asciiTheme="majorBidi" w:hAnsiTheme="majorBidi" w:cstheme="majorBidi"/>
          <w:sz w:val="30"/>
          <w:szCs w:val="30"/>
        </w:rPr>
        <w:t xml:space="preserve">3 </w:t>
      </w:r>
      <w:r w:rsidR="004E6678" w:rsidRPr="00F33272">
        <w:rPr>
          <w:rFonts w:asciiTheme="majorBidi" w:hAnsiTheme="majorBidi" w:cstheme="majorBidi" w:hint="cs"/>
          <w:sz w:val="30"/>
          <w:szCs w:val="30"/>
          <w:cs/>
        </w:rPr>
        <w:t>(ณ)</w:t>
      </w:r>
    </w:p>
    <w:p w:rsidR="0072361F" w:rsidRPr="00F33272" w:rsidRDefault="00723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:rsidR="00FA6EB9" w:rsidRPr="00F33272" w:rsidRDefault="00B13461" w:rsidP="009850C1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FA6EB9" w:rsidRPr="00F33272" w:rsidRDefault="00FA6EB9" w:rsidP="009850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FA6EB9" w:rsidRPr="00F33272" w:rsidRDefault="00DD5A3E" w:rsidP="009850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13461" w:rsidRPr="00F33272">
        <w:rPr>
          <w:rFonts w:asciiTheme="majorBidi" w:hAnsiTheme="majorBidi" w:cstheme="majorBidi"/>
          <w:sz w:val="30"/>
          <w:szCs w:val="30"/>
          <w:cs/>
        </w:rPr>
        <w:t>นี้จัดทำและแสดงหน่วยเงินตราเป็นเงินบาท ซึ่งเป็น</w:t>
      </w:r>
      <w:r w:rsidR="0025154A" w:rsidRPr="00F33272">
        <w:rPr>
          <w:rFonts w:asciiTheme="majorBidi" w:hAnsiTheme="majorBidi" w:cstheme="majorBidi"/>
          <w:sz w:val="30"/>
          <w:szCs w:val="30"/>
          <w:cs/>
        </w:rPr>
        <w:t>สกุลเงินที่ใช้ในการดำเนินงานของ</w:t>
      </w:r>
      <w:r w:rsidR="00EE41CA" w:rsidRPr="00F3327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A7771D" w:rsidRPr="00F332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13461" w:rsidRPr="00F33272">
        <w:rPr>
          <w:rFonts w:asciiTheme="majorBidi" w:hAnsiTheme="majorBidi" w:cstheme="majorBidi"/>
          <w:sz w:val="30"/>
          <w:szCs w:val="30"/>
          <w:cs/>
        </w:rPr>
        <w:t>ข้อมูล</w:t>
      </w:r>
      <w:r w:rsidR="00A7771D" w:rsidRPr="00F33272">
        <w:rPr>
          <w:rFonts w:asciiTheme="majorBidi" w:hAnsiTheme="majorBidi" w:cstheme="majorBidi"/>
          <w:sz w:val="30"/>
          <w:szCs w:val="30"/>
          <w:cs/>
        </w:rPr>
        <w:br/>
      </w:r>
      <w:r w:rsidR="00B13461" w:rsidRPr="00F33272">
        <w:rPr>
          <w:rFonts w:asciiTheme="majorBidi" w:hAnsiTheme="majorBidi" w:cstheme="majorBidi"/>
          <w:sz w:val="30"/>
          <w:szCs w:val="30"/>
          <w:cs/>
        </w:rPr>
        <w:t>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</w:t>
      </w:r>
      <w:r w:rsidR="00A7771D" w:rsidRPr="00F33272">
        <w:rPr>
          <w:rFonts w:asciiTheme="majorBidi" w:hAnsiTheme="majorBidi" w:cstheme="majorBidi"/>
          <w:sz w:val="30"/>
          <w:szCs w:val="30"/>
          <w:cs/>
        </w:rPr>
        <w:br/>
      </w:r>
      <w:r w:rsidR="00B13461" w:rsidRPr="00F33272">
        <w:rPr>
          <w:rFonts w:asciiTheme="majorBidi" w:hAnsiTheme="majorBidi" w:cstheme="majorBidi"/>
          <w:sz w:val="30"/>
          <w:szCs w:val="30"/>
          <w:cs/>
        </w:rPr>
        <w:t>เป็นอย่างอื่น</w:t>
      </w:r>
    </w:p>
    <w:p w:rsidR="00D203F0" w:rsidRPr="00F33272" w:rsidRDefault="00D20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FA6EB9" w:rsidRPr="00F33272" w:rsidRDefault="00F00477" w:rsidP="001655E0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A46A39"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="00FA6EB9"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ใช้วิจารณญาณ</w:t>
      </w:r>
      <w:r w:rsidR="00A46A39"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และการประมาณการ</w:t>
      </w:r>
    </w:p>
    <w:p w:rsidR="00FA47F5" w:rsidRPr="00F33272" w:rsidRDefault="00FA47F5" w:rsidP="00FA47F5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:rsidR="00E634B9" w:rsidRPr="00F33272" w:rsidRDefault="0025154A" w:rsidP="00942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</w:t>
      </w:r>
      <w:r w:rsidR="00B13461" w:rsidRPr="00F33272">
        <w:rPr>
          <w:rFonts w:asciiTheme="majorBidi" w:hAnsiTheme="majorBidi" w:cstheme="majorBidi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9D438E" w:rsidRPr="00F33272" w:rsidRDefault="00155144" w:rsidP="00942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ประมาณการและข้อสมมติ</w:t>
      </w:r>
      <w:r w:rsidR="009D438E" w:rsidRPr="00F33272">
        <w:rPr>
          <w:rFonts w:asciiTheme="majorBidi" w:hAnsiTheme="majorBidi" w:cstheme="majorBidi"/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A46A39" w:rsidRPr="00F33272">
        <w:rPr>
          <w:rFonts w:asciiTheme="majorBidi" w:hAnsiTheme="majorBidi" w:cstheme="majorBidi"/>
          <w:sz w:val="30"/>
          <w:szCs w:val="30"/>
          <w:cs/>
        </w:rPr>
        <w:t>โดยวิธีเปลี่ยนทันทีเป็นต้นไป</w:t>
      </w:r>
    </w:p>
    <w:p w:rsidR="00F00477" w:rsidRPr="00F33272" w:rsidRDefault="00B13461" w:rsidP="00361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  <w:r w:rsidRPr="00F33272">
        <w:rPr>
          <w:rFonts w:asciiTheme="majorBidi" w:hAnsiTheme="majorBidi" w:cstheme="majorBidi"/>
          <w:sz w:val="30"/>
          <w:szCs w:val="30"/>
        </w:rPr>
        <w:tab/>
      </w:r>
    </w:p>
    <w:p w:rsidR="00B13461" w:rsidRPr="00F33272" w:rsidRDefault="00B13461" w:rsidP="00165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ข้อมูลเกี่ยวกับ</w:t>
      </w:r>
      <w:r w:rsidR="003D7FAA" w:rsidRPr="00F33272">
        <w:rPr>
          <w:rFonts w:asciiTheme="majorBidi" w:hAnsiTheme="majorBidi" w:cstheme="majorBidi" w:hint="cs"/>
          <w:sz w:val="30"/>
          <w:szCs w:val="30"/>
          <w:cs/>
        </w:rPr>
        <w:t>ข้อสมมติและความ</w:t>
      </w:r>
      <w:r w:rsidRPr="00F33272">
        <w:rPr>
          <w:rFonts w:asciiTheme="majorBidi" w:hAnsiTheme="majorBidi" w:cstheme="majorBidi"/>
          <w:sz w:val="30"/>
          <w:szCs w:val="30"/>
          <w:cs/>
        </w:rPr>
        <w:t>ไม่แน่นอน</w:t>
      </w:r>
      <w:r w:rsidR="003D7FAA" w:rsidRPr="00F33272">
        <w:rPr>
          <w:rFonts w:asciiTheme="majorBidi" w:hAnsiTheme="majorBidi" w:cstheme="majorBidi" w:hint="cs"/>
          <w:sz w:val="30"/>
          <w:szCs w:val="30"/>
          <w:cs/>
        </w:rPr>
        <w:t>ของประมาณการที่สำคัญ ซึ่งมีความเสี่ยงอย่างมีนัยสำคัญที่เป็นเหตุให้ต้องมีการปรับปรุง</w:t>
      </w:r>
      <w:r w:rsidR="006C7252" w:rsidRPr="00F33272"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มูลค่าตามบัญชีของสินทรัพย์และหนี้สินภายในปี</w:t>
      </w:r>
      <w:r w:rsidR="006C7252" w:rsidRPr="00F33272">
        <w:rPr>
          <w:rFonts w:asciiTheme="majorBidi" w:hAnsiTheme="majorBidi"/>
          <w:sz w:val="30"/>
          <w:szCs w:val="30"/>
          <w:cs/>
        </w:rPr>
        <w:t>บ</w:t>
      </w:r>
      <w:r w:rsidR="006C7252" w:rsidRPr="00F33272">
        <w:rPr>
          <w:rFonts w:asciiTheme="majorBidi" w:hAnsiTheme="majorBidi" w:cstheme="majorBidi" w:hint="cs"/>
          <w:sz w:val="30"/>
          <w:szCs w:val="30"/>
          <w:cs/>
        </w:rPr>
        <w:t xml:space="preserve">ัญชีสิ้นสุดวันที่ </w:t>
      </w:r>
      <w:r w:rsidR="006C7252" w:rsidRPr="00F33272">
        <w:rPr>
          <w:rFonts w:asciiTheme="majorBidi" w:hAnsiTheme="majorBidi" w:cstheme="majorBidi"/>
          <w:sz w:val="30"/>
          <w:szCs w:val="30"/>
        </w:rPr>
        <w:t>31</w:t>
      </w:r>
      <w:r w:rsidR="006C7252" w:rsidRPr="00F33272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6C7252" w:rsidRPr="00F33272">
        <w:rPr>
          <w:rFonts w:asciiTheme="majorBidi" w:hAnsiTheme="majorBidi" w:cstheme="majorBidi"/>
          <w:sz w:val="30"/>
          <w:szCs w:val="30"/>
        </w:rPr>
        <w:t xml:space="preserve">2562 </w:t>
      </w:r>
      <w:r w:rsidR="006C7252" w:rsidRPr="00F33272">
        <w:rPr>
          <w:rFonts w:asciiTheme="majorBidi" w:hAnsiTheme="majorBidi" w:cstheme="majorBidi" w:hint="cs"/>
          <w:sz w:val="30"/>
          <w:szCs w:val="30"/>
          <w:cs/>
        </w:rPr>
        <w:t>ซึ่งได้เปิดเผยในหม</w:t>
      </w:r>
      <w:r w:rsidRPr="00F33272">
        <w:rPr>
          <w:rFonts w:asciiTheme="majorBidi" w:hAnsiTheme="majorBidi" w:cstheme="majorBidi"/>
          <w:sz w:val="30"/>
          <w:szCs w:val="30"/>
          <w:cs/>
        </w:rPr>
        <w:t>ายเหตุประกอบงบการเงินต่อไปนี้</w:t>
      </w:r>
    </w:p>
    <w:p w:rsidR="00FA6EB9" w:rsidRPr="00F33272" w:rsidRDefault="00FA6EB9" w:rsidP="009850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60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4229AB" w:rsidRPr="00F33272" w:rsidRDefault="004229AB" w:rsidP="004229A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6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 w:rsidR="00C6194B" w:rsidRPr="00F33272">
        <w:rPr>
          <w:rFonts w:asciiTheme="majorBidi" w:hAnsiTheme="majorBidi" w:cstheme="majorBidi"/>
          <w:sz w:val="30"/>
          <w:szCs w:val="30"/>
        </w:rPr>
        <w:t>7</w:t>
      </w:r>
      <w:r w:rsidRPr="00F33272">
        <w:rPr>
          <w:rFonts w:asciiTheme="majorBidi" w:hAnsiTheme="majorBidi" w:cstheme="majorBidi"/>
          <w:sz w:val="30"/>
          <w:szCs w:val="30"/>
        </w:rPr>
        <w:tab/>
      </w:r>
      <w:r w:rsidRPr="00F33272">
        <w:rPr>
          <w:rFonts w:asciiTheme="majorBidi" w:hAnsiTheme="majorBidi" w:cstheme="majorBidi"/>
          <w:sz w:val="30"/>
          <w:szCs w:val="30"/>
        </w:rPr>
        <w:tab/>
      </w:r>
      <w:r w:rsidR="0096233C" w:rsidRPr="00F33272">
        <w:rPr>
          <w:rFonts w:asciiTheme="majorBidi" w:hAnsiTheme="majorBidi" w:cstheme="majorBidi"/>
          <w:sz w:val="30"/>
          <w:szCs w:val="30"/>
          <w:cs/>
        </w:rPr>
        <w:t>เงินลงทุนอื่น</w:t>
      </w:r>
    </w:p>
    <w:p w:rsidR="00520A23" w:rsidRPr="00F33272" w:rsidRDefault="00520A23" w:rsidP="00520A2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6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 w:rsidRPr="00F33272">
        <w:rPr>
          <w:rFonts w:asciiTheme="majorBidi" w:hAnsiTheme="majorBidi" w:cstheme="majorBidi"/>
          <w:sz w:val="30"/>
          <w:szCs w:val="30"/>
        </w:rPr>
        <w:t>9</w:t>
      </w:r>
      <w:r w:rsidRPr="00F33272">
        <w:rPr>
          <w:rFonts w:asciiTheme="majorBidi" w:hAnsiTheme="majorBidi" w:cstheme="majorBidi"/>
          <w:sz w:val="30"/>
          <w:szCs w:val="30"/>
        </w:rPr>
        <w:tab/>
      </w:r>
      <w:r w:rsidRPr="00F33272">
        <w:rPr>
          <w:rFonts w:asciiTheme="majorBidi" w:hAnsiTheme="majorBidi" w:cstheme="majorBidi"/>
          <w:sz w:val="30"/>
          <w:szCs w:val="30"/>
        </w:rPr>
        <w:tab/>
      </w:r>
      <w:r w:rsidRPr="00F33272"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ลูกหนี้ตามสัญญาเช่าการเงิน</w:t>
      </w:r>
    </w:p>
    <w:p w:rsidR="00DB14DC" w:rsidRPr="00F33272" w:rsidRDefault="00DB14DC" w:rsidP="00DB14D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6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 w:rsidRPr="00F33272">
        <w:rPr>
          <w:rFonts w:asciiTheme="majorBidi" w:hAnsiTheme="majorBidi" w:cstheme="majorBidi"/>
          <w:sz w:val="30"/>
          <w:szCs w:val="30"/>
        </w:rPr>
        <w:t>15</w:t>
      </w:r>
      <w:r w:rsidRPr="00F33272">
        <w:rPr>
          <w:rFonts w:asciiTheme="majorBidi" w:hAnsiTheme="majorBidi" w:cstheme="majorBidi"/>
          <w:sz w:val="30"/>
          <w:szCs w:val="30"/>
        </w:rPr>
        <w:tab/>
      </w:r>
      <w:r w:rsidRPr="00F33272">
        <w:rPr>
          <w:rFonts w:asciiTheme="majorBidi" w:hAnsiTheme="majorBidi" w:cstheme="majorBidi"/>
          <w:sz w:val="30"/>
          <w:szCs w:val="30"/>
        </w:rPr>
        <w:tab/>
      </w:r>
      <w:r w:rsidRPr="00F33272">
        <w:rPr>
          <w:rFonts w:asciiTheme="majorBidi" w:hAnsiTheme="majorBidi" w:cstheme="majorBidi" w:hint="cs"/>
          <w:sz w:val="30"/>
          <w:szCs w:val="30"/>
          <w:cs/>
        </w:rPr>
        <w:t>ที่ดิน อาคาร และอุปกรณ์</w:t>
      </w:r>
    </w:p>
    <w:p w:rsidR="00FA6EB9" w:rsidRPr="00F33272" w:rsidRDefault="00FA6EB9" w:rsidP="009850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6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 w:rsidR="00E13E1F" w:rsidRPr="00F33272">
        <w:rPr>
          <w:rFonts w:asciiTheme="majorBidi" w:hAnsiTheme="majorBidi" w:cstheme="majorBidi"/>
          <w:sz w:val="30"/>
          <w:szCs w:val="30"/>
        </w:rPr>
        <w:t>1</w:t>
      </w:r>
      <w:r w:rsidR="0069395C" w:rsidRPr="00F33272">
        <w:rPr>
          <w:rFonts w:asciiTheme="majorBidi" w:hAnsiTheme="majorBidi" w:cstheme="majorBidi"/>
          <w:sz w:val="30"/>
          <w:szCs w:val="30"/>
        </w:rPr>
        <w:t>6</w:t>
      </w:r>
      <w:r w:rsidRPr="00F33272">
        <w:rPr>
          <w:rFonts w:asciiTheme="majorBidi" w:hAnsiTheme="majorBidi" w:cstheme="majorBidi"/>
          <w:sz w:val="30"/>
          <w:szCs w:val="30"/>
        </w:rPr>
        <w:tab/>
      </w:r>
      <w:r w:rsidRPr="00F33272">
        <w:rPr>
          <w:rFonts w:asciiTheme="majorBidi" w:hAnsiTheme="majorBidi" w:cstheme="majorBidi"/>
          <w:sz w:val="30"/>
          <w:szCs w:val="30"/>
        </w:rPr>
        <w:tab/>
      </w:r>
      <w:r w:rsidR="00A0614C" w:rsidRPr="00F33272">
        <w:rPr>
          <w:rFonts w:asciiTheme="majorBidi" w:hAnsiTheme="majorBidi" w:cstheme="majorBidi"/>
          <w:sz w:val="30"/>
          <w:szCs w:val="30"/>
          <w:cs/>
        </w:rPr>
        <w:t>สินทรัพย</w:t>
      </w:r>
      <w:r w:rsidR="004A08C9" w:rsidRPr="00F33272">
        <w:rPr>
          <w:rFonts w:asciiTheme="majorBidi" w:hAnsiTheme="majorBidi" w:cstheme="majorBidi"/>
          <w:sz w:val="30"/>
          <w:szCs w:val="30"/>
          <w:cs/>
        </w:rPr>
        <w:t>์ที่ไม่ได้ใช้</w:t>
      </w:r>
      <w:r w:rsidR="00716F57" w:rsidRPr="00F33272">
        <w:rPr>
          <w:rFonts w:asciiTheme="majorBidi" w:hAnsiTheme="majorBidi" w:cstheme="majorBidi"/>
          <w:sz w:val="30"/>
          <w:szCs w:val="30"/>
          <w:cs/>
        </w:rPr>
        <w:t>ในการดำเนิน</w:t>
      </w:r>
      <w:r w:rsidR="004A08C9" w:rsidRPr="00F33272">
        <w:rPr>
          <w:rFonts w:asciiTheme="majorBidi" w:hAnsiTheme="majorBidi" w:cstheme="majorBidi"/>
          <w:sz w:val="30"/>
          <w:szCs w:val="30"/>
          <w:cs/>
        </w:rPr>
        <w:t>ง</w:t>
      </w:r>
      <w:r w:rsidR="00424EA1" w:rsidRPr="00F33272">
        <w:rPr>
          <w:rFonts w:asciiTheme="majorBidi" w:hAnsiTheme="majorBidi" w:cstheme="majorBidi"/>
          <w:sz w:val="30"/>
          <w:szCs w:val="30"/>
          <w:cs/>
        </w:rPr>
        <w:t>าน</w:t>
      </w:r>
    </w:p>
    <w:p w:rsidR="00FA6EB9" w:rsidRPr="00F33272" w:rsidRDefault="00FA6EB9" w:rsidP="009850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6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 w:rsidR="00E13E1F" w:rsidRPr="00F33272">
        <w:rPr>
          <w:rFonts w:asciiTheme="majorBidi" w:hAnsiTheme="majorBidi" w:cstheme="majorBidi"/>
          <w:sz w:val="30"/>
          <w:szCs w:val="30"/>
        </w:rPr>
        <w:t>1</w:t>
      </w:r>
      <w:r w:rsidR="00B61AB1" w:rsidRPr="00F33272">
        <w:rPr>
          <w:rFonts w:asciiTheme="majorBidi" w:hAnsiTheme="majorBidi" w:cstheme="majorBidi"/>
          <w:sz w:val="30"/>
          <w:szCs w:val="30"/>
        </w:rPr>
        <w:t>8</w:t>
      </w:r>
      <w:r w:rsidRPr="00F33272">
        <w:rPr>
          <w:rFonts w:asciiTheme="majorBidi" w:hAnsiTheme="majorBidi" w:cstheme="majorBidi"/>
          <w:sz w:val="30"/>
          <w:szCs w:val="30"/>
          <w:cs/>
        </w:rPr>
        <w:tab/>
      </w:r>
      <w:r w:rsidRPr="00F33272">
        <w:rPr>
          <w:rFonts w:asciiTheme="majorBidi" w:hAnsiTheme="majorBidi" w:cstheme="majorBidi"/>
          <w:sz w:val="30"/>
          <w:szCs w:val="30"/>
        </w:rPr>
        <w:tab/>
      </w:r>
      <w:r w:rsidRPr="00F33272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</w:t>
      </w:r>
    </w:p>
    <w:p w:rsidR="00324A2F" w:rsidRPr="00F33272" w:rsidRDefault="00FA6EB9" w:rsidP="00200D7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6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 w:rsidR="00E13E1F" w:rsidRPr="00F33272">
        <w:rPr>
          <w:rFonts w:asciiTheme="majorBidi" w:hAnsiTheme="majorBidi" w:cstheme="majorBidi"/>
          <w:sz w:val="30"/>
          <w:szCs w:val="30"/>
        </w:rPr>
        <w:t>2</w:t>
      </w:r>
      <w:r w:rsidR="00B61AB1" w:rsidRPr="00F33272">
        <w:rPr>
          <w:rFonts w:asciiTheme="majorBidi" w:hAnsiTheme="majorBidi" w:cstheme="majorBidi"/>
          <w:sz w:val="30"/>
          <w:szCs w:val="30"/>
        </w:rPr>
        <w:t>2</w:t>
      </w:r>
      <w:r w:rsidR="006520C7" w:rsidRPr="00F33272">
        <w:rPr>
          <w:rFonts w:asciiTheme="majorBidi" w:hAnsiTheme="majorBidi" w:cstheme="majorBidi"/>
          <w:sz w:val="30"/>
          <w:szCs w:val="30"/>
        </w:rPr>
        <w:tab/>
      </w:r>
      <w:r w:rsidR="006520C7" w:rsidRPr="00F33272">
        <w:rPr>
          <w:rFonts w:asciiTheme="majorBidi" w:hAnsiTheme="majorBidi" w:cstheme="majorBidi"/>
          <w:sz w:val="30"/>
          <w:szCs w:val="30"/>
        </w:rPr>
        <w:tab/>
      </w:r>
      <w:r w:rsidR="00C6194B" w:rsidRPr="00F33272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</w:p>
    <w:p w:rsidR="006520C7" w:rsidRPr="00F33272" w:rsidRDefault="006520C7" w:rsidP="00657DF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 w:rsidRPr="00F33272">
        <w:rPr>
          <w:rFonts w:asciiTheme="majorBidi" w:hAnsiTheme="majorBidi" w:cstheme="majorBidi"/>
          <w:sz w:val="30"/>
          <w:szCs w:val="30"/>
        </w:rPr>
        <w:t>2</w:t>
      </w:r>
      <w:r w:rsidR="00B61AB1" w:rsidRPr="00F33272">
        <w:rPr>
          <w:rFonts w:asciiTheme="majorBidi" w:hAnsiTheme="majorBidi" w:cstheme="majorBidi"/>
          <w:sz w:val="30"/>
          <w:szCs w:val="30"/>
        </w:rPr>
        <w:t>3</w:t>
      </w:r>
      <w:r w:rsidRPr="00F33272">
        <w:rPr>
          <w:rFonts w:asciiTheme="majorBidi" w:hAnsiTheme="majorBidi" w:cstheme="majorBidi"/>
          <w:sz w:val="30"/>
          <w:szCs w:val="30"/>
        </w:rPr>
        <w:tab/>
      </w:r>
      <w:r w:rsidRPr="00F33272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  <w:r w:rsidR="00DB14DC" w:rsidRPr="00F33272">
        <w:rPr>
          <w:rFonts w:asciiTheme="majorBidi" w:hAnsiTheme="majorBidi" w:cstheme="majorBidi"/>
          <w:sz w:val="30"/>
          <w:szCs w:val="30"/>
          <w:cs/>
        </w:rPr>
        <w:t>สำหรับผลประโยชน์พนักงาน</w:t>
      </w:r>
    </w:p>
    <w:p w:rsidR="00FA6EB9" w:rsidRPr="00F33272" w:rsidRDefault="00FA6EB9" w:rsidP="009850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 w:rsidR="00E13E1F" w:rsidRPr="00F33272">
        <w:rPr>
          <w:rFonts w:asciiTheme="majorBidi" w:hAnsiTheme="majorBidi" w:cstheme="majorBidi"/>
          <w:sz w:val="30"/>
          <w:szCs w:val="30"/>
        </w:rPr>
        <w:t>3</w:t>
      </w:r>
      <w:r w:rsidR="00B61AB1" w:rsidRPr="00F33272">
        <w:rPr>
          <w:rFonts w:asciiTheme="majorBidi" w:hAnsiTheme="majorBidi" w:cstheme="majorBidi"/>
          <w:sz w:val="30"/>
          <w:szCs w:val="30"/>
        </w:rPr>
        <w:t>4</w:t>
      </w:r>
      <w:r w:rsidRPr="00F33272">
        <w:rPr>
          <w:rFonts w:asciiTheme="majorBidi" w:hAnsiTheme="majorBidi" w:cstheme="majorBidi"/>
          <w:sz w:val="30"/>
          <w:szCs w:val="30"/>
          <w:cs/>
        </w:rPr>
        <w:tab/>
        <w:t>เครื่องมือทางการเงิน</w:t>
      </w:r>
    </w:p>
    <w:p w:rsidR="00324A2F" w:rsidRPr="00F33272" w:rsidRDefault="00324A2F" w:rsidP="002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697931" w:rsidRPr="00F33272" w:rsidRDefault="00697931" w:rsidP="00697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:rsidR="00697931" w:rsidRPr="00F33272" w:rsidRDefault="00697931" w:rsidP="00697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697931" w:rsidRPr="00F33272" w:rsidRDefault="00697931" w:rsidP="00697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</w:t>
      </w:r>
      <w:r w:rsidR="0042786E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หนี้สินทางการเงินและไม่ใช่ทางการเงิน</w:t>
      </w:r>
    </w:p>
    <w:p w:rsidR="00697931" w:rsidRPr="00F33272" w:rsidRDefault="00697931" w:rsidP="00697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697931" w:rsidRPr="00F33272" w:rsidRDefault="00697931" w:rsidP="0069793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กลุ่ม</w:t>
      </w:r>
      <w:r w:rsidRPr="00F33272">
        <w:rPr>
          <w:rFonts w:asciiTheme="majorBidi" w:hAnsiTheme="majorBidi" w:cstheme="majorBidi"/>
          <w:sz w:val="30"/>
          <w:szCs w:val="30"/>
          <w:cs/>
          <w:lang w:val="th-TH" w:bidi="th-TH"/>
        </w:rPr>
        <w:t>บริษัท</w:t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F3327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F33272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F33272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</w:p>
    <w:p w:rsidR="00697931" w:rsidRPr="00F33272" w:rsidRDefault="00697931" w:rsidP="00697931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:rsidR="00697931" w:rsidRPr="00F33272" w:rsidRDefault="00697931" w:rsidP="0069793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</w:t>
      </w:r>
      <w:r w:rsidR="009916FE" w:rsidRPr="00F3327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ลำ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4229AB" w:rsidRPr="00F33272" w:rsidRDefault="004229AB" w:rsidP="00697931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94288B" w:rsidRPr="00F33272" w:rsidRDefault="00697931" w:rsidP="00697931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F33272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</w:p>
    <w:p w:rsidR="0094288B" w:rsidRPr="00F33272" w:rsidRDefault="00942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33272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:rsidR="00697931" w:rsidRPr="00F33272" w:rsidRDefault="00697931" w:rsidP="00B9524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lastRenderedPageBreak/>
        <w:t>เมื่อวัดมูลค่ายุติธรรมของสินทรัพย์หรือหนี้สิน กลุ่ม</w:t>
      </w:r>
      <w:r w:rsidRPr="00F33272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F33272">
        <w:rPr>
          <w:rFonts w:asciiTheme="majorBidi" w:hAnsiTheme="majorBidi" w:cstheme="majorBidi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21651D" w:rsidRPr="00F33272" w:rsidRDefault="0021651D" w:rsidP="00B9524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9A3203" w:rsidRPr="00F33272" w:rsidRDefault="00697931" w:rsidP="00B9524E">
      <w:pPr>
        <w:pStyle w:val="block"/>
        <w:numPr>
          <w:ilvl w:val="0"/>
          <w:numId w:val="2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F33272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F3327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เป็นราคาเสนอซื้อขาย </w:t>
      </w:r>
      <w:r w:rsidRPr="00F33272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ไม่</w:t>
      </w:r>
      <w:r w:rsidR="00CA7544" w:rsidRPr="00F33272">
        <w:rPr>
          <w:rFonts w:asciiTheme="majorBidi" w:hAnsiTheme="majorBidi" w:cstheme="majorBidi" w:hint="cs"/>
          <w:sz w:val="30"/>
          <w:szCs w:val="30"/>
          <w:cs/>
          <w:lang w:bidi="th-TH"/>
        </w:rPr>
        <w:t>ต้อง</w:t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ปรับปรุง</w:t>
      </w:r>
      <w:r w:rsidRPr="00F33272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9A3203" w:rsidRPr="00F33272" w:rsidRDefault="00697931" w:rsidP="00B9524E">
      <w:pPr>
        <w:pStyle w:val="block"/>
        <w:numPr>
          <w:ilvl w:val="0"/>
          <w:numId w:val="2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33272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</w:t>
      </w:r>
      <w:r w:rsidR="002338EE" w:rsidRPr="00F33272">
        <w:rPr>
          <w:rFonts w:asciiTheme="majorBidi" w:hAnsiTheme="majorBidi" w:cstheme="majorBidi"/>
          <w:sz w:val="30"/>
          <w:szCs w:val="30"/>
          <w:cs/>
          <w:lang w:bidi="th-TH"/>
        </w:rPr>
        <w:t>โดยทางตรงหรือโดยอ้อม</w:t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สำหรับสินทรัพย์นั้นหรือหนี้สินนั้น</w:t>
      </w:r>
      <w:r w:rsidR="00CA7544" w:rsidRPr="00F33272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อกเหนือจากราคาเสนอซื้อขายซึ่งรวมอยู่ในข้อมูลระดับ </w:t>
      </w:r>
      <w:r w:rsidRPr="00F3327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9A3203" w:rsidRPr="00F33272" w:rsidRDefault="00697931" w:rsidP="00B9524E">
      <w:pPr>
        <w:pStyle w:val="block"/>
        <w:numPr>
          <w:ilvl w:val="0"/>
          <w:numId w:val="26"/>
        </w:numPr>
        <w:tabs>
          <w:tab w:val="left" w:pos="900"/>
        </w:tabs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33272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="009916FE" w:rsidRPr="00F33272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เป็นข้อมูลสำหรับสินทรัพย์หรือหนี้สินที่ไม่ได้มาจากข้อมูลที่สามารถสังเกตได้</w:t>
      </w:r>
    </w:p>
    <w:p w:rsidR="00697931" w:rsidRPr="00F33272" w:rsidRDefault="00697931" w:rsidP="00B9524E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697931" w:rsidRPr="00F33272" w:rsidRDefault="00697931" w:rsidP="00B9524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697931" w:rsidRPr="00F33272" w:rsidRDefault="00697931" w:rsidP="00B9524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7309DD" w:rsidRPr="00F33272" w:rsidRDefault="00697931" w:rsidP="00B9524E">
      <w:pPr>
        <w:pStyle w:val="BodyText"/>
        <w:spacing w:after="0"/>
        <w:ind w:left="540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33272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F33272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72361F" w:rsidRPr="00F33272" w:rsidRDefault="0072361F" w:rsidP="00B95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  <w:cs/>
        </w:rPr>
      </w:pPr>
    </w:p>
    <w:p w:rsidR="00DD316E" w:rsidRPr="00F33272" w:rsidRDefault="00DD316E" w:rsidP="00B9524E">
      <w:pPr>
        <w:pStyle w:val="BodyText"/>
        <w:spacing w:after="0"/>
        <w:ind w:left="540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DD316E" w:rsidRPr="00F33272" w:rsidRDefault="00DD316E" w:rsidP="00B9524E">
      <w:pPr>
        <w:pStyle w:val="BodyText"/>
        <w:spacing w:after="0"/>
        <w:ind w:left="540"/>
        <w:rPr>
          <w:rFonts w:asciiTheme="majorBidi" w:hAnsiTheme="majorBidi" w:cstheme="majorBidi"/>
          <w:sz w:val="24"/>
          <w:szCs w:val="24"/>
        </w:rPr>
      </w:pPr>
    </w:p>
    <w:p w:rsidR="00DB14DC" w:rsidRPr="00F33272" w:rsidRDefault="00DB14DC" w:rsidP="00B9524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6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 w:rsidRPr="00F33272">
        <w:rPr>
          <w:rFonts w:asciiTheme="majorBidi" w:hAnsiTheme="majorBidi" w:cstheme="majorBidi"/>
          <w:sz w:val="30"/>
          <w:szCs w:val="30"/>
        </w:rPr>
        <w:t>16</w:t>
      </w:r>
      <w:r w:rsidRPr="00F33272">
        <w:rPr>
          <w:rFonts w:asciiTheme="majorBidi" w:hAnsiTheme="majorBidi" w:cstheme="majorBidi"/>
          <w:sz w:val="30"/>
          <w:szCs w:val="30"/>
        </w:rPr>
        <w:tab/>
      </w:r>
      <w:r w:rsidRPr="00F33272">
        <w:rPr>
          <w:rFonts w:asciiTheme="majorBidi" w:hAnsiTheme="majorBidi" w:cstheme="majorBidi"/>
          <w:sz w:val="30"/>
          <w:szCs w:val="30"/>
        </w:rPr>
        <w:tab/>
      </w:r>
      <w:r w:rsidRPr="00F33272">
        <w:rPr>
          <w:rFonts w:asciiTheme="majorBidi" w:hAnsiTheme="majorBidi" w:cstheme="majorBidi"/>
          <w:sz w:val="30"/>
          <w:szCs w:val="30"/>
          <w:cs/>
        </w:rPr>
        <w:t>สินทรัพย์ที่ไม่ได้ใช้ในการดำเนินงาน</w:t>
      </w:r>
    </w:p>
    <w:p w:rsidR="00B55594" w:rsidRPr="00F33272" w:rsidRDefault="00B55594" w:rsidP="00B9524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 w:rsidRPr="00F33272">
        <w:rPr>
          <w:rFonts w:asciiTheme="majorBidi" w:hAnsiTheme="majorBidi" w:cstheme="majorBidi"/>
          <w:sz w:val="30"/>
          <w:szCs w:val="30"/>
        </w:rPr>
        <w:t>3</w:t>
      </w:r>
      <w:r w:rsidR="00B61AB1" w:rsidRPr="00F33272">
        <w:rPr>
          <w:rFonts w:asciiTheme="majorBidi" w:hAnsiTheme="majorBidi" w:cstheme="majorBidi"/>
          <w:sz w:val="30"/>
          <w:szCs w:val="30"/>
        </w:rPr>
        <w:t>4</w:t>
      </w:r>
      <w:r w:rsidRPr="00F33272">
        <w:rPr>
          <w:rFonts w:asciiTheme="majorBidi" w:hAnsiTheme="majorBidi" w:cstheme="majorBidi"/>
          <w:sz w:val="30"/>
          <w:szCs w:val="30"/>
          <w:cs/>
        </w:rPr>
        <w:tab/>
        <w:t>เครื่องมือทางการเงิน</w:t>
      </w:r>
    </w:p>
    <w:p w:rsidR="00D23F5D" w:rsidRPr="00F33272" w:rsidRDefault="00D23F5D" w:rsidP="00B95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4"/>
          <w:szCs w:val="24"/>
          <w:cs/>
        </w:rPr>
      </w:pPr>
    </w:p>
    <w:p w:rsidR="00DD1F90" w:rsidRPr="00F33272" w:rsidRDefault="00D82F67" w:rsidP="00B9524E">
      <w:pPr>
        <w:pStyle w:val="Heading9"/>
        <w:keepNext w:val="0"/>
        <w:widowControl w:val="0"/>
        <w:numPr>
          <w:ilvl w:val="0"/>
          <w:numId w:val="52"/>
        </w:numPr>
        <w:spacing w:line="240" w:lineRule="atLeas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sz w:val="30"/>
          <w:szCs w:val="30"/>
          <w:cs/>
        </w:rPr>
        <w:t>นโ</w:t>
      </w:r>
      <w:r w:rsidR="00851332" w:rsidRPr="00F33272">
        <w:rPr>
          <w:rFonts w:asciiTheme="majorBidi" w:hAnsiTheme="majorBidi" w:cstheme="majorBidi"/>
          <w:b/>
          <w:bCs/>
          <w:sz w:val="30"/>
          <w:szCs w:val="30"/>
          <w:cs/>
        </w:rPr>
        <w:t>ยบายการบัญชีที่สำคัญ</w:t>
      </w:r>
    </w:p>
    <w:p w:rsidR="002C7990" w:rsidRPr="00F33272" w:rsidRDefault="002C7990" w:rsidP="00B9524E">
      <w:pPr>
        <w:pStyle w:val="Heading5"/>
        <w:keepNext w:val="0"/>
        <w:widowControl w:val="0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b w:val="0"/>
          <w:bCs w:val="0"/>
          <w:i w:val="0"/>
          <w:iCs w:val="0"/>
          <w:sz w:val="24"/>
          <w:szCs w:val="24"/>
        </w:rPr>
      </w:pPr>
    </w:p>
    <w:p w:rsidR="00211DB6" w:rsidRPr="00F33272" w:rsidRDefault="00851332" w:rsidP="00B9524E">
      <w:pPr>
        <w:pStyle w:val="Heading8"/>
        <w:keepNext w:val="0"/>
        <w:widowControl w:val="0"/>
        <w:spacing w:line="240" w:lineRule="atLeast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33272">
        <w:rPr>
          <w:rFonts w:asciiTheme="majorBidi" w:hAnsiTheme="majorBidi" w:cstheme="majorBidi"/>
          <w:i w:val="0"/>
          <w:iCs w:val="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211DB6" w:rsidRPr="00F33272" w:rsidRDefault="00211DB6" w:rsidP="00B9524E">
      <w:pPr>
        <w:rPr>
          <w:rFonts w:asciiTheme="majorBidi" w:hAnsiTheme="majorBidi" w:cstheme="majorBidi"/>
          <w:sz w:val="24"/>
          <w:szCs w:val="24"/>
        </w:rPr>
      </w:pPr>
    </w:p>
    <w:p w:rsidR="006456DF" w:rsidRPr="00F33272" w:rsidRDefault="00851332" w:rsidP="00B9524E">
      <w:pPr>
        <w:pStyle w:val="Heading8"/>
        <w:keepNext w:val="0"/>
        <w:widowControl w:val="0"/>
        <w:numPr>
          <w:ilvl w:val="1"/>
          <w:numId w:val="12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33272">
        <w:rPr>
          <w:rFonts w:asciiTheme="majorBidi" w:hAnsiTheme="majorBidi" w:cstheme="majorBidi"/>
          <w:b/>
          <w:bCs/>
          <w:cs/>
          <w:lang w:val="th-TH"/>
        </w:rPr>
        <w:t>เกณฑ์ในการจัดทำงบการเงินรวม</w:t>
      </w:r>
    </w:p>
    <w:p w:rsidR="006456DF" w:rsidRPr="00F33272" w:rsidRDefault="006456DF" w:rsidP="00B9524E">
      <w:pPr>
        <w:pStyle w:val="Heading8"/>
        <w:keepNext w:val="0"/>
        <w:widowControl w:val="0"/>
        <w:spacing w:line="240" w:lineRule="atLeast"/>
        <w:ind w:left="518" w:right="0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:rsidR="006456DF" w:rsidRPr="00F33272" w:rsidRDefault="00851332" w:rsidP="00B9524E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33272">
        <w:rPr>
          <w:rFonts w:asciiTheme="majorBidi" w:hAnsiTheme="majorBidi" w:cstheme="majorBidi"/>
          <w:i w:val="0"/>
          <w:iCs w:val="0"/>
          <w:cs/>
        </w:rPr>
        <w:t>งบการเงินรวมประกอบด้วยงบการเงินของบริษัท</w:t>
      </w:r>
      <w:r w:rsidRPr="00F33272">
        <w:rPr>
          <w:rFonts w:asciiTheme="majorBidi" w:hAnsiTheme="majorBidi" w:cstheme="majorBidi"/>
          <w:i w:val="0"/>
          <w:iCs w:val="0"/>
        </w:rPr>
        <w:t xml:space="preserve"> </w:t>
      </w:r>
      <w:r w:rsidRPr="00F33272">
        <w:rPr>
          <w:rFonts w:asciiTheme="majorBidi" w:hAnsiTheme="majorBidi" w:cstheme="majorBidi"/>
          <w:i w:val="0"/>
          <w:iCs w:val="0"/>
          <w:cs/>
        </w:rPr>
        <w:t xml:space="preserve">และบริษัทย่อย (รวมกันเรียกว่า </w:t>
      </w:r>
      <w:r w:rsidRPr="00F33272">
        <w:rPr>
          <w:rFonts w:asciiTheme="majorBidi" w:hAnsiTheme="majorBidi" w:cstheme="majorBidi"/>
          <w:i w:val="0"/>
          <w:iCs w:val="0"/>
        </w:rPr>
        <w:t>“</w:t>
      </w:r>
      <w:r w:rsidRPr="00F33272">
        <w:rPr>
          <w:rFonts w:asciiTheme="majorBidi" w:hAnsiTheme="majorBidi" w:cstheme="majorBidi"/>
          <w:i w:val="0"/>
          <w:iCs w:val="0"/>
          <w:cs/>
        </w:rPr>
        <w:t>กลุ่มบริษัท</w:t>
      </w:r>
      <w:r w:rsidRPr="00F33272">
        <w:rPr>
          <w:rFonts w:asciiTheme="majorBidi" w:hAnsiTheme="majorBidi" w:cstheme="majorBidi"/>
          <w:i w:val="0"/>
          <w:iCs w:val="0"/>
        </w:rPr>
        <w:t>”</w:t>
      </w:r>
      <w:r w:rsidRPr="00F33272">
        <w:rPr>
          <w:rFonts w:asciiTheme="majorBidi" w:hAnsiTheme="majorBidi" w:cstheme="majorBidi"/>
          <w:i w:val="0"/>
          <w:iCs w:val="0"/>
          <w:cs/>
        </w:rPr>
        <w:t>) และส่วนได้เสียของกลุ่มบริษัทในบริษัทร่วมและ</w:t>
      </w:r>
      <w:r w:rsidR="00570373" w:rsidRPr="00F33272">
        <w:rPr>
          <w:rFonts w:asciiTheme="majorBidi" w:hAnsiTheme="majorBidi" w:cstheme="majorBidi"/>
          <w:i w:val="0"/>
          <w:iCs w:val="0"/>
          <w:cs/>
        </w:rPr>
        <w:t>การร่วมค้า</w:t>
      </w:r>
    </w:p>
    <w:p w:rsidR="009A3203" w:rsidRPr="00F33272" w:rsidRDefault="009A3203" w:rsidP="00B9524E">
      <w:pPr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:rsidR="006456DF" w:rsidRPr="00F33272" w:rsidRDefault="00851332" w:rsidP="00B9524E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</w:rPr>
      </w:pPr>
      <w:r w:rsidRPr="00F33272">
        <w:rPr>
          <w:rFonts w:asciiTheme="majorBidi" w:hAnsiTheme="majorBidi" w:cstheme="majorBidi"/>
          <w:cs/>
        </w:rPr>
        <w:t>การรวมธุรกิจ</w:t>
      </w:r>
    </w:p>
    <w:p w:rsidR="006456DF" w:rsidRPr="00F33272" w:rsidRDefault="006456DF" w:rsidP="00B9524E">
      <w:pPr>
        <w:pStyle w:val="Heading8"/>
        <w:keepNext w:val="0"/>
        <w:widowControl w:val="0"/>
        <w:spacing w:line="240" w:lineRule="atLeast"/>
        <w:ind w:left="540" w:right="0"/>
        <w:jc w:val="thaiDistribute"/>
        <w:rPr>
          <w:rFonts w:asciiTheme="majorBidi" w:hAnsiTheme="majorBidi" w:cstheme="majorBidi"/>
          <w:i w:val="0"/>
          <w:iCs w:val="0"/>
          <w:sz w:val="24"/>
          <w:szCs w:val="24"/>
        </w:rPr>
      </w:pPr>
    </w:p>
    <w:p w:rsidR="0094288B" w:rsidRPr="00F33272" w:rsidRDefault="00851332" w:rsidP="00B9524E">
      <w:pPr>
        <w:pStyle w:val="Heading8"/>
        <w:keepNext w:val="0"/>
        <w:widowControl w:val="0"/>
        <w:spacing w:line="240" w:lineRule="atLeast"/>
        <w:ind w:left="540" w:right="0"/>
        <w:jc w:val="thaiDistribute"/>
        <w:rPr>
          <w:rFonts w:asciiTheme="majorBidi" w:hAnsiTheme="majorBidi" w:cstheme="majorBidi"/>
          <w:i w:val="0"/>
          <w:iCs w:val="0"/>
          <w:cs/>
        </w:rPr>
      </w:pPr>
      <w:r w:rsidRPr="00F33272">
        <w:rPr>
          <w:rFonts w:asciiTheme="majorBidi" w:hAnsiTheme="majorBidi" w:cstheme="majorBidi"/>
          <w:i w:val="0"/>
          <w:iCs w:val="0"/>
          <w:cs/>
        </w:rPr>
        <w:t>กลุ่มบริษัทบันทึกบัญชีสำหรับการรวมธุรกิจตามวิธีซื้อ</w:t>
      </w:r>
      <w:r w:rsidR="00E402C7" w:rsidRPr="00F33272">
        <w:rPr>
          <w:rFonts w:asciiTheme="majorBidi" w:hAnsiTheme="majorBidi" w:cstheme="majorBidi"/>
          <w:i w:val="0"/>
          <w:iCs w:val="0"/>
        </w:rPr>
        <w:t xml:space="preserve"> </w:t>
      </w:r>
      <w:r w:rsidR="00E402C7" w:rsidRPr="00F33272">
        <w:rPr>
          <w:rFonts w:asciiTheme="majorBidi" w:hAnsiTheme="majorBidi" w:cstheme="majorBidi"/>
          <w:i w:val="0"/>
          <w:iCs w:val="0"/>
          <w:cs/>
        </w:rPr>
        <w:t>เมื่อการควบคุมถูกโอนไปยังกลุ่มบริษัท</w:t>
      </w:r>
      <w:r w:rsidRPr="00F33272">
        <w:rPr>
          <w:rFonts w:asciiTheme="majorBidi" w:hAnsiTheme="majorBidi" w:cstheme="majorBidi"/>
          <w:i w:val="0"/>
          <w:iCs w:val="0"/>
          <w:cs/>
        </w:rPr>
        <w:t xml:space="preserve"> ยกเว้นในกรณีที่เป็นการรวมธุรกิจภายใต้การควบคุมเดียวกัน</w:t>
      </w:r>
    </w:p>
    <w:p w:rsidR="0094288B" w:rsidRPr="00F33272" w:rsidRDefault="00942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33272">
        <w:rPr>
          <w:rFonts w:asciiTheme="majorBidi" w:hAnsiTheme="majorBidi" w:cstheme="majorBidi"/>
          <w:i/>
          <w:iCs/>
          <w:cs/>
        </w:rPr>
        <w:br w:type="page"/>
      </w:r>
    </w:p>
    <w:p w:rsidR="00645B52" w:rsidRPr="00F33272" w:rsidRDefault="00645B52" w:rsidP="00464CCF">
      <w:pPr>
        <w:widowControl w:val="0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lastRenderedPageBreak/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</w:t>
      </w:r>
      <w:r w:rsidR="00424EA1" w:rsidRPr="00F33272">
        <w:rPr>
          <w:rFonts w:asciiTheme="majorBidi" w:hAnsiTheme="majorBidi" w:cstheme="majorBidi"/>
          <w:sz w:val="30"/>
          <w:szCs w:val="30"/>
          <w:cs/>
        </w:rPr>
        <w:br/>
      </w:r>
      <w:r w:rsidRPr="00F33272">
        <w:rPr>
          <w:rFonts w:asciiTheme="majorBidi" w:hAnsiTheme="majorBidi" w:cstheme="majorBidi"/>
          <w:sz w:val="30"/>
          <w:szCs w:val="30"/>
          <w:cs/>
        </w:rPr>
        <w:t>มีความสามารถในการใช้อำนาจเหนือกิจการนั้นทำให้เกิดผลกระทบต่อจำนวนเงินผลตอบแทนของกลุ่มบริษัท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</w:t>
      </w:r>
      <w:r w:rsidR="00424EA1" w:rsidRPr="00F33272">
        <w:rPr>
          <w:rFonts w:asciiTheme="majorBidi" w:hAnsiTheme="majorBidi" w:cstheme="majorBidi"/>
          <w:sz w:val="30"/>
          <w:szCs w:val="30"/>
          <w:cs/>
        </w:rPr>
        <w:br/>
      </w:r>
      <w:r w:rsidRPr="00F33272">
        <w:rPr>
          <w:rFonts w:asciiTheme="majorBidi" w:hAnsiTheme="majorBidi" w:cstheme="majorBidi"/>
          <w:sz w:val="30"/>
          <w:szCs w:val="30"/>
          <w:cs/>
        </w:rPr>
        <w:t>การโอนอำนาจควบคุมจากฝ่ายหนึ่งไปยังอีกฝ่ายหนึ่งต้องใช้ดุลยพินิจเข้ามาเกี่ยวข้อง</w:t>
      </w:r>
    </w:p>
    <w:p w:rsidR="00F97E8B" w:rsidRPr="00F33272" w:rsidRDefault="00F97E8B" w:rsidP="00464CCF">
      <w:pPr>
        <w:widowControl w:val="0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D1001E" w:rsidRPr="00F33272" w:rsidRDefault="00851332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33272">
        <w:rPr>
          <w:rFonts w:asciiTheme="majorBidi" w:hAnsiTheme="majorBidi" w:cstheme="majorBidi"/>
          <w:i w:val="0"/>
          <w:iCs w:val="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9916FE" w:rsidRPr="00F33272">
        <w:rPr>
          <w:rFonts w:asciiTheme="majorBidi" w:hAnsiTheme="majorBidi" w:cstheme="majorBidi"/>
          <w:i w:val="0"/>
          <w:iCs w:val="0"/>
        </w:rPr>
        <w:t xml:space="preserve"> </w:t>
      </w:r>
      <w:r w:rsidR="009916FE" w:rsidRPr="00F33272">
        <w:rPr>
          <w:rFonts w:asciiTheme="majorBidi" w:hAnsiTheme="majorBidi" w:cstheme="majorBidi"/>
          <w:i w:val="0"/>
          <w:iCs w:val="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:rsidR="009664BA" w:rsidRPr="00F33272" w:rsidRDefault="009664BA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  <w:sz w:val="24"/>
          <w:szCs w:val="24"/>
        </w:rPr>
      </w:pPr>
    </w:p>
    <w:p w:rsidR="00D1001E" w:rsidRPr="00F33272" w:rsidRDefault="00851332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33272">
        <w:rPr>
          <w:rFonts w:asciiTheme="majorBidi" w:hAnsiTheme="majorBidi" w:cstheme="majorBidi"/>
          <w:i w:val="0"/>
          <w:iCs w:val="0"/>
          <w:cs/>
        </w:rPr>
        <w:t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F33272">
        <w:rPr>
          <w:rFonts w:asciiTheme="majorBidi" w:hAnsiTheme="majorBidi" w:cstheme="majorBidi"/>
          <w:i w:val="0"/>
          <w:iCs w:val="0"/>
        </w:rPr>
        <w:t xml:space="preserve"> </w:t>
      </w:r>
      <w:r w:rsidRPr="00F33272">
        <w:rPr>
          <w:rFonts w:asciiTheme="majorBidi" w:hAnsiTheme="majorBidi" w:cstheme="majorBidi"/>
          <w:i w:val="0"/>
          <w:iCs w:val="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</w:t>
      </w:r>
      <w:r w:rsidR="003B474C" w:rsidRPr="00F33272">
        <w:rPr>
          <w:rFonts w:asciiTheme="majorBidi" w:hAnsiTheme="majorBidi" w:cstheme="majorBidi"/>
          <w:i w:val="0"/>
          <w:iCs w:val="0"/>
        </w:rPr>
        <w:br/>
      </w:r>
      <w:r w:rsidRPr="00F33272">
        <w:rPr>
          <w:rFonts w:asciiTheme="majorBidi" w:hAnsiTheme="majorBidi" w:cstheme="majorBidi"/>
          <w:i w:val="0"/>
          <w:iCs w:val="0"/>
          <w:cs/>
        </w:rPr>
        <w:t>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</w:t>
      </w:r>
      <w:r w:rsidR="003B474C" w:rsidRPr="00F33272">
        <w:rPr>
          <w:rFonts w:asciiTheme="majorBidi" w:hAnsiTheme="majorBidi" w:cstheme="majorBidi"/>
          <w:i w:val="0"/>
          <w:iCs w:val="0"/>
        </w:rPr>
        <w:br/>
      </w:r>
      <w:r w:rsidRPr="00F33272">
        <w:rPr>
          <w:rFonts w:asciiTheme="majorBidi" w:hAnsiTheme="majorBidi" w:cstheme="majorBidi"/>
          <w:i w:val="0"/>
          <w:iCs w:val="0"/>
          <w:spacing w:val="-4"/>
          <w:cs/>
        </w:rPr>
        <w:t>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</w:t>
      </w:r>
      <w:r w:rsidR="00EE41CA" w:rsidRPr="00F33272">
        <w:rPr>
          <w:rFonts w:asciiTheme="majorBidi" w:hAnsiTheme="majorBidi" w:cstheme="majorBidi"/>
          <w:i w:val="0"/>
          <w:iCs w:val="0"/>
          <w:cs/>
        </w:rPr>
        <w:t>ตลาด</w:t>
      </w:r>
      <w:r w:rsidR="00CA7544" w:rsidRPr="00F33272">
        <w:rPr>
          <w:rFonts w:asciiTheme="majorBidi" w:hAnsiTheme="majorBidi" w:cstheme="majorBidi"/>
          <w:i w:val="0"/>
          <w:iCs w:val="0"/>
          <w:cs/>
        </w:rPr>
        <w:t>ไปหักจากสิ่งตอบแทนที่โอนให้</w:t>
      </w:r>
      <w:r w:rsidRPr="00F33272">
        <w:rPr>
          <w:rFonts w:asciiTheme="majorBidi" w:hAnsiTheme="majorBidi" w:cstheme="majorBidi"/>
          <w:i w:val="0"/>
          <w:iCs w:val="0"/>
          <w:cs/>
        </w:rPr>
        <w:t xml:space="preserve">และรับรู้เป็นค่าใช้จ่ายอื่น </w:t>
      </w:r>
    </w:p>
    <w:p w:rsidR="009664BA" w:rsidRPr="00F33272" w:rsidRDefault="009664BA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  <w:sz w:val="24"/>
          <w:szCs w:val="24"/>
        </w:rPr>
      </w:pPr>
    </w:p>
    <w:p w:rsidR="00787615" w:rsidRPr="00F33272" w:rsidRDefault="00851332" w:rsidP="00212602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33272">
        <w:rPr>
          <w:rFonts w:asciiTheme="majorBidi" w:hAnsiTheme="majorBidi" w:cstheme="majorBidi"/>
          <w:i w:val="0"/>
          <w:iCs w:val="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463349" w:rsidRPr="00F33272">
        <w:rPr>
          <w:rFonts w:asciiTheme="majorBidi" w:hAnsiTheme="majorBidi" w:cstheme="majorBidi"/>
          <w:i w:val="0"/>
          <w:iCs w:val="0"/>
        </w:rPr>
        <w:br/>
      </w:r>
      <w:r w:rsidRPr="00F33272">
        <w:rPr>
          <w:rFonts w:asciiTheme="majorBidi" w:hAnsiTheme="majorBidi" w:cstheme="majorBidi"/>
          <w:i w:val="0"/>
          <w:iCs w:val="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:rsidR="003B474C" w:rsidRPr="00F33272" w:rsidRDefault="003B474C" w:rsidP="003B474C">
      <w:pPr>
        <w:rPr>
          <w:rFonts w:asciiTheme="majorBidi" w:hAnsiTheme="majorBidi" w:cstheme="majorBidi"/>
          <w:sz w:val="24"/>
          <w:szCs w:val="24"/>
        </w:rPr>
      </w:pPr>
    </w:p>
    <w:p w:rsidR="00D1001E" w:rsidRPr="00F33272" w:rsidRDefault="008A52E0" w:rsidP="003B474C">
      <w:pPr>
        <w:pStyle w:val="Heading8"/>
        <w:keepNext w:val="0"/>
        <w:widowControl w:val="0"/>
        <w:spacing w:line="0" w:lineRule="atLeast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33272">
        <w:rPr>
          <w:rFonts w:asciiTheme="majorBidi" w:hAnsiTheme="majorBidi" w:cstheme="majorBidi" w:hint="cs"/>
          <w:i w:val="0"/>
          <w:iCs w:val="0"/>
          <w:cs/>
        </w:rPr>
        <w:t>ต้</w:t>
      </w:r>
      <w:r w:rsidR="00851332" w:rsidRPr="00F33272">
        <w:rPr>
          <w:rFonts w:asciiTheme="majorBidi" w:hAnsiTheme="majorBidi" w:cstheme="majorBidi"/>
          <w:i w:val="0"/>
          <w:iCs w:val="0"/>
          <w:cs/>
        </w:rPr>
        <w:t>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:rsidR="00096072" w:rsidRPr="00F33272" w:rsidRDefault="00096072" w:rsidP="003B474C">
      <w:pPr>
        <w:spacing w:line="0" w:lineRule="atLeast"/>
        <w:rPr>
          <w:rFonts w:asciiTheme="majorBidi" w:hAnsiTheme="majorBidi" w:cstheme="majorBidi"/>
          <w:sz w:val="24"/>
          <w:szCs w:val="24"/>
        </w:rPr>
      </w:pPr>
    </w:p>
    <w:p w:rsidR="00096072" w:rsidRPr="00F33272" w:rsidRDefault="00096072" w:rsidP="003B474C">
      <w:pPr>
        <w:pStyle w:val="BodyText"/>
        <w:tabs>
          <w:tab w:val="clear" w:pos="454"/>
          <w:tab w:val="left" w:pos="540"/>
        </w:tabs>
        <w:spacing w:after="0" w:line="0" w:lineRule="atLeast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 w:rsidR="00EE41CA" w:rsidRPr="00F33272">
        <w:rPr>
          <w:rFonts w:asciiTheme="majorBidi" w:hAnsiTheme="majorBidi" w:cstheme="majorBidi"/>
          <w:spacing w:val="-2"/>
          <w:sz w:val="30"/>
          <w:szCs w:val="30"/>
          <w:cs/>
        </w:rPr>
        <w:t>ที่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="00424EA1"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:rsidR="00F97E8B" w:rsidRPr="00F33272" w:rsidRDefault="00F97E8B" w:rsidP="003B474C">
      <w:pPr>
        <w:pStyle w:val="Heading8"/>
        <w:keepNext w:val="0"/>
        <w:widowControl w:val="0"/>
        <w:spacing w:line="0" w:lineRule="atLeast"/>
        <w:ind w:left="547" w:right="0"/>
        <w:jc w:val="thaiDistribute"/>
        <w:rPr>
          <w:rFonts w:asciiTheme="majorBidi" w:hAnsiTheme="majorBidi" w:cstheme="majorBidi"/>
          <w:i w:val="0"/>
          <w:iCs w:val="0"/>
          <w:sz w:val="24"/>
          <w:szCs w:val="24"/>
        </w:rPr>
      </w:pPr>
    </w:p>
    <w:p w:rsidR="00BF2F89" w:rsidRPr="00F33272" w:rsidRDefault="00BF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E402C7" w:rsidRPr="00F33272" w:rsidRDefault="00E402C7" w:rsidP="003B474C">
      <w:pPr>
        <w:pStyle w:val="BodyText2"/>
        <w:spacing w:line="0" w:lineRule="atLeast"/>
        <w:ind w:left="547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การรวมธุรกิจภายใต้การควบคุมเดียวกัน </w:t>
      </w:r>
    </w:p>
    <w:p w:rsidR="00E402C7" w:rsidRPr="00F33272" w:rsidRDefault="00E402C7" w:rsidP="003B474C">
      <w:pPr>
        <w:pStyle w:val="BodyText2"/>
        <w:tabs>
          <w:tab w:val="left" w:pos="540"/>
        </w:tabs>
        <w:spacing w:line="0" w:lineRule="atLeast"/>
        <w:ind w:left="540" w:firstLine="0"/>
        <w:jc w:val="thaiDistribute"/>
        <w:rPr>
          <w:rFonts w:asciiTheme="majorBidi" w:hAnsiTheme="majorBidi" w:cstheme="majorBidi"/>
          <w:i/>
          <w:iCs/>
          <w:color w:val="0000FF"/>
          <w:sz w:val="24"/>
          <w:szCs w:val="24"/>
        </w:rPr>
      </w:pPr>
    </w:p>
    <w:p w:rsidR="005E512C" w:rsidRPr="00F33272" w:rsidRDefault="005E512C" w:rsidP="005E512C">
      <w:pPr>
        <w:pStyle w:val="BodyText"/>
        <w:tabs>
          <w:tab w:val="clear" w:pos="454"/>
          <w:tab w:val="left" w:pos="540"/>
        </w:tabs>
        <w:spacing w:after="0" w:line="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:rsidR="005E512C" w:rsidRPr="00F33272" w:rsidRDefault="005E512C" w:rsidP="005E512C">
      <w:pPr>
        <w:pStyle w:val="BodyText"/>
        <w:tabs>
          <w:tab w:val="clear" w:pos="454"/>
          <w:tab w:val="left" w:pos="540"/>
        </w:tabs>
        <w:spacing w:after="0" w:line="0" w:lineRule="atLeast"/>
        <w:ind w:left="54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:rsidR="00E402C7" w:rsidRPr="00F33272" w:rsidRDefault="005E512C" w:rsidP="005E512C">
      <w:pPr>
        <w:pStyle w:val="BodyText"/>
        <w:tabs>
          <w:tab w:val="clear" w:pos="454"/>
          <w:tab w:val="left" w:pos="540"/>
        </w:tabs>
        <w:spacing w:after="0" w:line="0" w:lineRule="atLeast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:rsidR="0072361F" w:rsidRPr="00F33272" w:rsidRDefault="00723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:rsidR="00E402C7" w:rsidRPr="00F33272" w:rsidRDefault="00E402C7" w:rsidP="00E402C7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  <w:r w:rsidRPr="00F33272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</w:p>
    <w:p w:rsidR="00E402C7" w:rsidRPr="00F33272" w:rsidRDefault="00E402C7" w:rsidP="00E402C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Theme="majorBidi" w:hAnsiTheme="majorBidi" w:cstheme="majorBidi"/>
          <w:sz w:val="24"/>
          <w:szCs w:val="24"/>
        </w:rPr>
      </w:pPr>
    </w:p>
    <w:p w:rsidR="00E402C7" w:rsidRPr="00F33272" w:rsidRDefault="00E402C7" w:rsidP="00E402C7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</w:t>
      </w:r>
      <w:r w:rsidR="00A7771D" w:rsidRPr="00F33272">
        <w:rPr>
          <w:rFonts w:asciiTheme="majorBidi" w:hAnsiTheme="majorBidi" w:cstheme="majorBidi"/>
          <w:sz w:val="30"/>
          <w:szCs w:val="30"/>
          <w:cs/>
        </w:rPr>
        <w:t xml:space="preserve">ำนวนเงินผลตอบแทนของกลุ่มบริษัท </w:t>
      </w:r>
      <w:r w:rsidRPr="00F33272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</w:t>
      </w:r>
      <w:r w:rsidR="00EE41CA" w:rsidRPr="00F33272">
        <w:rPr>
          <w:rFonts w:asciiTheme="majorBidi" w:hAnsiTheme="majorBidi" w:cstheme="majorBidi"/>
          <w:sz w:val="30"/>
          <w:szCs w:val="30"/>
          <w:cs/>
        </w:rPr>
        <w:t>รวม</w:t>
      </w:r>
      <w:r w:rsidR="00EE41CA" w:rsidRPr="00F33272">
        <w:rPr>
          <w:rFonts w:asciiTheme="majorBidi" w:hAnsiTheme="majorBidi" w:cstheme="majorBidi"/>
          <w:sz w:val="30"/>
          <w:szCs w:val="30"/>
        </w:rPr>
        <w:br/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:rsidR="00D23F5D" w:rsidRPr="00F33272" w:rsidRDefault="00D23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:rsidR="001D1427" w:rsidRPr="00F33272" w:rsidRDefault="001D1427" w:rsidP="001D14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1D1427" w:rsidRPr="00F33272" w:rsidRDefault="001D1427" w:rsidP="001D14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:rsidR="001D1427" w:rsidRPr="00F33272" w:rsidRDefault="001D1427" w:rsidP="00657DFF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</w:t>
      </w:r>
      <w:r w:rsidR="00A7771D" w:rsidRPr="00F33272">
        <w:rPr>
          <w:rFonts w:asciiTheme="majorBidi" w:hAnsiTheme="majorBidi" w:cstheme="majorBidi"/>
          <w:sz w:val="30"/>
          <w:szCs w:val="30"/>
          <w:cs/>
        </w:rPr>
        <w:br/>
      </w:r>
      <w:r w:rsidRPr="00F33272">
        <w:rPr>
          <w:rFonts w:asciiTheme="majorBidi" w:hAnsiTheme="majorBidi" w:cstheme="majorBidi"/>
          <w:sz w:val="30"/>
          <w:szCs w:val="30"/>
          <w:cs/>
        </w:rPr>
        <w:t>มาจากผู้ถูกซื้อ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</w:p>
    <w:p w:rsidR="001D1427" w:rsidRPr="00F33272" w:rsidRDefault="001D1427" w:rsidP="001D142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:rsidR="001D1427" w:rsidRPr="00F33272" w:rsidRDefault="001D1427" w:rsidP="001D14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:rsidR="003B474C" w:rsidRPr="00F33272" w:rsidRDefault="003B474C" w:rsidP="001D14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:rsidR="00E402C7" w:rsidRPr="00F33272" w:rsidRDefault="00E402C7" w:rsidP="00E40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  <w:r w:rsidRPr="00F33272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:rsidR="00E402C7" w:rsidRPr="00F33272" w:rsidRDefault="00E402C7" w:rsidP="00E40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4"/>
          <w:szCs w:val="24"/>
        </w:rPr>
      </w:pPr>
    </w:p>
    <w:p w:rsidR="00E402C7" w:rsidRPr="00F33272" w:rsidRDefault="00E402C7" w:rsidP="00E402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</w:t>
      </w:r>
      <w:r w:rsidR="003B474C" w:rsidRPr="00F33272">
        <w:rPr>
          <w:rFonts w:asciiTheme="majorBidi" w:hAnsiTheme="majorBidi" w:cstheme="majorBidi"/>
          <w:sz w:val="30"/>
          <w:szCs w:val="30"/>
          <w:cs/>
        </w:rPr>
        <w:t xml:space="preserve">ิษัทย่อยรับรู้ในกำไรหรือขาดทุน </w:t>
      </w:r>
      <w:r w:rsidRPr="00F33272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E402C7" w:rsidRPr="00F33272" w:rsidRDefault="00E402C7" w:rsidP="00E402C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ส่วนได้เสียในเงินลงทุนที่บันทึกตามวิธีส่วนได้เสีย </w:t>
      </w:r>
    </w:p>
    <w:p w:rsidR="00E402C7" w:rsidRPr="00F33272" w:rsidRDefault="00E402C7" w:rsidP="00E402C7">
      <w:pPr>
        <w:pStyle w:val="BodyText"/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B9524E" w:rsidRPr="00F33272" w:rsidRDefault="00E402C7" w:rsidP="00B952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33272">
        <w:rPr>
          <w:rFonts w:asciiTheme="majorBidi" w:hAnsiTheme="majorBidi" w:cstheme="majorBidi"/>
          <w:spacing w:val="-8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  <w:r w:rsidR="00EE41CA" w:rsidRPr="00F33272">
        <w:rPr>
          <w:rFonts w:asciiTheme="majorBidi" w:hAnsiTheme="majorBidi" w:cstheme="majorBidi"/>
          <w:spacing w:val="-8"/>
          <w:sz w:val="30"/>
          <w:szCs w:val="30"/>
          <w:cs/>
        </w:rPr>
        <w:t>และ</w:t>
      </w:r>
      <w:r w:rsidRPr="00F33272">
        <w:rPr>
          <w:rFonts w:asciiTheme="majorBidi" w:hAnsiTheme="majorBidi" w:cstheme="majorBidi"/>
          <w:spacing w:val="-8"/>
          <w:sz w:val="30"/>
          <w:szCs w:val="30"/>
          <w:cs/>
        </w:rPr>
        <w:t>การร่วมค้า</w:t>
      </w:r>
    </w:p>
    <w:p w:rsidR="00B9524E" w:rsidRPr="00F33272" w:rsidRDefault="00B9524E" w:rsidP="00B952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8"/>
          <w:sz w:val="24"/>
          <w:szCs w:val="24"/>
        </w:rPr>
      </w:pPr>
    </w:p>
    <w:p w:rsidR="00E402C7" w:rsidRPr="00F33272" w:rsidRDefault="00E402C7" w:rsidP="0021260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</w:t>
      </w:r>
      <w:r w:rsidR="003B474C" w:rsidRPr="00F33272">
        <w:rPr>
          <w:rFonts w:asciiTheme="majorBidi" w:hAnsiTheme="majorBidi" w:cstheme="majorBidi"/>
          <w:sz w:val="30"/>
          <w:szCs w:val="30"/>
          <w:cs/>
        </w:rPr>
        <w:t xml:space="preserve">หรือควบคุมร่วมในนโยบายดังกล่าว </w:t>
      </w:r>
      <w:r w:rsidRPr="00F33272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>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</w:t>
      </w:r>
      <w:r w:rsidRPr="00F33272">
        <w:rPr>
          <w:rFonts w:asciiTheme="majorBidi" w:hAnsiTheme="majorBidi" w:cstheme="majorBidi"/>
          <w:sz w:val="30"/>
          <w:szCs w:val="30"/>
          <w:cs/>
        </w:rPr>
        <w:t>นั้น</w:t>
      </w:r>
      <w:r w:rsidR="003B7CBD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:rsidR="0033029C" w:rsidRPr="00F33272" w:rsidRDefault="0033029C" w:rsidP="0021260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D1427" w:rsidRPr="00F33272" w:rsidRDefault="00E402C7" w:rsidP="0021260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</w:p>
    <w:p w:rsidR="0033029C" w:rsidRPr="00F33272" w:rsidRDefault="0033029C" w:rsidP="003B474C">
      <w:pPr>
        <w:pStyle w:val="BodyText"/>
        <w:spacing w:after="0" w:line="0" w:lineRule="atLeas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:rsidR="00F97E8B" w:rsidRPr="00F33272" w:rsidRDefault="00851332" w:rsidP="003B474C">
      <w:pPr>
        <w:pStyle w:val="Heading8"/>
        <w:keepNext w:val="0"/>
        <w:widowControl w:val="0"/>
        <w:spacing w:line="0" w:lineRule="atLeast"/>
        <w:ind w:left="547" w:right="0"/>
        <w:jc w:val="thaiDistribute"/>
        <w:rPr>
          <w:rFonts w:asciiTheme="majorBidi" w:hAnsiTheme="majorBidi" w:cstheme="majorBidi"/>
        </w:rPr>
      </w:pPr>
      <w:r w:rsidRPr="00F33272">
        <w:rPr>
          <w:rFonts w:asciiTheme="majorBidi" w:hAnsiTheme="majorBidi" w:cstheme="majorBidi"/>
          <w:cs/>
        </w:rPr>
        <w:t xml:space="preserve">การตัดรายการในงบการเงินรวม </w:t>
      </w:r>
    </w:p>
    <w:p w:rsidR="00F97E8B" w:rsidRPr="00F33272" w:rsidRDefault="00F97E8B" w:rsidP="003B474C">
      <w:pPr>
        <w:pStyle w:val="Heading8"/>
        <w:keepNext w:val="0"/>
        <w:widowControl w:val="0"/>
        <w:spacing w:line="0" w:lineRule="atLeast"/>
        <w:ind w:left="547" w:right="0"/>
        <w:jc w:val="thaiDistribute"/>
        <w:rPr>
          <w:rFonts w:asciiTheme="majorBidi" w:hAnsiTheme="majorBidi" w:cstheme="majorBidi"/>
          <w:i w:val="0"/>
          <w:iCs w:val="0"/>
          <w:sz w:val="24"/>
          <w:szCs w:val="24"/>
        </w:rPr>
      </w:pPr>
    </w:p>
    <w:p w:rsidR="00617892" w:rsidRPr="00F33272" w:rsidRDefault="00851332" w:rsidP="003B474C">
      <w:pPr>
        <w:pStyle w:val="Heading8"/>
        <w:keepNext w:val="0"/>
        <w:widowControl w:val="0"/>
        <w:spacing w:line="0" w:lineRule="atLeast"/>
        <w:ind w:left="547" w:right="0"/>
        <w:jc w:val="thaiDistribute"/>
        <w:rPr>
          <w:rFonts w:asciiTheme="majorBidi" w:hAnsiTheme="majorBidi" w:cstheme="majorBidi"/>
          <w:i w:val="0"/>
          <w:iCs w:val="0"/>
        </w:rPr>
      </w:pPr>
      <w:r w:rsidRPr="00F33272">
        <w:rPr>
          <w:rFonts w:asciiTheme="majorBidi" w:hAnsiTheme="majorBidi" w:cstheme="majorBidi"/>
          <w:i w:val="0"/>
          <w:iCs w:val="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</w:t>
      </w:r>
      <w:r w:rsidR="00570373" w:rsidRPr="00F33272">
        <w:rPr>
          <w:rFonts w:asciiTheme="majorBidi" w:hAnsiTheme="majorBidi" w:cstheme="majorBidi"/>
          <w:i w:val="0"/>
          <w:iCs w:val="0"/>
          <w:cs/>
        </w:rPr>
        <w:t>การร่วมค้า</w:t>
      </w:r>
      <w:r w:rsidRPr="00F33272">
        <w:rPr>
          <w:rFonts w:asciiTheme="majorBidi" w:hAnsiTheme="majorBidi" w:cstheme="majorBidi"/>
          <w:i w:val="0"/>
          <w:iCs w:val="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</w:t>
      </w:r>
      <w:r w:rsidR="002C7322" w:rsidRPr="00F33272">
        <w:rPr>
          <w:rFonts w:asciiTheme="majorBidi" w:hAnsiTheme="majorBidi" w:cstheme="majorBidi"/>
          <w:i w:val="0"/>
          <w:iCs w:val="0"/>
        </w:rPr>
        <w:t xml:space="preserve"> </w:t>
      </w:r>
      <w:r w:rsidR="002C7322" w:rsidRPr="00F33272">
        <w:rPr>
          <w:rFonts w:asciiTheme="majorBidi" w:hAnsiTheme="majorBidi" w:cstheme="majorBidi"/>
          <w:i w:val="0"/>
          <w:iCs w:val="0"/>
          <w:cs/>
        </w:rPr>
        <w:t>แต่เท่าที่เมื่อไม่มีหลักฐานการด้อยค่าเกิดขึ้น</w:t>
      </w:r>
    </w:p>
    <w:p w:rsidR="00BF2F89" w:rsidRPr="00F33272" w:rsidRDefault="00BF2F89" w:rsidP="00BF2F89">
      <w:pPr>
        <w:rPr>
          <w:sz w:val="14"/>
          <w:szCs w:val="14"/>
          <w:cs/>
        </w:rPr>
      </w:pPr>
    </w:p>
    <w:p w:rsidR="006456DF" w:rsidRPr="00F33272" w:rsidRDefault="00851332" w:rsidP="009850C1">
      <w:pPr>
        <w:pStyle w:val="Heading8"/>
        <w:keepNext w:val="0"/>
        <w:widowControl w:val="0"/>
        <w:numPr>
          <w:ilvl w:val="1"/>
          <w:numId w:val="12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33272">
        <w:rPr>
          <w:rFonts w:asciiTheme="majorBidi" w:hAnsiTheme="majorBidi" w:cstheme="majorBidi"/>
          <w:b/>
          <w:bCs/>
          <w:cs/>
          <w:lang w:val="th-TH"/>
        </w:rPr>
        <w:t xml:space="preserve">เงินตราต่างประเทศ </w:t>
      </w:r>
    </w:p>
    <w:p w:rsidR="006456DF" w:rsidRPr="00F33272" w:rsidRDefault="006456DF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  <w:sz w:val="24"/>
          <w:szCs w:val="24"/>
          <w:cs/>
          <w:lang w:val="th-TH"/>
        </w:rPr>
      </w:pPr>
    </w:p>
    <w:p w:rsidR="00F97E8B" w:rsidRPr="00F33272" w:rsidRDefault="00851332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33272">
        <w:rPr>
          <w:rFonts w:asciiTheme="majorBidi" w:hAnsiTheme="majorBidi" w:cstheme="majorBidi"/>
          <w:cs/>
        </w:rPr>
        <w:t>รายการบัญชีที่เป็นเงินตราต่างประเทศ</w:t>
      </w:r>
    </w:p>
    <w:p w:rsidR="006456DF" w:rsidRPr="00F33272" w:rsidRDefault="006456DF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  <w:sz w:val="24"/>
          <w:szCs w:val="24"/>
        </w:rPr>
      </w:pPr>
    </w:p>
    <w:p w:rsidR="000178F4" w:rsidRPr="00F33272" w:rsidRDefault="00851332" w:rsidP="00464CC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 โดยใช้อัตราแลกเปลี่ยน ณ วันที่เกิดรายการ</w:t>
      </w:r>
    </w:p>
    <w:p w:rsidR="000178F4" w:rsidRPr="00F33272" w:rsidRDefault="000178F4" w:rsidP="00FF6E8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84796D" w:rsidRPr="00F33272" w:rsidRDefault="00851332" w:rsidP="00FF6E8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pacing w:val="6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</w:t>
      </w:r>
      <w:r w:rsidRPr="00F33272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6"/>
          <w:sz w:val="30"/>
          <w:szCs w:val="30"/>
          <w:cs/>
        </w:rPr>
        <w:t>แปลงค่าเป็นสกุลเงินที่ใช้ในการ</w:t>
      </w:r>
      <w:r w:rsidRPr="00F33272">
        <w:rPr>
          <w:rFonts w:asciiTheme="majorBidi" w:hAnsiTheme="majorBidi" w:cstheme="majorBidi"/>
          <w:sz w:val="30"/>
          <w:szCs w:val="30"/>
          <w:cs/>
        </w:rPr>
        <w:t>ดำเนินงานโดยใช้อัตราแลกเปลี่ยน ณ วั</w:t>
      </w:r>
      <w:r w:rsidR="00044159" w:rsidRPr="00F33272">
        <w:rPr>
          <w:rFonts w:asciiTheme="majorBidi" w:hAnsiTheme="majorBidi" w:cstheme="majorBidi"/>
          <w:sz w:val="30"/>
          <w:szCs w:val="30"/>
          <w:cs/>
        </w:rPr>
        <w:t>นที่รายงาน</w:t>
      </w:r>
    </w:p>
    <w:p w:rsidR="00B9524E" w:rsidRPr="00F33272" w:rsidRDefault="00B9524E" w:rsidP="00464CC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:rsidR="00955128" w:rsidRPr="00F33272" w:rsidRDefault="00851332" w:rsidP="00464CC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 ซึ่งบันทึกตามเกณฑ์ราคาทุนเดิมแปลงค่าเป็นสกุลเงินที่ใช้ในการดำเนินงานโดยใช้อัตราแลกเปลี่ยน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84796D" w:rsidRPr="00F33272" w:rsidRDefault="00851332" w:rsidP="00B9524E">
      <w:pPr>
        <w:pStyle w:val="BodyText2"/>
        <w:tabs>
          <w:tab w:val="left" w:pos="540"/>
        </w:tabs>
        <w:spacing w:line="2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lastRenderedPageBreak/>
        <w:t>ผลต่างจากอัตราแลกเปลี่ยนที่เกิดขึ้นจากการแปลงค่ารับรู้เป็นกำไรหรือขาดทุนในงวดบัญชีนั้น</w:t>
      </w:r>
    </w:p>
    <w:p w:rsidR="006456DF" w:rsidRPr="00F33272" w:rsidRDefault="006456DF" w:rsidP="00B9524E">
      <w:pPr>
        <w:pStyle w:val="Heading8"/>
        <w:keepNext w:val="0"/>
        <w:widowControl w:val="0"/>
        <w:spacing w:line="20" w:lineRule="atLeast"/>
        <w:ind w:left="540" w:right="0"/>
        <w:jc w:val="thaiDistribute"/>
        <w:rPr>
          <w:rFonts w:asciiTheme="majorBidi" w:hAnsiTheme="majorBidi" w:cstheme="majorBidi"/>
          <w:i w:val="0"/>
          <w:iCs w:val="0"/>
          <w:sz w:val="24"/>
          <w:szCs w:val="24"/>
        </w:rPr>
      </w:pPr>
    </w:p>
    <w:p w:rsidR="00F97E8B" w:rsidRPr="00F33272" w:rsidRDefault="00851332" w:rsidP="00B9524E">
      <w:pPr>
        <w:pStyle w:val="Heading8"/>
        <w:keepNext w:val="0"/>
        <w:widowControl w:val="0"/>
        <w:spacing w:line="20" w:lineRule="atLeast"/>
        <w:ind w:left="540" w:right="0"/>
        <w:jc w:val="thaiDistribute"/>
        <w:rPr>
          <w:rFonts w:asciiTheme="majorBidi" w:hAnsiTheme="majorBidi" w:cstheme="majorBidi"/>
        </w:rPr>
      </w:pPr>
      <w:r w:rsidRPr="00F33272">
        <w:rPr>
          <w:rFonts w:asciiTheme="majorBidi" w:hAnsiTheme="majorBidi" w:cstheme="majorBidi"/>
          <w:cs/>
        </w:rPr>
        <w:t xml:space="preserve">หน่วยงานในต่างประเทศ  </w:t>
      </w:r>
    </w:p>
    <w:p w:rsidR="006456DF" w:rsidRPr="00F33272" w:rsidRDefault="006456DF" w:rsidP="00B9524E">
      <w:pPr>
        <w:pStyle w:val="Heading8"/>
        <w:keepNext w:val="0"/>
        <w:widowControl w:val="0"/>
        <w:spacing w:line="20" w:lineRule="atLeast"/>
        <w:ind w:left="540" w:right="0"/>
        <w:jc w:val="thaiDistribute"/>
        <w:rPr>
          <w:rFonts w:asciiTheme="majorBidi" w:hAnsiTheme="majorBidi" w:cstheme="majorBidi"/>
          <w:i w:val="0"/>
          <w:iCs w:val="0"/>
          <w:sz w:val="24"/>
          <w:szCs w:val="24"/>
        </w:rPr>
      </w:pPr>
    </w:p>
    <w:p w:rsidR="00F97E8B" w:rsidRPr="00F33272" w:rsidRDefault="00851332" w:rsidP="00B9524E">
      <w:pPr>
        <w:pStyle w:val="Heading8"/>
        <w:keepNext w:val="0"/>
        <w:widowControl w:val="0"/>
        <w:spacing w:line="20" w:lineRule="atLeast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33272">
        <w:rPr>
          <w:rFonts w:asciiTheme="majorBidi" w:hAnsiTheme="majorBidi" w:cstheme="majorBidi"/>
          <w:i w:val="0"/>
          <w:iCs w:val="0"/>
          <w:cs/>
        </w:rPr>
        <w:t>สินทรัพย์และหนี้สินของหน่วยงานในต่างประเทศ</w:t>
      </w:r>
      <w:r w:rsidR="001A2214" w:rsidRPr="00F33272">
        <w:rPr>
          <w:rFonts w:asciiTheme="majorBidi" w:hAnsiTheme="majorBidi" w:cstheme="majorBidi"/>
          <w:i w:val="0"/>
          <w:iCs w:val="0"/>
        </w:rPr>
        <w:t xml:space="preserve"> </w:t>
      </w:r>
      <w:r w:rsidR="001A2214" w:rsidRPr="00F33272">
        <w:rPr>
          <w:rFonts w:asciiTheme="majorBidi" w:hAnsiTheme="majorBidi" w:cstheme="majorBidi"/>
          <w:i w:val="0"/>
          <w:iCs w:val="0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</w:t>
      </w:r>
      <w:r w:rsidR="001A2214" w:rsidRPr="00F33272">
        <w:rPr>
          <w:rFonts w:asciiTheme="majorBidi" w:hAnsiTheme="majorBidi" w:cstheme="majorBidi"/>
          <w:i w:val="0"/>
          <w:iCs w:val="0"/>
        </w:rPr>
        <w:t xml:space="preserve"> </w:t>
      </w:r>
      <w:r w:rsidRPr="00F33272">
        <w:rPr>
          <w:rFonts w:asciiTheme="majorBidi" w:hAnsiTheme="majorBidi" w:cstheme="majorBidi"/>
          <w:i w:val="0"/>
          <w:iCs w:val="0"/>
          <w:cs/>
        </w:rPr>
        <w:t>แปลงค่าเป็นเงินบาทโดยใช้อัตราแลกเปลี่ยน ณ วันที่รายงาน</w:t>
      </w:r>
    </w:p>
    <w:p w:rsidR="0019747D" w:rsidRPr="00F33272" w:rsidRDefault="0019747D" w:rsidP="00B9524E">
      <w:pPr>
        <w:spacing w:line="20" w:lineRule="atLeast"/>
        <w:rPr>
          <w:sz w:val="14"/>
          <w:szCs w:val="14"/>
        </w:rPr>
      </w:pPr>
    </w:p>
    <w:p w:rsidR="0014442E" w:rsidRPr="00F33272" w:rsidRDefault="00851332" w:rsidP="00B9524E">
      <w:pPr>
        <w:pStyle w:val="Heading8"/>
        <w:keepNext w:val="0"/>
        <w:widowControl w:val="0"/>
        <w:spacing w:line="20" w:lineRule="atLeast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33272">
        <w:rPr>
          <w:rFonts w:asciiTheme="majorBidi" w:hAnsiTheme="majorBidi" w:cstheme="majorBidi"/>
          <w:i w:val="0"/>
          <w:iCs w:val="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9A3203" w:rsidRPr="00F33272" w:rsidRDefault="009A3203" w:rsidP="00B9524E">
      <w:pPr>
        <w:spacing w:line="20" w:lineRule="atLeast"/>
        <w:rPr>
          <w:rFonts w:asciiTheme="majorBidi" w:hAnsiTheme="majorBidi" w:cstheme="majorBidi"/>
          <w:i/>
          <w:iCs/>
          <w:sz w:val="24"/>
          <w:szCs w:val="24"/>
        </w:rPr>
      </w:pPr>
    </w:p>
    <w:p w:rsidR="007309DD" w:rsidRPr="00F33272" w:rsidRDefault="00851332" w:rsidP="00B9524E">
      <w:pPr>
        <w:pStyle w:val="Heading8"/>
        <w:keepNext w:val="0"/>
        <w:widowControl w:val="0"/>
        <w:spacing w:line="20" w:lineRule="atLeast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33272">
        <w:rPr>
          <w:rFonts w:asciiTheme="majorBidi" w:hAnsiTheme="majorBidi" w:cstheme="majorBidi"/>
          <w:i w:val="0"/>
          <w:iCs w:val="0"/>
          <w:cs/>
        </w:rPr>
        <w:t>ค่าความนิยมและรายการปรับปรุงมูลค่ายุติธรรมที่เกิดจากการซื้อหน่วยงานในต่างประเทศ แปลงค่าเป็นเงินบาท</w:t>
      </w:r>
      <w:r w:rsidR="00B2764F" w:rsidRPr="00F33272">
        <w:rPr>
          <w:rFonts w:asciiTheme="majorBidi" w:hAnsiTheme="majorBidi" w:cstheme="majorBidi"/>
          <w:i w:val="0"/>
          <w:iCs w:val="0"/>
        </w:rPr>
        <w:br/>
      </w:r>
      <w:r w:rsidRPr="00F33272">
        <w:rPr>
          <w:rFonts w:asciiTheme="majorBidi" w:hAnsiTheme="majorBidi" w:cstheme="majorBidi"/>
          <w:i w:val="0"/>
          <w:iCs w:val="0"/>
          <w:cs/>
        </w:rPr>
        <w:t>โดยใช้อัตราแลกเปลี่ยน ณ วันที่รายงาน</w:t>
      </w:r>
    </w:p>
    <w:p w:rsidR="00D23F5D" w:rsidRPr="00F33272" w:rsidRDefault="00D23F5D" w:rsidP="00B9524E">
      <w:pPr>
        <w:pStyle w:val="BodyText2"/>
        <w:spacing w:line="2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:rsidR="001A2214" w:rsidRPr="00F33272" w:rsidRDefault="00851332" w:rsidP="00B9524E">
      <w:pPr>
        <w:pStyle w:val="BodyText2"/>
        <w:spacing w:line="2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จากอัตราแลกเปลี่ยนในส่วนของผู้ถือหุ้น จนกว่ามีการจำหน่ายเงินลงทุนนั้นออกไป</w:t>
      </w:r>
      <w:r w:rsidR="001A2214"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A2214" w:rsidRPr="00F33272">
        <w:rPr>
          <w:rFonts w:asciiTheme="majorBidi" w:hAnsiTheme="majorBidi" w:cstheme="majorBidi"/>
          <w:spacing w:val="-2"/>
          <w:sz w:val="30"/>
          <w:szCs w:val="30"/>
          <w:cs/>
        </w:rPr>
        <w:t>ยกเว้นผลต่างจากการแปลง</w:t>
      </w:r>
      <w:r w:rsidR="001A2214" w:rsidRPr="00F33272">
        <w:rPr>
          <w:rFonts w:asciiTheme="majorBidi" w:hAnsiTheme="majorBidi" w:cstheme="majorBidi"/>
          <w:sz w:val="30"/>
          <w:szCs w:val="30"/>
          <w:cs/>
        </w:rPr>
        <w:t>ค่า</w:t>
      </w:r>
      <w:r w:rsidR="00BF2034" w:rsidRPr="00F33272">
        <w:rPr>
          <w:rFonts w:asciiTheme="majorBidi" w:hAnsiTheme="majorBidi" w:cstheme="majorBidi"/>
          <w:sz w:val="30"/>
          <w:szCs w:val="30"/>
        </w:rPr>
        <w:br/>
      </w:r>
      <w:r w:rsidR="001A2214" w:rsidRPr="00F33272">
        <w:rPr>
          <w:rFonts w:asciiTheme="majorBidi" w:hAnsiTheme="majorBidi" w:cstheme="majorBidi"/>
          <w:sz w:val="30"/>
          <w:szCs w:val="30"/>
          <w:cs/>
        </w:rPr>
        <w:t>ที่ถูกปันส่วนให้ส่วนได้เสียที่ไม่มีอำนาจควบคุม</w:t>
      </w:r>
    </w:p>
    <w:p w:rsidR="001A2214" w:rsidRPr="00F33272" w:rsidRDefault="001A2214" w:rsidP="00B9524E">
      <w:pPr>
        <w:pStyle w:val="BodyText2"/>
        <w:tabs>
          <w:tab w:val="left" w:pos="540"/>
        </w:tabs>
        <w:spacing w:line="20" w:lineRule="atLeast"/>
        <w:ind w:left="540" w:right="47" w:firstLine="0"/>
        <w:rPr>
          <w:rFonts w:asciiTheme="majorBidi" w:hAnsiTheme="majorBidi" w:cstheme="majorBidi"/>
          <w:sz w:val="24"/>
          <w:szCs w:val="24"/>
        </w:rPr>
      </w:pPr>
    </w:p>
    <w:p w:rsidR="0084796D" w:rsidRPr="00F33272" w:rsidRDefault="001A2214" w:rsidP="00B9524E">
      <w:pPr>
        <w:pStyle w:val="BodyText2"/>
        <w:spacing w:line="2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</w:t>
      </w:r>
      <w:r w:rsidR="00BF2034" w:rsidRPr="00F33272">
        <w:rPr>
          <w:rFonts w:asciiTheme="majorBidi" w:hAnsiTheme="majorBidi" w:cstheme="majorBidi"/>
          <w:spacing w:val="-4"/>
          <w:sz w:val="30"/>
          <w:szCs w:val="30"/>
          <w:cs/>
        </w:rPr>
        <w:t>บางส่วนที่ทำให้สูญเสียการควบคุม</w:t>
      </w:r>
      <w:r w:rsidR="00BF2034" w:rsidRPr="00F3327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>ความมีอิทธิพล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อย่างมีสาระสำคัญ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</w:t>
      </w:r>
      <w:r w:rsidR="0052185D" w:rsidRPr="00F33272">
        <w:rPr>
          <w:rFonts w:asciiTheme="majorBidi" w:hAnsiTheme="majorBidi" w:cstheme="majorBidi"/>
          <w:spacing w:val="-2"/>
          <w:sz w:val="30"/>
          <w:szCs w:val="30"/>
          <w:cs/>
        </w:rPr>
        <w:t>จาก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การจำหน่าย หากกลุ่มบริษัทจำหน่ายส่วนได้เสียในบริษัทย่อยเพียงบางส่วนแต่ยังคงมีการควบคุม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</w:t>
      </w:r>
      <w:r w:rsidR="00B9524E" w:rsidRPr="00F33272">
        <w:rPr>
          <w:rFonts w:asciiTheme="majorBidi" w:hAnsiTheme="majorBidi" w:cstheme="majorBidi"/>
          <w:sz w:val="30"/>
          <w:szCs w:val="30"/>
        </w:rPr>
        <w:br/>
      </w:r>
      <w:r w:rsidRPr="00F33272">
        <w:rPr>
          <w:rFonts w:asciiTheme="majorBidi" w:hAnsiTheme="majorBidi" w:cstheme="majorBidi"/>
          <w:sz w:val="30"/>
          <w:szCs w:val="30"/>
          <w:cs/>
        </w:rPr>
        <w:t>ที่เกี่ยวข้องเป็นกำไรหรือขาดทุน</w:t>
      </w:r>
    </w:p>
    <w:p w:rsidR="0084796D" w:rsidRPr="00F33272" w:rsidRDefault="0084796D" w:rsidP="00B9524E">
      <w:pPr>
        <w:pStyle w:val="BodyText2"/>
        <w:tabs>
          <w:tab w:val="left" w:pos="540"/>
        </w:tabs>
        <w:spacing w:line="20" w:lineRule="atLeast"/>
        <w:ind w:left="540" w:right="47" w:firstLine="0"/>
        <w:rPr>
          <w:rFonts w:asciiTheme="majorBidi" w:hAnsiTheme="majorBidi" w:cstheme="majorBidi"/>
          <w:spacing w:val="4"/>
          <w:sz w:val="24"/>
          <w:szCs w:val="24"/>
        </w:rPr>
      </w:pPr>
    </w:p>
    <w:p w:rsidR="00BC009E" w:rsidRPr="00F33272" w:rsidRDefault="00851332" w:rsidP="00B9524E">
      <w:pPr>
        <w:pStyle w:val="Heading8"/>
        <w:keepNext w:val="0"/>
        <w:widowControl w:val="0"/>
        <w:numPr>
          <w:ilvl w:val="1"/>
          <w:numId w:val="12"/>
        </w:numPr>
        <w:tabs>
          <w:tab w:val="clear" w:pos="518"/>
        </w:tabs>
        <w:spacing w:line="20" w:lineRule="atLeast"/>
        <w:ind w:left="540" w:right="0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33272">
        <w:rPr>
          <w:rFonts w:asciiTheme="majorBidi" w:hAnsiTheme="majorBidi" w:cstheme="majorBidi"/>
          <w:b/>
          <w:bCs/>
          <w:cs/>
          <w:lang w:val="th-TH"/>
        </w:rPr>
        <w:t xml:space="preserve">ตราสารอนุพันธ์   </w:t>
      </w:r>
    </w:p>
    <w:p w:rsidR="00BC009E" w:rsidRPr="00F33272" w:rsidRDefault="00BC009E" w:rsidP="00B9524E">
      <w:pPr>
        <w:pStyle w:val="Heading8"/>
        <w:keepNext w:val="0"/>
        <w:widowControl w:val="0"/>
        <w:tabs>
          <w:tab w:val="left" w:pos="540"/>
        </w:tabs>
        <w:spacing w:line="20" w:lineRule="atLeast"/>
        <w:ind w:left="518" w:right="0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:rsidR="00AA35A2" w:rsidRPr="00F33272" w:rsidRDefault="00851332" w:rsidP="00B95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>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และอัตราดอกเบี้ยที่เกิดจากกิจกรรมดำเนินงานและกิจกรรมจัดหาเงิน</w:t>
      </w:r>
      <w:r w:rsidRPr="00F33272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เพื่อลดความเสี่ยงจากการผันผวนของอัตราแลกเปลี่ยนเงินตราต่างประเทศและอัตราดอกเบี้ย เครื่องมือทางการเงินที่ใช้ส่วนใหญ่ประกอบด้วยสัญญาซื้อขายเงินตราต่างประเทศล่วงหน้าและสัญญาแลกเปลี่ยนอัตราดอกเบี้ย ซึ่งไม่ได้มีการรับรู้</w:t>
      </w:r>
      <w:r w:rsidR="0052185D" w:rsidRPr="00F33272">
        <w:rPr>
          <w:rFonts w:asciiTheme="majorBidi" w:hAnsiTheme="majorBidi" w:cstheme="majorBidi"/>
          <w:spacing w:val="-4"/>
          <w:sz w:val="30"/>
          <w:szCs w:val="30"/>
          <w:cs/>
        </w:rPr>
        <w:t>ใน</w:t>
      </w: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 ณ วันที่ทำสัญญา</w:t>
      </w:r>
    </w:p>
    <w:p w:rsidR="001A2214" w:rsidRPr="00F33272" w:rsidRDefault="001A2214" w:rsidP="001A2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:rsidR="00B9524E" w:rsidRPr="00F33272" w:rsidRDefault="00B95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  <w:r w:rsidRPr="00F3327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br w:type="page"/>
      </w:r>
    </w:p>
    <w:p w:rsidR="00286248" w:rsidRPr="00F33272" w:rsidRDefault="00744C7E" w:rsidP="001A2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:rsidR="00286248" w:rsidRPr="00F33272" w:rsidRDefault="00286248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:rsidR="0097242E" w:rsidRPr="00F33272" w:rsidRDefault="00851332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สัญญาซื้อขายเงินตราต่างประเทศล่วงหน้าเป็นการป้องกันความเสี่ยงที่เกิดจากการผันผวนของอัตราแลกเปลี่ยน</w:t>
      </w:r>
      <w:r w:rsidR="00744C7E" w:rsidRPr="00F33272">
        <w:rPr>
          <w:rFonts w:asciiTheme="majorBidi" w:hAnsiTheme="majorBidi" w:cstheme="majorBidi"/>
          <w:sz w:val="30"/>
          <w:szCs w:val="30"/>
          <w:cs/>
        </w:rPr>
        <w:t>ของรายการที่เป็นเงินตราต่างประเทศที่จะมีในอนาคต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 ผลต่างจากอัตราแลกเปลี่ยนเงินตราต่างประเทศล่วงหน้าตามสัญญาและอัตราแลกเปลี่ยนที่เกิดขึ้นจริง ณ วันที่ครบกำหนดสัญญาจะถูกบันทึกในกำไรหรือขาดทุนเมื่อเกิดรายการ</w:t>
      </w:r>
    </w:p>
    <w:p w:rsidR="007E328C" w:rsidRPr="00F33272" w:rsidRDefault="007E328C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24"/>
          <w:szCs w:val="24"/>
        </w:rPr>
      </w:pPr>
    </w:p>
    <w:p w:rsidR="00286248" w:rsidRPr="00F33272" w:rsidRDefault="00744C7E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สัญญาแลกเปลี่ยนอัตราดอกเบี้ย</w:t>
      </w:r>
    </w:p>
    <w:p w:rsidR="00286248" w:rsidRPr="00F33272" w:rsidRDefault="00286248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:rsidR="00286248" w:rsidRPr="00F33272" w:rsidRDefault="00744C7E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>สัญญาแลกเปลี่ยนอัตราดอกเบี้ยเป็นการป้องกันความเสี่ยงที่เกิดจากการผันผวนของอัตรา</w:t>
      </w:r>
      <w:r w:rsidR="00851332" w:rsidRPr="00F33272">
        <w:rPr>
          <w:rFonts w:asciiTheme="majorBidi" w:hAnsiTheme="majorBidi" w:cstheme="majorBidi"/>
          <w:spacing w:val="-4"/>
          <w:sz w:val="30"/>
          <w:szCs w:val="30"/>
          <w:cs/>
        </w:rPr>
        <w:t>ดอกเบี้ยในอนาคต ผลต่างที่ได้รับหรือจ่ายตามสัญญาแลกเปลี่ยนอัตราดอกเบี้ย บันทึกปรับปรุงกับดอกเบี้ยจ่ายของภาระหนี้สินทางการเงินที่ได้รับการป้องกันความเสี่ยงในกำไรหรือขาดทุน</w:t>
      </w:r>
    </w:p>
    <w:p w:rsidR="0097242E" w:rsidRPr="00F33272" w:rsidRDefault="0097242E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:rsidR="00876AC8" w:rsidRPr="00F33272" w:rsidRDefault="00744C7E" w:rsidP="00DE5D41">
      <w:pPr>
        <w:pStyle w:val="Heading8"/>
        <w:keepNext w:val="0"/>
        <w:widowControl w:val="0"/>
        <w:tabs>
          <w:tab w:val="left" w:pos="540"/>
        </w:tabs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33272">
        <w:rPr>
          <w:rFonts w:asciiTheme="majorBidi" w:hAnsiTheme="majorBidi" w:cstheme="majorBidi"/>
          <w:b/>
          <w:bCs/>
          <w:cs/>
        </w:rPr>
        <w:t>(ง)</w:t>
      </w:r>
      <w:r w:rsidRPr="00F33272">
        <w:rPr>
          <w:rFonts w:asciiTheme="majorBidi" w:hAnsiTheme="majorBidi" w:cstheme="majorBidi"/>
          <w:b/>
          <w:bCs/>
          <w:cs/>
        </w:rPr>
        <w:tab/>
      </w:r>
      <w:r w:rsidR="00851332" w:rsidRPr="00F33272">
        <w:rPr>
          <w:rFonts w:asciiTheme="majorBidi" w:hAnsiTheme="majorBidi" w:cstheme="majorBidi"/>
          <w:b/>
          <w:bCs/>
          <w:cs/>
          <w:lang w:val="th-TH"/>
        </w:rPr>
        <w:t xml:space="preserve">เงินสดและรายการเทียบเท่าเงินสด   </w:t>
      </w:r>
    </w:p>
    <w:p w:rsidR="00421051" w:rsidRPr="00F33272" w:rsidRDefault="00421051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  <w:sz w:val="24"/>
          <w:szCs w:val="24"/>
          <w:cs/>
          <w:lang w:val="th-TH"/>
        </w:rPr>
      </w:pPr>
    </w:p>
    <w:p w:rsidR="0084796D" w:rsidRPr="00F33272" w:rsidRDefault="00851332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 ประกอบด้วยยอดเงินสด ยอดเงินฝากธนาคารประเภทกระแสรายวันและออมทรัพย์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:rsidR="00A97A41" w:rsidRPr="00F33272" w:rsidRDefault="00A97A41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:rsidR="00876AC8" w:rsidRPr="00F33272" w:rsidRDefault="00784140" w:rsidP="00657DFF">
      <w:pPr>
        <w:pStyle w:val="Heading8"/>
        <w:keepNext w:val="0"/>
        <w:widowControl w:val="0"/>
        <w:tabs>
          <w:tab w:val="left" w:pos="540"/>
        </w:tabs>
        <w:ind w:right="0"/>
        <w:jc w:val="thaiDistribute"/>
        <w:rPr>
          <w:rFonts w:asciiTheme="majorBidi" w:hAnsiTheme="majorBidi" w:cstheme="majorBidi"/>
          <w:b/>
          <w:bCs/>
          <w:cs/>
        </w:rPr>
      </w:pPr>
      <w:r w:rsidRPr="00F33272">
        <w:rPr>
          <w:rFonts w:asciiTheme="majorBidi" w:hAnsiTheme="majorBidi" w:cstheme="majorBidi"/>
          <w:b/>
          <w:bCs/>
          <w:cs/>
        </w:rPr>
        <w:t>(จ)</w:t>
      </w:r>
      <w:r w:rsidRPr="00F33272">
        <w:rPr>
          <w:rFonts w:asciiTheme="majorBidi" w:hAnsiTheme="majorBidi" w:cstheme="majorBidi"/>
          <w:b/>
          <w:bCs/>
          <w:cs/>
        </w:rPr>
        <w:tab/>
      </w:r>
      <w:r w:rsidR="00851332" w:rsidRPr="00F33272">
        <w:rPr>
          <w:rFonts w:asciiTheme="majorBidi" w:hAnsiTheme="majorBidi" w:cstheme="majorBidi"/>
          <w:b/>
          <w:bCs/>
          <w:cs/>
        </w:rPr>
        <w:t xml:space="preserve">ลูกหนี้การค้า </w:t>
      </w:r>
    </w:p>
    <w:p w:rsidR="00F97E8B" w:rsidRPr="00F33272" w:rsidRDefault="00F97E8B" w:rsidP="009850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4796D" w:rsidRPr="00F33272" w:rsidRDefault="00851332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ลูกหนี้การค้าแสดงในราคา</w:t>
      </w:r>
      <w:r w:rsidR="00055281" w:rsidRPr="00F33272">
        <w:rPr>
          <w:rFonts w:asciiTheme="majorBidi" w:hAnsiTheme="majorBidi" w:cstheme="majorBidi" w:hint="cs"/>
          <w:sz w:val="30"/>
          <w:szCs w:val="30"/>
          <w:cs/>
        </w:rPr>
        <w:t>ตามใบแจ้งหนี้</w:t>
      </w:r>
      <w:r w:rsidR="00CA7544" w:rsidRPr="00F33272">
        <w:rPr>
          <w:rFonts w:asciiTheme="majorBidi" w:hAnsiTheme="majorBidi" w:cstheme="majorBidi" w:hint="cs"/>
          <w:sz w:val="30"/>
          <w:szCs w:val="30"/>
          <w:cs/>
        </w:rPr>
        <w:t>หัก</w:t>
      </w:r>
      <w:r w:rsidRPr="00F33272">
        <w:rPr>
          <w:rFonts w:asciiTheme="majorBidi" w:hAnsiTheme="majorBidi" w:cstheme="majorBidi"/>
          <w:sz w:val="30"/>
          <w:szCs w:val="30"/>
          <w:cs/>
        </w:rPr>
        <w:t>จากค่าเผื่อหนี้สงสัยจะสูญ</w:t>
      </w:r>
    </w:p>
    <w:p w:rsidR="0010448A" w:rsidRPr="00F33272" w:rsidRDefault="0010448A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:rsidR="009C4BF8" w:rsidRPr="00F33272" w:rsidRDefault="00851332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ลูกหนี้จะถูกตัดจำหน่ายออกจากบัญชีเมื่อทราบว่าเป็นหนี้สูญ</w:t>
      </w:r>
    </w:p>
    <w:p w:rsidR="002C7322" w:rsidRPr="00F33272" w:rsidRDefault="002C7322" w:rsidP="00FF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:rsidR="002C7322" w:rsidRPr="00F33272" w:rsidRDefault="002C7322" w:rsidP="00FF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(ฉ)</w:t>
      </w:r>
      <w:r w:rsidRPr="00F33272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ab/>
      </w:r>
      <w:r w:rsidRPr="00F33272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ลูกหนี้ตามสัญญาเช่าการเงิน</w:t>
      </w:r>
    </w:p>
    <w:p w:rsidR="002C7322" w:rsidRPr="00F33272" w:rsidRDefault="002C7322" w:rsidP="00FF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pacing w:val="-2"/>
          <w:sz w:val="24"/>
          <w:szCs w:val="24"/>
        </w:rPr>
      </w:pPr>
      <w:r w:rsidRPr="00F33272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ab/>
      </w:r>
    </w:p>
    <w:p w:rsidR="002C7322" w:rsidRPr="00F33272" w:rsidRDefault="002C7322" w:rsidP="00FF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ab/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ลูกหนี้ตามสัญญาเช่าการเงิน แสดงมูลค่ายอดคงค้างสุทธิจากดอกเบี้ยที่ยังไม่ถือเป็นรายได้หักค่าเผื่อหนี้</w:t>
      </w:r>
      <w:proofErr w:type="spellStart"/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สงสัญ</w:t>
      </w:r>
      <w:proofErr w:type="spellEnd"/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จะสูญ</w:t>
      </w:r>
    </w:p>
    <w:p w:rsidR="002C7322" w:rsidRPr="00F33272" w:rsidRDefault="002C7322" w:rsidP="00FF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:rsidR="002C7322" w:rsidRPr="00F33272" w:rsidRDefault="002C7322" w:rsidP="00FF6E8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กลุ่มบริษัทประเมินข้อตกลงซึ่งไม่ได้มีรูปแบบของสัญญาเช่าตามกฎหมาย แต่มีการให้สิทธิในการใช้สินทรัพย์ตามระยะเวลาที่กำหนด </w:t>
      </w:r>
      <w:r w:rsidR="00497CA5" w:rsidRPr="00F33272">
        <w:rPr>
          <w:rFonts w:asciiTheme="majorBidi" w:hAnsiTheme="majorBidi" w:cstheme="majorBidi"/>
          <w:sz w:val="30"/>
          <w:szCs w:val="30"/>
          <w:cs/>
        </w:rPr>
        <w:t>สินทรัพย์ดังกล่าวมีลักษณะเฉพาะเจาะจง</w:t>
      </w:r>
      <w:r w:rsidRPr="00F33272">
        <w:rPr>
          <w:rFonts w:asciiTheme="majorBidi" w:hAnsiTheme="majorBidi" w:cstheme="majorBidi"/>
          <w:sz w:val="30"/>
          <w:szCs w:val="30"/>
          <w:cs/>
        </w:rPr>
        <w:t>และมีการให้ผลตอบแทนในลักษณะของการจ่ายคืนครึ่งเดียวหรือหลายครั้ง</w:t>
      </w:r>
      <w:r w:rsidR="00497CA5" w:rsidRPr="00F33272">
        <w:rPr>
          <w:rFonts w:asciiTheme="majorBidi" w:hAnsiTheme="majorBidi" w:cstheme="majorBidi"/>
          <w:sz w:val="30"/>
          <w:szCs w:val="30"/>
          <w:cs/>
        </w:rPr>
        <w:t xml:space="preserve"> โดยพิจารณาว่าข้อตกลงให้สิทธิการควบคุมสินทรัพย์แก่คู่สัญญาหรือไม่</w:t>
      </w:r>
    </w:p>
    <w:p w:rsidR="00497CA5" w:rsidRPr="00F33272" w:rsidRDefault="00497CA5" w:rsidP="00FF6E83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:rsidR="00B9524E" w:rsidRPr="00F33272" w:rsidRDefault="00B95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497CA5" w:rsidRPr="00F33272" w:rsidRDefault="00497CA5" w:rsidP="00FF6E83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(ช)</w:t>
      </w:r>
      <w:r w:rsidRPr="00F33272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:rsidR="002C7322" w:rsidRPr="00F33272" w:rsidRDefault="002C7322" w:rsidP="00FF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pacing w:val="-2"/>
          <w:sz w:val="20"/>
          <w:szCs w:val="20"/>
          <w:cs/>
        </w:rPr>
      </w:pPr>
    </w:p>
    <w:p w:rsidR="0084796D" w:rsidRPr="00F33272" w:rsidRDefault="00851332" w:rsidP="009850C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4B1743" w:rsidRPr="00F33272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F33272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84796D" w:rsidRPr="00F33272" w:rsidRDefault="0084796D" w:rsidP="009850C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:rsidR="0084796D" w:rsidRPr="00F33272" w:rsidRDefault="00851332" w:rsidP="009850C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ต้นทุนสินค้าประกอบด้วยราคาทุนที่ซื้อ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ต้นทุนแปลงสภาพหรือต้นทุนอื่นเพื่อให้สินค้าอยู่ในสถานที่และสภาพปัจจุบัน  ในกรณีของสินค้าสำเร็จรูปและสินค้าระหว่างผลิตที่ผลิตเอง ต้นทุนสินค้า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 </w:t>
      </w:r>
    </w:p>
    <w:p w:rsidR="008F52B5" w:rsidRPr="00F33272" w:rsidRDefault="008F52B5" w:rsidP="009850C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:rsidR="00876AC8" w:rsidRPr="00F33272" w:rsidRDefault="00744C7E" w:rsidP="00DE5D4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>ชิ้นส่วนอะไหล่และอุปกรณ์ที่ใช้ในการซ่อมบำรุงจะจัดประเภทเป็นสินค้าคงเหลือและรับรู้ในกำไรขาดทุนเมื่อนำมาใช้</w:t>
      </w:r>
    </w:p>
    <w:p w:rsidR="00B9524E" w:rsidRPr="00F33272" w:rsidRDefault="00B9524E" w:rsidP="00DE5D4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:rsidR="00D20BD9" w:rsidRPr="00F33272" w:rsidRDefault="0085133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:rsidR="001D1427" w:rsidRPr="00F33272" w:rsidRDefault="001D142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:rsidR="00876AC8" w:rsidRPr="00F33272" w:rsidRDefault="00497CA5" w:rsidP="00A97A41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(ซ)</w:t>
      </w:r>
      <w:r w:rsidR="00744C7E"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851332"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</w:t>
      </w:r>
    </w:p>
    <w:p w:rsidR="007A7F61" w:rsidRPr="00F33272" w:rsidRDefault="007A7F61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:rsidR="00F97E8B" w:rsidRPr="00F33272" w:rsidRDefault="00851332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</w:rPr>
      </w:pPr>
      <w:r w:rsidRPr="00F33272">
        <w:rPr>
          <w:rFonts w:asciiTheme="majorBidi" w:hAnsiTheme="majorBidi" w:cstheme="majorBidi"/>
          <w:cs/>
        </w:rPr>
        <w:t>เงินลงทุนในบริษัทร่วม บริษัทย่อยและ</w:t>
      </w:r>
      <w:r w:rsidR="00570373" w:rsidRPr="00F33272">
        <w:rPr>
          <w:rFonts w:asciiTheme="majorBidi" w:hAnsiTheme="majorBidi" w:cstheme="majorBidi"/>
          <w:cs/>
        </w:rPr>
        <w:t>การร่วมค้า</w:t>
      </w:r>
    </w:p>
    <w:p w:rsidR="00254A8F" w:rsidRPr="00F33272" w:rsidRDefault="00254A8F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sz w:val="20"/>
          <w:szCs w:val="20"/>
        </w:rPr>
      </w:pPr>
    </w:p>
    <w:p w:rsidR="00F97E8B" w:rsidRPr="00F33272" w:rsidRDefault="00851332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</w:rPr>
      </w:pPr>
      <w:r w:rsidRPr="00F33272">
        <w:rPr>
          <w:rFonts w:asciiTheme="majorBidi" w:hAnsiTheme="majorBidi" w:cstheme="majorBidi"/>
          <w:i w:val="0"/>
          <w:iCs w:val="0"/>
          <w:cs/>
        </w:rPr>
        <w:t>เงินลงทุนในบริษัทร่วม บริษัทย่อยและ</w:t>
      </w:r>
      <w:r w:rsidR="00570373" w:rsidRPr="00F33272">
        <w:rPr>
          <w:rFonts w:asciiTheme="majorBidi" w:hAnsiTheme="majorBidi" w:cstheme="majorBidi"/>
          <w:i w:val="0"/>
          <w:iCs w:val="0"/>
          <w:cs/>
        </w:rPr>
        <w:t xml:space="preserve">การร่วมค้า </w:t>
      </w:r>
      <w:r w:rsidRPr="00F33272">
        <w:rPr>
          <w:rFonts w:asciiTheme="majorBidi" w:hAnsiTheme="majorBidi" w:cstheme="majorBidi"/>
          <w:i w:val="0"/>
          <w:iCs w:val="0"/>
          <w:cs/>
        </w:rPr>
        <w:t>ในงบการเงินเฉพาะกิจการของบริษัท บันทึกบัญชีโดยใช้วิธีราคาทุน ส่วนการบันทึกบัญชีเงินลงทุนในบริษัทร่วมและ</w:t>
      </w:r>
      <w:r w:rsidR="00570373" w:rsidRPr="00F33272">
        <w:rPr>
          <w:rFonts w:asciiTheme="majorBidi" w:hAnsiTheme="majorBidi" w:cstheme="majorBidi"/>
          <w:i w:val="0"/>
          <w:iCs w:val="0"/>
          <w:cs/>
        </w:rPr>
        <w:t>การร่วมค้า</w:t>
      </w:r>
      <w:r w:rsidRPr="00F33272">
        <w:rPr>
          <w:rFonts w:asciiTheme="majorBidi" w:hAnsiTheme="majorBidi" w:cstheme="majorBidi"/>
          <w:i w:val="0"/>
          <w:iCs w:val="0"/>
          <w:cs/>
        </w:rPr>
        <w:t xml:space="preserve">ในงบการเงินรวมใช้วิธีส่วนได้เสีย </w:t>
      </w:r>
    </w:p>
    <w:p w:rsidR="00D80305" w:rsidRPr="00F33272" w:rsidRDefault="00D80305" w:rsidP="009850C1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F97E8B" w:rsidRPr="00F33272" w:rsidRDefault="00851332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</w:rPr>
      </w:pPr>
      <w:r w:rsidRPr="00F33272">
        <w:rPr>
          <w:rFonts w:asciiTheme="majorBidi" w:hAnsiTheme="majorBidi" w:cstheme="majorBidi"/>
          <w:cs/>
        </w:rPr>
        <w:t>เงินลงทุนในตราสารทุนอื่น</w:t>
      </w:r>
    </w:p>
    <w:p w:rsidR="00F97E8B" w:rsidRPr="00F33272" w:rsidRDefault="00F97E8B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  <w:sz w:val="20"/>
          <w:szCs w:val="20"/>
        </w:rPr>
      </w:pPr>
    </w:p>
    <w:p w:rsidR="00F97E8B" w:rsidRPr="00F33272" w:rsidRDefault="00851332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</w:rPr>
      </w:pPr>
      <w:r w:rsidRPr="00F33272">
        <w:rPr>
          <w:rFonts w:asciiTheme="majorBidi" w:hAnsiTheme="majorBidi" w:cstheme="majorBidi"/>
          <w:i w:val="0"/>
          <w:iCs w:val="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9A3203" w:rsidRPr="00F33272" w:rsidRDefault="009A3203" w:rsidP="00EC5522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:rsidR="009A3203" w:rsidRPr="00F33272" w:rsidRDefault="00851332" w:rsidP="00EC5522">
      <w:pPr>
        <w:pStyle w:val="Heading8"/>
        <w:keepNext w:val="0"/>
        <w:widowControl w:val="0"/>
        <w:numPr>
          <w:ilvl w:val="0"/>
          <w:numId w:val="37"/>
        </w:numPr>
        <w:tabs>
          <w:tab w:val="left" w:pos="270"/>
          <w:tab w:val="left" w:pos="540"/>
          <w:tab w:val="left" w:pos="630"/>
        </w:tabs>
        <w:ind w:left="0" w:right="0" w:firstLine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33272">
        <w:rPr>
          <w:rFonts w:asciiTheme="majorBidi" w:hAnsiTheme="majorBidi" w:cstheme="majorBidi"/>
          <w:b/>
          <w:bCs/>
          <w:cs/>
          <w:lang w:val="th-TH"/>
        </w:rPr>
        <w:t>ที่ดิน อาคารและอุปกรณ์</w:t>
      </w:r>
    </w:p>
    <w:p w:rsidR="00F97E8B" w:rsidRPr="00F33272" w:rsidRDefault="00F97E8B" w:rsidP="009850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F97E8B" w:rsidRPr="00F33272" w:rsidRDefault="00851332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</w:rPr>
      </w:pPr>
      <w:r w:rsidRPr="00F33272">
        <w:rPr>
          <w:rFonts w:asciiTheme="majorBidi" w:hAnsiTheme="majorBidi" w:cstheme="majorBidi"/>
          <w:cs/>
        </w:rPr>
        <w:t>การรับรู้และการวัดมูลค่า</w:t>
      </w:r>
    </w:p>
    <w:p w:rsidR="00F97E8B" w:rsidRPr="00F33272" w:rsidRDefault="00F97E8B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sz w:val="20"/>
          <w:szCs w:val="20"/>
        </w:rPr>
      </w:pPr>
    </w:p>
    <w:p w:rsidR="00F97E8B" w:rsidRPr="00F33272" w:rsidRDefault="00851332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</w:rPr>
      </w:pPr>
      <w:r w:rsidRPr="00F33272">
        <w:rPr>
          <w:rFonts w:asciiTheme="majorBidi" w:hAnsiTheme="majorBidi" w:cstheme="majorBidi"/>
          <w:cs/>
        </w:rPr>
        <w:t>สินทรัพย์ที่เป็นกรรมสิทธิ์ของกิจการ</w:t>
      </w:r>
    </w:p>
    <w:p w:rsidR="00F97E8B" w:rsidRPr="00F33272" w:rsidRDefault="00F97E8B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  <w:sz w:val="20"/>
          <w:szCs w:val="20"/>
        </w:rPr>
      </w:pPr>
    </w:p>
    <w:p w:rsidR="00630FF4" w:rsidRPr="00F33272" w:rsidRDefault="00851332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</w:rPr>
      </w:pPr>
      <w:r w:rsidRPr="00F33272">
        <w:rPr>
          <w:rFonts w:asciiTheme="majorBidi" w:hAnsiTheme="majorBidi" w:cstheme="majorBidi"/>
          <w:i w:val="0"/>
          <w:iCs w:val="0"/>
          <w:cs/>
        </w:rPr>
        <w:t>ที่ดิน อาคารและอุปกรณ์</w:t>
      </w:r>
      <w:r w:rsidR="001B0BDA" w:rsidRPr="00F33272">
        <w:rPr>
          <w:rFonts w:asciiTheme="majorBidi" w:hAnsiTheme="majorBidi" w:cstheme="majorBidi"/>
          <w:i w:val="0"/>
          <w:iCs w:val="0"/>
          <w:cs/>
        </w:rPr>
        <w:t>วัดมูลค่า</w:t>
      </w:r>
      <w:r w:rsidRPr="00F33272">
        <w:rPr>
          <w:rFonts w:asciiTheme="majorBidi" w:hAnsiTheme="majorBidi" w:cstheme="majorBidi"/>
          <w:i w:val="0"/>
          <w:iCs w:val="0"/>
          <w:cs/>
        </w:rPr>
        <w:t>ด้วยราคาทุนหักค่าเสื่อมราคาสะสมและขาดทุนจากการด้อยค่า</w:t>
      </w:r>
    </w:p>
    <w:p w:rsidR="0072361F" w:rsidRPr="00F33272" w:rsidRDefault="00723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:rsidR="00D20BD9" w:rsidRPr="00F33272" w:rsidRDefault="00744C7E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</w:rPr>
      </w:pPr>
      <w:r w:rsidRPr="00F33272">
        <w:rPr>
          <w:rFonts w:asciiTheme="majorBidi" w:hAnsiTheme="majorBidi" w:cstheme="majorBidi"/>
          <w:i w:val="0"/>
          <w:iCs w:val="0"/>
          <w:cs/>
        </w:rPr>
        <w:t>ชิ้นส่วนอะไหล่ที่สำคัญและอุปกรณ์ที่สำรองไว้ใช้งานที่</w:t>
      </w:r>
      <w:r w:rsidR="0001273C" w:rsidRPr="00F33272">
        <w:rPr>
          <w:rFonts w:asciiTheme="majorBidi" w:hAnsiTheme="majorBidi" w:cstheme="majorBidi"/>
          <w:i w:val="0"/>
          <w:iCs w:val="0"/>
          <w:cs/>
        </w:rPr>
        <w:t>กลุ่ม</w:t>
      </w:r>
      <w:r w:rsidRPr="00F33272">
        <w:rPr>
          <w:rFonts w:asciiTheme="majorBidi" w:hAnsiTheme="majorBidi" w:cstheme="majorBidi"/>
          <w:i w:val="0"/>
          <w:iCs w:val="0"/>
          <w:cs/>
        </w:rPr>
        <w:t>บริษัทคาดว่าจะใช้ประโยชน์ได้มากกว่า</w:t>
      </w:r>
      <w:r w:rsidR="0052185D" w:rsidRPr="00F33272">
        <w:rPr>
          <w:rFonts w:asciiTheme="majorBidi" w:hAnsiTheme="majorBidi" w:cstheme="majorBidi"/>
          <w:i w:val="0"/>
          <w:iCs w:val="0"/>
          <w:cs/>
        </w:rPr>
        <w:t>หนึ่ง</w:t>
      </w:r>
      <w:r w:rsidRPr="00F33272">
        <w:rPr>
          <w:rFonts w:asciiTheme="majorBidi" w:hAnsiTheme="majorBidi" w:cstheme="majorBidi"/>
          <w:i w:val="0"/>
          <w:iCs w:val="0"/>
          <w:cs/>
        </w:rPr>
        <w:t>รอบระยะเวลาการรายงานและชิ้นส่วนอะไหล่และอุปกรณ์ที่ใช้ในการซ่อมบำรุงที่ต้องใช้ร่วมกับรายการที่ดิน อาคารและอุปกรณ์จะจัดประเภทเป็นที่ดิน อาคารและอุปกรณ์ และคิดค่าเสื่อมราคาเมื่อได้มาและพร้อมใช้งาน อะไหล่สำรองหลักที่ถูกเปลี่ยนแทนจะถูกตัดออกจากบัญชีด้วยมูลค่าสุทธิตามบัญชีและบันทึกอะไหล่สำรองหลักที่เปลี่ยนแทนด้วยราคาตามบัญชี ณ วันที่มีการเปลี่ยนแทน</w:t>
      </w:r>
    </w:p>
    <w:p w:rsidR="00E10F68" w:rsidRPr="00F33272" w:rsidRDefault="00E10F68" w:rsidP="00E61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รวมถึงต้นทุนของวัสดุ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แรงงานทางตรง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และต้นทุนทางตรงอื่น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ๆ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Pr="00F33272">
        <w:rPr>
          <w:rFonts w:asciiTheme="majorBidi" w:hAnsiTheme="majorBidi" w:cstheme="majorBidi"/>
          <w:sz w:val="30"/>
          <w:szCs w:val="30"/>
        </w:rPr>
        <w:t xml:space="preserve">  </w:t>
      </w:r>
      <w:r w:rsidRPr="00F33272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การขน</w:t>
      </w:r>
      <w:r w:rsidR="0052185D" w:rsidRPr="00F33272">
        <w:rPr>
          <w:rFonts w:asciiTheme="majorBidi" w:hAnsiTheme="majorBidi" w:cstheme="majorBidi"/>
          <w:sz w:val="30"/>
          <w:szCs w:val="30"/>
          <w:cs/>
        </w:rPr>
        <w:t>ย้าย</w:t>
      </w:r>
      <w:r w:rsidRPr="00F33272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</w:t>
      </w:r>
      <w:r w:rsidR="0006091F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</w:t>
      </w:r>
      <w:r w:rsidR="00B9524E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ซึ่งไม่สามารถทำงานได้โดยปราศจากลิขสิทธิ์ซอฟต์แวร์นั้น</w:t>
      </w:r>
      <w:r w:rsidR="00E7707E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ให้ถือว่าลิขสิทธิ์ซอฟต์แวร์ดังกล่าวเป็นส่วนหนึ่งของอุปกรณ์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</w:p>
    <w:p w:rsidR="0001594E" w:rsidRPr="00F33272" w:rsidRDefault="0001594E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  <w:sz w:val="24"/>
          <w:szCs w:val="24"/>
        </w:rPr>
      </w:pPr>
    </w:p>
    <w:p w:rsidR="00E10F68" w:rsidRPr="00F33272" w:rsidRDefault="00E10F68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F33272">
        <w:rPr>
          <w:rFonts w:asciiTheme="majorBidi" w:hAnsiTheme="majorBidi" w:cstheme="majorBidi"/>
          <w:sz w:val="30"/>
          <w:szCs w:val="30"/>
          <w:cs/>
          <w:lang w:eastAsia="en-GB"/>
        </w:rPr>
        <w:t>ส่วนประกอบของรายการที่ดิน</w:t>
      </w:r>
      <w:r w:rsidRPr="00F33272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  <w:lang w:eastAsia="en-GB"/>
        </w:rPr>
        <w:t>อาคาร</w:t>
      </w:r>
      <w:r w:rsidRPr="00F33272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F33272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</w:p>
    <w:p w:rsidR="00295A92" w:rsidRPr="00F33272" w:rsidRDefault="00295A92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eastAsia="en-GB"/>
        </w:rPr>
      </w:pPr>
    </w:p>
    <w:p w:rsidR="005B7AA5" w:rsidRPr="00F33272" w:rsidRDefault="00E10F68" w:rsidP="0059344A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pacing w:val="-4"/>
          <w:sz w:val="30"/>
          <w:szCs w:val="30"/>
        </w:rPr>
      </w:pPr>
      <w:r w:rsidRPr="00F33272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</w:t>
      </w:r>
      <w:r w:rsidR="0052185D" w:rsidRPr="00F33272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จาก</w:t>
      </w:r>
      <w:r w:rsidRPr="00F33272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การจำหน่ายกับมูลค่าตามบัญชีของที่ดิน อาคาร และอุปกรณ์ โดยรับรู้</w:t>
      </w:r>
      <w:r w:rsidR="00470368" w:rsidRPr="00F33272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ในกำไรหรือขาดทุน</w:t>
      </w:r>
    </w:p>
    <w:p w:rsidR="000178F4" w:rsidRPr="00F33272" w:rsidRDefault="000178F4" w:rsidP="00DE5D41">
      <w:pPr>
        <w:pStyle w:val="Default"/>
        <w:ind w:left="540"/>
        <w:jc w:val="both"/>
        <w:rPr>
          <w:rFonts w:asciiTheme="majorBidi" w:hAnsiTheme="majorBidi" w:cstheme="majorBidi"/>
        </w:rPr>
      </w:pPr>
    </w:p>
    <w:p w:rsidR="00F97E8B" w:rsidRPr="00F33272" w:rsidRDefault="00F97E8B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</w:rPr>
      </w:pPr>
      <w:r w:rsidRPr="00F33272">
        <w:rPr>
          <w:rFonts w:asciiTheme="majorBidi" w:hAnsiTheme="majorBidi" w:cstheme="majorBidi"/>
          <w:cs/>
        </w:rPr>
        <w:t>ต้นทุนที่เกิดขึ้นในภายหลัง</w:t>
      </w:r>
    </w:p>
    <w:p w:rsidR="00F97E8B" w:rsidRPr="00F33272" w:rsidRDefault="00F97E8B" w:rsidP="009850C1">
      <w:pPr>
        <w:widowControl w:val="0"/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F97E8B" w:rsidRPr="00F33272" w:rsidRDefault="00E10F68" w:rsidP="002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Pr="00F33272">
        <w:rPr>
          <w:rFonts w:asciiTheme="majorBidi" w:hAnsiTheme="majorBidi" w:cstheme="majorBidi"/>
          <w:sz w:val="30"/>
          <w:szCs w:val="30"/>
        </w:rPr>
        <w:t xml:space="preserve">  </w:t>
      </w:r>
      <w:r w:rsidRPr="00F33272">
        <w:rPr>
          <w:rFonts w:asciiTheme="majorBidi" w:hAnsiTheme="majorBidi" w:cstheme="majorBidi"/>
          <w:sz w:val="30"/>
          <w:szCs w:val="30"/>
          <w:cs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</w:t>
      </w:r>
      <w:r w:rsidRPr="00F33272">
        <w:rPr>
          <w:rFonts w:asciiTheme="majorBidi" w:hAnsiTheme="majorBidi" w:cstheme="majorBidi"/>
          <w:sz w:val="30"/>
          <w:szCs w:val="30"/>
        </w:rPr>
        <w:t xml:space="preserve">  </w:t>
      </w:r>
      <w:r w:rsidRPr="00F33272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F33272">
        <w:rPr>
          <w:rFonts w:asciiTheme="majorBidi" w:hAnsiTheme="majorBidi" w:cstheme="majorBidi"/>
          <w:sz w:val="30"/>
          <w:szCs w:val="30"/>
        </w:rPr>
        <w:t xml:space="preserve">  </w:t>
      </w:r>
      <w:r w:rsidRPr="00F33272">
        <w:rPr>
          <w:rFonts w:asciiTheme="majorBidi" w:hAnsiTheme="majorBidi" w:cstheme="majorBidi"/>
          <w:sz w:val="30"/>
          <w:szCs w:val="30"/>
          <w:cs/>
        </w:rPr>
        <w:t>ต้นทุนที่เกิดขึ้นในการซ่อมบำรุงที่ดิน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D23F5D" w:rsidRPr="00F33272" w:rsidRDefault="00D23F5D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sz w:val="24"/>
          <w:szCs w:val="24"/>
        </w:rPr>
      </w:pPr>
    </w:p>
    <w:p w:rsidR="00F97E8B" w:rsidRPr="00F33272" w:rsidRDefault="00F97E8B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</w:rPr>
      </w:pPr>
      <w:r w:rsidRPr="00F33272">
        <w:rPr>
          <w:rFonts w:asciiTheme="majorBidi" w:hAnsiTheme="majorBidi" w:cstheme="majorBidi"/>
          <w:cs/>
        </w:rPr>
        <w:t>ค่าเสื่อมราคา</w:t>
      </w:r>
    </w:p>
    <w:p w:rsidR="00F97E8B" w:rsidRPr="00F33272" w:rsidRDefault="00F97E8B" w:rsidP="009850C1">
      <w:pPr>
        <w:widowControl w:val="0"/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E10F68" w:rsidRPr="00F33272" w:rsidRDefault="00E10F68" w:rsidP="009850C1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F33272">
        <w:rPr>
          <w:rFonts w:asciiTheme="majorBidi" w:hAnsiTheme="majorBidi" w:cstheme="majorBidi"/>
          <w:color w:val="auto"/>
          <w:sz w:val="30"/>
          <w:szCs w:val="30"/>
          <w:cs/>
        </w:rPr>
        <w:t>ค่าเสื่อมราคาคำนวณจากมูลค่าเสื่อมสภาพของรายการอาคาร</w:t>
      </w:r>
      <w:r w:rsidRPr="00F33272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color w:val="auto"/>
          <w:sz w:val="30"/>
          <w:szCs w:val="30"/>
          <w:cs/>
        </w:rPr>
        <w:t>และอุปกรณ์</w:t>
      </w:r>
      <w:r w:rsidRPr="00F33272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color w:val="auto"/>
          <w:sz w:val="30"/>
          <w:szCs w:val="30"/>
          <w:cs/>
        </w:rPr>
        <w:t>ซึ่งประกอบด้วยราคาทุนของสินทรัพย์หรือต้นทุนในการเปลี่ยนแทนอื่น</w:t>
      </w:r>
      <w:r w:rsidRPr="00F33272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CF2148" w:rsidRPr="00F33272" w:rsidRDefault="00CF2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E10F68" w:rsidRPr="00F33272" w:rsidRDefault="00E10F68" w:rsidP="00174B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คำนวณโดยวิธีเส้นตรงตามเกณฑ์อายุการ</w:t>
      </w:r>
      <w:r w:rsidR="00CA7544" w:rsidRPr="00F33272">
        <w:rPr>
          <w:rFonts w:asciiTheme="majorBidi" w:hAnsiTheme="majorBidi" w:cstheme="majorBidi" w:hint="cs"/>
          <w:sz w:val="30"/>
          <w:szCs w:val="30"/>
          <w:cs/>
        </w:rPr>
        <w:t>ให้ประโยชน์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 </w:t>
      </w:r>
    </w:p>
    <w:p w:rsidR="007E328C" w:rsidRPr="00F33272" w:rsidRDefault="007E328C" w:rsidP="00985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70"/>
        <w:gridCol w:w="1076"/>
        <w:gridCol w:w="3401"/>
      </w:tblGrid>
      <w:tr w:rsidR="00DD1EB3" w:rsidRPr="00F33272" w:rsidTr="00657DFF">
        <w:tc>
          <w:tcPr>
            <w:tcW w:w="4570" w:type="dxa"/>
          </w:tcPr>
          <w:p w:rsidR="009A3203" w:rsidRPr="00F33272" w:rsidRDefault="00DD1EB3" w:rsidP="00EC55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76" w:type="dxa"/>
          </w:tcPr>
          <w:p w:rsidR="00DD1EB3" w:rsidRPr="00F33272" w:rsidRDefault="001B7355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D1EB3"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D1EB3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="00AD5165" w:rsidRPr="00F3327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D1EB3" w:rsidRPr="00F3327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3401" w:type="dxa"/>
          </w:tcPr>
          <w:p w:rsidR="00DD1EB3" w:rsidRPr="00F33272" w:rsidRDefault="00DD1EB3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D1EB3" w:rsidRPr="00F33272" w:rsidTr="00657DFF">
        <w:tc>
          <w:tcPr>
            <w:tcW w:w="4570" w:type="dxa"/>
          </w:tcPr>
          <w:p w:rsidR="009A3203" w:rsidRPr="00F33272" w:rsidRDefault="00525A85" w:rsidP="00EC55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โรงผลิตกระแสไฟฟ้า </w:t>
            </w:r>
            <w:r w:rsidR="00DD1EB3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076" w:type="dxa"/>
          </w:tcPr>
          <w:p w:rsidR="00DD1EB3" w:rsidRPr="00F33272" w:rsidRDefault="009471D8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D1EB3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="00AD5165" w:rsidRPr="00F3327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D1EB3" w:rsidRPr="00F3327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3401" w:type="dxa"/>
          </w:tcPr>
          <w:p w:rsidR="00DD1EB3" w:rsidRPr="00F33272" w:rsidRDefault="00DD1EB3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D1EB3" w:rsidRPr="00F33272" w:rsidTr="00657DFF">
        <w:tc>
          <w:tcPr>
            <w:tcW w:w="4570" w:type="dxa"/>
          </w:tcPr>
          <w:p w:rsidR="009A3203" w:rsidRPr="00F33272" w:rsidRDefault="004A0EC1" w:rsidP="00EC55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</w:t>
            </w:r>
            <w:r w:rsidR="00DD1EB3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76" w:type="dxa"/>
          </w:tcPr>
          <w:p w:rsidR="00DD1EB3" w:rsidRPr="00F33272" w:rsidRDefault="008951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D1EB3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="00DD1EB3" w:rsidRPr="00F3327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D5165" w:rsidRPr="00F3327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401" w:type="dxa"/>
          </w:tcPr>
          <w:p w:rsidR="00DD1EB3" w:rsidRPr="00F33272" w:rsidRDefault="00DD1EB3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D1EB3" w:rsidRPr="00F33272" w:rsidTr="00657DFF">
        <w:tc>
          <w:tcPr>
            <w:tcW w:w="4570" w:type="dxa"/>
          </w:tcPr>
          <w:p w:rsidR="009A3203" w:rsidRPr="00F33272" w:rsidRDefault="00DD1EB3" w:rsidP="00EC55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76" w:type="dxa"/>
          </w:tcPr>
          <w:p w:rsidR="00DD1EB3" w:rsidRPr="00F33272" w:rsidRDefault="006565A5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401" w:type="dxa"/>
          </w:tcPr>
          <w:p w:rsidR="00DD1EB3" w:rsidRPr="00F33272" w:rsidRDefault="00DD1EB3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01594E" w:rsidRPr="00F33272" w:rsidRDefault="0001594E" w:rsidP="00464C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E10F68" w:rsidRPr="00F33272" w:rsidRDefault="00E10F68" w:rsidP="00464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AC528B" w:rsidRPr="00F33272" w:rsidRDefault="00AC528B" w:rsidP="00464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497CA5" w:rsidRPr="00F33272" w:rsidRDefault="00E10F68" w:rsidP="004D0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วิธีการคิดค่าเสื่อมราคา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อายุการให้ประโยชน์ของสินทรัพย์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และมูลค่าคงเหลือ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ถูกทบทวนอย่างน้อยที่สุดทุกสิ้นรอบ</w:t>
      </w:r>
      <w:r w:rsidRPr="00F33272">
        <w:rPr>
          <w:rFonts w:asciiTheme="majorBidi" w:hAnsiTheme="majorBidi" w:cstheme="majorBidi"/>
          <w:sz w:val="30"/>
          <w:szCs w:val="30"/>
          <w:cs/>
        </w:rPr>
        <w:t>ปีบัญชี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และปรับปรุงตามความเหมาะสม</w:t>
      </w:r>
    </w:p>
    <w:p w:rsidR="009A3203" w:rsidRPr="00F33272" w:rsidRDefault="009A3203" w:rsidP="00EC5522">
      <w:pPr>
        <w:pStyle w:val="Heading8"/>
        <w:keepNext w:val="0"/>
        <w:widowControl w:val="0"/>
        <w:tabs>
          <w:tab w:val="left" w:pos="0"/>
        </w:tabs>
        <w:ind w:right="0"/>
        <w:jc w:val="thaiDistribute"/>
        <w:rPr>
          <w:rFonts w:asciiTheme="majorBidi" w:hAnsiTheme="majorBidi" w:cstheme="majorBidi"/>
          <w:i w:val="0"/>
          <w:iCs w:val="0"/>
          <w:sz w:val="22"/>
          <w:szCs w:val="22"/>
        </w:rPr>
      </w:pPr>
    </w:p>
    <w:p w:rsidR="005B7AA5" w:rsidRPr="00F33272" w:rsidRDefault="009A0536" w:rsidP="00010FFA">
      <w:pPr>
        <w:pStyle w:val="Heading8"/>
        <w:keepNext w:val="0"/>
        <w:widowControl w:val="0"/>
        <w:tabs>
          <w:tab w:val="left" w:pos="0"/>
        </w:tabs>
        <w:ind w:right="0"/>
        <w:jc w:val="thaiDistribute"/>
        <w:rPr>
          <w:rFonts w:asciiTheme="majorBidi" w:hAnsiTheme="majorBidi" w:cstheme="majorBidi"/>
          <w:b/>
          <w:bCs/>
        </w:rPr>
      </w:pPr>
      <w:r w:rsidRPr="00F33272">
        <w:rPr>
          <w:rFonts w:asciiTheme="majorBidi" w:hAnsiTheme="majorBidi" w:cstheme="majorBidi"/>
          <w:b/>
          <w:bCs/>
          <w:cs/>
        </w:rPr>
        <w:t>(ญ)</w:t>
      </w:r>
      <w:r w:rsidR="005B7AA5" w:rsidRPr="00F33272">
        <w:rPr>
          <w:rFonts w:asciiTheme="majorBidi" w:hAnsiTheme="majorBidi" w:cstheme="majorBidi"/>
          <w:b/>
          <w:bCs/>
          <w:cs/>
        </w:rPr>
        <w:t xml:space="preserve">     ข้อตกลงสัมปทานบริการ</w:t>
      </w:r>
    </w:p>
    <w:p w:rsidR="002848D8" w:rsidRPr="00F33272" w:rsidRDefault="002848D8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4772E8" w:rsidRPr="00F33272" w:rsidRDefault="005B7AA5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กลุ่มบริษัทบันทึกข้อตกลงสัมปทานบริการเป็นสินทรัพย์ทางการเงิน เมื่อมีสิทธิอันปราศจากเงื่อนไขตามสัญญาที่จะได้รับเงินสดหรือสินทรัพย์ทางการเงินอื่นจากผู้ให้สัมปทานหรือตามคำสั่งของผู้ให้สัมปทานสำหรับการให้บริการก่อสร้าง หรือ ยกระดับการให้บริการ สินทรัพย์ทางการเงินดังกล่าวจะรับรู้มูลค่าเริ่มแรกด้วยมูลค่ายุติธรรม ภายหลังจากนั้นสินทรัพย์ทางการเงินจะถูกวัดมูลค่าด้วยวิธีราคาทุนตัดจำหน่าย</w:t>
      </w:r>
    </w:p>
    <w:p w:rsidR="004772E8" w:rsidRPr="00F33272" w:rsidRDefault="004772E8" w:rsidP="00EC5522">
      <w:pPr>
        <w:pStyle w:val="Heading8"/>
        <w:keepNext w:val="0"/>
        <w:widowControl w:val="0"/>
        <w:tabs>
          <w:tab w:val="left" w:pos="0"/>
        </w:tabs>
        <w:ind w:right="0"/>
        <w:jc w:val="thaiDistribute"/>
        <w:rPr>
          <w:rFonts w:asciiTheme="majorBidi" w:hAnsiTheme="majorBidi" w:cstheme="majorBidi"/>
          <w:i w:val="0"/>
          <w:iCs w:val="0"/>
          <w:sz w:val="22"/>
          <w:szCs w:val="22"/>
        </w:rPr>
      </w:pPr>
    </w:p>
    <w:p w:rsidR="009A3203" w:rsidRPr="00F33272" w:rsidRDefault="005B7AA5" w:rsidP="00EC5522">
      <w:pPr>
        <w:pStyle w:val="Heading8"/>
        <w:keepNext w:val="0"/>
        <w:widowControl w:val="0"/>
        <w:tabs>
          <w:tab w:val="left" w:pos="0"/>
        </w:tabs>
        <w:ind w:right="0"/>
        <w:jc w:val="thaiDistribute"/>
        <w:rPr>
          <w:rFonts w:asciiTheme="majorBidi" w:hAnsiTheme="majorBidi" w:cstheme="majorBidi"/>
          <w:b/>
          <w:bCs/>
          <w:cs/>
        </w:rPr>
      </w:pPr>
      <w:r w:rsidRPr="00F33272">
        <w:rPr>
          <w:rFonts w:asciiTheme="majorBidi" w:hAnsiTheme="majorBidi" w:cstheme="majorBidi"/>
          <w:b/>
          <w:bCs/>
          <w:cs/>
        </w:rPr>
        <w:t>(ฎ)      สินทรัพย์ไม่มีตัวตน</w:t>
      </w:r>
    </w:p>
    <w:p w:rsidR="00876AC8" w:rsidRPr="00F33272" w:rsidRDefault="00876AC8" w:rsidP="00DE5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:rsidR="00F97E8B" w:rsidRPr="00F33272" w:rsidRDefault="00F97E8B" w:rsidP="00464C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:rsidR="00F97E8B" w:rsidRPr="00F33272" w:rsidRDefault="00F97E8B" w:rsidP="00464CCF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:rsidR="00E10F68" w:rsidRPr="00F33272" w:rsidRDefault="00851332" w:rsidP="00E612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</w:t>
      </w:r>
      <w:r w:rsidR="0006091F"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สำหรับตราสารทุน</w:t>
      </w:r>
      <w:r w:rsidR="004446B2"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มูลค่าตามบัญชีของค่าความนิยมรวมอยู่ในมูลค่าตามบัญชีของเงินลงทุน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และผลขาดทุนจากการด้อยค่าในเงินลงทุนต้องไม่ถูกปันส่วนให้สินทรัพย์ใด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:rsidR="00B9524E" w:rsidRPr="00F33272" w:rsidRDefault="00B9524E" w:rsidP="00332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:rsidR="00332ACA" w:rsidRPr="00F33272" w:rsidRDefault="00332ACA" w:rsidP="00332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t>ค่าสิทธิและคอมพิวเตอร์ซอฟต์แวร์</w:t>
      </w:r>
    </w:p>
    <w:p w:rsidR="00332ACA" w:rsidRPr="00F33272" w:rsidRDefault="00332ACA" w:rsidP="00332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22"/>
          <w:szCs w:val="22"/>
        </w:rPr>
      </w:pPr>
    </w:p>
    <w:p w:rsidR="00332ACA" w:rsidRPr="00F33272" w:rsidRDefault="00332ACA" w:rsidP="00332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33272">
        <w:rPr>
          <w:rFonts w:asciiTheme="majorBidi" w:hAnsiTheme="majorBidi" w:cstheme="majorBidi"/>
          <w:spacing w:val="-6"/>
          <w:sz w:val="30"/>
          <w:szCs w:val="30"/>
          <w:cs/>
        </w:rPr>
        <w:t>ค่าสิทธิและคอมพิวเตอร์ซอฟต์แวร์ที่กลุ่มบริษัทซื้อมาและมีอายุการใช้งานจำกัด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  <w:r w:rsidRPr="00F3327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:rsidR="00332ACA" w:rsidRPr="00F33272" w:rsidRDefault="00332ACA" w:rsidP="00464C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:rsidR="00DD1EB3" w:rsidRPr="00F33272" w:rsidRDefault="00851332" w:rsidP="00464C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 ๆ</w:t>
      </w:r>
    </w:p>
    <w:p w:rsidR="00DD1EB3" w:rsidRPr="00F33272" w:rsidRDefault="00DD1EB3" w:rsidP="00464CCF">
      <w:pPr>
        <w:widowControl w:val="0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:rsidR="00B1204A" w:rsidRPr="00F33272" w:rsidRDefault="00851332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33272">
        <w:rPr>
          <w:rFonts w:asciiTheme="majorBidi" w:hAnsiTheme="majorBidi" w:cstheme="majorBidi"/>
          <w:i w:val="0"/>
          <w:iCs w:val="0"/>
          <w:cs/>
        </w:rPr>
        <w:t xml:space="preserve">สินทรัพย์ไม่มีตัวตนอื่นๆ ที่กลุ่มบริษัทซื้อมาและมีอายุการใช้งานจำกัด </w:t>
      </w:r>
      <w:r w:rsidR="001B0BDA" w:rsidRPr="00F33272">
        <w:rPr>
          <w:rFonts w:asciiTheme="majorBidi" w:hAnsiTheme="majorBidi" w:cstheme="majorBidi"/>
          <w:i w:val="0"/>
          <w:iCs w:val="0"/>
          <w:cs/>
        </w:rPr>
        <w:t>วัดมูลค่าด้วย</w:t>
      </w:r>
      <w:r w:rsidRPr="00F33272">
        <w:rPr>
          <w:rFonts w:asciiTheme="majorBidi" w:hAnsiTheme="majorBidi" w:cstheme="majorBidi"/>
          <w:i w:val="0"/>
          <w:iCs w:val="0"/>
          <w:cs/>
        </w:rPr>
        <w:t>ราคาทุนหักค่าตัดจำหน่ายสะสมและค่าเผื่อการด้อยค่าสะสม</w:t>
      </w:r>
      <w:r w:rsidRPr="00F33272">
        <w:rPr>
          <w:rFonts w:asciiTheme="majorBidi" w:hAnsiTheme="majorBidi" w:cstheme="majorBidi"/>
          <w:i w:val="0"/>
          <w:iCs w:val="0"/>
        </w:rPr>
        <w:t xml:space="preserve"> </w:t>
      </w:r>
    </w:p>
    <w:p w:rsidR="007557F1" w:rsidRPr="00F33272" w:rsidRDefault="007557F1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sz w:val="22"/>
          <w:szCs w:val="22"/>
        </w:rPr>
      </w:pPr>
    </w:p>
    <w:p w:rsidR="00DD1EB3" w:rsidRPr="00F33272" w:rsidRDefault="00851332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</w:rPr>
      </w:pPr>
      <w:r w:rsidRPr="00F33272">
        <w:rPr>
          <w:rFonts w:asciiTheme="majorBidi" w:hAnsiTheme="majorBidi" w:cstheme="majorBidi"/>
          <w:cs/>
        </w:rPr>
        <w:t>รายจ่ายภายหลังการรับรู้รายการ</w:t>
      </w:r>
    </w:p>
    <w:p w:rsidR="00B9524E" w:rsidRPr="00F33272" w:rsidRDefault="00B9524E" w:rsidP="00464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:rsidR="00E10F68" w:rsidRPr="00F33272" w:rsidRDefault="00851332" w:rsidP="00464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33272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B9524E" w:rsidRPr="00F3327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eastAsia="Calibri" w:hAnsiTheme="majorBidi" w:cstheme="majorBidi"/>
          <w:sz w:val="30"/>
          <w:szCs w:val="30"/>
          <w:cs/>
        </w:rPr>
        <w:t>โดยรวมเป็นสินทรัพย์ที่สามารถระบุได้ที่เกี่ยวข้องนั้น</w:t>
      </w:r>
      <w:r w:rsidRPr="00F33272">
        <w:rPr>
          <w:rFonts w:asciiTheme="majorBidi" w:eastAsia="Calibri" w:hAnsiTheme="majorBidi" w:cstheme="majorBidi"/>
          <w:sz w:val="30"/>
          <w:szCs w:val="30"/>
        </w:rPr>
        <w:t xml:space="preserve">  </w:t>
      </w:r>
      <w:r w:rsidRPr="00F33272">
        <w:rPr>
          <w:rFonts w:asciiTheme="majorBidi" w:eastAsia="Calibri" w:hAnsiTheme="majorBidi" w:cstheme="majorBidi"/>
          <w:sz w:val="30"/>
          <w:szCs w:val="30"/>
          <w:cs/>
        </w:rPr>
        <w:t>ค่าใช้จ่ายอื่น</w:t>
      </w:r>
      <w:r w:rsidRPr="00F3327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eastAsia="Calibri" w:hAnsiTheme="majorBidi" w:cstheme="majorBidi"/>
          <w:sz w:val="30"/>
          <w:szCs w:val="30"/>
          <w:cs/>
        </w:rPr>
        <w:t>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:rsidR="00F97E8B" w:rsidRPr="00F33272" w:rsidRDefault="00851332" w:rsidP="00212602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</w:rPr>
      </w:pPr>
      <w:r w:rsidRPr="00F33272">
        <w:rPr>
          <w:rFonts w:asciiTheme="majorBidi" w:hAnsiTheme="majorBidi" w:cstheme="majorBidi"/>
          <w:cs/>
        </w:rPr>
        <w:lastRenderedPageBreak/>
        <w:t xml:space="preserve">ค่าตัดจำหน่าย  </w:t>
      </w:r>
    </w:p>
    <w:p w:rsidR="00F97E8B" w:rsidRPr="00F33272" w:rsidRDefault="00F97E8B" w:rsidP="00464CCF">
      <w:pPr>
        <w:widowControl w:val="0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F97E8B" w:rsidRPr="00F33272" w:rsidRDefault="00851332" w:rsidP="00464CCF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33272">
        <w:rPr>
          <w:rFonts w:asciiTheme="majorBidi" w:hAnsiTheme="majorBidi" w:cstheme="majorBidi"/>
          <w:i w:val="0"/>
          <w:iCs w:val="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:rsidR="007557F1" w:rsidRPr="00F33272" w:rsidRDefault="00755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7A5672" w:rsidRPr="00F33272" w:rsidRDefault="00744C7E" w:rsidP="00FF6E83">
      <w:pPr>
        <w:pStyle w:val="Heading8"/>
        <w:keepNext w:val="0"/>
        <w:widowControl w:val="0"/>
        <w:ind w:left="540" w:right="0"/>
        <w:jc w:val="thaiDistribute"/>
        <w:rPr>
          <w:rFonts w:asciiTheme="majorBidi" w:hAnsiTheme="majorBidi" w:cstheme="majorBidi"/>
          <w:i w:val="0"/>
          <w:iCs w:val="0"/>
        </w:rPr>
      </w:pPr>
      <w:r w:rsidRPr="00F33272">
        <w:rPr>
          <w:rFonts w:asciiTheme="majorBidi" w:hAnsiTheme="majorBidi" w:cstheme="majorBidi"/>
          <w:i w:val="0"/>
          <w:iCs w:val="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</w:t>
      </w:r>
      <w:r w:rsidR="00CA7544" w:rsidRPr="00F33272">
        <w:rPr>
          <w:rFonts w:asciiTheme="majorBidi" w:hAnsiTheme="majorBidi" w:cstheme="majorBidi" w:hint="cs"/>
          <w:i w:val="0"/>
          <w:iCs w:val="0"/>
          <w:cs/>
        </w:rPr>
        <w:t>ในอนาคต</w:t>
      </w:r>
      <w:r w:rsidRPr="00F33272">
        <w:rPr>
          <w:rFonts w:asciiTheme="majorBidi" w:hAnsiTheme="majorBidi" w:cstheme="majorBidi"/>
          <w:i w:val="0"/>
          <w:iCs w:val="0"/>
          <w:cs/>
        </w:rPr>
        <w:t>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F33272">
        <w:rPr>
          <w:rFonts w:asciiTheme="majorBidi" w:hAnsiTheme="majorBidi" w:cstheme="majorBidi"/>
          <w:i w:val="0"/>
          <w:iCs w:val="0"/>
        </w:rPr>
        <w:t xml:space="preserve"> </w:t>
      </w:r>
      <w:r w:rsidRPr="00F33272">
        <w:rPr>
          <w:rFonts w:asciiTheme="majorBidi" w:hAnsiTheme="majorBidi" w:cstheme="majorBidi"/>
          <w:i w:val="0"/>
          <w:iCs w:val="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  <w:r w:rsidR="00CA7544" w:rsidRPr="00F33272">
        <w:rPr>
          <w:rFonts w:asciiTheme="majorBidi" w:hAnsiTheme="majorBidi" w:cstheme="majorBidi" w:hint="cs"/>
          <w:i w:val="0"/>
          <w:iCs w:val="0"/>
          <w:cs/>
        </w:rPr>
        <w:t xml:space="preserve"> ร</w:t>
      </w:r>
      <w:r w:rsidRPr="00F33272">
        <w:rPr>
          <w:rFonts w:asciiTheme="majorBidi" w:hAnsiTheme="majorBidi" w:cstheme="majorBidi"/>
          <w:i w:val="0"/>
          <w:iCs w:val="0"/>
          <w:cs/>
        </w:rPr>
        <w:t>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5B7AA5" w:rsidRPr="00F33272" w:rsidRDefault="005B7AA5" w:rsidP="0059344A">
      <w:pPr>
        <w:rPr>
          <w:rFonts w:asciiTheme="majorBidi" w:hAnsiTheme="majorBidi" w:cstheme="majorBidi"/>
          <w:i/>
          <w:iCs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90"/>
        <w:gridCol w:w="1023"/>
        <w:gridCol w:w="777"/>
      </w:tblGrid>
      <w:tr w:rsidR="00F97E8B" w:rsidRPr="00F33272" w:rsidTr="006D0A01">
        <w:tc>
          <w:tcPr>
            <w:tcW w:w="4590" w:type="dxa"/>
            <w:hideMark/>
          </w:tcPr>
          <w:p w:rsidR="00F97E8B" w:rsidRPr="00F33272" w:rsidRDefault="00851332" w:rsidP="006D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23" w:type="dxa"/>
            <w:hideMark/>
          </w:tcPr>
          <w:p w:rsidR="00F97E8B" w:rsidRPr="00F33272" w:rsidRDefault="009471D8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51332"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1332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="006565A5" w:rsidRPr="00F3327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51332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</w:p>
        </w:tc>
        <w:tc>
          <w:tcPr>
            <w:tcW w:w="777" w:type="dxa"/>
            <w:hideMark/>
          </w:tcPr>
          <w:p w:rsidR="00F97E8B" w:rsidRPr="00F33272" w:rsidRDefault="00851332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97E8B" w:rsidRPr="00F33272" w:rsidTr="006D0A01">
        <w:tc>
          <w:tcPr>
            <w:tcW w:w="4590" w:type="dxa"/>
            <w:hideMark/>
          </w:tcPr>
          <w:p w:rsidR="00F97E8B" w:rsidRPr="00F33272" w:rsidRDefault="00851332" w:rsidP="006D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สิทธิในสัญญาซื้อขาย</w:t>
            </w:r>
            <w:r w:rsidR="005343CE" w:rsidRPr="00F33272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7100CD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ประกอบกิจการ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ไฟฟ้า </w:t>
            </w:r>
          </w:p>
        </w:tc>
        <w:tc>
          <w:tcPr>
            <w:tcW w:w="1023" w:type="dxa"/>
            <w:hideMark/>
          </w:tcPr>
          <w:p w:rsidR="00F97E8B" w:rsidRPr="00F33272" w:rsidRDefault="001B152E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77" w:type="dxa"/>
            <w:hideMark/>
          </w:tcPr>
          <w:p w:rsidR="00F97E8B" w:rsidRPr="00F33272" w:rsidRDefault="00851332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B1204A" w:rsidRPr="00F33272" w:rsidRDefault="00B1204A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7E328C" w:rsidRPr="00F33272" w:rsidRDefault="00851332" w:rsidP="00464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วิธีการตัดจำหน่าย  ระยะเวลาที่คาดว่าจะได้รับประโยชน์</w:t>
      </w:r>
      <w:r w:rsidR="001B15C2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และมูลค่าคงเหลือ จะได้รับการทบทวนทุกสิ้นรอบปีบัญชีและปรับปรุงตามความเหมาะสม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</w:p>
    <w:p w:rsidR="008219BC" w:rsidRPr="00F33272" w:rsidRDefault="00821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th-TH"/>
        </w:rPr>
      </w:pPr>
    </w:p>
    <w:p w:rsidR="001E08AA" w:rsidRPr="00F33272" w:rsidRDefault="00821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33272" w:rsidDel="008219B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  <w:r w:rsidR="004772E8"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(ฏ)     </w:t>
      </w:r>
      <w:r w:rsidR="00ED4E8C"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ค่าใช้จ่ายรอตัดบัญชี</w:t>
      </w:r>
    </w:p>
    <w:p w:rsidR="009A3203" w:rsidRPr="00F33272" w:rsidRDefault="009A3203" w:rsidP="00EC55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E10F68" w:rsidRPr="00F33272" w:rsidRDefault="00851332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ค่าใช้จ่ายรอตัดบัญชีตัดบัญชีเป็นค่าใช้จ่ายตามระยะเวลาที่คาดว่าจะได้รับประโยชน์จากค่าใช้จ่ายนั้นๆ ซึ่งส่วนใหญ่เป็นไปตามอายุของสัญญาที่เกี่ยวข้อง  </w:t>
      </w:r>
    </w:p>
    <w:p w:rsidR="009A3203" w:rsidRPr="00F33272" w:rsidRDefault="009A3203" w:rsidP="00EC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9A3203" w:rsidRPr="00F33272" w:rsidRDefault="005B7AA5" w:rsidP="008C7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(ฐ)      </w:t>
      </w:r>
      <w:r w:rsidR="009A0536"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การด้อยค่า</w:t>
      </w:r>
    </w:p>
    <w:p w:rsidR="00DD1EB3" w:rsidRPr="00F33272" w:rsidRDefault="00DD1EB3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:rsidR="00E10F68" w:rsidRPr="00F33272" w:rsidRDefault="00851332" w:rsidP="00B952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</w:t>
      </w:r>
      <w:r w:rsidR="0052185D" w:rsidRPr="00F33272">
        <w:rPr>
          <w:rFonts w:asciiTheme="majorBidi" w:hAnsiTheme="majorBidi" w:cstheme="majorBidi"/>
          <w:spacing w:val="-2"/>
          <w:sz w:val="30"/>
          <w:szCs w:val="30"/>
          <w:cs/>
        </w:rPr>
        <w:t>หรือไม่</w:t>
      </w:r>
      <w:r w:rsidR="00B9524E"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9524E" w:rsidRPr="00F33272">
        <w:rPr>
          <w:rFonts w:asciiTheme="majorBidi" w:hAnsiTheme="majorBidi" w:cstheme="majorBidi"/>
          <w:spacing w:val="-2"/>
          <w:sz w:val="30"/>
          <w:szCs w:val="30"/>
        </w:rPr>
        <w:br/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 จะประมาณมูลค่าที่คาดว่าจะได้รับคืน</w:t>
      </w:r>
      <w:r w:rsidR="00D5266D" w:rsidRPr="00F33272">
        <w:rPr>
          <w:rFonts w:asciiTheme="majorBidi" w:hAnsiTheme="majorBidi" w:cstheme="majorBidi"/>
          <w:spacing w:val="-2"/>
          <w:sz w:val="30"/>
          <w:szCs w:val="30"/>
          <w:cs/>
        </w:rPr>
        <w:t>ทุกปี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ในช่วงเวลาเดียวกัน  </w:t>
      </w:r>
    </w:p>
    <w:p w:rsidR="008219BC" w:rsidRPr="00F33272" w:rsidRDefault="008219BC" w:rsidP="00985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E10F68" w:rsidRPr="00F33272" w:rsidRDefault="00851332" w:rsidP="00985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Pr="00F33272">
        <w:rPr>
          <w:rFonts w:asciiTheme="majorBidi" w:hAnsiTheme="majorBidi" w:cstheme="majorBidi"/>
          <w:spacing w:val="-6"/>
          <w:sz w:val="30"/>
          <w:szCs w:val="30"/>
          <w:cs/>
        </w:rPr>
        <w:t>รับรู้</w:t>
      </w:r>
      <w:r w:rsidRPr="00F33272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</w:t>
      </w:r>
      <w:r w:rsidR="0052185D" w:rsidRPr="00F33272">
        <w:rPr>
          <w:rFonts w:asciiTheme="majorBidi" w:hAnsiTheme="majorBidi" w:cstheme="majorBidi"/>
          <w:sz w:val="30"/>
          <w:szCs w:val="30"/>
          <w:cs/>
        </w:rPr>
        <w:t>ก่อให้เกิด</w:t>
      </w:r>
      <w:r w:rsidR="0052185D" w:rsidRPr="00F33272">
        <w:rPr>
          <w:rFonts w:asciiTheme="majorBidi" w:hAnsiTheme="majorBidi" w:cstheme="majorBidi"/>
          <w:i/>
          <w:iCs/>
          <w:sz w:val="30"/>
          <w:szCs w:val="30"/>
        </w:rPr>
        <w:br/>
      </w:r>
      <w:r w:rsidRPr="00F33272">
        <w:rPr>
          <w:rFonts w:asciiTheme="majorBidi" w:hAnsiTheme="majorBidi" w:cstheme="majorBidi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</w:t>
      </w:r>
    </w:p>
    <w:p w:rsidR="000178F4" w:rsidRPr="00F33272" w:rsidRDefault="000178F4" w:rsidP="009850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772786" w:rsidRPr="00F33272" w:rsidRDefault="00772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F97E8B" w:rsidRPr="00F33272" w:rsidRDefault="00851332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:rsidR="00F97E8B" w:rsidRPr="00F33272" w:rsidRDefault="00F97E8B" w:rsidP="009850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E10F68" w:rsidRPr="00F33272" w:rsidRDefault="00851332" w:rsidP="00985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มูลค่าที่คาดว่าจะได้รับคืนของสินทรัพย์ที่ไม่ใช่สินทรัพย์ทางการเงิน หมายถึง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</w:t>
      </w:r>
      <w:r w:rsidRPr="00F33272">
        <w:rPr>
          <w:rFonts w:asciiTheme="majorBidi" w:hAnsiTheme="majorBidi" w:cstheme="majorBidi"/>
          <w:sz w:val="30"/>
          <w:szCs w:val="30"/>
          <w:cs/>
        </w:rPr>
        <w:t>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</w:t>
      </w:r>
      <w:r w:rsidR="0052185D" w:rsidRPr="00F33272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F33272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4772E8" w:rsidRPr="00F33272" w:rsidRDefault="004772E8" w:rsidP="009850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:rsidR="00F97E8B" w:rsidRPr="00F33272" w:rsidRDefault="00851332" w:rsidP="009850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t>การกลับรายการด้อยค่า</w:t>
      </w:r>
    </w:p>
    <w:p w:rsidR="00F97E8B" w:rsidRPr="00F33272" w:rsidRDefault="00F97E8B" w:rsidP="009850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D01BFD" w:rsidRPr="00F33272" w:rsidRDefault="00851332" w:rsidP="00985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</w:t>
      </w:r>
      <w:r w:rsidR="0052185D" w:rsidRPr="00F33272">
        <w:rPr>
          <w:rFonts w:asciiTheme="majorBidi" w:hAnsiTheme="majorBidi" w:cstheme="majorBidi"/>
          <w:sz w:val="30"/>
          <w:szCs w:val="30"/>
          <w:cs/>
        </w:rPr>
        <w:t>ภายหลัง</w:t>
      </w:r>
      <w:r w:rsidR="0052185D" w:rsidRPr="00F33272">
        <w:rPr>
          <w:rFonts w:asciiTheme="majorBidi" w:hAnsiTheme="majorBidi" w:cstheme="majorBidi"/>
          <w:i/>
          <w:iCs/>
          <w:sz w:val="30"/>
          <w:szCs w:val="30"/>
        </w:rPr>
        <w:br/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และการเพิ่มขึ้นนั้นสัมพันธ์โดยตรงกับขาดทุนจากการด้อยค่าที่เคยรับรู้ในกำไรหรือขาดทุน </w:t>
      </w:r>
    </w:p>
    <w:p w:rsidR="00E10F68" w:rsidRPr="00F33272" w:rsidRDefault="00851332" w:rsidP="00985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F33272">
        <w:rPr>
          <w:rFonts w:asciiTheme="majorBidi" w:hAnsiTheme="majorBidi" w:cstheme="majorBidi"/>
          <w:sz w:val="20"/>
          <w:szCs w:val="20"/>
          <w:cs/>
        </w:rPr>
        <w:t xml:space="preserve"> </w:t>
      </w:r>
    </w:p>
    <w:p w:rsidR="00E10F68" w:rsidRPr="00F33272" w:rsidRDefault="00851332" w:rsidP="00BC5C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</w:t>
      </w: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>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จะได้รับคื</w:t>
      </w:r>
      <w:r w:rsidR="00772786" w:rsidRPr="00F33272">
        <w:rPr>
          <w:rFonts w:asciiTheme="majorBidi" w:hAnsiTheme="majorBidi" w:cstheme="majorBidi"/>
          <w:spacing w:val="-2"/>
          <w:sz w:val="30"/>
          <w:szCs w:val="30"/>
          <w:cs/>
        </w:rPr>
        <w:t>น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F97E8B" w:rsidRPr="00F33272" w:rsidRDefault="00F97E8B" w:rsidP="009850C1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5B7AA5" w:rsidRPr="00F33272" w:rsidRDefault="004772E8">
      <w:pPr>
        <w:pStyle w:val="Heading8"/>
        <w:keepNext w:val="0"/>
        <w:widowControl w:val="0"/>
        <w:tabs>
          <w:tab w:val="left" w:pos="540"/>
        </w:tabs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33272">
        <w:rPr>
          <w:rFonts w:asciiTheme="majorBidi" w:hAnsiTheme="majorBidi" w:cstheme="majorBidi"/>
          <w:b/>
          <w:bCs/>
          <w:cs/>
          <w:lang w:val="th-TH"/>
        </w:rPr>
        <w:t xml:space="preserve">(ฑ)     </w:t>
      </w:r>
      <w:r w:rsidR="00410470" w:rsidRPr="00F33272">
        <w:rPr>
          <w:rFonts w:asciiTheme="majorBidi" w:hAnsiTheme="majorBidi" w:cstheme="majorBidi"/>
          <w:b/>
          <w:bCs/>
          <w:cs/>
          <w:lang w:val="th-TH"/>
        </w:rPr>
        <w:t>หนี้สินที่มีภาระดอกเบี้ย</w:t>
      </w:r>
    </w:p>
    <w:p w:rsidR="00876AC8" w:rsidRPr="00F33272" w:rsidRDefault="00876AC8" w:rsidP="00DE5D41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876AC8" w:rsidRPr="00F33272" w:rsidRDefault="00E10F68" w:rsidP="00DE5D41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</w:t>
      </w:r>
      <w:r w:rsidR="00772786" w:rsidRPr="00F33272">
        <w:rPr>
          <w:rFonts w:asciiTheme="majorBidi" w:hAnsiTheme="majorBidi" w:cstheme="majorBidi"/>
          <w:spacing w:val="-2"/>
          <w:sz w:val="30"/>
          <w:szCs w:val="30"/>
          <w:cs/>
        </w:rPr>
        <w:t>วิธีราคาทุนตัดจำหน่าย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:rsidR="000D725D" w:rsidRPr="00F33272" w:rsidRDefault="000D725D" w:rsidP="00FE24E1">
      <w:pPr>
        <w:rPr>
          <w:rFonts w:asciiTheme="majorBidi" w:hAnsiTheme="majorBidi" w:cstheme="majorBidi"/>
          <w:sz w:val="20"/>
          <w:szCs w:val="20"/>
        </w:rPr>
      </w:pPr>
    </w:p>
    <w:p w:rsidR="009A3203" w:rsidRPr="00F33272" w:rsidRDefault="004772E8" w:rsidP="008C7F68">
      <w:pPr>
        <w:pStyle w:val="Heading8"/>
        <w:keepNext w:val="0"/>
        <w:widowControl w:val="0"/>
        <w:ind w:left="540" w:right="0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33272">
        <w:rPr>
          <w:rFonts w:asciiTheme="majorBidi" w:hAnsiTheme="majorBidi" w:cstheme="majorBidi"/>
          <w:b/>
          <w:bCs/>
          <w:cs/>
          <w:lang w:val="th-TH"/>
        </w:rPr>
        <w:t xml:space="preserve">(ฒ)     </w:t>
      </w:r>
      <w:r w:rsidR="00410470" w:rsidRPr="00F33272">
        <w:rPr>
          <w:rFonts w:asciiTheme="majorBidi" w:hAnsiTheme="majorBidi" w:cstheme="majorBidi"/>
          <w:b/>
          <w:bCs/>
          <w:cs/>
          <w:lang w:val="th-TH"/>
        </w:rPr>
        <w:t>เจ้าหนี้การค้าและเจ้าหนี้อื่น</w:t>
      </w:r>
    </w:p>
    <w:p w:rsidR="00410470" w:rsidRPr="00F33272" w:rsidRDefault="00410470" w:rsidP="009850C1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410470" w:rsidRPr="00F33272" w:rsidRDefault="00410470" w:rsidP="009850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8A7F36" w:rsidRPr="00F33272" w:rsidRDefault="008A7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:rsidR="009A3203" w:rsidRPr="00F33272" w:rsidRDefault="004772E8" w:rsidP="00010FFA">
      <w:pPr>
        <w:pStyle w:val="Heading8"/>
        <w:keepNext w:val="0"/>
        <w:widowControl w:val="0"/>
        <w:ind w:left="540" w:right="0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33272">
        <w:rPr>
          <w:rFonts w:asciiTheme="majorBidi" w:hAnsiTheme="majorBidi"/>
          <w:b/>
          <w:bCs/>
          <w:cs/>
          <w:lang w:val="th-TH"/>
        </w:rPr>
        <w:t>(</w:t>
      </w:r>
      <w:r w:rsidRPr="00F33272">
        <w:rPr>
          <w:rFonts w:asciiTheme="majorBidi" w:hAnsiTheme="majorBidi" w:cstheme="majorBidi"/>
          <w:b/>
          <w:bCs/>
          <w:cs/>
          <w:lang w:val="th-TH"/>
        </w:rPr>
        <w:t>ณ</w:t>
      </w:r>
      <w:r w:rsidRPr="00F33272">
        <w:rPr>
          <w:rFonts w:asciiTheme="majorBidi" w:hAnsiTheme="majorBidi"/>
          <w:b/>
          <w:bCs/>
          <w:cs/>
          <w:lang w:val="th-TH"/>
        </w:rPr>
        <w:t xml:space="preserve">)     </w:t>
      </w:r>
      <w:r w:rsidR="00955CCA" w:rsidRPr="00F33272">
        <w:rPr>
          <w:rFonts w:asciiTheme="majorBidi" w:hAnsiTheme="majorBidi" w:cstheme="majorBidi"/>
          <w:b/>
          <w:bCs/>
          <w:cs/>
          <w:lang w:val="th-TH"/>
        </w:rPr>
        <w:t>ประมาณการหนี้สินสำหรับผลประโยชน์พนักงาน</w:t>
      </w:r>
    </w:p>
    <w:p w:rsidR="00F97E8B" w:rsidRPr="00F33272" w:rsidRDefault="00F97E8B" w:rsidP="00FF6E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9E64C3" w:rsidRPr="00F33272" w:rsidRDefault="009E64C3" w:rsidP="009E64C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33272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:rsidR="009E64C3" w:rsidRPr="00F33272" w:rsidRDefault="009E64C3" w:rsidP="009E64C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:rsidR="004839C0" w:rsidRPr="00F33272" w:rsidRDefault="009E64C3" w:rsidP="00C63D2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  <w:shd w:val="clear" w:color="auto" w:fill="D9D9D9" w:themeFill="background1" w:themeFillShade="D9"/>
        </w:rPr>
      </w:pPr>
      <w:r w:rsidRPr="00F33272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F33272">
        <w:rPr>
          <w:rFonts w:asciiTheme="majorBidi" w:hAnsiTheme="majorBidi" w:cstheme="majorBidi"/>
          <w:i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:rsidR="005B7AA5" w:rsidRPr="00F33272" w:rsidRDefault="009E64C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33272">
        <w:rPr>
          <w:rFonts w:asciiTheme="majorBidi" w:hAnsiTheme="majorBidi" w:cstheme="majorBidi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:rsidR="009E64C3" w:rsidRPr="00F33272" w:rsidRDefault="009E64C3" w:rsidP="009E64C3">
      <w:pPr>
        <w:ind w:left="540"/>
        <w:rPr>
          <w:rFonts w:asciiTheme="majorBidi" w:hAnsiTheme="majorBidi" w:cstheme="majorBidi"/>
          <w:i/>
          <w:sz w:val="24"/>
          <w:szCs w:val="24"/>
        </w:rPr>
      </w:pPr>
    </w:p>
    <w:p w:rsidR="009E64C3" w:rsidRPr="00F33272" w:rsidRDefault="009E64C3" w:rsidP="00772786">
      <w:pPr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33272">
        <w:rPr>
          <w:rFonts w:asciiTheme="majorBidi" w:hAnsiTheme="majorBidi" w:cstheme="majorBidi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:rsidR="00295A92" w:rsidRPr="00F33272" w:rsidRDefault="00295A92" w:rsidP="00772786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:rsidR="00497CA5" w:rsidRPr="00F33272" w:rsidRDefault="009E64C3" w:rsidP="00772786">
      <w:pPr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F33272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</w:t>
      </w:r>
      <w:r w:rsidR="00996EAF" w:rsidRPr="00F33272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="00996EAF" w:rsidRPr="00F33272">
        <w:rPr>
          <w:rFonts w:asciiTheme="majorBidi" w:hAnsiTheme="majorBidi" w:cstheme="majorBidi"/>
          <w:iCs/>
          <w:sz w:val="30"/>
          <w:szCs w:val="30"/>
        </w:rPr>
        <w:t>3</w:t>
      </w:r>
      <w:r w:rsidR="00996EAF" w:rsidRPr="00F3327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i/>
          <w:sz w:val="30"/>
          <w:szCs w:val="30"/>
          <w:cs/>
        </w:rPr>
        <w:t xml:space="preserve">ปี โดยวิธีคิดลดแต่ละหน่วยที่ประมาณการไว้  ผลจากการคำนวณอาจทำให้กลุ่มบริษัทมีสินทรัพย์เกิดขึ้น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ของกลุ่มบริษัท </w:t>
      </w:r>
    </w:p>
    <w:p w:rsidR="00CC0965" w:rsidRPr="00F33272" w:rsidRDefault="00CC0965" w:rsidP="009E64C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:rsidR="00852E1F" w:rsidRPr="00F33272" w:rsidRDefault="009E64C3" w:rsidP="009E64C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pacing w:val="-4"/>
          <w:sz w:val="30"/>
          <w:szCs w:val="30"/>
          <w:cs/>
        </w:rPr>
      </w:pPr>
      <w:r w:rsidRPr="00F33272">
        <w:rPr>
          <w:rFonts w:asciiTheme="majorBidi" w:hAnsiTheme="majorBidi" w:cstheme="majorBidi"/>
          <w:i/>
          <w:spacing w:val="-4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33272">
        <w:rPr>
          <w:rFonts w:asciiTheme="majorBidi" w:hAnsiTheme="majorBidi" w:cstheme="majorBidi"/>
          <w:i/>
          <w:spacing w:val="-4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i/>
          <w:spacing w:val="-4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33272">
        <w:rPr>
          <w:rFonts w:asciiTheme="majorBidi" w:hAnsiTheme="majorBidi" w:cstheme="majorBidi"/>
          <w:i/>
          <w:spacing w:val="-4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i/>
          <w:spacing w:val="-4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:rsidR="00852E1F" w:rsidRPr="00F33272" w:rsidRDefault="00852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4"/>
          <w:szCs w:val="24"/>
          <w:cs/>
        </w:rPr>
      </w:pPr>
    </w:p>
    <w:p w:rsidR="009E64C3" w:rsidRPr="00F33272" w:rsidRDefault="009E64C3" w:rsidP="0049277E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33272">
        <w:rPr>
          <w:rFonts w:asciiTheme="majorBidi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 รับรู้กำไรและขาดทุนจากการจ่ายชำระผลประโยชน์พนักงานเมื่อเกิดขึ้น </w:t>
      </w:r>
    </w:p>
    <w:p w:rsidR="008A7F36" w:rsidRPr="00F33272" w:rsidRDefault="008A7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4"/>
          <w:szCs w:val="24"/>
          <w:cs/>
        </w:rPr>
      </w:pPr>
    </w:p>
    <w:p w:rsidR="009E64C3" w:rsidRPr="00F33272" w:rsidRDefault="009E64C3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Cs/>
          <w:sz w:val="30"/>
          <w:szCs w:val="30"/>
        </w:rPr>
      </w:pPr>
      <w:r w:rsidRPr="00F33272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ผลประโยชน์ระยะยาวอื่น </w:t>
      </w:r>
    </w:p>
    <w:p w:rsidR="008C7F68" w:rsidRPr="00F33272" w:rsidRDefault="008C7F68" w:rsidP="004927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24"/>
          <w:szCs w:val="24"/>
        </w:rPr>
      </w:pPr>
    </w:p>
    <w:p w:rsidR="009E64C3" w:rsidRPr="00F33272" w:rsidRDefault="009E64C3" w:rsidP="00492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33272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="0050000E" w:rsidRPr="00F33272">
        <w:rPr>
          <w:rFonts w:asciiTheme="majorBidi" w:hAnsiTheme="majorBidi" w:cstheme="majorBidi"/>
          <w:i/>
          <w:sz w:val="30"/>
          <w:szCs w:val="30"/>
          <w:cs/>
        </w:rPr>
        <w:br/>
      </w:r>
      <w:r w:rsidRPr="00F33272">
        <w:rPr>
          <w:rFonts w:asciiTheme="majorBidi" w:hAnsiTheme="majorBidi" w:cstheme="majorBidi"/>
          <w:i/>
          <w:sz w:val="30"/>
          <w:szCs w:val="30"/>
          <w:cs/>
        </w:rPr>
        <w:t xml:space="preserve">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:rsidR="008A7F36" w:rsidRPr="00F33272" w:rsidRDefault="008A7F36" w:rsidP="004927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9E64C3" w:rsidRPr="00F33272" w:rsidRDefault="009E64C3" w:rsidP="004927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  <w:r w:rsidRPr="00F33272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ผลประโยชน์เมื่อเลิกจ้าง </w:t>
      </w:r>
    </w:p>
    <w:p w:rsidR="009E64C3" w:rsidRPr="00F33272" w:rsidRDefault="009E64C3" w:rsidP="004927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24"/>
          <w:szCs w:val="24"/>
        </w:rPr>
      </w:pPr>
    </w:p>
    <w:p w:rsidR="005B7AA5" w:rsidRPr="00F33272" w:rsidRDefault="00EC22A4" w:rsidP="0059344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33272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="0052185D" w:rsidRPr="00F33272">
        <w:rPr>
          <w:rFonts w:asciiTheme="majorBidi" w:hAnsiTheme="majorBidi" w:cstheme="majorBidi"/>
          <w:i/>
          <w:sz w:val="30"/>
          <w:szCs w:val="30"/>
        </w:rPr>
        <w:br/>
      </w:r>
      <w:r w:rsidRPr="00F33272">
        <w:rPr>
          <w:rFonts w:asciiTheme="majorBidi" w:hAnsiTheme="majorBidi" w:cstheme="majorBidi"/>
          <w:i/>
          <w:sz w:val="30"/>
          <w:szCs w:val="30"/>
          <w:cs/>
        </w:rPr>
        <w:t>หากระยะเวลาการจ่ายผลประโยชน์เกินกว่า</w:t>
      </w:r>
      <w:r w:rsidR="005B7AA5" w:rsidRPr="00F33272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r w:rsidR="005B7AA5" w:rsidRPr="00F33272">
        <w:rPr>
          <w:rFonts w:asciiTheme="majorBidi" w:hAnsiTheme="majorBidi" w:cstheme="majorBidi"/>
          <w:iCs/>
          <w:sz w:val="30"/>
          <w:szCs w:val="30"/>
        </w:rPr>
        <w:t xml:space="preserve">12 </w:t>
      </w:r>
      <w:r w:rsidRPr="00F33272">
        <w:rPr>
          <w:rFonts w:asciiTheme="majorBidi" w:hAnsiTheme="majorBidi" w:cstheme="majorBidi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:rsidR="009E64C3" w:rsidRPr="00F33272" w:rsidRDefault="009E64C3" w:rsidP="009E64C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33272">
        <w:rPr>
          <w:rFonts w:asciiTheme="majorBidi" w:hAnsiTheme="majorBidi" w:cstheme="majorBidi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:rsidR="009E64C3" w:rsidRPr="00F33272" w:rsidRDefault="009E64C3" w:rsidP="009E64C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:rsidR="009E64C3" w:rsidRPr="00F33272" w:rsidRDefault="009E64C3" w:rsidP="009E64C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F3327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</w:p>
    <w:p w:rsidR="00B94AEB" w:rsidRPr="00F33272" w:rsidRDefault="00B94AEB" w:rsidP="009E6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Cs/>
          <w:sz w:val="24"/>
          <w:szCs w:val="24"/>
        </w:rPr>
      </w:pPr>
    </w:p>
    <w:p w:rsidR="009E64C3" w:rsidRPr="00F33272" w:rsidRDefault="009E64C3" w:rsidP="009E6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F33272">
        <w:rPr>
          <w:rFonts w:asciiTheme="majorBidi" w:hAnsiTheme="majorBidi" w:cstheme="majorBidi"/>
          <w:iCs/>
          <w:sz w:val="30"/>
          <w:szCs w:val="30"/>
          <w:cs/>
        </w:rPr>
        <w:t xml:space="preserve">การจ่ายโดยใช้หุ้นเป็นเกณฑ์    </w:t>
      </w:r>
    </w:p>
    <w:p w:rsidR="009E64C3" w:rsidRPr="00F33272" w:rsidRDefault="009E64C3" w:rsidP="009E6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color w:val="0000FF"/>
          <w:sz w:val="24"/>
          <w:szCs w:val="24"/>
        </w:rPr>
      </w:pPr>
    </w:p>
    <w:p w:rsidR="00852E1F" w:rsidRPr="00F33272" w:rsidRDefault="009E64C3" w:rsidP="009E6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F33272">
        <w:rPr>
          <w:rFonts w:asciiTheme="majorBidi" w:hAnsiTheme="majorBidi" w:cstheme="majorBidi"/>
          <w:sz w:val="30"/>
          <w:szCs w:val="30"/>
        </w:rPr>
        <w:t>(</w:t>
      </w:r>
      <w:r w:rsidRPr="00F33272">
        <w:rPr>
          <w:rFonts w:asciiTheme="majorBidi" w:hAnsiTheme="majorBidi" w:cstheme="majorBidi"/>
          <w:sz w:val="30"/>
          <w:szCs w:val="30"/>
          <w:cs/>
        </w:rPr>
        <w:t>ชำระด้วยตราสา</w:t>
      </w:r>
      <w:r w:rsidR="003978C3" w:rsidRPr="00F33272">
        <w:rPr>
          <w:rFonts w:asciiTheme="majorBidi" w:hAnsiTheme="majorBidi" w:cstheme="majorBidi"/>
          <w:sz w:val="30"/>
          <w:szCs w:val="30"/>
          <w:cs/>
        </w:rPr>
        <w:t>รทุน) รับรู้เป็นค่าใช้จ่ายพร้อม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</w:t>
      </w:r>
    </w:p>
    <w:p w:rsidR="00852E1F" w:rsidRPr="00F33272" w:rsidRDefault="00852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5B7AA5" w:rsidRPr="00F33272" w:rsidRDefault="004772E8">
      <w:pPr>
        <w:pStyle w:val="Heading8"/>
        <w:keepNext w:val="0"/>
        <w:widowControl w:val="0"/>
        <w:tabs>
          <w:tab w:val="left" w:pos="540"/>
        </w:tabs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33272">
        <w:rPr>
          <w:rFonts w:asciiTheme="majorBidi" w:hAnsiTheme="majorBidi" w:cstheme="majorBidi"/>
          <w:b/>
          <w:bCs/>
          <w:cs/>
          <w:lang w:val="th-TH"/>
        </w:rPr>
        <w:t xml:space="preserve">(ด)      </w:t>
      </w:r>
      <w:r w:rsidR="00497CA5" w:rsidRPr="00F33272">
        <w:rPr>
          <w:rFonts w:asciiTheme="majorBidi" w:hAnsiTheme="majorBidi" w:cstheme="majorBidi"/>
          <w:b/>
          <w:bCs/>
          <w:cs/>
          <w:lang w:val="th-TH"/>
        </w:rPr>
        <w:t>ป</w:t>
      </w:r>
      <w:r w:rsidR="00851332" w:rsidRPr="00F33272">
        <w:rPr>
          <w:rFonts w:asciiTheme="majorBidi" w:hAnsiTheme="majorBidi" w:cstheme="majorBidi"/>
          <w:b/>
          <w:bCs/>
          <w:cs/>
          <w:lang w:val="th-TH"/>
        </w:rPr>
        <w:t>ระมาณการหนี้สิน</w:t>
      </w:r>
    </w:p>
    <w:p w:rsidR="00C42BE5" w:rsidRPr="00F33272" w:rsidRDefault="00C42BE5" w:rsidP="00985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:rsidR="00876AC8" w:rsidRPr="00F33272" w:rsidRDefault="00851332" w:rsidP="002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50000E" w:rsidRPr="00F33272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F33272">
        <w:rPr>
          <w:rFonts w:asciiTheme="majorBidi" w:hAnsiTheme="majorBidi" w:cstheme="majorBidi"/>
          <w:sz w:val="30"/>
          <w:szCs w:val="30"/>
          <w:cs/>
        </w:rPr>
        <w:t>ตามกฎหมายที่เกิดขึ้นในปัจจุบันอันเป็นผลมาจากเหตุการณ์ในอดีต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50000E" w:rsidRPr="00F33272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F33272">
        <w:rPr>
          <w:rFonts w:asciiTheme="majorBidi" w:hAnsiTheme="majorBidi" w:cstheme="majorBidi"/>
          <w:sz w:val="30"/>
          <w:szCs w:val="30"/>
          <w:cs/>
        </w:rPr>
        <w:t>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33029C" w:rsidRPr="00F33272" w:rsidRDefault="0033029C" w:rsidP="002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9A3203" w:rsidRPr="00F33272" w:rsidRDefault="004772E8" w:rsidP="00EC5522">
      <w:pPr>
        <w:pStyle w:val="Heading8"/>
        <w:keepNext w:val="0"/>
        <w:widowControl w:val="0"/>
        <w:tabs>
          <w:tab w:val="left" w:pos="11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33272">
        <w:rPr>
          <w:rFonts w:asciiTheme="majorBidi" w:hAnsiTheme="majorBidi" w:cstheme="majorBidi"/>
          <w:b/>
          <w:bCs/>
          <w:cs/>
        </w:rPr>
        <w:t xml:space="preserve">(ต)     </w:t>
      </w:r>
      <w:r w:rsidR="00F97E8B" w:rsidRPr="00F33272">
        <w:rPr>
          <w:rFonts w:asciiTheme="majorBidi" w:hAnsiTheme="majorBidi" w:cstheme="majorBidi"/>
          <w:b/>
          <w:bCs/>
          <w:cs/>
          <w:lang w:val="th-TH"/>
        </w:rPr>
        <w:t>รายได้</w:t>
      </w:r>
    </w:p>
    <w:p w:rsidR="00DD1EB3" w:rsidRPr="00F33272" w:rsidRDefault="00DD1EB3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  <w:sz w:val="24"/>
          <w:szCs w:val="24"/>
        </w:rPr>
      </w:pPr>
    </w:p>
    <w:p w:rsidR="00E36BA1" w:rsidRPr="00F33272" w:rsidRDefault="00E36BA1" w:rsidP="00985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รายได้ที่รับรู้ไม่รวมภาษีมูลค่าเพิ่มหรือภาษีขายอื่นๆ และแสดงสุทธิจากส่วนลดการค้า</w:t>
      </w:r>
    </w:p>
    <w:p w:rsidR="00C42BE5" w:rsidRPr="00F33272" w:rsidRDefault="00C42BE5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sz w:val="24"/>
          <w:szCs w:val="24"/>
        </w:rPr>
      </w:pPr>
    </w:p>
    <w:p w:rsidR="00DD1EB3" w:rsidRPr="00F33272" w:rsidRDefault="00F97E8B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</w:rPr>
      </w:pPr>
      <w:r w:rsidRPr="00F33272">
        <w:rPr>
          <w:rFonts w:asciiTheme="majorBidi" w:hAnsiTheme="majorBidi" w:cstheme="majorBidi"/>
          <w:i w:val="0"/>
          <w:cs/>
        </w:rPr>
        <w:t>การขายสินค้า</w:t>
      </w:r>
    </w:p>
    <w:p w:rsidR="00DD1EB3" w:rsidRPr="00F33272" w:rsidRDefault="00DD1EB3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sz w:val="24"/>
          <w:szCs w:val="24"/>
        </w:rPr>
      </w:pPr>
    </w:p>
    <w:p w:rsidR="00DD1EB3" w:rsidRPr="00F33272" w:rsidRDefault="00F97E8B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  <w:spacing w:val="-4"/>
        </w:rPr>
      </w:pPr>
      <w:r w:rsidRPr="00F33272">
        <w:rPr>
          <w:rFonts w:asciiTheme="majorBidi" w:hAnsiTheme="majorBidi" w:cstheme="majorBidi"/>
          <w:i w:val="0"/>
          <w:iCs w:val="0"/>
          <w:spacing w:val="-4"/>
          <w:cs/>
        </w:rPr>
        <w:t xml:space="preserve"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มีความไม่แน่นอนที่มีนัยสำคัญในการได้รับประโยชน์เชิงเศรษฐกิจจากการขายหรือไม่อาจวัดมูลค่าของจำนวนรายได้และต้นทุนที่เกิดขึ้นได้อย่างน่าเชื่อถือ </w:t>
      </w:r>
    </w:p>
    <w:p w:rsidR="00FA207F" w:rsidRPr="00F33272" w:rsidRDefault="00FA207F" w:rsidP="00FA20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332ACA" w:rsidRPr="00F33272" w:rsidRDefault="00332ACA" w:rsidP="00FA20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3272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การให้บริการ</w:t>
      </w:r>
    </w:p>
    <w:p w:rsidR="00332ACA" w:rsidRPr="00F33272" w:rsidRDefault="00332ACA" w:rsidP="00FA20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332ACA" w:rsidRPr="00F33272" w:rsidRDefault="00332ACA" w:rsidP="003978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F33272">
        <w:rPr>
          <w:rFonts w:asciiTheme="majorBidi" w:hAnsiTheme="majorBidi" w:cstheme="majorBidi" w:hint="cs"/>
          <w:spacing w:val="-3"/>
          <w:sz w:val="30"/>
          <w:szCs w:val="30"/>
          <w:cs/>
        </w:rPr>
        <w:t>กลุ่มบริษัทรับรู้รายได้จากการให้บริการตามขั้นความสำเร็จของรายการ ณ วันสิ้นรอบระยะเวลารายงาน ขั้นความสำเร็จของรายการใช้วิธีการสำรวจงานที่ได้ทำไปแล้ว</w:t>
      </w:r>
    </w:p>
    <w:p w:rsidR="0069475C" w:rsidRPr="00F33272" w:rsidRDefault="00694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FA207F" w:rsidRPr="00F33272" w:rsidRDefault="00FA207F" w:rsidP="00FA20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ข้อตกลงสัมปทานบริการ </w:t>
      </w:r>
      <w:r w:rsidR="002E6907" w:rsidRPr="00F33272">
        <w:rPr>
          <w:rFonts w:asciiTheme="majorBidi" w:hAnsiTheme="majorBidi" w:cstheme="majorBidi"/>
          <w:i/>
          <w:iCs/>
          <w:sz w:val="30"/>
          <w:szCs w:val="30"/>
        </w:rPr>
        <w:t xml:space="preserve">                                       </w:t>
      </w:r>
    </w:p>
    <w:p w:rsidR="00FA207F" w:rsidRPr="00F33272" w:rsidRDefault="00FA207F" w:rsidP="00FA20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Theme="majorBidi" w:hAnsiTheme="majorBidi" w:cstheme="majorBidi"/>
          <w:sz w:val="24"/>
          <w:szCs w:val="24"/>
        </w:rPr>
      </w:pPr>
    </w:p>
    <w:p w:rsidR="00FA207F" w:rsidRPr="00F33272" w:rsidRDefault="00FA207F" w:rsidP="00FA20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F33272">
        <w:rPr>
          <w:rFonts w:asciiTheme="majorBidi" w:hAnsiTheme="majorBidi" w:cstheme="majorBidi"/>
          <w:spacing w:val="-6"/>
          <w:sz w:val="30"/>
          <w:szCs w:val="30"/>
          <w:cs/>
        </w:rPr>
        <w:t>รายได้ที่เกี่ยวข้องกับการก่อสร้างหรือการยกระดับการบริการภายใต้ข้อตกลงสัมปทานบริการจะรับรู้ตามขั้นความสำเร็จของงาน รายได้จากการดำเนินงานหรือให้บริการจะรับรู้ในงวดบัญชีที่กลุ่มบริษัทให้บริการเมื่อกลุ่มบริษัทให้บริการตามข้อตกลงสัมปทานบริการมากกว่าหนึ่งบริการ สิ่งตอบแทนที่ได้รับจะถูกปันส่วนโดยอ้างอิงจากมูลค่ายุติธรรมของบริการที่ส่งมอบ</w:t>
      </w:r>
    </w:p>
    <w:p w:rsidR="009A3203" w:rsidRPr="00F33272" w:rsidRDefault="009A3203" w:rsidP="00EC5522">
      <w:pPr>
        <w:rPr>
          <w:rFonts w:asciiTheme="majorBidi" w:hAnsiTheme="majorBidi" w:cstheme="majorBidi"/>
          <w:i/>
          <w:sz w:val="24"/>
          <w:szCs w:val="24"/>
        </w:rPr>
      </w:pPr>
    </w:p>
    <w:p w:rsidR="00DD1EB3" w:rsidRPr="00F33272" w:rsidRDefault="00F97E8B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</w:rPr>
      </w:pPr>
      <w:r w:rsidRPr="00F33272">
        <w:rPr>
          <w:rFonts w:asciiTheme="majorBidi" w:hAnsiTheme="majorBidi" w:cstheme="majorBidi"/>
          <w:i w:val="0"/>
          <w:cs/>
        </w:rPr>
        <w:t>เงินปันผลรับ</w:t>
      </w:r>
    </w:p>
    <w:p w:rsidR="00C022E4" w:rsidRPr="00F33272" w:rsidRDefault="00C022E4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sz w:val="24"/>
          <w:szCs w:val="24"/>
        </w:rPr>
      </w:pPr>
    </w:p>
    <w:p w:rsidR="00DD1EB3" w:rsidRPr="00F33272" w:rsidRDefault="00F97E8B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</w:rPr>
      </w:pPr>
      <w:r w:rsidRPr="00F33272">
        <w:rPr>
          <w:rFonts w:asciiTheme="majorBidi" w:hAnsiTheme="majorBidi" w:cstheme="majorBidi"/>
          <w:i w:val="0"/>
          <w:iCs w:val="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 </w:t>
      </w:r>
    </w:p>
    <w:p w:rsidR="00852E1F" w:rsidRPr="00F33272" w:rsidRDefault="00852E1F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843540" w:rsidRPr="00F33272" w:rsidRDefault="005B7AA5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รายได้จากสัญญาเช่าการเงิน</w:t>
      </w:r>
    </w:p>
    <w:p w:rsidR="00843540" w:rsidRPr="00F33272" w:rsidRDefault="00843540" w:rsidP="00843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843540" w:rsidRPr="00F33272" w:rsidRDefault="00843540" w:rsidP="00843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         </w:t>
      </w:r>
      <w:r w:rsidRPr="00F33272">
        <w:rPr>
          <w:rFonts w:asciiTheme="majorBidi" w:hAnsiTheme="majorBidi" w:cstheme="majorBidi"/>
          <w:sz w:val="30"/>
          <w:szCs w:val="30"/>
          <w:cs/>
        </w:rPr>
        <w:t>บริษัทรับรู้รายได้จากสัญญาเช่าการเงิน ตามวิธีอัตราดอกเบี้ยที่แท้จริง</w:t>
      </w:r>
    </w:p>
    <w:p w:rsidR="009A3203" w:rsidRPr="00F33272" w:rsidRDefault="009A3203" w:rsidP="00EC5522">
      <w:pPr>
        <w:rPr>
          <w:rFonts w:asciiTheme="majorBidi" w:hAnsiTheme="majorBidi" w:cstheme="majorBidi"/>
          <w:i/>
          <w:iCs/>
          <w:sz w:val="24"/>
          <w:szCs w:val="24"/>
        </w:rPr>
      </w:pPr>
    </w:p>
    <w:p w:rsidR="00DD1EB3" w:rsidRPr="00F33272" w:rsidRDefault="00F97E8B" w:rsidP="009850C1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</w:rPr>
      </w:pPr>
      <w:r w:rsidRPr="00F33272">
        <w:rPr>
          <w:rFonts w:asciiTheme="majorBidi" w:hAnsiTheme="majorBidi" w:cstheme="majorBidi"/>
          <w:i w:val="0"/>
          <w:cs/>
        </w:rPr>
        <w:t>ดอกเบี้ยรับ</w:t>
      </w:r>
      <w:r w:rsidR="001D7788" w:rsidRPr="00F33272">
        <w:rPr>
          <w:rFonts w:asciiTheme="majorBidi" w:hAnsiTheme="majorBidi" w:cstheme="majorBidi"/>
          <w:i w:val="0"/>
          <w:cs/>
        </w:rPr>
        <w:t>และรายได้อื่น</w:t>
      </w:r>
    </w:p>
    <w:p w:rsidR="009A3203" w:rsidRPr="00F33272" w:rsidRDefault="009A3203" w:rsidP="00EC5522">
      <w:pPr>
        <w:rPr>
          <w:rFonts w:asciiTheme="majorBidi" w:hAnsiTheme="majorBidi" w:cstheme="majorBidi"/>
          <w:i/>
          <w:sz w:val="24"/>
          <w:szCs w:val="24"/>
          <w:cs/>
        </w:rPr>
      </w:pPr>
    </w:p>
    <w:p w:rsidR="00267124" w:rsidRPr="00F33272" w:rsidRDefault="00F97E8B" w:rsidP="004D0A7C">
      <w:pPr>
        <w:pStyle w:val="Heading8"/>
        <w:keepNext w:val="0"/>
        <w:widowControl w:val="0"/>
        <w:ind w:left="518" w:right="0"/>
        <w:jc w:val="thaiDistribute"/>
        <w:rPr>
          <w:rFonts w:asciiTheme="majorBidi" w:hAnsiTheme="majorBidi" w:cstheme="majorBidi"/>
          <w:i w:val="0"/>
          <w:iCs w:val="0"/>
        </w:rPr>
      </w:pPr>
      <w:r w:rsidRPr="00F33272">
        <w:rPr>
          <w:rFonts w:asciiTheme="majorBidi" w:hAnsiTheme="majorBidi" w:cstheme="majorBidi"/>
          <w:i w:val="0"/>
          <w:iCs w:val="0"/>
          <w:cs/>
        </w:rPr>
        <w:t>ดอกเบี้ยรับ</w:t>
      </w:r>
      <w:r w:rsidR="001D7788" w:rsidRPr="00F33272">
        <w:rPr>
          <w:rFonts w:asciiTheme="majorBidi" w:hAnsiTheme="majorBidi" w:cstheme="majorBidi"/>
          <w:i w:val="0"/>
          <w:iCs w:val="0"/>
          <w:cs/>
        </w:rPr>
        <w:t>และรายได้อื่น</w:t>
      </w:r>
      <w:r w:rsidRPr="00F33272">
        <w:rPr>
          <w:rFonts w:asciiTheme="majorBidi" w:hAnsiTheme="majorBidi" w:cstheme="majorBidi"/>
          <w:i w:val="0"/>
          <w:iCs w:val="0"/>
          <w:cs/>
        </w:rPr>
        <w:t>บันทึกในกำไร</w:t>
      </w:r>
      <w:r w:rsidR="006D0D2C" w:rsidRPr="00F33272">
        <w:rPr>
          <w:rFonts w:asciiTheme="majorBidi" w:hAnsiTheme="majorBidi" w:cstheme="majorBidi"/>
          <w:i w:val="0"/>
          <w:iCs w:val="0"/>
          <w:cs/>
        </w:rPr>
        <w:t>หรือ</w:t>
      </w:r>
      <w:r w:rsidRPr="00F33272">
        <w:rPr>
          <w:rFonts w:asciiTheme="majorBidi" w:hAnsiTheme="majorBidi" w:cstheme="majorBidi"/>
          <w:i w:val="0"/>
          <w:iCs w:val="0"/>
          <w:cs/>
        </w:rPr>
        <w:t>ขาดทุนตามเกณฑ์คงค้าง</w:t>
      </w:r>
    </w:p>
    <w:p w:rsidR="009A3203" w:rsidRPr="00F33272" w:rsidRDefault="009A3203" w:rsidP="00EC5522">
      <w:pPr>
        <w:rPr>
          <w:rFonts w:asciiTheme="majorBidi" w:hAnsiTheme="majorBidi" w:cstheme="majorBidi"/>
          <w:i/>
          <w:iCs/>
          <w:sz w:val="24"/>
          <w:szCs w:val="24"/>
        </w:rPr>
      </w:pPr>
    </w:p>
    <w:p w:rsidR="005B7AA5" w:rsidRPr="00F33272" w:rsidRDefault="004772E8">
      <w:pPr>
        <w:pStyle w:val="Heading8"/>
        <w:keepNext w:val="0"/>
        <w:widowControl w:val="0"/>
        <w:tabs>
          <w:tab w:val="left" w:pos="540"/>
        </w:tabs>
        <w:ind w:right="0"/>
        <w:jc w:val="thaiDistribute"/>
        <w:rPr>
          <w:rFonts w:asciiTheme="majorBidi" w:hAnsiTheme="majorBidi" w:cstheme="majorBidi"/>
          <w:b/>
          <w:bCs/>
          <w:i w:val="0"/>
          <w:iCs w:val="0"/>
        </w:rPr>
      </w:pPr>
      <w:r w:rsidRPr="00F33272">
        <w:rPr>
          <w:rFonts w:asciiTheme="majorBidi" w:hAnsiTheme="majorBidi" w:cstheme="majorBidi"/>
          <w:b/>
          <w:bCs/>
          <w:cs/>
          <w:lang w:val="th-TH"/>
        </w:rPr>
        <w:t xml:space="preserve">(ถ)     </w:t>
      </w:r>
      <w:r w:rsidR="007D26B0" w:rsidRPr="00F33272">
        <w:rPr>
          <w:rFonts w:asciiTheme="majorBidi" w:hAnsiTheme="majorBidi" w:cstheme="majorBidi"/>
          <w:b/>
          <w:bCs/>
          <w:cs/>
          <w:lang w:val="th-TH"/>
        </w:rPr>
        <w:t>ต้นทุนทางการเงิน</w:t>
      </w:r>
    </w:p>
    <w:p w:rsidR="00267124" w:rsidRPr="00F33272" w:rsidRDefault="00267124" w:rsidP="00FF6E83">
      <w:pPr>
        <w:rPr>
          <w:rFonts w:asciiTheme="majorBidi" w:hAnsiTheme="majorBidi" w:cstheme="majorBidi"/>
          <w:i/>
          <w:iCs/>
          <w:sz w:val="24"/>
          <w:szCs w:val="24"/>
        </w:rPr>
      </w:pPr>
    </w:p>
    <w:p w:rsidR="00D23F5D" w:rsidRPr="00F33272" w:rsidRDefault="00D23F5D" w:rsidP="00D23F5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 </w:t>
      </w:r>
    </w:p>
    <w:p w:rsidR="00D60915" w:rsidRPr="00F33272" w:rsidRDefault="00D60915" w:rsidP="00D23F5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5B7AA5" w:rsidRPr="00F33272" w:rsidRDefault="004772E8">
      <w:pPr>
        <w:pStyle w:val="Heading8"/>
        <w:keepNext w:val="0"/>
        <w:widowControl w:val="0"/>
        <w:tabs>
          <w:tab w:val="left" w:pos="450"/>
          <w:tab w:val="left" w:pos="540"/>
        </w:tabs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33272">
        <w:rPr>
          <w:rFonts w:asciiTheme="majorBidi" w:hAnsiTheme="majorBidi" w:cstheme="majorBidi"/>
          <w:b/>
          <w:bCs/>
          <w:cs/>
          <w:lang w:val="th-TH"/>
        </w:rPr>
        <w:t xml:space="preserve">(ท)      </w:t>
      </w:r>
      <w:r w:rsidR="00F97E8B" w:rsidRPr="00F33272">
        <w:rPr>
          <w:rFonts w:asciiTheme="majorBidi" w:hAnsiTheme="majorBidi" w:cstheme="majorBidi"/>
          <w:b/>
          <w:bCs/>
          <w:cs/>
          <w:lang w:val="th-TH"/>
        </w:rPr>
        <w:t xml:space="preserve">สัญญาเช่าดำเนินงาน </w:t>
      </w:r>
    </w:p>
    <w:p w:rsidR="00E44CC0" w:rsidRPr="00F33272" w:rsidRDefault="00E44CC0" w:rsidP="009850C1">
      <w:pPr>
        <w:pStyle w:val="Heading8"/>
        <w:keepNext w:val="0"/>
        <w:widowControl w:val="0"/>
        <w:tabs>
          <w:tab w:val="left" w:pos="540"/>
        </w:tabs>
        <w:ind w:left="518" w:right="0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:rsidR="00E36BA1" w:rsidRPr="00F33272" w:rsidRDefault="00E36BA1" w:rsidP="009850C1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33272">
        <w:rPr>
          <w:rFonts w:asciiTheme="majorBidi" w:eastAsia="Calibri" w:hAnsiTheme="majorBidi" w:cstheme="majorBidi"/>
          <w:sz w:val="30"/>
          <w:szCs w:val="30"/>
          <w:cs/>
        </w:rPr>
        <w:t>รายจ่ายภายใต้สัญญาเช่าดำเนินงานบันทึกในกำไร</w:t>
      </w:r>
      <w:r w:rsidR="006D0D2C" w:rsidRPr="00F33272">
        <w:rPr>
          <w:rFonts w:asciiTheme="majorBidi" w:eastAsia="Calibri" w:hAnsiTheme="majorBidi" w:cstheme="majorBidi"/>
          <w:sz w:val="30"/>
          <w:szCs w:val="30"/>
          <w:cs/>
        </w:rPr>
        <w:t>หรือ</w:t>
      </w:r>
      <w:r w:rsidRPr="00F33272">
        <w:rPr>
          <w:rFonts w:asciiTheme="majorBidi" w:eastAsia="Calibri" w:hAnsiTheme="majorBidi" w:cstheme="majorBidi"/>
          <w:sz w:val="30"/>
          <w:szCs w:val="30"/>
          <w:cs/>
        </w:rPr>
        <w:t>ขาดทุนโดยวิธีเส้นตรงตลอดอายุสัญญาเช่า ประโยชน์ที่ได้รับตามสัญญาเช่า</w:t>
      </w:r>
      <w:r w:rsidRPr="00F3327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eastAsia="Calibri" w:hAnsiTheme="majorBidi" w:cstheme="majorBidi"/>
          <w:sz w:val="30"/>
          <w:szCs w:val="30"/>
          <w:cs/>
        </w:rPr>
        <w:t xml:space="preserve">จะรับรู้ในกำไรหรือขาดทุนเป็นส่วนหนึ่งของค่าเช่าทั้งสิ้นตามสัญญาตลอดอายุสัญญาเช่า    </w:t>
      </w:r>
    </w:p>
    <w:p w:rsidR="00736D7A" w:rsidRPr="00F33272" w:rsidRDefault="00736D7A" w:rsidP="009850C1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:rsidR="008219BC" w:rsidRPr="00F33272" w:rsidRDefault="00E36BA1" w:rsidP="00657DFF">
      <w:pPr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pacing w:val="-2"/>
          <w:sz w:val="30"/>
          <w:szCs w:val="30"/>
          <w:cs/>
          <w:lang w:val="th-TH"/>
        </w:rPr>
      </w:pPr>
      <w:r w:rsidRPr="00F33272">
        <w:rPr>
          <w:rFonts w:asciiTheme="majorBidi" w:eastAsia="Calibri" w:hAnsiTheme="majorBidi" w:cstheme="majorBidi"/>
          <w:spacing w:val="-2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เมื่อได้รับการยืนยันการปรับค่าเช่า</w:t>
      </w:r>
    </w:p>
    <w:p w:rsidR="00332ACA" w:rsidRPr="00F33272" w:rsidRDefault="00332ACA" w:rsidP="00657DFF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th-TH"/>
        </w:rPr>
      </w:pPr>
    </w:p>
    <w:p w:rsidR="00772786" w:rsidRPr="00F33272" w:rsidRDefault="00772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F33272">
        <w:rPr>
          <w:rFonts w:asciiTheme="majorBidi" w:hAnsiTheme="majorBidi" w:cstheme="majorBidi"/>
          <w:b/>
          <w:bCs/>
          <w:cs/>
          <w:lang w:val="th-TH"/>
        </w:rPr>
        <w:br w:type="page"/>
      </w:r>
    </w:p>
    <w:p w:rsidR="005B7AA5" w:rsidRPr="00F33272" w:rsidRDefault="004772E8">
      <w:pPr>
        <w:pStyle w:val="Heading8"/>
        <w:keepNext w:val="0"/>
        <w:widowControl w:val="0"/>
        <w:tabs>
          <w:tab w:val="left" w:pos="540"/>
        </w:tabs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33272">
        <w:rPr>
          <w:rFonts w:asciiTheme="majorBidi" w:hAnsiTheme="majorBidi" w:cstheme="majorBidi"/>
          <w:b/>
          <w:bCs/>
          <w:cs/>
          <w:lang w:val="th-TH"/>
        </w:rPr>
        <w:lastRenderedPageBreak/>
        <w:t xml:space="preserve">(ธ)      </w:t>
      </w:r>
      <w:r w:rsidR="00F97E8B" w:rsidRPr="00F33272">
        <w:rPr>
          <w:rFonts w:asciiTheme="majorBidi" w:hAnsiTheme="majorBidi" w:cstheme="majorBidi"/>
          <w:b/>
          <w:bCs/>
          <w:cs/>
          <w:lang w:val="th-TH"/>
        </w:rPr>
        <w:t>ภาษีเงินได้</w:t>
      </w:r>
    </w:p>
    <w:p w:rsidR="00F97E8B" w:rsidRPr="00F33272" w:rsidRDefault="00F97E8B" w:rsidP="009850C1">
      <w:pPr>
        <w:pStyle w:val="AccPolicyHeading"/>
        <w:widowControl w:val="0"/>
        <w:spacing w:line="240" w:lineRule="auto"/>
        <w:jc w:val="thaiDistribute"/>
        <w:rPr>
          <w:rFonts w:asciiTheme="majorBidi" w:hAnsiTheme="majorBidi" w:cstheme="majorBidi"/>
          <w:b w:val="0"/>
          <w:bCs w:val="0"/>
          <w:i w:val="0"/>
          <w:iCs w:val="0"/>
          <w:sz w:val="24"/>
          <w:szCs w:val="24"/>
        </w:rPr>
      </w:pPr>
    </w:p>
    <w:p w:rsidR="00E36BA1" w:rsidRPr="00F33272" w:rsidRDefault="00E36BA1" w:rsidP="009850C1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</w:t>
      </w:r>
      <w:r w:rsidR="00772786" w:rsidRPr="00F33272">
        <w:rPr>
          <w:rFonts w:asciiTheme="majorBidi" w:hAnsiTheme="majorBidi" w:cstheme="majorBidi"/>
          <w:spacing w:val="-2"/>
          <w:sz w:val="30"/>
          <w:szCs w:val="30"/>
        </w:rPr>
        <w:br/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:rsidR="00E11A21" w:rsidRPr="00F33272" w:rsidRDefault="00E11A21" w:rsidP="009850C1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52E1F" w:rsidRPr="00F33272" w:rsidRDefault="00E36BA1" w:rsidP="009850C1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:rsidR="00852E1F" w:rsidRPr="00F33272" w:rsidRDefault="00852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E36BA1" w:rsidRPr="00F33272" w:rsidRDefault="00E36BA1" w:rsidP="009850C1">
      <w:pPr>
        <w:spacing w:line="240" w:lineRule="auto"/>
        <w:ind w:left="522" w:right="-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</w:t>
      </w:r>
      <w:r w:rsidR="00772786" w:rsidRPr="00F33272">
        <w:rPr>
          <w:rFonts w:asciiTheme="majorBidi" w:hAnsiTheme="majorBidi" w:cstheme="majorBidi"/>
          <w:spacing w:val="-2"/>
          <w:sz w:val="30"/>
          <w:szCs w:val="30"/>
        </w:rPr>
        <w:br/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  </w:t>
      </w:r>
    </w:p>
    <w:p w:rsidR="00525A85" w:rsidRPr="00F33272" w:rsidRDefault="00525A85" w:rsidP="009850C1">
      <w:pPr>
        <w:spacing w:line="240" w:lineRule="auto"/>
        <w:ind w:left="522" w:right="-18"/>
        <w:jc w:val="thaiDistribute"/>
        <w:rPr>
          <w:rFonts w:asciiTheme="majorBidi" w:hAnsiTheme="majorBidi" w:cstheme="majorBidi"/>
          <w:sz w:val="24"/>
          <w:szCs w:val="24"/>
        </w:rPr>
      </w:pPr>
    </w:p>
    <w:p w:rsidR="00E36BA1" w:rsidRPr="00F33272" w:rsidRDefault="0038724C" w:rsidP="009850C1">
      <w:pPr>
        <w:spacing w:line="240" w:lineRule="auto"/>
        <w:ind w:left="522" w:right="-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การวัดมู</w:t>
      </w:r>
      <w:r w:rsidR="00E36BA1" w:rsidRPr="00F33272">
        <w:rPr>
          <w:rFonts w:asciiTheme="majorBidi" w:hAnsiTheme="majorBidi" w:cstheme="majorBidi"/>
          <w:spacing w:val="-2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2C4E22" w:rsidRPr="00F33272" w:rsidRDefault="002C4E22" w:rsidP="009850C1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:rsidR="00E36BA1" w:rsidRPr="00F33272" w:rsidRDefault="00E36BA1" w:rsidP="009850C1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843540" w:rsidRPr="00F33272" w:rsidRDefault="00843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2848D8" w:rsidRPr="00F33272" w:rsidRDefault="00E36BA1" w:rsidP="009850C1">
      <w:pPr>
        <w:spacing w:line="240" w:lineRule="auto"/>
        <w:ind w:left="540" w:right="-18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772786" w:rsidRPr="00F33272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มขึ้น และมีดอกเบี้ยที่ต้องชำระ </w:t>
      </w: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 w:rsidR="008A52E0" w:rsidRPr="00F33272">
        <w:rPr>
          <w:rFonts w:asciiTheme="majorBidi" w:hAnsiTheme="majorBidi" w:cstheme="majorBidi"/>
          <w:spacing w:val="-4"/>
          <w:sz w:val="30"/>
          <w:szCs w:val="30"/>
          <w:cs/>
        </w:rPr>
        <w:t>หลายปัจจัย รวมถึง การตีความทางก</w:t>
      </w:r>
      <w:r w:rsidR="008A52E0" w:rsidRPr="00F33272">
        <w:rPr>
          <w:rFonts w:asciiTheme="majorBidi" w:hAnsiTheme="majorBidi" w:cstheme="majorBidi" w:hint="cs"/>
          <w:spacing w:val="-4"/>
          <w:sz w:val="30"/>
          <w:szCs w:val="30"/>
          <w:cs/>
        </w:rPr>
        <w:t>ฎ</w:t>
      </w: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>หมายภาษี และจากประสบการณ์ในอดีตการประเมินนี้อยู่บนพ</w:t>
      </w:r>
      <w:r w:rsidR="008A52E0" w:rsidRPr="00F33272">
        <w:rPr>
          <w:rFonts w:asciiTheme="majorBidi" w:hAnsiTheme="majorBidi" w:cstheme="majorBidi"/>
          <w:spacing w:val="-4"/>
          <w:sz w:val="30"/>
          <w:szCs w:val="30"/>
          <w:cs/>
        </w:rPr>
        <w:t>ื้นฐานการประมาณการและข้อสมมติ</w:t>
      </w: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</w:t>
      </w:r>
      <w:r w:rsidR="0052185D" w:rsidRPr="00F33272">
        <w:rPr>
          <w:rFonts w:asciiTheme="majorBidi" w:hAnsiTheme="majorBidi" w:cstheme="majorBidi"/>
          <w:spacing w:val="-4"/>
          <w:sz w:val="30"/>
          <w:szCs w:val="30"/>
          <w:cs/>
        </w:rPr>
        <w:t>อนาคต</w:t>
      </w: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>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</w:t>
      </w:r>
      <w:r w:rsidR="0052185D" w:rsidRPr="00F33272">
        <w:rPr>
          <w:rFonts w:asciiTheme="majorBidi" w:hAnsiTheme="majorBidi" w:cstheme="majorBidi"/>
          <w:spacing w:val="-4"/>
          <w:sz w:val="30"/>
          <w:szCs w:val="30"/>
          <w:cs/>
        </w:rPr>
        <w:t>อยู่</w:t>
      </w: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2848D8" w:rsidRPr="00F33272" w:rsidRDefault="00284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772786" w:rsidRPr="00F33272" w:rsidRDefault="00772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:rsidR="00E36BA1" w:rsidRPr="00F33272" w:rsidRDefault="00E36BA1" w:rsidP="009850C1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E11A21" w:rsidRPr="00F33272" w:rsidRDefault="00E11A21" w:rsidP="009850C1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5B7AA5" w:rsidRPr="00F33272" w:rsidRDefault="005E512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</w:t>
      </w:r>
      <w:r w:rsidR="00E93AD4" w:rsidRPr="00F33272">
        <w:rPr>
          <w:rFonts w:asciiTheme="majorBidi" w:hAnsiTheme="majorBidi"/>
          <w:sz w:val="30"/>
          <w:szCs w:val="30"/>
          <w:cs/>
        </w:rPr>
        <w:t>กี่ยวข้อง ดังนั้น</w:t>
      </w:r>
      <w:r w:rsidRPr="00F33272">
        <w:rPr>
          <w:rFonts w:asciiTheme="majorBidi" w:hAnsiTheme="majorBidi"/>
          <w:sz w:val="30"/>
          <w:szCs w:val="30"/>
          <w:cs/>
        </w:rPr>
        <w:t>กำไรเพื่อเสียภาษีในอนาคตหลังปรับปรุงการกลับรายการ</w:t>
      </w:r>
      <w:r w:rsidRPr="00F33272">
        <w:rPr>
          <w:rFonts w:asciiTheme="majorBidi" w:hAnsiTheme="majorBidi"/>
          <w:sz w:val="30"/>
          <w:szCs w:val="30"/>
          <w:cs/>
        </w:rPr>
        <w:br/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</w:t>
      </w:r>
      <w:r w:rsidRPr="00F33272">
        <w:rPr>
          <w:rFonts w:asciiTheme="majorBidi" w:hAnsiTheme="majorBidi"/>
          <w:sz w:val="30"/>
          <w:szCs w:val="30"/>
          <w:cs/>
        </w:rPr>
        <w:br/>
        <w:t>จะถูกปรับลดลงเท่าที่ประโยชน์ทางภาษีจะมีโอกาสถูกใช้จริง</w:t>
      </w:r>
    </w:p>
    <w:p w:rsidR="00852E1F" w:rsidRPr="00F33272" w:rsidRDefault="00852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th-TH"/>
        </w:rPr>
      </w:pPr>
    </w:p>
    <w:p w:rsidR="005B7AA5" w:rsidRPr="00F33272" w:rsidRDefault="004772E8">
      <w:pPr>
        <w:pStyle w:val="Heading8"/>
        <w:keepNext w:val="0"/>
        <w:widowControl w:val="0"/>
        <w:tabs>
          <w:tab w:val="left" w:pos="540"/>
        </w:tabs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33272">
        <w:rPr>
          <w:rFonts w:asciiTheme="majorBidi" w:hAnsiTheme="majorBidi" w:cstheme="majorBidi"/>
          <w:b/>
          <w:bCs/>
          <w:cs/>
          <w:lang w:val="th-TH"/>
        </w:rPr>
        <w:t xml:space="preserve">(น)      </w:t>
      </w:r>
      <w:r w:rsidR="00F97E8B" w:rsidRPr="00F33272">
        <w:rPr>
          <w:rFonts w:asciiTheme="majorBidi" w:hAnsiTheme="majorBidi" w:cstheme="majorBidi"/>
          <w:b/>
          <w:bCs/>
          <w:cs/>
          <w:lang w:val="th-TH"/>
        </w:rPr>
        <w:t xml:space="preserve">กำไรต่อหุ้น </w:t>
      </w:r>
    </w:p>
    <w:p w:rsidR="00F97E8B" w:rsidRPr="00F33272" w:rsidRDefault="00F97E8B" w:rsidP="009850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:rsidR="00E36BA1" w:rsidRPr="00F33272" w:rsidRDefault="00E36BA1" w:rsidP="004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กำไรต่อหุ้นขั้นพื้นฐานคำนวณโดยการหารกำไรหรือขาดทุนข</w:t>
      </w:r>
      <w:r w:rsidR="00544AC3" w:rsidRPr="00F33272">
        <w:rPr>
          <w:rFonts w:asciiTheme="majorBidi" w:hAnsiTheme="majorBidi" w:cstheme="majorBidi"/>
          <w:sz w:val="30"/>
          <w:szCs w:val="30"/>
          <w:cs/>
        </w:rPr>
        <w:t>องผู้ถือหุ้นสามัญของกลุ่มบริษัท</w:t>
      </w:r>
      <w:r w:rsidRPr="00F33272">
        <w:rPr>
          <w:rFonts w:asciiTheme="majorBidi" w:hAnsiTheme="majorBidi" w:cstheme="majorBidi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</w:t>
      </w:r>
      <w:r w:rsidR="00E11A21" w:rsidRPr="00F33272">
        <w:rPr>
          <w:rFonts w:asciiTheme="majorBidi" w:hAnsiTheme="majorBidi" w:cstheme="majorBidi"/>
          <w:sz w:val="30"/>
          <w:szCs w:val="30"/>
          <w:cs/>
        </w:rPr>
        <w:t>ปี</w:t>
      </w:r>
    </w:p>
    <w:p w:rsidR="00497CA5" w:rsidRPr="00F33272" w:rsidRDefault="00453B40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F33272">
        <w:rPr>
          <w:rFonts w:asciiTheme="majorBidi" w:hAnsiTheme="majorBidi" w:cstheme="majorBidi" w:hint="cs"/>
          <w:sz w:val="24"/>
          <w:szCs w:val="24"/>
          <w:cs/>
        </w:rPr>
        <w:t xml:space="preserve">   </w:t>
      </w:r>
    </w:p>
    <w:p w:rsidR="009A3203" w:rsidRPr="00F33272" w:rsidRDefault="00423266" w:rsidP="00EC5522">
      <w:pPr>
        <w:pStyle w:val="Heading8"/>
        <w:keepNext w:val="0"/>
        <w:widowControl w:val="0"/>
        <w:tabs>
          <w:tab w:val="left" w:pos="540"/>
        </w:tabs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33272">
        <w:rPr>
          <w:rFonts w:asciiTheme="majorBidi" w:hAnsiTheme="majorBidi" w:cstheme="majorBidi"/>
          <w:b/>
          <w:bCs/>
          <w:cs/>
          <w:lang w:val="th-TH"/>
        </w:rPr>
        <w:t>(</w:t>
      </w:r>
      <w:r w:rsidR="004772E8" w:rsidRPr="00F33272">
        <w:rPr>
          <w:rFonts w:asciiTheme="majorBidi" w:hAnsiTheme="majorBidi" w:cstheme="majorBidi"/>
          <w:b/>
          <w:bCs/>
          <w:cs/>
          <w:lang w:val="th-TH"/>
        </w:rPr>
        <w:t>บ</w:t>
      </w:r>
      <w:r w:rsidRPr="00F33272">
        <w:rPr>
          <w:rFonts w:asciiTheme="majorBidi" w:hAnsiTheme="majorBidi" w:cstheme="majorBidi"/>
          <w:b/>
          <w:bCs/>
          <w:cs/>
          <w:lang w:val="th-TH"/>
        </w:rPr>
        <w:t xml:space="preserve">)     </w:t>
      </w:r>
      <w:r w:rsidR="00A7771D" w:rsidRPr="00F33272">
        <w:rPr>
          <w:rFonts w:asciiTheme="majorBidi" w:hAnsiTheme="majorBidi" w:cstheme="majorBidi" w:hint="cs"/>
          <w:b/>
          <w:bCs/>
          <w:cs/>
          <w:lang w:val="th-TH"/>
        </w:rPr>
        <w:t>ส่วนงานดำเนินงาน</w:t>
      </w:r>
    </w:p>
    <w:p w:rsidR="00E36BA1" w:rsidRPr="00F33272" w:rsidRDefault="00E36BA1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E36BA1" w:rsidRPr="00F33272" w:rsidRDefault="00E36BA1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332ACA" w:rsidRPr="00F33272" w:rsidRDefault="00332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trike/>
          <w:sz w:val="24"/>
          <w:szCs w:val="24"/>
          <w:u w:val="single"/>
          <w:cs/>
        </w:rPr>
      </w:pPr>
    </w:p>
    <w:p w:rsidR="008924C9" w:rsidRPr="00F33272" w:rsidRDefault="00E525CD" w:rsidP="0021260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4</w:t>
      </w:r>
      <w:r w:rsidR="00A15365"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  <w:t>บุ</w:t>
      </w:r>
      <w:r w:rsidR="008924C9"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คคลหรือกิจการที่เกี่ยวข้องกัน</w:t>
      </w:r>
    </w:p>
    <w:p w:rsidR="009F3A9A" w:rsidRPr="00F33272" w:rsidRDefault="009F3A9A" w:rsidP="009850C1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:rsidR="00A14524" w:rsidRPr="00F33272" w:rsidRDefault="00A14524" w:rsidP="008219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33272">
        <w:rPr>
          <w:rFonts w:asciiTheme="majorBidi" w:hAnsiTheme="majorBidi" w:cstheme="majorBidi"/>
          <w:b/>
          <w:sz w:val="30"/>
          <w:szCs w:val="30"/>
          <w:cs/>
        </w:rPr>
        <w:t>เพื่อวัตถุประสงค์ในการจัดทำงบการเงิน</w:t>
      </w:r>
      <w:r w:rsidRPr="00F3327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3B2602" w:rsidRPr="00F3327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3B2602" w:rsidRPr="00F33272">
        <w:rPr>
          <w:rFonts w:asciiTheme="majorBidi" w:hAnsiTheme="majorBidi" w:cstheme="majorBidi"/>
          <w:b/>
          <w:sz w:val="30"/>
          <w:szCs w:val="30"/>
          <w:cs/>
        </w:rPr>
        <w:br/>
      </w:r>
      <w:r w:rsidRPr="00F33272">
        <w:rPr>
          <w:rFonts w:asciiTheme="majorBidi" w:hAnsiTheme="majorBidi" w:cstheme="majorBidi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</w:t>
      </w:r>
      <w:r w:rsidRPr="00F3327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F703DB" w:rsidRPr="00F33272" w:rsidRDefault="00F70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4"/>
          <w:szCs w:val="24"/>
          <w:cs/>
        </w:rPr>
      </w:pPr>
    </w:p>
    <w:p w:rsidR="001F50A9" w:rsidRPr="00F33272" w:rsidRDefault="001F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 w:rsidRPr="00F33272"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:rsidR="00A14524" w:rsidRPr="00F33272" w:rsidRDefault="00A14524" w:rsidP="00985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33272">
        <w:rPr>
          <w:rFonts w:asciiTheme="majorBidi" w:hAnsiTheme="majorBidi" w:cstheme="majorBidi"/>
          <w:b/>
          <w:sz w:val="30"/>
          <w:szCs w:val="30"/>
          <w:cs/>
        </w:rPr>
        <w:lastRenderedPageBreak/>
        <w:t>ความสัมพันธ์กับบุคคลหรือกิจการที่เกี่ยวข้องกัน</w:t>
      </w:r>
      <w:r w:rsidRPr="00F3327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:rsidR="00AA4DCA" w:rsidRPr="00F33272" w:rsidRDefault="00AA4DCA" w:rsidP="009850C1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026"/>
        <w:gridCol w:w="1306"/>
        <w:gridCol w:w="3938"/>
      </w:tblGrid>
      <w:tr w:rsidR="003978C3" w:rsidRPr="00F33272" w:rsidTr="00F2665C">
        <w:trPr>
          <w:tblHeader/>
        </w:trPr>
        <w:tc>
          <w:tcPr>
            <w:tcW w:w="4026" w:type="dxa"/>
          </w:tcPr>
          <w:p w:rsidR="003978C3" w:rsidRPr="00F33272" w:rsidRDefault="003978C3" w:rsidP="00F2665C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06" w:type="dxa"/>
          </w:tcPr>
          <w:p w:rsidR="003978C3" w:rsidRPr="00F33272" w:rsidRDefault="003978C3" w:rsidP="003978C3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1242"/>
              </w:tabs>
              <w:ind w:left="-84" w:right="-86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978C3" w:rsidRPr="00F33272" w:rsidTr="00F2665C">
        <w:trPr>
          <w:tblHeader/>
        </w:trPr>
        <w:tc>
          <w:tcPr>
            <w:tcW w:w="4026" w:type="dxa"/>
          </w:tcPr>
          <w:p w:rsidR="003978C3" w:rsidRPr="00F33272" w:rsidRDefault="003978C3" w:rsidP="00F2665C">
            <w:pP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06" w:type="dxa"/>
          </w:tcPr>
          <w:p w:rsidR="003978C3" w:rsidRPr="00F33272" w:rsidRDefault="003978C3" w:rsidP="00F2665C">
            <w:pPr>
              <w:tabs>
                <w:tab w:val="clear" w:pos="907"/>
                <w:tab w:val="left" w:pos="882"/>
              </w:tabs>
              <w:ind w:right="-21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/</w:t>
            </w:r>
            <w:r w:rsidRPr="00F33272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3978C3" w:rsidRPr="00F33272" w:rsidTr="00F2665C">
        <w:tc>
          <w:tcPr>
            <w:tcW w:w="4026" w:type="dxa"/>
            <w:shd w:val="clear" w:color="auto" w:fill="auto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ปตท. จำกัด (มหาชน)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บริษัทใหญ่ลำดับสูงสุด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พีทีที โก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ลบอล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เค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คอล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ผู้ถือหุ้นและมีกรรมการร่วมกัน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ไทย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ออยล์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ผู้ถือหุ้นและมีกรรมการร่วมกัน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ไทย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ออยล์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เพาเวอร์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ผู้ถือหุ้นและมีกรรมการร่วมกัน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บริษัท นที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ซินเนอร์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ยี่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t>Ichinoseki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Solar Power 1 GK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99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ไอ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อาร์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พีซี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คลีน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พาวเวอร์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เป็นบริษัทย่อย บริษัทถือหุ้นร้อยละ 51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t>GPSC International Holdings Limited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ฮ่องกง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ind w:left="255" w:hanging="25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53024E" w:rsidRPr="00F33272" w:rsidTr="00702927">
        <w:trPr>
          <w:trHeight w:val="187"/>
        </w:trPr>
        <w:tc>
          <w:tcPr>
            <w:tcW w:w="4026" w:type="dxa"/>
          </w:tcPr>
          <w:p w:rsidR="0053024E" w:rsidRPr="00F33272" w:rsidRDefault="0053024E" w:rsidP="00702927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 โก</w:t>
            </w:r>
            <w:proofErr w:type="spellStart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ลบอล</w:t>
            </w:r>
            <w:proofErr w:type="spellEnd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รี</w:t>
            </w:r>
            <w:proofErr w:type="spellStart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นิว</w:t>
            </w:r>
            <w:proofErr w:type="spellEnd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เอ</w:t>
            </w:r>
            <w:proofErr w:type="spellStart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เบิล</w:t>
            </w:r>
            <w:proofErr w:type="spellEnd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1306" w:type="dxa"/>
          </w:tcPr>
          <w:p w:rsidR="0053024E" w:rsidRPr="00F33272" w:rsidRDefault="0053024E" w:rsidP="00702927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53024E" w:rsidRPr="00F33272" w:rsidRDefault="0053024E" w:rsidP="00702927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t>100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ไทย โซ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ล่าร์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รี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นิว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เอ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เบิล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เป็นการร่วมค้า บริษัทถือหุ้นร้อยละ 40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ไฟฟ้า น้ำ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ลิก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1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ลาว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เป็นการร่วมค้า บริษัทถือหุ้นร้อยละ 40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บริษัท ผลิตไฟฟ้า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นวนคร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เป็นการร่วมค้า บริษัทถือหุ้นร้อยละ </w:t>
            </w: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30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บางปะอิน โคเจนเนอ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เรชั่น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เป็นบริษัทร่วม บริษัทถือหุ้นร้อยละ 25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สยาม โซ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ล่าร์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เอ็น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เนอร์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ยี่ 1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เป็นการร่วมค้าทางอ้อม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ไซยะบุรี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พาวเวอร์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ลาว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เป็นบริษัทร่วมทางอ้อม 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ไอ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อาร์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พีซี จำกัด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1F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มีบริษัทใหญ่ลำดับสูงสุดของบริษัทเป็นผู้ถือหุ้นรายใหญ่และเป็นผู้ถือหุ้นของบริษัทย่อย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พีทีที เอ็น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เนอร์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ยี่ รี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ซอร์สเซส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1F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มีบริษัทใหญ่ลำดับสูงสุดของบริษัทเป็นผู้ถือหุ้นรายใหญ่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เอ็ชเอ็ม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ซี โปลี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เมอส์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การร่วมค้าของผู้ถือหุ้นของบริษัท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พีทีที อา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ซาฮี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เค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คอล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การร่วมค้าของผู้ถือหุ้นของบริษัท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บริษัท พีทีที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แทงค์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เทอร์มินัล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1F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มีบริษัทใหญ่ลำดับสูงสุดของบริษัทเป็นผู้ถือหุ้นรายใหญ่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เอน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เนอร์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ยี่ คอม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เพล็กซ์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1F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มีบริษัทใหญ่ลำดับสูงสุดของบริษัทเป็นผู้ถือหุ้นรายใหญ่</w:t>
            </w:r>
          </w:p>
        </w:tc>
      </w:tr>
      <w:tr w:rsidR="001F50A9" w:rsidRPr="00F33272" w:rsidTr="00F2665C">
        <w:tc>
          <w:tcPr>
            <w:tcW w:w="4026" w:type="dxa"/>
          </w:tcPr>
          <w:p w:rsidR="001F50A9" w:rsidRPr="00F33272" w:rsidRDefault="001F50A9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06" w:type="dxa"/>
          </w:tcPr>
          <w:p w:rsidR="001F50A9" w:rsidRPr="00F33272" w:rsidRDefault="001F50A9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938" w:type="dxa"/>
          </w:tcPr>
          <w:p w:rsidR="001F50A9" w:rsidRPr="00F33272" w:rsidRDefault="001F50A9" w:rsidP="001F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1F50A9" w:rsidRPr="00F33272" w:rsidTr="00F2665C">
        <w:tc>
          <w:tcPr>
            <w:tcW w:w="4026" w:type="dxa"/>
          </w:tcPr>
          <w:p w:rsidR="001F50A9" w:rsidRPr="00F33272" w:rsidRDefault="001F50A9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06" w:type="dxa"/>
          </w:tcPr>
          <w:p w:rsidR="001F50A9" w:rsidRPr="00F33272" w:rsidRDefault="001F50A9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938" w:type="dxa"/>
          </w:tcPr>
          <w:p w:rsidR="001F50A9" w:rsidRPr="00F33272" w:rsidRDefault="001F50A9" w:rsidP="001F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274BF1" w:rsidP="007D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32" w:hanging="162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lastRenderedPageBreak/>
              <w:t xml:space="preserve">บริษัท </w:t>
            </w:r>
            <w:r w:rsidRPr="00F33272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จีซี</w:t>
            </w:r>
            <w:r w:rsidR="003978C3"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เมน</w:t>
            </w:r>
            <w:proofErr w:type="spellStart"/>
            <w:r w:rsidR="003978C3"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เทนแนนซ์</w:t>
            </w:r>
            <w:proofErr w:type="spellEnd"/>
            <w:r w:rsidR="003978C3"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proofErr w:type="spellStart"/>
            <w:r w:rsidR="003978C3"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แอนด์</w:t>
            </w:r>
            <w:proofErr w:type="spellEnd"/>
            <w:r w:rsidR="003978C3"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เอนจิ</w:t>
            </w:r>
            <w:proofErr w:type="spellStart"/>
            <w:r w:rsidR="003978C3"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เนียริ่ง</w:t>
            </w:r>
            <w:proofErr w:type="spellEnd"/>
            <w:r w:rsidR="003978C3"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r w:rsidR="003978C3"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="003978C3"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จำกัด</w:t>
            </w:r>
          </w:p>
          <w:p w:rsidR="007D11F3" w:rsidRPr="00F33272" w:rsidRDefault="007D11F3" w:rsidP="0032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32"/>
              <w:rPr>
                <w:rFonts w:ascii="Angsana New" w:hAnsi="Angsana New"/>
                <w:color w:val="000000" w:themeColor="text1"/>
                <w:spacing w:val="-4"/>
                <w:position w:val="-6"/>
                <w:sz w:val="30"/>
                <w:szCs w:val="30"/>
              </w:rPr>
            </w:pPr>
            <w:r w:rsidRPr="00F33272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(</w:t>
            </w:r>
            <w:r w:rsidR="00320B4B" w:rsidRPr="00F33272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 xml:space="preserve">เดิมชื่อ </w:t>
            </w:r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บริษัท </w:t>
            </w:r>
            <w:r w:rsidRPr="00F33272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พีทีที</w:t>
            </w:r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เมน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เทนแนนซ์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แอนด์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r w:rsidR="00320B4B"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br/>
            </w:r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เอนจิ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เนียริ่ง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จำกัด</w:t>
            </w:r>
            <w:r w:rsidRPr="00F33272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มี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ผู้ถือหุ้นของบริษัทเป็นผู้ถือหุ้นรายใหญ่</w:t>
            </w:r>
          </w:p>
        </w:tc>
      </w:tr>
      <w:tr w:rsidR="003978C3" w:rsidRPr="00F33272" w:rsidTr="00F2665C">
        <w:trPr>
          <w:trHeight w:val="187"/>
        </w:trPr>
        <w:tc>
          <w:tcPr>
            <w:tcW w:w="4026" w:type="dxa"/>
          </w:tcPr>
          <w:p w:rsidR="003978C3" w:rsidRPr="00F33272" w:rsidRDefault="003978C3" w:rsidP="00F2665C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บริษัท จีซี </w:t>
            </w:r>
            <w:proofErr w:type="spellStart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เอสเตท</w:t>
            </w:r>
            <w:proofErr w:type="spellEnd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</w:t>
            </w: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ผู้ถือหุ้นของ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บริษัทเป็นผู้ถือหุ้นรายใหญ่</w:t>
            </w:r>
          </w:p>
        </w:tc>
      </w:tr>
      <w:tr w:rsidR="003978C3" w:rsidRPr="00F33272" w:rsidTr="00F2665C">
        <w:tc>
          <w:tcPr>
            <w:tcW w:w="4026" w:type="dxa"/>
          </w:tcPr>
          <w:p w:rsidR="007D11F3" w:rsidRPr="00F33272" w:rsidRDefault="007D11F3" w:rsidP="004B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2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จี</w:t>
            </w: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ซี</w:t>
            </w:r>
            <w:r w:rsidR="003978C3"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="003978C3"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โล</w:t>
            </w:r>
            <w:proofErr w:type="spellEnd"/>
            <w:r w:rsidR="003978C3"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จิ</w:t>
            </w:r>
            <w:proofErr w:type="spellStart"/>
            <w:r w:rsidR="003978C3"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สติกส์</w:t>
            </w:r>
            <w:proofErr w:type="spellEnd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โซลูชั่นส์</w:t>
            </w:r>
            <w:proofErr w:type="spellEnd"/>
            <w:r w:rsidR="003978C3"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จำกัด</w:t>
            </w:r>
            <w:r w:rsidR="00817830"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br/>
            </w:r>
            <w:r w:rsidRPr="00F33272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(</w:t>
            </w:r>
            <w:r w:rsidR="004B6D42" w:rsidRPr="00F33272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 xml:space="preserve">เดิมชื่อ </w:t>
            </w:r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บริษัท พีทีที โพลี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เมอร์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โล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จิ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สติกส์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จำกัด</w:t>
            </w: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บิซิเนส เซอร์วิส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เซส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อัลไลแอนซ์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จำกัด  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1F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</w:t>
            </w:r>
            <w:r w:rsidRPr="00F33272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>บริษัทใหญ่ลำดับสูงสุดและผู้ถือหุ้นของบริษัทเป็นผู้ถือหุ้น และบริษัทถื</w:t>
            </w:r>
            <w:r w:rsidRPr="00F33272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  <w:cs/>
              </w:rPr>
              <w:t>อ</w:t>
            </w:r>
            <w:r w:rsidRPr="00F33272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>หุ้นบุริมสิทธิ์</w:t>
            </w:r>
            <w:r w:rsidR="001F50A9" w:rsidRPr="00F33272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br/>
            </w:r>
            <w:r w:rsidRPr="00F33272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>ร้อยละ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t>25</w:t>
            </w:r>
          </w:p>
        </w:tc>
      </w:tr>
      <w:tr w:rsidR="003978C3" w:rsidRPr="00F33272" w:rsidTr="001F50A9">
        <w:trPr>
          <w:trHeight w:val="740"/>
        </w:trPr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บริษัท พีทีที </w:t>
            </w: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ดิจิตอล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โซลูชั่นส์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1F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มีบริษัทใหญ่ลำดับสูงสุด</w:t>
            </w: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และ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ผู้ถือหุ้นของบริษัทเป็นผู้ถือหุ้น</w:t>
            </w: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รายใหญ่และมีกรรมการร่วมกัน</w:t>
            </w:r>
          </w:p>
        </w:tc>
      </w:tr>
      <w:tr w:rsidR="003978C3" w:rsidRPr="00F33272" w:rsidTr="001F50A9">
        <w:trPr>
          <w:trHeight w:val="380"/>
        </w:trPr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ไทย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แฟตตี้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แอ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ลกอฮอลส์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จำกัด 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มีผู้ถือหุ้นของบริษัทเป็นผู้ถือหุ้นรายใหญ่ทางอ้อม</w:t>
            </w:r>
          </w:p>
        </w:tc>
      </w:tr>
      <w:tr w:rsidR="003978C3" w:rsidRPr="00F33272" w:rsidTr="00F2665C">
        <w:trPr>
          <w:trHeight w:val="695"/>
        </w:trPr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 โก</w:t>
            </w:r>
            <w:proofErr w:type="spellStart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ลบอลกรีนเค</w:t>
            </w:r>
            <w:proofErr w:type="spellEnd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</w:t>
            </w:r>
            <w:proofErr w:type="spellStart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คอล</w:t>
            </w:r>
            <w:proofErr w:type="spellEnd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จำกัด 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มหาชน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) 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  <w:t>และมีกรรมการร่วมกัน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บริษัท พีทีที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ฟีนอล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ทิพย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ประกันภัย  จ</w:t>
            </w:r>
            <w:r w:rsidRPr="00F33272">
              <w:rPr>
                <w:rStyle w:val="PageNumber"/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ำกัด (มหาชน)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มีบริษัทใหญ่ลำดับสูงสุดของบริษัทเป็นผู้ถือหุ้น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วีนิไทย จำกัด (มหาชน)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มีผู้ถือหุ้นของบริษัทเป็นผู้ถือหุ้น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817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บริษัท เอ็นพีซี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เซฟตี้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แอนด์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เอ็นไวรอนเมนทอล</w:t>
            </w:r>
            <w:r w:rsidR="00817830"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br/>
            </w:r>
            <w:r w:rsidR="00817830"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เซอร์วิส จำกัด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3978C3" w:rsidRPr="00F33272" w:rsidTr="00F2665C">
        <w:tc>
          <w:tcPr>
            <w:tcW w:w="4026" w:type="dxa"/>
          </w:tcPr>
          <w:p w:rsidR="00817830" w:rsidRPr="00F33272" w:rsidRDefault="007D11F3" w:rsidP="00817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จีซี</w:t>
            </w:r>
            <w:r w:rsidR="003978C3"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ไกล</w:t>
            </w:r>
            <w:proofErr w:type="spellStart"/>
            <w:r w:rsidR="003978C3"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คอล</w:t>
            </w:r>
            <w:proofErr w:type="spellEnd"/>
            <w:r w:rsidR="003978C3"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จำกัด</w:t>
            </w:r>
          </w:p>
          <w:p w:rsidR="007D11F3" w:rsidRPr="00F33272" w:rsidRDefault="007D11F3" w:rsidP="00817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9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="003B3224"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เดิมชื่อ </w:t>
            </w:r>
            <w:r w:rsidR="003B3224"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ทีโอซี ไกล</w:t>
            </w:r>
            <w:proofErr w:type="spellStart"/>
            <w:r w:rsidR="003B3224"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คอล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จำกัด</w:t>
            </w: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บริษัท โซลูชั่น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ครีเอชั่น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เวนคอ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เรกซ์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(ไทยแลนด์)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มีผู้ถือหุ้นของบริษัทเป็นผู้ถือหุ้นรายใหญ่ทางอ้อม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32" w:hanging="162"/>
              <w:rPr>
                <w:rFonts w:ascii="Angsana New" w:hAnsi="Angsana New"/>
                <w:color w:val="000000" w:themeColor="text1"/>
                <w:spacing w:val="-8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pacing w:val="-8"/>
                <w:sz w:val="30"/>
                <w:szCs w:val="30"/>
                <w:cs/>
              </w:rPr>
              <w:t>บริษัท แอด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pacing w:val="-8"/>
                <w:sz w:val="30"/>
                <w:szCs w:val="30"/>
                <w:cs/>
              </w:rPr>
              <w:t>วานซ์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pacing w:val="-8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pacing w:val="-8"/>
                <w:sz w:val="30"/>
                <w:szCs w:val="30"/>
                <w:cs/>
              </w:rPr>
              <w:t>ไบโอเค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pacing w:val="-8"/>
                <w:sz w:val="30"/>
                <w:szCs w:val="30"/>
                <w:cs/>
              </w:rPr>
              <w:t>มิ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pacing w:val="-8"/>
                <w:sz w:val="30"/>
                <w:szCs w:val="30"/>
                <w:cs/>
              </w:rPr>
              <w:t>คอล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pacing w:val="-8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มีผู้ถือหุ้นของบริษัทเป็นผู้ถือหุ้นทางอ้อม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ไทย อีทอกซี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เลท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การร่วมค้า</w:t>
            </w: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ทางอ้อม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ของผู้ถือหุ้นของบริษัท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อีส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เทิร์น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ฟลู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อิด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ทรานสปอร์ต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มีผู้ถือหุ้นของบริษัทเป็นผู้ถือหุ้น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บริษัทถือหุ้นร้อยละ 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t>15</w:t>
            </w: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</w:tr>
      <w:tr w:rsidR="003978C3" w:rsidRPr="00F33272" w:rsidTr="00F2665C">
        <w:trPr>
          <w:trHeight w:val="402"/>
        </w:trPr>
        <w:tc>
          <w:tcPr>
            <w:tcW w:w="4026" w:type="dxa"/>
          </w:tcPr>
          <w:p w:rsidR="003978C3" w:rsidRPr="00F33272" w:rsidRDefault="003978C3" w:rsidP="00F2665C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สานพลัง วิสาหกิจเพื่อสังคม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ind w:left="230" w:hanging="23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มีบริษัทใหญ่ลำดับสูงสุดเป็นผู้ถือหุ้นรายใหญ่ และผู้ถือหุ้นของบริษัทเป็นผู้ถือหุ้น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br/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และบริษัทถือหุ้นร้อยละ 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t>10</w:t>
            </w:r>
          </w:p>
        </w:tc>
      </w:tr>
      <w:tr w:rsidR="003978C3" w:rsidRPr="00F33272" w:rsidTr="001F50A9">
        <w:trPr>
          <w:trHeight w:val="335"/>
        </w:trPr>
        <w:tc>
          <w:tcPr>
            <w:tcW w:w="4026" w:type="dxa"/>
          </w:tcPr>
          <w:p w:rsidR="003978C3" w:rsidRPr="00F33272" w:rsidRDefault="003978C3" w:rsidP="00F2665C">
            <w:pPr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lastRenderedPageBreak/>
              <w:t>บริษัท ศักดิ์ไชยสิทธิ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ind w:left="230" w:right="-108" w:hanging="230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มีผู้ถือหุ้นของบริษัทเป็นผู้ถือหุ้น</w:t>
            </w:r>
            <w:r w:rsidRPr="00F33272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รายใหญ่</w:t>
            </w:r>
            <w:r w:rsidRPr="00F3327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ทางอ้อม</w:t>
            </w:r>
          </w:p>
        </w:tc>
      </w:tr>
      <w:tr w:rsidR="003978C3" w:rsidRPr="00F33272" w:rsidTr="00F2665C">
        <w:tc>
          <w:tcPr>
            <w:tcW w:w="4026" w:type="dxa"/>
          </w:tcPr>
          <w:p w:rsidR="003978C3" w:rsidRPr="00F33272" w:rsidRDefault="003978C3" w:rsidP="00F2665C">
            <w:pPr>
              <w:ind w:left="162" w:hanging="162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33272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  <w:cs/>
              </w:rPr>
              <w:t>ปตท</w:t>
            </w:r>
            <w:proofErr w:type="spellEnd"/>
            <w:r w:rsidRPr="00F33272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  <w:cs/>
              </w:rPr>
              <w:t>กรีน</w:t>
            </w:r>
            <w:proofErr w:type="spellEnd"/>
            <w:r w:rsidRPr="00F33272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  <w:cs/>
              </w:rPr>
              <w:t xml:space="preserve"> เอ็น</w:t>
            </w:r>
            <w:proofErr w:type="spellStart"/>
            <w:r w:rsidRPr="00F33272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  <w:cs/>
              </w:rPr>
              <w:t>เนอร์</w:t>
            </w:r>
            <w:proofErr w:type="spellEnd"/>
            <w:r w:rsidRPr="00F33272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  <w:cs/>
              </w:rPr>
              <w:t>ยี่ (ประเทศไทย)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1F50A9">
            <w:pPr>
              <w:tabs>
                <w:tab w:val="clear" w:pos="227"/>
                <w:tab w:val="clear" w:pos="4451"/>
              </w:tabs>
              <w:ind w:left="230" w:right="-180" w:hanging="23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มีบริษัทใหญ่ลำดับสูงสุดของบริษัทเป็นผู้ถือหุ้นรายใหญ่</w:t>
            </w:r>
          </w:p>
        </w:tc>
      </w:tr>
      <w:tr w:rsidR="003978C3" w:rsidRPr="00F33272" w:rsidTr="00F2665C">
        <w:trPr>
          <w:trHeight w:val="187"/>
        </w:trPr>
        <w:tc>
          <w:tcPr>
            <w:tcW w:w="4026" w:type="dxa"/>
          </w:tcPr>
          <w:p w:rsidR="003978C3" w:rsidRPr="00F33272" w:rsidRDefault="003978C3" w:rsidP="00F2665C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 ปตท. น้ำมันและการค้าปลีก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1F50A9">
            <w:pPr>
              <w:tabs>
                <w:tab w:val="clear" w:pos="227"/>
                <w:tab w:val="clear" w:pos="4451"/>
              </w:tabs>
              <w:ind w:left="230" w:right="-180" w:hanging="23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มีบริษัทใหญ่ลำดับสูงสุดของบริษัทเป็นผู้ถือหุ้นรายใหญ่</w:t>
            </w: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3978C3" w:rsidRPr="00F33272" w:rsidTr="00F2665C">
        <w:trPr>
          <w:trHeight w:val="187"/>
        </w:trPr>
        <w:tc>
          <w:tcPr>
            <w:tcW w:w="4026" w:type="dxa"/>
          </w:tcPr>
          <w:p w:rsidR="003978C3" w:rsidRPr="00F33272" w:rsidRDefault="003978C3" w:rsidP="00F2665C">
            <w:pPr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t>24M Technologies, Inc.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บริษัทถือหุ้นบุริมสิทธิ์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="00B16A0E" w:rsidRPr="00FB1841"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  <w:t>29.5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</w: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3978C3" w:rsidRPr="00F33272" w:rsidTr="00F2665C">
        <w:trPr>
          <w:trHeight w:val="201"/>
        </w:trPr>
        <w:tc>
          <w:tcPr>
            <w:tcW w:w="4026" w:type="dxa"/>
          </w:tcPr>
          <w:p w:rsidR="003978C3" w:rsidRPr="00F33272" w:rsidRDefault="003978C3" w:rsidP="00F2665C">
            <w:pPr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ท็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อป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เอส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พีพี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</w: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3978C3" w:rsidRPr="00F33272" w:rsidTr="00F2665C">
        <w:trPr>
          <w:trHeight w:val="187"/>
        </w:trPr>
        <w:tc>
          <w:tcPr>
            <w:tcW w:w="4026" w:type="dxa"/>
          </w:tcPr>
          <w:p w:rsidR="003978C3" w:rsidRPr="00F33272" w:rsidRDefault="003978C3" w:rsidP="00F2665C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 พีทีทีอีพี เซอร์วิส</w:t>
            </w:r>
            <w:proofErr w:type="spellStart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เซส</w:t>
            </w:r>
            <w:proofErr w:type="spellEnd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1F50A9">
            <w:pPr>
              <w:tabs>
                <w:tab w:val="clear" w:pos="227"/>
                <w:tab w:val="clear" w:pos="4451"/>
              </w:tabs>
              <w:ind w:left="230" w:right="-180" w:hanging="23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มีบริษัทใหญ่ลำดับสูงสุดของบริษัทเป็นผู้ถือหุ้นรายใหญ่ทางอ้อม</w:t>
            </w:r>
          </w:p>
        </w:tc>
      </w:tr>
      <w:tr w:rsidR="003978C3" w:rsidRPr="00F33272" w:rsidTr="00F2665C">
        <w:trPr>
          <w:trHeight w:val="234"/>
        </w:trPr>
        <w:tc>
          <w:tcPr>
            <w:tcW w:w="4026" w:type="dxa"/>
          </w:tcPr>
          <w:p w:rsidR="003978C3" w:rsidRPr="00F33272" w:rsidRDefault="003978C3" w:rsidP="00F2665C">
            <w:pPr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ปตท.บริหารธุรกิจค้าปลีก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</w:p>
          <w:p w:rsidR="003978C3" w:rsidRPr="00F33272" w:rsidRDefault="003978C3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6" w:right="-18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ผู้ถือหุ้น</w:t>
            </w: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ทางอ้อม</w:t>
            </w:r>
          </w:p>
        </w:tc>
      </w:tr>
      <w:tr w:rsidR="003978C3" w:rsidRPr="00F33272" w:rsidTr="00F2665C">
        <w:trPr>
          <w:trHeight w:val="187"/>
        </w:trPr>
        <w:tc>
          <w:tcPr>
            <w:tcW w:w="4026" w:type="dxa"/>
          </w:tcPr>
          <w:p w:rsidR="003978C3" w:rsidRPr="00F33272" w:rsidRDefault="003978C3" w:rsidP="003B3224">
            <w:pPr>
              <w:tabs>
                <w:tab w:val="clear" w:pos="3742"/>
              </w:tabs>
              <w:ind w:left="162" w:right="-22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บริษัท </w:t>
            </w:r>
            <w:r w:rsidR="00E7220F"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จีซี</w:t>
            </w: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มาร์เก็ตติ้ง</w:t>
            </w:r>
            <w:proofErr w:type="spellEnd"/>
            <w:r w:rsidR="00E7220F"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="00E7220F"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โซลูชั่นส์</w:t>
            </w:r>
            <w:proofErr w:type="spellEnd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จำกัด</w:t>
            </w:r>
            <w:r w:rsidR="00E7220F"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</w:r>
            <w:r w:rsidR="00E7220F" w:rsidRPr="00F33272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(</w:t>
            </w:r>
            <w:r w:rsidR="003B3224" w:rsidRPr="00F33272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 xml:space="preserve">เดิมชื่อ </w:t>
            </w:r>
            <w:r w:rsidR="00E7220F" w:rsidRPr="00F33272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บริษัท พีทีที โพลี</w:t>
            </w:r>
            <w:proofErr w:type="spellStart"/>
            <w:r w:rsidR="00E7220F" w:rsidRPr="00F33272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เมอร์</w:t>
            </w:r>
            <w:proofErr w:type="spellEnd"/>
            <w:r w:rsidR="00E7220F" w:rsidRPr="00F33272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proofErr w:type="spellStart"/>
            <w:r w:rsidR="00E7220F" w:rsidRPr="00F33272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มาร์เก็ตติ้ง</w:t>
            </w:r>
            <w:proofErr w:type="spellEnd"/>
            <w:r w:rsidR="00E7220F" w:rsidRPr="00F33272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 xml:space="preserve"> จำกัด</w:t>
            </w:r>
            <w:r w:rsidR="00E7220F"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3978C3" w:rsidRPr="00F33272" w:rsidTr="00F2665C">
        <w:trPr>
          <w:trHeight w:val="187"/>
        </w:trPr>
        <w:tc>
          <w:tcPr>
            <w:tcW w:w="4026" w:type="dxa"/>
          </w:tcPr>
          <w:p w:rsidR="003978C3" w:rsidRPr="00F33272" w:rsidRDefault="003978C3" w:rsidP="00F2665C">
            <w:pPr>
              <w:ind w:left="162" w:hanging="162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ปตท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t>.</w:t>
            </w:r>
            <w:proofErr w:type="spellStart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สผ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</w:rPr>
              <w:t>.</w:t>
            </w: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เนชั่นแนล</w:t>
            </w:r>
            <w:proofErr w:type="spellEnd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1F50A9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มีบริษัทใหญ่ลำดับสูงสุดของบริษัทเป็นผู้ถือหุ้น</w:t>
            </w: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รายใหญ่</w:t>
            </w: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ทางอ้อม</w:t>
            </w:r>
          </w:p>
        </w:tc>
      </w:tr>
      <w:tr w:rsidR="003978C3" w:rsidRPr="00F33272" w:rsidTr="00F2665C">
        <w:trPr>
          <w:trHeight w:val="187"/>
        </w:trPr>
        <w:tc>
          <w:tcPr>
            <w:tcW w:w="4026" w:type="dxa"/>
          </w:tcPr>
          <w:p w:rsidR="003978C3" w:rsidRPr="00F33272" w:rsidRDefault="003978C3" w:rsidP="00F2665C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สปอร์ต</w:t>
            </w:r>
            <w:proofErr w:type="spellEnd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เซอร์วิส</w:t>
            </w:r>
            <w:proofErr w:type="spellStart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เซส</w:t>
            </w:r>
            <w:proofErr w:type="spellEnd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อัลไลแอนซ์</w:t>
            </w:r>
            <w:proofErr w:type="spellEnd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F2665C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มีผู้ถือหุ้นของบริษัทและบริษัทเป็นผู้ถือหุ้นทางอ้อม</w:t>
            </w:r>
          </w:p>
        </w:tc>
      </w:tr>
      <w:tr w:rsidR="005E47BF" w:rsidRPr="00F33272" w:rsidTr="00F2665C">
        <w:trPr>
          <w:trHeight w:val="187"/>
        </w:trPr>
        <w:tc>
          <w:tcPr>
            <w:tcW w:w="4026" w:type="dxa"/>
          </w:tcPr>
          <w:p w:rsidR="005E47BF" w:rsidRPr="00F33272" w:rsidRDefault="005E47BF" w:rsidP="005E47BF">
            <w:pPr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ปตท. สำรวจและผลิตปิโตรเลียม จำกัด (มหาชน)</w:t>
            </w:r>
          </w:p>
        </w:tc>
        <w:tc>
          <w:tcPr>
            <w:tcW w:w="1306" w:type="dxa"/>
          </w:tcPr>
          <w:p w:rsidR="005E47BF" w:rsidRPr="00F33272" w:rsidRDefault="005E47BF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5E47BF" w:rsidRPr="00F33272" w:rsidRDefault="005E47BF" w:rsidP="001F50A9">
            <w:pPr>
              <w:tabs>
                <w:tab w:val="clear" w:pos="227"/>
                <w:tab w:val="clear" w:pos="4451"/>
              </w:tabs>
              <w:ind w:left="230" w:right="-180" w:hanging="23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มีบริษัทใหญ่ลำดับสูงสุดของบริษัทเป็นผู้ถือหุ้นรายใหญ่</w:t>
            </w:r>
          </w:p>
        </w:tc>
      </w:tr>
      <w:tr w:rsidR="003978C3" w:rsidRPr="00F33272" w:rsidTr="001F50A9">
        <w:trPr>
          <w:trHeight w:val="1640"/>
        </w:trPr>
        <w:tc>
          <w:tcPr>
            <w:tcW w:w="4026" w:type="dxa"/>
          </w:tcPr>
          <w:p w:rsidR="003978C3" w:rsidRPr="00F33272" w:rsidRDefault="003978C3" w:rsidP="00F2665C">
            <w:pPr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06" w:type="dxa"/>
          </w:tcPr>
          <w:p w:rsidR="003978C3" w:rsidRPr="00F33272" w:rsidRDefault="003978C3" w:rsidP="00F2665C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978C3" w:rsidRPr="00F33272" w:rsidRDefault="003978C3" w:rsidP="001F50A9">
            <w:pPr>
              <w:tabs>
                <w:tab w:val="clear" w:pos="227"/>
                <w:tab w:val="clear" w:pos="3742"/>
                <w:tab w:val="left" w:pos="0"/>
              </w:tabs>
              <w:jc w:val="thaiDistribute"/>
              <w:rPr>
                <w:rFonts w:ascii="Angsana New" w:hAnsi="Angsana New"/>
                <w:color w:val="000000" w:themeColor="text1"/>
                <w:spacing w:val="-8"/>
                <w:sz w:val="30"/>
                <w:szCs w:val="30"/>
              </w:rPr>
            </w:pPr>
            <w:r w:rsidRPr="00F33272">
              <w:rPr>
                <w:rFonts w:ascii="Angsana New" w:hAnsi="Angsana New"/>
                <w:color w:val="000000" w:themeColor="text1"/>
                <w:spacing w:val="-8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1F50A9" w:rsidRPr="00F33272" w:rsidRDefault="001F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 w:rsidRPr="00F33272"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:rsidR="009A3203" w:rsidRPr="00F33272" w:rsidRDefault="006F4687" w:rsidP="0073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b/>
          <w:sz w:val="30"/>
          <w:szCs w:val="30"/>
          <w:cs/>
        </w:rPr>
        <w:lastRenderedPageBreak/>
        <w:t>น</w:t>
      </w:r>
      <w:r w:rsidR="00A14524" w:rsidRPr="00F33272">
        <w:rPr>
          <w:rFonts w:asciiTheme="majorBidi" w:hAnsiTheme="majorBidi" w:cstheme="majorBidi"/>
          <w:b/>
          <w:sz w:val="30"/>
          <w:szCs w:val="30"/>
          <w:cs/>
        </w:rPr>
        <w:t>โยบายการกำหนดราคาสำหรับรายการแต่ละประเภทอธิบายได้ดังต่อไปนี้</w:t>
      </w:r>
    </w:p>
    <w:p w:rsidR="00A14524" w:rsidRPr="00F33272" w:rsidRDefault="00A14524" w:rsidP="009850C1">
      <w:pPr>
        <w:pStyle w:val="block"/>
        <w:widowControl w:val="0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4"/>
          <w:szCs w:val="24"/>
          <w:lang w:bidi="th-TH"/>
        </w:rPr>
      </w:pPr>
    </w:p>
    <w:tbl>
      <w:tblPr>
        <w:tblW w:w="9297" w:type="dxa"/>
        <w:tblInd w:w="450" w:type="dxa"/>
        <w:tblLook w:val="01E0" w:firstRow="1" w:lastRow="1" w:firstColumn="1" w:lastColumn="1" w:noHBand="0" w:noVBand="0"/>
      </w:tblPr>
      <w:tblGrid>
        <w:gridCol w:w="2794"/>
        <w:gridCol w:w="6503"/>
      </w:tblGrid>
      <w:tr w:rsidR="00AA4DCA" w:rsidRPr="00F33272" w:rsidTr="00657DFF">
        <w:tc>
          <w:tcPr>
            <w:tcW w:w="2794" w:type="dxa"/>
          </w:tcPr>
          <w:p w:rsidR="00AA4DCA" w:rsidRPr="00F33272" w:rsidRDefault="00AA4DCA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503" w:type="dxa"/>
          </w:tcPr>
          <w:p w:rsidR="00AA4DCA" w:rsidRPr="00F33272" w:rsidRDefault="00AA4DCA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AA4DCA" w:rsidRPr="00F33272" w:rsidTr="00657DFF">
        <w:tc>
          <w:tcPr>
            <w:tcW w:w="2794" w:type="dxa"/>
          </w:tcPr>
          <w:p w:rsidR="00AA4DCA" w:rsidRPr="00F33272" w:rsidRDefault="00AA4DCA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6503" w:type="dxa"/>
          </w:tcPr>
          <w:p w:rsidR="00AA4DCA" w:rsidRPr="00F33272" w:rsidRDefault="00AA4DCA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AA4DCA" w:rsidRPr="00F33272" w:rsidTr="00657DFF">
        <w:tc>
          <w:tcPr>
            <w:tcW w:w="2794" w:type="dxa"/>
          </w:tcPr>
          <w:p w:rsidR="00AA4DCA" w:rsidRPr="00F33272" w:rsidRDefault="00AA4DCA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6503" w:type="dxa"/>
          </w:tcPr>
          <w:p w:rsidR="00AA4DCA" w:rsidRPr="00F33272" w:rsidRDefault="00AA4DCA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AA4DCA" w:rsidRPr="00F33272" w:rsidTr="00657DFF">
        <w:tc>
          <w:tcPr>
            <w:tcW w:w="2794" w:type="dxa"/>
          </w:tcPr>
          <w:p w:rsidR="00AA4DCA" w:rsidRPr="00F33272" w:rsidRDefault="00AA4DCA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ซื้อสินค้า </w:t>
            </w: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/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วัตถุดิบ</w:t>
            </w:r>
          </w:p>
        </w:tc>
        <w:tc>
          <w:tcPr>
            <w:tcW w:w="6503" w:type="dxa"/>
          </w:tcPr>
          <w:p w:rsidR="00AA4DCA" w:rsidRPr="00F33272" w:rsidRDefault="003978C3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ราคาตามสัญญาซื้อขายอ้างอิงจากตลาด</w:t>
            </w:r>
          </w:p>
        </w:tc>
      </w:tr>
      <w:tr w:rsidR="007100CD" w:rsidRPr="00F33272" w:rsidTr="00657DFF">
        <w:tc>
          <w:tcPr>
            <w:tcW w:w="2794" w:type="dxa"/>
          </w:tcPr>
          <w:p w:rsidR="007100CD" w:rsidRPr="00F33272" w:rsidRDefault="007100CD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ค่าเช่า</w:t>
            </w:r>
          </w:p>
        </w:tc>
        <w:tc>
          <w:tcPr>
            <w:tcW w:w="6503" w:type="dxa"/>
          </w:tcPr>
          <w:p w:rsidR="007100CD" w:rsidRPr="00F33272" w:rsidRDefault="007100CD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AA4DCA" w:rsidRPr="00F33272" w:rsidTr="00657DFF">
        <w:tc>
          <w:tcPr>
            <w:tcW w:w="2794" w:type="dxa"/>
          </w:tcPr>
          <w:p w:rsidR="00AA4DCA" w:rsidRPr="00F33272" w:rsidRDefault="00AA4DCA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รับบริการ</w:t>
            </w:r>
          </w:p>
        </w:tc>
        <w:tc>
          <w:tcPr>
            <w:tcW w:w="6503" w:type="dxa"/>
          </w:tcPr>
          <w:p w:rsidR="00A14524" w:rsidRPr="00F33272" w:rsidRDefault="001F4B17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AA4DCA" w:rsidRPr="00F33272" w:rsidTr="00657DFF">
        <w:tc>
          <w:tcPr>
            <w:tcW w:w="2794" w:type="dxa"/>
          </w:tcPr>
          <w:p w:rsidR="00AA4DCA" w:rsidRPr="00F33272" w:rsidRDefault="00AA4DCA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6503" w:type="dxa"/>
          </w:tcPr>
          <w:p w:rsidR="00AA4DCA" w:rsidRPr="00F33272" w:rsidRDefault="00AA4DCA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1E055C" w:rsidRPr="00F33272" w:rsidTr="00657DFF">
        <w:tc>
          <w:tcPr>
            <w:tcW w:w="2794" w:type="dxa"/>
          </w:tcPr>
          <w:p w:rsidR="001E055C" w:rsidRPr="00F33272" w:rsidRDefault="001E055C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ดอกเบี้ยรับ</w:t>
            </w:r>
            <w:r w:rsidR="003978C3"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="003978C3"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6503" w:type="dxa"/>
          </w:tcPr>
          <w:p w:rsidR="001E055C" w:rsidRPr="00F33272" w:rsidRDefault="001E055C" w:rsidP="009850C1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</w:tbl>
    <w:p w:rsidR="007900D2" w:rsidRPr="00F33272" w:rsidRDefault="00790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  <w:lang w:val="th-TH"/>
        </w:rPr>
      </w:pPr>
    </w:p>
    <w:p w:rsidR="00FD7C75" w:rsidRPr="00F33272" w:rsidRDefault="00FD7C75" w:rsidP="00852E1F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F33272">
        <w:rPr>
          <w:rFonts w:asciiTheme="majorBidi" w:hAnsiTheme="majorBidi" w:cstheme="majorBidi"/>
          <w:cs/>
        </w:rPr>
        <w:t>รายการที่สำคัญกับบุคคลหรือกิจการที่เกี่ยวข้องกัน</w:t>
      </w:r>
      <w:r w:rsidR="00D97B95" w:rsidRPr="00F33272">
        <w:rPr>
          <w:rFonts w:asciiTheme="majorBidi" w:hAnsiTheme="majorBidi" w:cstheme="majorBidi"/>
          <w:cs/>
          <w:lang w:val="en-US"/>
        </w:rPr>
        <w:t xml:space="preserve">สำหรับปีสิ้นสุดวันที่ </w:t>
      </w:r>
      <w:r w:rsidR="00D97B95" w:rsidRPr="00F33272">
        <w:rPr>
          <w:rFonts w:asciiTheme="majorBidi" w:hAnsiTheme="majorBidi" w:cstheme="majorBidi"/>
          <w:lang w:val="en-US"/>
        </w:rPr>
        <w:t xml:space="preserve">31 </w:t>
      </w:r>
      <w:r w:rsidR="00D97B95" w:rsidRPr="00F33272">
        <w:rPr>
          <w:rFonts w:asciiTheme="majorBidi" w:hAnsiTheme="majorBidi" w:cstheme="majorBidi"/>
          <w:cs/>
          <w:lang w:val="en-US"/>
        </w:rPr>
        <w:t>ธันวาคม</w:t>
      </w:r>
      <w:r w:rsidR="00DB5680" w:rsidRPr="00F33272">
        <w:rPr>
          <w:rFonts w:asciiTheme="majorBidi" w:hAnsiTheme="majorBidi" w:cstheme="majorBidi"/>
          <w:cs/>
          <w:lang w:val="en-US"/>
        </w:rPr>
        <w:t xml:space="preserve"> </w:t>
      </w:r>
      <w:r w:rsidRPr="00F33272">
        <w:rPr>
          <w:rFonts w:asciiTheme="majorBidi" w:hAnsiTheme="majorBidi" w:cstheme="majorBidi"/>
          <w:cs/>
        </w:rPr>
        <w:t xml:space="preserve">สรุปได้ดังนี้   </w:t>
      </w:r>
    </w:p>
    <w:p w:rsidR="00675592" w:rsidRPr="00F33272" w:rsidRDefault="00675592" w:rsidP="009850C1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1"/>
        <w:gridCol w:w="1172"/>
        <w:gridCol w:w="260"/>
        <w:gridCol w:w="1175"/>
        <w:gridCol w:w="265"/>
        <w:gridCol w:w="1168"/>
        <w:gridCol w:w="265"/>
        <w:gridCol w:w="1164"/>
      </w:tblGrid>
      <w:tr w:rsidR="008B1558" w:rsidRPr="00F33272" w:rsidTr="002A323C">
        <w:trPr>
          <w:tblHeader/>
        </w:trPr>
        <w:tc>
          <w:tcPr>
            <w:tcW w:w="2050" w:type="pct"/>
          </w:tcPr>
          <w:p w:rsidR="001872DD" w:rsidRPr="00F33272" w:rsidRDefault="001872DD" w:rsidP="00467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1872DD" w:rsidRPr="00F33272" w:rsidRDefault="001872DD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:rsidR="001872DD" w:rsidRPr="00F33272" w:rsidRDefault="001872DD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:rsidR="001872DD" w:rsidRPr="00F33272" w:rsidRDefault="001872DD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17830" w:rsidRPr="00F33272" w:rsidTr="002A323C">
        <w:tc>
          <w:tcPr>
            <w:tcW w:w="2050" w:type="pct"/>
          </w:tcPr>
          <w:p w:rsidR="002D3932" w:rsidRPr="00F33272" w:rsidRDefault="00CE349A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32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332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332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2" w:type="pct"/>
            <w:vAlign w:val="bottom"/>
          </w:tcPr>
          <w:p w:rsidR="002D3932" w:rsidRPr="00F33272" w:rsidRDefault="00DB5680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304E1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37B7B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:rsidR="002D3932" w:rsidRPr="00F33272" w:rsidRDefault="002D3932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2D3932" w:rsidRPr="00F33272" w:rsidRDefault="00737B7B" w:rsidP="00737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:rsidR="002D3932" w:rsidRPr="00F33272" w:rsidRDefault="002D3932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2D3932" w:rsidRPr="00F33272" w:rsidRDefault="00DB5680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304E1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37B7B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2D3932" w:rsidRPr="00F33272" w:rsidRDefault="002D3932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2D3932" w:rsidRPr="00F33272" w:rsidRDefault="00737B7B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8B1558" w:rsidRPr="00F33272" w:rsidTr="00817830">
        <w:tc>
          <w:tcPr>
            <w:tcW w:w="2050" w:type="pct"/>
          </w:tcPr>
          <w:p w:rsidR="002D3932" w:rsidRPr="00F33272" w:rsidRDefault="002D3932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50" w:type="pct"/>
            <w:gridSpan w:val="7"/>
          </w:tcPr>
          <w:p w:rsidR="002D3932" w:rsidRPr="00F33272" w:rsidRDefault="002D3932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7830" w:rsidRPr="00F33272" w:rsidTr="002A323C">
        <w:tc>
          <w:tcPr>
            <w:tcW w:w="2050" w:type="pct"/>
          </w:tcPr>
          <w:p w:rsidR="002E4A7C" w:rsidRPr="00F33272" w:rsidRDefault="002E4A7C" w:rsidP="002E4A7C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บริษัทใหญ่ลำดับสูงสุด</w:t>
            </w:r>
          </w:p>
        </w:tc>
        <w:tc>
          <w:tcPr>
            <w:tcW w:w="632" w:type="pct"/>
          </w:tcPr>
          <w:p w:rsidR="002E4A7C" w:rsidRPr="00F33272" w:rsidRDefault="002E4A7C" w:rsidP="00FF6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:rsidR="002E4A7C" w:rsidRPr="00F33272" w:rsidRDefault="002E4A7C" w:rsidP="002E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2E4A7C" w:rsidRPr="00F33272" w:rsidRDefault="002E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2E4A7C" w:rsidRPr="00F33272" w:rsidRDefault="002E4A7C" w:rsidP="002E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2E4A7C" w:rsidRPr="00F33272" w:rsidRDefault="002E4A7C" w:rsidP="002E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2E4A7C" w:rsidRPr="00F33272" w:rsidRDefault="002E4A7C" w:rsidP="002E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2E4A7C" w:rsidRPr="00F33272" w:rsidRDefault="002E4A7C" w:rsidP="002E4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830" w:rsidRPr="00F33272" w:rsidTr="002A323C">
        <w:tc>
          <w:tcPr>
            <w:tcW w:w="2050" w:type="pct"/>
          </w:tcPr>
          <w:p w:rsidR="00674D72" w:rsidRPr="00F33272" w:rsidRDefault="00674D72" w:rsidP="00674D72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Theme="majorBidi" w:hAnsiTheme="majorBidi" w:cstheme="majorBidi"/>
                <w:cs/>
              </w:rPr>
            </w:pPr>
            <w:r w:rsidRPr="00F3327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32" w:type="pct"/>
          </w:tcPr>
          <w:p w:rsidR="00674D72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3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140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3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674D72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817830" w:rsidRPr="00F33272" w:rsidTr="002A323C">
        <w:tc>
          <w:tcPr>
            <w:tcW w:w="2050" w:type="pct"/>
          </w:tcPr>
          <w:p w:rsidR="00674D72" w:rsidRPr="00F33272" w:rsidRDefault="00674D72" w:rsidP="00674D72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632" w:type="pct"/>
          </w:tcPr>
          <w:p w:rsidR="00674D72" w:rsidRPr="00F33272" w:rsidRDefault="006A2343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16,200,426</w:t>
            </w:r>
          </w:p>
        </w:tc>
        <w:tc>
          <w:tcPr>
            <w:tcW w:w="140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12,945,650</w:t>
            </w: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12,184,172</w:t>
            </w: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11,597,955</w:t>
            </w:r>
          </w:p>
        </w:tc>
      </w:tr>
      <w:tr w:rsidR="00817830" w:rsidRPr="00F33272" w:rsidTr="002A323C">
        <w:tc>
          <w:tcPr>
            <w:tcW w:w="2050" w:type="pct"/>
          </w:tcPr>
          <w:p w:rsidR="00674D72" w:rsidRPr="00F33272" w:rsidRDefault="00674D72" w:rsidP="00674D72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cs/>
                <w:lang w:val="en-US"/>
              </w:rPr>
              <w:t>ค่าใช้จ่ายในการขาย จัดจำหน่ายและบริหาร</w:t>
            </w:r>
            <w:r w:rsidRPr="00F33272">
              <w:rPr>
                <w:rFonts w:asciiTheme="majorBidi" w:hAnsiTheme="majorBidi" w:cstheme="majorBidi"/>
                <w:lang w:val="en-US"/>
              </w:rPr>
              <w:t xml:space="preserve">   </w:t>
            </w:r>
          </w:p>
        </w:tc>
        <w:tc>
          <w:tcPr>
            <w:tcW w:w="632" w:type="pct"/>
          </w:tcPr>
          <w:p w:rsidR="00674D72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55,446</w:t>
            </w:r>
          </w:p>
        </w:tc>
        <w:tc>
          <w:tcPr>
            <w:tcW w:w="140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59,599</w:t>
            </w: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55,377</w:t>
            </w: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59,492</w:t>
            </w:r>
          </w:p>
        </w:tc>
      </w:tr>
      <w:tr w:rsidR="00817830" w:rsidRPr="00F33272" w:rsidTr="002A323C">
        <w:tc>
          <w:tcPr>
            <w:tcW w:w="2050" w:type="pct"/>
          </w:tcPr>
          <w:p w:rsidR="00674D72" w:rsidRPr="00F33272" w:rsidRDefault="00674D72" w:rsidP="00674D72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cs/>
                <w:lang w:val="en-US"/>
              </w:rPr>
              <w:t>ต้นทุนทางการเงิน</w:t>
            </w:r>
          </w:p>
        </w:tc>
        <w:tc>
          <w:tcPr>
            <w:tcW w:w="632" w:type="pct"/>
          </w:tcPr>
          <w:p w:rsidR="00674D72" w:rsidRPr="00F33272" w:rsidDel="008304E1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674D72" w:rsidRPr="00F33272" w:rsidDel="008304E1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1,639</w:t>
            </w: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674D72" w:rsidRPr="00F33272" w:rsidDel="008304E1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674D72" w:rsidRPr="00F33272" w:rsidDel="008304E1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1,639</w:t>
            </w:r>
          </w:p>
        </w:tc>
      </w:tr>
      <w:tr w:rsidR="00817830" w:rsidRPr="00F33272" w:rsidTr="002A323C">
        <w:tc>
          <w:tcPr>
            <w:tcW w:w="2050" w:type="pct"/>
          </w:tcPr>
          <w:p w:rsidR="00674D72" w:rsidRPr="00F33272" w:rsidRDefault="00674D72" w:rsidP="00674D72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cs/>
              </w:rPr>
              <w:t>ต้นทุน</w:t>
            </w:r>
            <w:r w:rsidRPr="00F33272">
              <w:rPr>
                <w:rFonts w:asciiTheme="majorBidi" w:hAnsiTheme="majorBidi" w:cstheme="majorBidi" w:hint="cs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632" w:type="pct"/>
          </w:tcPr>
          <w:p w:rsidR="00674D72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281,298</w:t>
            </w:r>
          </w:p>
        </w:tc>
        <w:tc>
          <w:tcPr>
            <w:tcW w:w="140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175,629</w:t>
            </w: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274,271</w:t>
            </w: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47BF" w:rsidRPr="00F33272" w:rsidTr="007D42A3">
        <w:trPr>
          <w:trHeight w:val="182"/>
        </w:trPr>
        <w:tc>
          <w:tcPr>
            <w:tcW w:w="2050" w:type="pct"/>
          </w:tcPr>
          <w:p w:rsidR="005E47BF" w:rsidRPr="00F33272" w:rsidRDefault="005E47BF" w:rsidP="007D42A3">
            <w:pPr>
              <w:pStyle w:val="a"/>
              <w:widowControl w:val="0"/>
              <w:tabs>
                <w:tab w:val="clear" w:pos="1080"/>
              </w:tabs>
              <w:spacing w:line="0" w:lineRule="atLeast"/>
              <w:ind w:left="-18" w:firstLine="1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pct"/>
          </w:tcPr>
          <w:p w:rsidR="005E47BF" w:rsidRPr="00F33272" w:rsidRDefault="005E47BF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15" w:right="-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pct"/>
          </w:tcPr>
          <w:p w:rsidR="005E47BF" w:rsidRPr="00F33272" w:rsidRDefault="005E47BF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pct"/>
          </w:tcPr>
          <w:p w:rsidR="005E47BF" w:rsidRPr="00F33272" w:rsidRDefault="005E47BF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0" w:lineRule="atLeast"/>
              <w:ind w:left="-115" w:right="-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5E47BF" w:rsidRPr="00F33272" w:rsidRDefault="005E47BF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15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</w:tcPr>
          <w:p w:rsidR="005E47BF" w:rsidRPr="00F33272" w:rsidRDefault="005E47BF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0" w:lineRule="atLeast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5E47BF" w:rsidRPr="00F33272" w:rsidRDefault="005E47BF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pct"/>
          </w:tcPr>
          <w:p w:rsidR="005E47BF" w:rsidRPr="00F33272" w:rsidRDefault="005E47BF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0" w:lineRule="atLeast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17830" w:rsidRPr="00F33272" w:rsidTr="002A323C">
        <w:tc>
          <w:tcPr>
            <w:tcW w:w="2050" w:type="pct"/>
          </w:tcPr>
          <w:p w:rsidR="00674D72" w:rsidRPr="00F33272" w:rsidRDefault="00674D72" w:rsidP="00674D72">
            <w:pPr>
              <w:pStyle w:val="a"/>
              <w:widowControl w:val="0"/>
              <w:tabs>
                <w:tab w:val="clear" w:pos="1080"/>
              </w:tabs>
              <w:ind w:left="-18" w:right="-186" w:firstLine="18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ผู้ถือหุ้น</w:t>
            </w:r>
          </w:p>
        </w:tc>
        <w:tc>
          <w:tcPr>
            <w:tcW w:w="632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95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830" w:rsidRPr="00F33272" w:rsidTr="002A323C">
        <w:tc>
          <w:tcPr>
            <w:tcW w:w="2050" w:type="pct"/>
          </w:tcPr>
          <w:p w:rsidR="00E63886" w:rsidRPr="00F33272" w:rsidRDefault="00E63886" w:rsidP="00E6388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33272">
              <w:rPr>
                <w:rFonts w:asciiTheme="majorBidi" w:hAnsiTheme="majorBidi" w:cstheme="majorBidi"/>
                <w:cs/>
                <w:lang w:val="en-US"/>
              </w:rPr>
              <w:t>รายได้จากการขาย</w:t>
            </w:r>
          </w:p>
        </w:tc>
        <w:tc>
          <w:tcPr>
            <w:tcW w:w="632" w:type="pct"/>
          </w:tcPr>
          <w:p w:rsidR="00E63886" w:rsidRPr="00F33272" w:rsidRDefault="00DC606A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4,535,297</w:t>
            </w:r>
          </w:p>
        </w:tc>
        <w:tc>
          <w:tcPr>
            <w:tcW w:w="140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3,976,802</w:t>
            </w: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63886" w:rsidRPr="00F33272" w:rsidRDefault="00DC606A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4,535,297</w:t>
            </w: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3,976,802</w:t>
            </w:r>
          </w:p>
        </w:tc>
      </w:tr>
      <w:tr w:rsidR="00817830" w:rsidRPr="00F33272" w:rsidTr="002A323C">
        <w:tc>
          <w:tcPr>
            <w:tcW w:w="2050" w:type="pct"/>
          </w:tcPr>
          <w:p w:rsidR="00E63886" w:rsidRPr="00F33272" w:rsidRDefault="00E63886" w:rsidP="00E6388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cs/>
                <w:lang w:val="en-US"/>
              </w:rPr>
              <w:t>รายได้อื่น</w:t>
            </w:r>
          </w:p>
        </w:tc>
        <w:tc>
          <w:tcPr>
            <w:tcW w:w="632" w:type="pct"/>
          </w:tcPr>
          <w:p w:rsidR="00E63886" w:rsidRPr="00F33272" w:rsidDel="00DB5680" w:rsidRDefault="00DC606A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4,798</w:t>
            </w:r>
          </w:p>
        </w:tc>
        <w:tc>
          <w:tcPr>
            <w:tcW w:w="140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E63886" w:rsidRPr="00F33272" w:rsidDel="00DB5680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63886" w:rsidRPr="00F33272" w:rsidDel="00DB5680" w:rsidRDefault="00DC606A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4,798</w:t>
            </w: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E63886" w:rsidRPr="00F33272" w:rsidDel="00DB5680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817830" w:rsidRPr="00F33272" w:rsidTr="002A323C">
        <w:tc>
          <w:tcPr>
            <w:tcW w:w="2050" w:type="pct"/>
          </w:tcPr>
          <w:p w:rsidR="00E63886" w:rsidRPr="00F33272" w:rsidRDefault="00E63886" w:rsidP="00E6388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33272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632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43,918</w:t>
            </w:r>
          </w:p>
        </w:tc>
        <w:tc>
          <w:tcPr>
            <w:tcW w:w="140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44,601</w:t>
            </w: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43,918</w:t>
            </w: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44,601</w:t>
            </w:r>
          </w:p>
        </w:tc>
      </w:tr>
      <w:tr w:rsidR="00817830" w:rsidRPr="00F33272" w:rsidTr="002A323C">
        <w:tc>
          <w:tcPr>
            <w:tcW w:w="2050" w:type="pct"/>
          </w:tcPr>
          <w:p w:rsidR="00E63886" w:rsidRPr="00F33272" w:rsidRDefault="00E63886" w:rsidP="00E63886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F33272">
              <w:rPr>
                <w:rFonts w:asciiTheme="majorBidi" w:hAnsiTheme="majorBidi" w:cstheme="majorBidi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632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140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17,188</w:t>
            </w: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17,188</w:t>
            </w:r>
          </w:p>
        </w:tc>
      </w:tr>
      <w:tr w:rsidR="00817830" w:rsidRPr="00F33272" w:rsidTr="002A323C">
        <w:tc>
          <w:tcPr>
            <w:tcW w:w="2050" w:type="pct"/>
          </w:tcPr>
          <w:p w:rsidR="00E63886" w:rsidRPr="00F33272" w:rsidRDefault="00320B4B" w:rsidP="00E63886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33272">
              <w:rPr>
                <w:rFonts w:asciiTheme="majorBidi" w:hAnsiTheme="majorBidi" w:cs="Angsana New"/>
                <w:cs/>
                <w:lang w:val="en-US"/>
              </w:rPr>
              <w:t>ต้นทุนที่ดิน อาคารและอุปกรณ์</w:t>
            </w:r>
          </w:p>
        </w:tc>
        <w:tc>
          <w:tcPr>
            <w:tcW w:w="632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6,290</w:t>
            </w:r>
          </w:p>
        </w:tc>
        <w:tc>
          <w:tcPr>
            <w:tcW w:w="140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6,290</w:t>
            </w: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7830" w:rsidRPr="00F33272" w:rsidTr="002A323C">
        <w:tc>
          <w:tcPr>
            <w:tcW w:w="2050" w:type="pct"/>
          </w:tcPr>
          <w:p w:rsidR="00674D72" w:rsidRPr="00F33272" w:rsidRDefault="00674D72" w:rsidP="007D42A3">
            <w:pPr>
              <w:pStyle w:val="a"/>
              <w:widowControl w:val="0"/>
              <w:tabs>
                <w:tab w:val="clear" w:pos="1080"/>
              </w:tabs>
              <w:spacing w:line="0" w:lineRule="atLeast"/>
              <w:ind w:left="-18" w:firstLine="1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pct"/>
          </w:tcPr>
          <w:p w:rsidR="00674D72" w:rsidRPr="00F33272" w:rsidRDefault="00674D72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15" w:right="-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pct"/>
          </w:tcPr>
          <w:p w:rsidR="00674D72" w:rsidRPr="00F33272" w:rsidRDefault="00674D72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0" w:lineRule="atLeast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pct"/>
          </w:tcPr>
          <w:p w:rsidR="00674D72" w:rsidRPr="00F33272" w:rsidRDefault="00674D72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0" w:lineRule="atLeast"/>
              <w:ind w:left="-115" w:right="-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674D72" w:rsidRPr="00F33272" w:rsidRDefault="00674D72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0" w:lineRule="atLeast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</w:tcPr>
          <w:p w:rsidR="00674D72" w:rsidRPr="00F33272" w:rsidRDefault="00674D72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0" w:lineRule="atLeast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674D72" w:rsidRPr="00F33272" w:rsidRDefault="00674D72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0" w:lineRule="atLeast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pct"/>
          </w:tcPr>
          <w:p w:rsidR="00674D72" w:rsidRPr="00F33272" w:rsidRDefault="00674D72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D42A3" w:rsidRPr="00F33272" w:rsidTr="002A323C">
        <w:tc>
          <w:tcPr>
            <w:tcW w:w="2050" w:type="pct"/>
          </w:tcPr>
          <w:p w:rsidR="007D42A3" w:rsidRPr="00F33272" w:rsidRDefault="007D42A3" w:rsidP="007D42A3">
            <w:pPr>
              <w:pStyle w:val="a"/>
              <w:widowControl w:val="0"/>
              <w:tabs>
                <w:tab w:val="clear" w:pos="1080"/>
              </w:tabs>
              <w:spacing w:line="0" w:lineRule="atLeast"/>
              <w:ind w:left="-18" w:firstLine="1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15" w:right="-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0" w:lineRule="atLeast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0" w:lineRule="atLeast"/>
              <w:ind w:left="-115" w:right="-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0" w:lineRule="atLeast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0" w:lineRule="atLeast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0" w:lineRule="atLeast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D42A3" w:rsidRPr="00F33272" w:rsidTr="002A323C">
        <w:tc>
          <w:tcPr>
            <w:tcW w:w="2050" w:type="pct"/>
          </w:tcPr>
          <w:p w:rsidR="007D42A3" w:rsidRPr="00F33272" w:rsidRDefault="007D42A3" w:rsidP="007D42A3">
            <w:pPr>
              <w:pStyle w:val="a"/>
              <w:widowControl w:val="0"/>
              <w:tabs>
                <w:tab w:val="clear" w:pos="1080"/>
              </w:tabs>
              <w:spacing w:line="0" w:lineRule="atLeast"/>
              <w:ind w:left="-18" w:firstLine="1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15" w:right="-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0" w:lineRule="atLeast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0" w:lineRule="atLeast"/>
              <w:ind w:left="-115" w:right="-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0" w:lineRule="atLeast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0" w:lineRule="atLeast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0" w:lineRule="atLeast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D42A3" w:rsidRPr="00F33272" w:rsidTr="002A323C">
        <w:tc>
          <w:tcPr>
            <w:tcW w:w="2050" w:type="pct"/>
          </w:tcPr>
          <w:p w:rsidR="007D42A3" w:rsidRPr="00F33272" w:rsidRDefault="007D42A3" w:rsidP="007D42A3">
            <w:pPr>
              <w:pStyle w:val="a"/>
              <w:widowControl w:val="0"/>
              <w:tabs>
                <w:tab w:val="clear" w:pos="1080"/>
              </w:tabs>
              <w:spacing w:line="0" w:lineRule="atLeast"/>
              <w:ind w:left="-18" w:firstLine="1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15" w:right="-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0" w:lineRule="atLeast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0" w:lineRule="atLeast"/>
              <w:ind w:left="-115" w:right="-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0" w:lineRule="atLeast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0" w:lineRule="atLeast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0" w:lineRule="atLeast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D42A3" w:rsidRPr="00F33272" w:rsidTr="002A323C">
        <w:tc>
          <w:tcPr>
            <w:tcW w:w="2050" w:type="pct"/>
          </w:tcPr>
          <w:p w:rsidR="007D42A3" w:rsidRPr="00F33272" w:rsidRDefault="007D42A3" w:rsidP="007D42A3">
            <w:pPr>
              <w:pStyle w:val="a"/>
              <w:widowControl w:val="0"/>
              <w:tabs>
                <w:tab w:val="clear" w:pos="1080"/>
              </w:tabs>
              <w:spacing w:line="0" w:lineRule="atLeast"/>
              <w:ind w:left="-18" w:firstLine="1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15" w:right="-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0" w:lineRule="atLeast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0" w:lineRule="atLeast"/>
              <w:ind w:left="-115" w:right="-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0" w:lineRule="atLeast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0" w:lineRule="atLeast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0" w:lineRule="atLeast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D42A3" w:rsidRPr="00F33272" w:rsidTr="002A323C">
        <w:tc>
          <w:tcPr>
            <w:tcW w:w="2050" w:type="pct"/>
          </w:tcPr>
          <w:p w:rsidR="007D42A3" w:rsidRPr="00F33272" w:rsidRDefault="007D42A3" w:rsidP="007D42A3">
            <w:pPr>
              <w:pStyle w:val="a"/>
              <w:widowControl w:val="0"/>
              <w:tabs>
                <w:tab w:val="clear" w:pos="1080"/>
              </w:tabs>
              <w:spacing w:line="0" w:lineRule="atLeast"/>
              <w:ind w:left="-18" w:firstLine="1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15" w:right="-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0" w:lineRule="atLeast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0" w:lineRule="atLeast"/>
              <w:ind w:left="-115" w:right="-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0" w:lineRule="atLeast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0" w:lineRule="atLeast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0" w:lineRule="atLeast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pct"/>
          </w:tcPr>
          <w:p w:rsidR="007D42A3" w:rsidRPr="00F33272" w:rsidRDefault="007D42A3" w:rsidP="007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D42A3" w:rsidRPr="00F33272" w:rsidTr="00387919">
        <w:tc>
          <w:tcPr>
            <w:tcW w:w="2050" w:type="pct"/>
          </w:tcPr>
          <w:p w:rsidR="007D42A3" w:rsidRPr="00F33272" w:rsidRDefault="007D42A3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7D42A3" w:rsidRPr="00F33272" w:rsidRDefault="007D42A3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:rsidR="007D42A3" w:rsidRPr="00F33272" w:rsidRDefault="007D42A3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7D42A3" w:rsidRPr="00F33272" w:rsidRDefault="007D42A3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:rsidR="007D42A3" w:rsidRPr="00F33272" w:rsidRDefault="007D42A3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7D42A3" w:rsidRPr="00F33272" w:rsidRDefault="007D42A3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7D42A3" w:rsidRPr="00F33272" w:rsidRDefault="007D42A3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7D42A3" w:rsidRPr="00F33272" w:rsidRDefault="007D42A3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7D42A3" w:rsidRPr="00F33272" w:rsidTr="00387919">
        <w:tc>
          <w:tcPr>
            <w:tcW w:w="2050" w:type="pct"/>
          </w:tcPr>
          <w:p w:rsidR="007D42A3" w:rsidRPr="00F33272" w:rsidRDefault="007D42A3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0" w:type="pct"/>
            <w:gridSpan w:val="7"/>
          </w:tcPr>
          <w:p w:rsidR="007D42A3" w:rsidRPr="00F33272" w:rsidRDefault="007D42A3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7830" w:rsidRPr="00F33272" w:rsidTr="002A323C">
        <w:tc>
          <w:tcPr>
            <w:tcW w:w="2050" w:type="pct"/>
          </w:tcPr>
          <w:p w:rsidR="00674D72" w:rsidRPr="00F33272" w:rsidRDefault="00674D72" w:rsidP="00674D72">
            <w:pPr>
              <w:pStyle w:val="a"/>
              <w:keepNext/>
              <w:widowControl w:val="0"/>
              <w:tabs>
                <w:tab w:val="clear" w:pos="1080"/>
              </w:tabs>
              <w:ind w:left="-18" w:right="-186" w:firstLine="18"/>
              <w:outlineLvl w:val="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632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830" w:rsidRPr="00F33272" w:rsidTr="002A323C">
        <w:tc>
          <w:tcPr>
            <w:tcW w:w="2050" w:type="pct"/>
          </w:tcPr>
          <w:p w:rsidR="00674D72" w:rsidRPr="00F33272" w:rsidRDefault="00674D72" w:rsidP="00674D7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33272">
              <w:rPr>
                <w:rFonts w:asciiTheme="majorBidi" w:hAnsiTheme="majorBidi" w:cstheme="majorBidi" w:hint="cs"/>
                <w:cs/>
              </w:rPr>
              <w:t>รายได้</w:t>
            </w:r>
            <w:r w:rsidRPr="00F33272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632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674D72" w:rsidRPr="00F33272" w:rsidRDefault="00DC606A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14</w:t>
            </w:r>
            <w:r w:rsidRPr="00F33272">
              <w:rPr>
                <w:rFonts w:asciiTheme="majorBidi" w:hAnsiTheme="majorBidi"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37</w:t>
            </w:r>
            <w:r w:rsidRPr="00F33272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14,109</w:t>
            </w:r>
          </w:p>
        </w:tc>
      </w:tr>
      <w:tr w:rsidR="00817830" w:rsidRPr="00F33272" w:rsidTr="002A323C">
        <w:tc>
          <w:tcPr>
            <w:tcW w:w="2050" w:type="pct"/>
          </w:tcPr>
          <w:p w:rsidR="00674D72" w:rsidRPr="00F33272" w:rsidRDefault="00674D72" w:rsidP="00674D7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F3327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32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674D72" w:rsidRPr="00F33272" w:rsidRDefault="00DC606A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19,126</w:t>
            </w: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14,814</w:t>
            </w:r>
          </w:p>
        </w:tc>
      </w:tr>
      <w:tr w:rsidR="00817830" w:rsidRPr="00F33272" w:rsidTr="002A323C">
        <w:tc>
          <w:tcPr>
            <w:tcW w:w="2050" w:type="pct"/>
          </w:tcPr>
          <w:p w:rsidR="00674D72" w:rsidRPr="00F33272" w:rsidRDefault="00674D72" w:rsidP="00674D7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F33272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5,292</w:t>
            </w: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7830" w:rsidRPr="00F33272" w:rsidTr="002A323C">
        <w:tc>
          <w:tcPr>
            <w:tcW w:w="2050" w:type="pct"/>
          </w:tcPr>
          <w:p w:rsidR="00674D72" w:rsidRPr="00F33272" w:rsidRDefault="00674D72" w:rsidP="00674D7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  <w:vAlign w:val="bottom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pct"/>
            <w:vAlign w:val="bottom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17830" w:rsidRPr="00F33272" w:rsidTr="002A323C">
        <w:tc>
          <w:tcPr>
            <w:tcW w:w="2050" w:type="pct"/>
          </w:tcPr>
          <w:p w:rsidR="00674D72" w:rsidRPr="00F33272" w:rsidRDefault="00674D72" w:rsidP="00674D72">
            <w:pPr>
              <w:pStyle w:val="a"/>
              <w:widowControl w:val="0"/>
              <w:tabs>
                <w:tab w:val="clear" w:pos="1080"/>
              </w:tabs>
              <w:ind w:right="-186"/>
              <w:rPr>
                <w:rFonts w:asciiTheme="majorBidi" w:hAnsiTheme="majorBidi" w:cstheme="majorBidi"/>
                <w:b/>
                <w:bCs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632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674D72" w:rsidRPr="00F33272" w:rsidRDefault="00674D72" w:rsidP="00674D72">
            <w:pPr>
              <w:pStyle w:val="a"/>
              <w:widowControl w:val="0"/>
              <w:tabs>
                <w:tab w:val="clear" w:pos="1080"/>
                <w:tab w:val="decimal" w:pos="949"/>
              </w:tabs>
              <w:ind w:left="-108" w:right="-8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674D72" w:rsidRPr="00F33272" w:rsidRDefault="00674D72" w:rsidP="00ED26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830" w:rsidRPr="00F33272" w:rsidTr="002A323C">
        <w:tc>
          <w:tcPr>
            <w:tcW w:w="2050" w:type="pct"/>
          </w:tcPr>
          <w:p w:rsidR="00674D72" w:rsidRPr="00F33272" w:rsidRDefault="00674D72" w:rsidP="00674D7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cs/>
                <w:lang w:val="en-US"/>
              </w:rPr>
              <w:t>เงินปันผลรับ</w:t>
            </w:r>
          </w:p>
        </w:tc>
        <w:tc>
          <w:tcPr>
            <w:tcW w:w="632" w:type="pct"/>
          </w:tcPr>
          <w:p w:rsidR="00674D72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81,150</w:t>
            </w: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20,288</w:t>
            </w:r>
          </w:p>
        </w:tc>
      </w:tr>
      <w:tr w:rsidR="00817830" w:rsidRPr="00F33272" w:rsidTr="002A323C">
        <w:tc>
          <w:tcPr>
            <w:tcW w:w="2050" w:type="pct"/>
          </w:tcPr>
          <w:p w:rsidR="00674D72" w:rsidRPr="00F33272" w:rsidRDefault="00674D72" w:rsidP="00674D72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17830" w:rsidRPr="00F33272" w:rsidTr="002A323C">
        <w:tc>
          <w:tcPr>
            <w:tcW w:w="2050" w:type="pct"/>
          </w:tcPr>
          <w:p w:rsidR="00674D72" w:rsidRPr="00F33272" w:rsidRDefault="00674D72" w:rsidP="00674D72">
            <w:pPr>
              <w:pStyle w:val="a"/>
              <w:widowControl w:val="0"/>
              <w:tabs>
                <w:tab w:val="clear" w:pos="1080"/>
              </w:tabs>
              <w:ind w:right="-186"/>
              <w:rPr>
                <w:rFonts w:asciiTheme="majorBidi" w:hAnsiTheme="majorBidi" w:cstheme="majorBidi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632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674D72" w:rsidRPr="00F33272" w:rsidRDefault="00674D72" w:rsidP="00674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674D72" w:rsidRPr="00F33272" w:rsidRDefault="00674D72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323C" w:rsidRPr="00F33272" w:rsidTr="00702927">
        <w:tc>
          <w:tcPr>
            <w:tcW w:w="2050" w:type="pct"/>
          </w:tcPr>
          <w:p w:rsidR="002A323C" w:rsidRPr="00F33272" w:rsidRDefault="002A323C" w:rsidP="00702927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33272">
              <w:rPr>
                <w:rFonts w:asciiTheme="majorBidi" w:hAnsiTheme="majorBidi" w:cstheme="majorBidi"/>
                <w:cs/>
                <w:lang w:val="en-US"/>
              </w:rPr>
              <w:t>เงินปันผลรับ</w:t>
            </w:r>
          </w:p>
        </w:tc>
        <w:tc>
          <w:tcPr>
            <w:tcW w:w="632" w:type="pct"/>
          </w:tcPr>
          <w:p w:rsidR="002A323C" w:rsidRPr="00F33272" w:rsidRDefault="002A323C" w:rsidP="0070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2A323C" w:rsidRPr="00F33272" w:rsidRDefault="002A323C" w:rsidP="0070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2A323C" w:rsidRPr="00F33272" w:rsidRDefault="002A323C" w:rsidP="0070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2A323C" w:rsidRPr="00F33272" w:rsidRDefault="002A323C" w:rsidP="0070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2A323C" w:rsidRPr="00F33272" w:rsidRDefault="002A323C" w:rsidP="0070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490,433</w:t>
            </w:r>
          </w:p>
        </w:tc>
        <w:tc>
          <w:tcPr>
            <w:tcW w:w="143" w:type="pct"/>
          </w:tcPr>
          <w:p w:rsidR="002A323C" w:rsidRPr="00F33272" w:rsidRDefault="002A323C" w:rsidP="0070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2A323C" w:rsidRPr="00F33272" w:rsidRDefault="002A323C" w:rsidP="0070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301,000</w:t>
            </w:r>
          </w:p>
        </w:tc>
      </w:tr>
      <w:tr w:rsidR="00817830" w:rsidRPr="00F33272" w:rsidTr="002A323C">
        <w:tc>
          <w:tcPr>
            <w:tcW w:w="2050" w:type="pct"/>
          </w:tcPr>
          <w:p w:rsidR="00DC606A" w:rsidRPr="00F33272" w:rsidRDefault="00DC606A" w:rsidP="00DC606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F33272">
              <w:rPr>
                <w:rFonts w:asciiTheme="majorBidi" w:hAnsiTheme="majorBidi" w:cstheme="majorBidi" w:hint="cs"/>
                <w:cs/>
              </w:rPr>
              <w:t>รายได้</w:t>
            </w:r>
            <w:r w:rsidRPr="00F33272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632" w:type="pct"/>
          </w:tcPr>
          <w:p w:rsidR="00DC606A" w:rsidRPr="00F33272" w:rsidRDefault="00DC606A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6,829</w:t>
            </w:r>
          </w:p>
        </w:tc>
        <w:tc>
          <w:tcPr>
            <w:tcW w:w="140" w:type="pct"/>
          </w:tcPr>
          <w:p w:rsidR="00DC606A" w:rsidRPr="00F33272" w:rsidRDefault="00DC606A" w:rsidP="00DC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DC606A" w:rsidRPr="00F33272" w:rsidRDefault="00DC606A" w:rsidP="00DC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2,544</w:t>
            </w:r>
          </w:p>
        </w:tc>
        <w:tc>
          <w:tcPr>
            <w:tcW w:w="143" w:type="pct"/>
          </w:tcPr>
          <w:p w:rsidR="00DC606A" w:rsidRPr="00F33272" w:rsidRDefault="00DC606A" w:rsidP="00DC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DC606A" w:rsidRPr="00F33272" w:rsidRDefault="00DC606A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6,829</w:t>
            </w:r>
          </w:p>
        </w:tc>
        <w:tc>
          <w:tcPr>
            <w:tcW w:w="143" w:type="pct"/>
          </w:tcPr>
          <w:p w:rsidR="00DC606A" w:rsidRPr="00F33272" w:rsidRDefault="00DC606A" w:rsidP="00DC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DC606A" w:rsidRPr="00F33272" w:rsidRDefault="00DC606A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2,544</w:t>
            </w:r>
          </w:p>
        </w:tc>
      </w:tr>
      <w:tr w:rsidR="00817830" w:rsidRPr="00F33272" w:rsidTr="002A323C">
        <w:tc>
          <w:tcPr>
            <w:tcW w:w="2050" w:type="pct"/>
          </w:tcPr>
          <w:p w:rsidR="00DC606A" w:rsidRPr="00F33272" w:rsidRDefault="00DC606A" w:rsidP="00DC606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32" w:type="pct"/>
          </w:tcPr>
          <w:p w:rsidR="00DC606A" w:rsidRPr="00F33272" w:rsidRDefault="00DC606A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3,482</w:t>
            </w:r>
          </w:p>
        </w:tc>
        <w:tc>
          <w:tcPr>
            <w:tcW w:w="140" w:type="pct"/>
          </w:tcPr>
          <w:p w:rsidR="00DC606A" w:rsidRPr="00F33272" w:rsidRDefault="00DC606A" w:rsidP="00DC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DC606A" w:rsidRPr="00F33272" w:rsidRDefault="00DC606A" w:rsidP="00DC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5,244</w:t>
            </w:r>
          </w:p>
        </w:tc>
        <w:tc>
          <w:tcPr>
            <w:tcW w:w="143" w:type="pct"/>
          </w:tcPr>
          <w:p w:rsidR="00DC606A" w:rsidRPr="00F33272" w:rsidRDefault="00DC606A" w:rsidP="00DC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DC606A" w:rsidRPr="00F33272" w:rsidRDefault="00DC606A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3,482</w:t>
            </w:r>
          </w:p>
        </w:tc>
        <w:tc>
          <w:tcPr>
            <w:tcW w:w="143" w:type="pct"/>
          </w:tcPr>
          <w:p w:rsidR="00DC606A" w:rsidRPr="00F33272" w:rsidRDefault="00DC606A" w:rsidP="00DC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DC606A" w:rsidRPr="00F33272" w:rsidRDefault="00DC606A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5,244</w:t>
            </w:r>
          </w:p>
        </w:tc>
      </w:tr>
      <w:tr w:rsidR="00817830" w:rsidRPr="00F33272" w:rsidTr="002A323C">
        <w:trPr>
          <w:trHeight w:val="218"/>
        </w:trPr>
        <w:tc>
          <w:tcPr>
            <w:tcW w:w="2050" w:type="pct"/>
          </w:tcPr>
          <w:p w:rsidR="00E63886" w:rsidRPr="00F33272" w:rsidRDefault="00E63886" w:rsidP="00E6388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1"/>
              </w:tabs>
              <w:spacing w:after="0" w:line="240" w:lineRule="auto"/>
              <w:ind w:left="-115" w:right="2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61"/>
              </w:tabs>
              <w:spacing w:after="0" w:line="240" w:lineRule="auto"/>
              <w:ind w:left="-115" w:right="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17830" w:rsidRPr="00F33272" w:rsidTr="002A323C">
        <w:tc>
          <w:tcPr>
            <w:tcW w:w="2050" w:type="pct"/>
          </w:tcPr>
          <w:p w:rsidR="00E63886" w:rsidRPr="00F33272" w:rsidRDefault="00E63886" w:rsidP="00E6388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cs/>
              </w:rPr>
              <w:t>บริษัทร่วมทางอ้อม</w:t>
            </w:r>
          </w:p>
        </w:tc>
        <w:tc>
          <w:tcPr>
            <w:tcW w:w="632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1"/>
              </w:tabs>
              <w:spacing w:after="0" w:line="240" w:lineRule="auto"/>
              <w:ind w:left="-115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61"/>
              </w:tabs>
              <w:spacing w:after="0" w:line="240" w:lineRule="auto"/>
              <w:ind w:left="-115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830" w:rsidRPr="00F33272" w:rsidTr="002A323C">
        <w:tc>
          <w:tcPr>
            <w:tcW w:w="2050" w:type="pct"/>
          </w:tcPr>
          <w:p w:rsidR="00A463F1" w:rsidRPr="00F33272" w:rsidRDefault="00A463F1" w:rsidP="00A463F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33272">
              <w:rPr>
                <w:rFonts w:asciiTheme="majorBidi" w:hAnsiTheme="majorBidi" w:cstheme="majorBidi" w:hint="cs"/>
                <w:cs/>
                <w:lang w:val="en-US"/>
              </w:rPr>
              <w:t>รายได้</w:t>
            </w:r>
            <w:r w:rsidRPr="00F33272">
              <w:rPr>
                <w:rFonts w:asciiTheme="majorBidi" w:hAnsiTheme="majorBidi" w:cstheme="majorBidi"/>
                <w:cs/>
                <w:lang w:val="en-US"/>
              </w:rPr>
              <w:t>ดอกเบี้ย</w:t>
            </w:r>
          </w:p>
        </w:tc>
        <w:tc>
          <w:tcPr>
            <w:tcW w:w="632" w:type="pct"/>
          </w:tcPr>
          <w:p w:rsidR="00A463F1" w:rsidRPr="00F33272" w:rsidRDefault="00A463F1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160,105</w:t>
            </w:r>
          </w:p>
        </w:tc>
        <w:tc>
          <w:tcPr>
            <w:tcW w:w="140" w:type="pct"/>
          </w:tcPr>
          <w:p w:rsidR="00A463F1" w:rsidRPr="00F33272" w:rsidRDefault="00A463F1" w:rsidP="00A46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A463F1" w:rsidRPr="00F33272" w:rsidRDefault="00A463F1" w:rsidP="00A46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160,742</w:t>
            </w:r>
          </w:p>
        </w:tc>
        <w:tc>
          <w:tcPr>
            <w:tcW w:w="143" w:type="pct"/>
          </w:tcPr>
          <w:p w:rsidR="00A463F1" w:rsidRPr="00F33272" w:rsidRDefault="00A463F1" w:rsidP="00A46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A463F1" w:rsidRPr="00F33272" w:rsidRDefault="00A463F1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160,105</w:t>
            </w:r>
          </w:p>
        </w:tc>
        <w:tc>
          <w:tcPr>
            <w:tcW w:w="143" w:type="pct"/>
          </w:tcPr>
          <w:p w:rsidR="00A463F1" w:rsidRPr="00F33272" w:rsidRDefault="00A463F1" w:rsidP="00A46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A463F1" w:rsidRPr="00F33272" w:rsidRDefault="00A463F1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160,742</w:t>
            </w:r>
          </w:p>
        </w:tc>
      </w:tr>
      <w:tr w:rsidR="00817830" w:rsidRPr="00F33272" w:rsidTr="002A323C">
        <w:tc>
          <w:tcPr>
            <w:tcW w:w="2050" w:type="pct"/>
          </w:tcPr>
          <w:p w:rsidR="00A463F1" w:rsidRPr="00F33272" w:rsidRDefault="00A463F1" w:rsidP="00A463F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33272">
              <w:rPr>
                <w:rFonts w:asciiTheme="majorBidi" w:hAnsiTheme="majorBidi" w:cstheme="majorBidi"/>
                <w:cs/>
                <w:lang w:val="en-US"/>
              </w:rPr>
              <w:t>รายได้อื่น</w:t>
            </w:r>
          </w:p>
        </w:tc>
        <w:tc>
          <w:tcPr>
            <w:tcW w:w="632" w:type="pct"/>
          </w:tcPr>
          <w:p w:rsidR="00A463F1" w:rsidRPr="00F33272" w:rsidRDefault="00A463F1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8,435</w:t>
            </w:r>
          </w:p>
        </w:tc>
        <w:tc>
          <w:tcPr>
            <w:tcW w:w="140" w:type="pct"/>
          </w:tcPr>
          <w:p w:rsidR="00A463F1" w:rsidRPr="00F33272" w:rsidRDefault="00A463F1" w:rsidP="00A46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A463F1" w:rsidRPr="00F33272" w:rsidRDefault="00A463F1" w:rsidP="00A46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7,920</w:t>
            </w:r>
          </w:p>
        </w:tc>
        <w:tc>
          <w:tcPr>
            <w:tcW w:w="143" w:type="pct"/>
          </w:tcPr>
          <w:p w:rsidR="00A463F1" w:rsidRPr="00F33272" w:rsidRDefault="00A463F1" w:rsidP="00A46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A463F1" w:rsidRPr="00F33272" w:rsidRDefault="00A463F1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8,435</w:t>
            </w:r>
          </w:p>
        </w:tc>
        <w:tc>
          <w:tcPr>
            <w:tcW w:w="143" w:type="pct"/>
          </w:tcPr>
          <w:p w:rsidR="00A463F1" w:rsidRPr="00F33272" w:rsidRDefault="00A463F1" w:rsidP="00A46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A463F1" w:rsidRPr="00F33272" w:rsidRDefault="00A463F1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7,920</w:t>
            </w:r>
          </w:p>
        </w:tc>
      </w:tr>
      <w:tr w:rsidR="00817830" w:rsidRPr="00F33272" w:rsidTr="002A323C">
        <w:trPr>
          <w:trHeight w:val="68"/>
        </w:trPr>
        <w:tc>
          <w:tcPr>
            <w:tcW w:w="2050" w:type="pct"/>
          </w:tcPr>
          <w:p w:rsidR="00E63886" w:rsidRPr="00F33272" w:rsidRDefault="00E63886" w:rsidP="00E63886">
            <w:pPr>
              <w:pStyle w:val="a"/>
              <w:widowControl w:val="0"/>
              <w:tabs>
                <w:tab w:val="clear" w:pos="1080"/>
                <w:tab w:val="decimal" w:pos="955"/>
              </w:tabs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17830" w:rsidRPr="00F33272" w:rsidTr="002A323C">
        <w:tc>
          <w:tcPr>
            <w:tcW w:w="2050" w:type="pct"/>
          </w:tcPr>
          <w:p w:rsidR="00E63886" w:rsidRPr="00F33272" w:rsidRDefault="00E63886" w:rsidP="00E6388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830" w:rsidRPr="00F33272" w:rsidTr="002A323C">
        <w:tc>
          <w:tcPr>
            <w:tcW w:w="2050" w:type="pct"/>
          </w:tcPr>
          <w:p w:rsidR="00E63886" w:rsidRPr="00F33272" w:rsidRDefault="00E63886" w:rsidP="00E6388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cs/>
                <w:lang w:val="en-US"/>
              </w:rPr>
              <w:t>รายได้จากการขาย</w:t>
            </w:r>
          </w:p>
        </w:tc>
        <w:tc>
          <w:tcPr>
            <w:tcW w:w="632" w:type="pct"/>
          </w:tcPr>
          <w:p w:rsidR="00E63886" w:rsidRPr="00F33272" w:rsidRDefault="00FA2BF0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8,710,199</w:t>
            </w:r>
          </w:p>
        </w:tc>
        <w:tc>
          <w:tcPr>
            <w:tcW w:w="140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8,115,109</w:t>
            </w: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63886" w:rsidRPr="00F33272" w:rsidRDefault="00A463F1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6,305,324</w:t>
            </w: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6,017,263</w:t>
            </w:r>
          </w:p>
        </w:tc>
      </w:tr>
      <w:tr w:rsidR="00817830" w:rsidRPr="00F33272" w:rsidTr="002A323C">
        <w:tc>
          <w:tcPr>
            <w:tcW w:w="2050" w:type="pct"/>
          </w:tcPr>
          <w:p w:rsidR="00FA2BF0" w:rsidRPr="00F33272" w:rsidRDefault="00FA2BF0" w:rsidP="00FA2BF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cs/>
                <w:lang w:val="en-US"/>
              </w:rPr>
              <w:t>รายได้จากการขายไนโตรเจน</w:t>
            </w:r>
          </w:p>
        </w:tc>
        <w:tc>
          <w:tcPr>
            <w:tcW w:w="632" w:type="pct"/>
          </w:tcPr>
          <w:p w:rsidR="00FA2BF0" w:rsidRPr="00F33272" w:rsidRDefault="00FA2BF0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102,738</w:t>
            </w:r>
          </w:p>
        </w:tc>
        <w:tc>
          <w:tcPr>
            <w:tcW w:w="140" w:type="pct"/>
          </w:tcPr>
          <w:p w:rsidR="00FA2BF0" w:rsidRPr="00F33272" w:rsidRDefault="00FA2BF0" w:rsidP="00FA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FA2BF0" w:rsidRPr="00F33272" w:rsidRDefault="00FA2BF0" w:rsidP="00FA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108,026</w:t>
            </w:r>
          </w:p>
        </w:tc>
        <w:tc>
          <w:tcPr>
            <w:tcW w:w="143" w:type="pct"/>
          </w:tcPr>
          <w:p w:rsidR="00FA2BF0" w:rsidRPr="00F33272" w:rsidRDefault="00FA2BF0" w:rsidP="00FA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FA2BF0" w:rsidRPr="00F33272" w:rsidRDefault="00FA2BF0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102,738</w:t>
            </w:r>
          </w:p>
        </w:tc>
        <w:tc>
          <w:tcPr>
            <w:tcW w:w="143" w:type="pct"/>
          </w:tcPr>
          <w:p w:rsidR="00FA2BF0" w:rsidRPr="00F33272" w:rsidRDefault="00FA2BF0" w:rsidP="00FA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FA2BF0" w:rsidRPr="00F33272" w:rsidRDefault="00FA2BF0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108,026</w:t>
            </w:r>
          </w:p>
        </w:tc>
      </w:tr>
      <w:tr w:rsidR="00487466" w:rsidRPr="00F33272" w:rsidTr="00355E32">
        <w:tc>
          <w:tcPr>
            <w:tcW w:w="2050" w:type="pct"/>
          </w:tcPr>
          <w:p w:rsidR="00487466" w:rsidRPr="00F33272" w:rsidRDefault="00487466" w:rsidP="00355E3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cs/>
                <w:lang w:val="en-US"/>
              </w:rPr>
              <w:t>เงินปันผลรับ</w:t>
            </w:r>
          </w:p>
        </w:tc>
        <w:tc>
          <w:tcPr>
            <w:tcW w:w="632" w:type="pct"/>
          </w:tcPr>
          <w:p w:rsidR="00487466" w:rsidRPr="00F33272" w:rsidRDefault="00487466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135,005</w:t>
            </w:r>
          </w:p>
        </w:tc>
        <w:tc>
          <w:tcPr>
            <w:tcW w:w="140" w:type="pct"/>
          </w:tcPr>
          <w:p w:rsidR="00487466" w:rsidRPr="00F33272" w:rsidRDefault="00487466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487466" w:rsidRPr="00F33272" w:rsidRDefault="00487466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270,005</w:t>
            </w:r>
          </w:p>
        </w:tc>
        <w:tc>
          <w:tcPr>
            <w:tcW w:w="143" w:type="pct"/>
          </w:tcPr>
          <w:p w:rsidR="00487466" w:rsidRPr="00F33272" w:rsidRDefault="00487466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487466" w:rsidRPr="00F33272" w:rsidRDefault="00487466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135,005</w:t>
            </w:r>
          </w:p>
        </w:tc>
        <w:tc>
          <w:tcPr>
            <w:tcW w:w="143" w:type="pct"/>
          </w:tcPr>
          <w:p w:rsidR="00487466" w:rsidRPr="00F33272" w:rsidRDefault="00487466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487466" w:rsidRPr="00F33272" w:rsidRDefault="00487466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270,005</w:t>
            </w:r>
          </w:p>
        </w:tc>
      </w:tr>
      <w:tr w:rsidR="00817830" w:rsidRPr="00F33272" w:rsidTr="002A323C">
        <w:tc>
          <w:tcPr>
            <w:tcW w:w="2050" w:type="pct"/>
          </w:tcPr>
          <w:p w:rsidR="00FA2BF0" w:rsidRPr="00F33272" w:rsidRDefault="00FA2BF0" w:rsidP="0072634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33272">
              <w:rPr>
                <w:rFonts w:asciiTheme="majorBidi" w:hAnsiTheme="majorBidi" w:cstheme="majorBidi" w:hint="cs"/>
                <w:cs/>
                <w:lang w:val="en-US"/>
              </w:rPr>
              <w:t>รายได้</w:t>
            </w:r>
            <w:r w:rsidR="0072634C" w:rsidRPr="00F33272">
              <w:rPr>
                <w:rFonts w:asciiTheme="majorBidi" w:hAnsiTheme="majorBidi" w:cstheme="majorBidi" w:hint="cs"/>
                <w:cs/>
                <w:lang w:val="en-US"/>
              </w:rPr>
              <w:t>อื่น</w:t>
            </w:r>
          </w:p>
        </w:tc>
        <w:tc>
          <w:tcPr>
            <w:tcW w:w="632" w:type="pct"/>
          </w:tcPr>
          <w:p w:rsidR="00FA2BF0" w:rsidRPr="00F33272" w:rsidDel="005C1F7C" w:rsidRDefault="0072634C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22,517</w:t>
            </w:r>
          </w:p>
        </w:tc>
        <w:tc>
          <w:tcPr>
            <w:tcW w:w="140" w:type="pct"/>
          </w:tcPr>
          <w:p w:rsidR="00FA2BF0" w:rsidRPr="00F33272" w:rsidRDefault="00FA2BF0" w:rsidP="00FA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FA2BF0" w:rsidRPr="00F33272" w:rsidDel="005C1F7C" w:rsidRDefault="0072634C" w:rsidP="00FA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83,020</w:t>
            </w:r>
          </w:p>
        </w:tc>
        <w:tc>
          <w:tcPr>
            <w:tcW w:w="143" w:type="pct"/>
          </w:tcPr>
          <w:p w:rsidR="00FA2BF0" w:rsidRPr="00F33272" w:rsidRDefault="00FA2BF0" w:rsidP="00FA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FA2BF0" w:rsidRPr="00F33272" w:rsidDel="005C1F7C" w:rsidRDefault="0072634C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22,517</w:t>
            </w:r>
          </w:p>
        </w:tc>
        <w:tc>
          <w:tcPr>
            <w:tcW w:w="143" w:type="pct"/>
          </w:tcPr>
          <w:p w:rsidR="00FA2BF0" w:rsidRPr="00F33272" w:rsidRDefault="00FA2BF0" w:rsidP="00FA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FA2BF0" w:rsidRPr="00F33272" w:rsidDel="005C1F7C" w:rsidRDefault="0072634C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83,020</w:t>
            </w:r>
          </w:p>
        </w:tc>
      </w:tr>
      <w:tr w:rsidR="00817830" w:rsidRPr="00F33272" w:rsidTr="002A323C">
        <w:tc>
          <w:tcPr>
            <w:tcW w:w="2050" w:type="pct"/>
          </w:tcPr>
          <w:p w:rsidR="00E63886" w:rsidRPr="00F33272" w:rsidRDefault="00E63886" w:rsidP="00E6388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632" w:type="pct"/>
          </w:tcPr>
          <w:p w:rsidR="00E63886" w:rsidRPr="00F33272" w:rsidRDefault="00FA2BF0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522,891</w:t>
            </w:r>
          </w:p>
        </w:tc>
        <w:tc>
          <w:tcPr>
            <w:tcW w:w="140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577,002</w:t>
            </w: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420,715</w:t>
            </w: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515,393</w:t>
            </w:r>
          </w:p>
        </w:tc>
      </w:tr>
      <w:tr w:rsidR="00817830" w:rsidRPr="00F33272" w:rsidTr="002A323C">
        <w:tc>
          <w:tcPr>
            <w:tcW w:w="2050" w:type="pct"/>
          </w:tcPr>
          <w:p w:rsidR="00E63886" w:rsidRPr="00F33272" w:rsidRDefault="00E63886" w:rsidP="00E63886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Theme="majorBidi" w:hAnsiTheme="majorBidi" w:cstheme="majorBidi"/>
                <w:cs/>
              </w:rPr>
            </w:pPr>
            <w:r w:rsidRPr="00F33272">
              <w:rPr>
                <w:rFonts w:asciiTheme="majorBidi" w:hAnsiTheme="majorBidi" w:cstheme="majorBidi"/>
                <w:cs/>
                <w:lang w:val="en-US"/>
              </w:rPr>
              <w:t xml:space="preserve">ค่าใช้จ่ายในการขาย จัดจำหน่ายและบริหาร </w:t>
            </w:r>
          </w:p>
        </w:tc>
        <w:tc>
          <w:tcPr>
            <w:tcW w:w="632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106,088</w:t>
            </w:r>
          </w:p>
        </w:tc>
        <w:tc>
          <w:tcPr>
            <w:tcW w:w="140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81,771</w:t>
            </w: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95,466</w:t>
            </w: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78,537</w:t>
            </w:r>
          </w:p>
        </w:tc>
      </w:tr>
      <w:tr w:rsidR="00817830" w:rsidRPr="00F33272" w:rsidTr="002A323C">
        <w:tc>
          <w:tcPr>
            <w:tcW w:w="2050" w:type="pct"/>
          </w:tcPr>
          <w:p w:rsidR="00E63886" w:rsidRPr="00F33272" w:rsidRDefault="00E63886" w:rsidP="00E63886">
            <w:pPr>
              <w:pStyle w:val="a"/>
              <w:widowControl w:val="0"/>
              <w:tabs>
                <w:tab w:val="clear" w:pos="1080"/>
              </w:tabs>
              <w:ind w:left="72" w:right="-187" w:hanging="72"/>
              <w:rPr>
                <w:rFonts w:asciiTheme="majorBidi" w:hAnsiTheme="majorBidi" w:cs="Angsana New"/>
                <w:cs/>
              </w:rPr>
            </w:pPr>
            <w:r w:rsidRPr="00F33272">
              <w:rPr>
                <w:rFonts w:asciiTheme="majorBidi" w:hAnsiTheme="majorBidi" w:cstheme="majorBidi"/>
                <w:cs/>
              </w:rPr>
              <w:t>ต้นทุน</w:t>
            </w:r>
            <w:r w:rsidRPr="00F33272">
              <w:rPr>
                <w:rFonts w:asciiTheme="majorBidi" w:hAnsiTheme="majorBidi" w:cstheme="majorBidi" w:hint="cs"/>
                <w:cs/>
              </w:rPr>
              <w:t xml:space="preserve">ที่ดิน อาคารและอุปกรณ์ </w:t>
            </w:r>
          </w:p>
          <w:p w:rsidR="00E63886" w:rsidRPr="00F33272" w:rsidRDefault="00E63886" w:rsidP="00E63886">
            <w:pPr>
              <w:pStyle w:val="a"/>
              <w:widowControl w:val="0"/>
              <w:tabs>
                <w:tab w:val="clear" w:pos="1080"/>
              </w:tabs>
              <w:ind w:left="72" w:right="-187" w:hanging="72"/>
              <w:rPr>
                <w:rFonts w:asciiTheme="majorBidi" w:hAnsiTheme="majorBidi" w:cstheme="majorBidi"/>
                <w:cs/>
              </w:rPr>
            </w:pPr>
            <w:r w:rsidRPr="00F33272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F33272">
              <w:rPr>
                <w:rFonts w:asciiTheme="majorBidi" w:hAnsiTheme="majorBidi" w:cstheme="majorBidi"/>
                <w:cs/>
              </w:rPr>
              <w:t>และสินทรัพย์ไม่มีตัวตน</w:t>
            </w:r>
          </w:p>
        </w:tc>
        <w:tc>
          <w:tcPr>
            <w:tcW w:w="632" w:type="pct"/>
            <w:vAlign w:val="bottom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8,941</w:t>
            </w:r>
          </w:p>
        </w:tc>
        <w:tc>
          <w:tcPr>
            <w:tcW w:w="140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38,799</w:t>
            </w: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a"/>
              <w:widowControl w:val="0"/>
              <w:tabs>
                <w:tab w:val="clear" w:pos="1080"/>
                <w:tab w:val="decimal" w:pos="1039"/>
              </w:tabs>
              <w:ind w:lef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630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8,658</w:t>
            </w: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7,081</w:t>
            </w:r>
          </w:p>
        </w:tc>
      </w:tr>
      <w:tr w:rsidR="00817830" w:rsidRPr="00F33272" w:rsidTr="002A323C">
        <w:tc>
          <w:tcPr>
            <w:tcW w:w="2050" w:type="pct"/>
          </w:tcPr>
          <w:p w:rsidR="00E63886" w:rsidRPr="00F33272" w:rsidRDefault="00E63886" w:rsidP="00E63886">
            <w:pPr>
              <w:pStyle w:val="a"/>
              <w:widowControl w:val="0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2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17830" w:rsidRPr="00F33272" w:rsidTr="002A323C">
        <w:tc>
          <w:tcPr>
            <w:tcW w:w="2050" w:type="pct"/>
          </w:tcPr>
          <w:p w:rsidR="00E63886" w:rsidRPr="00F33272" w:rsidRDefault="00E63886" w:rsidP="00E63886">
            <w:pPr>
              <w:pStyle w:val="a"/>
              <w:widowControl w:val="0"/>
              <w:tabs>
                <w:tab w:val="clear" w:pos="108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632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830" w:rsidRPr="00F33272" w:rsidTr="002A323C">
        <w:tc>
          <w:tcPr>
            <w:tcW w:w="2050" w:type="pct"/>
          </w:tcPr>
          <w:p w:rsidR="00E63886" w:rsidRPr="00F33272" w:rsidRDefault="00E63886" w:rsidP="00E63886">
            <w:pPr>
              <w:pStyle w:val="a"/>
              <w:widowControl w:val="0"/>
              <w:tabs>
                <w:tab w:val="clear" w:pos="108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F33272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632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91,970</w:t>
            </w:r>
          </w:p>
        </w:tc>
        <w:tc>
          <w:tcPr>
            <w:tcW w:w="140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60,173</w:t>
            </w: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90,208</w:t>
            </w:r>
          </w:p>
        </w:tc>
        <w:tc>
          <w:tcPr>
            <w:tcW w:w="143" w:type="pct"/>
          </w:tcPr>
          <w:p w:rsidR="00E63886" w:rsidRPr="00F33272" w:rsidRDefault="00E63886" w:rsidP="00E63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E63886" w:rsidRPr="00F33272" w:rsidRDefault="00E6388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58,426</w:t>
            </w:r>
          </w:p>
        </w:tc>
      </w:tr>
    </w:tbl>
    <w:p w:rsidR="00B16A0E" w:rsidRDefault="00B16A0E" w:rsidP="00852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:rsidR="00B16A0E" w:rsidRDefault="00B1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5B7AA5" w:rsidRPr="00F33272" w:rsidRDefault="00583A6E" w:rsidP="00852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</w:t>
      </w:r>
      <w:r w:rsidR="00AA4DCA" w:rsidRPr="00F33272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2D642F" w:rsidRPr="00F33272">
        <w:rPr>
          <w:rFonts w:asciiTheme="majorBidi" w:hAnsiTheme="majorBidi" w:cstheme="majorBidi"/>
          <w:sz w:val="30"/>
          <w:szCs w:val="30"/>
        </w:rPr>
        <w:t xml:space="preserve"> 31 </w:t>
      </w:r>
      <w:r w:rsidR="00DB7795" w:rsidRPr="00F33272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B5680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="00AA4DCA" w:rsidRPr="00F33272">
        <w:rPr>
          <w:rFonts w:asciiTheme="majorBidi" w:hAnsiTheme="majorBidi" w:cstheme="majorBidi"/>
          <w:sz w:val="30"/>
          <w:szCs w:val="30"/>
          <w:cs/>
        </w:rPr>
        <w:t xml:space="preserve">มีดังนี้  </w:t>
      </w:r>
    </w:p>
    <w:p w:rsidR="00717940" w:rsidRPr="00F33272" w:rsidRDefault="00717940" w:rsidP="009850C1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:rsidR="005B7AA5" w:rsidRPr="00F33272" w:rsidRDefault="00BC01E1" w:rsidP="00852E1F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F33272">
        <w:rPr>
          <w:rFonts w:asciiTheme="majorBidi" w:hAnsiTheme="majorBidi" w:cstheme="majorBidi"/>
          <w:b/>
          <w:bCs/>
          <w:i/>
          <w:iCs/>
          <w:cs/>
        </w:rPr>
        <w:t>ลูกหนี้การค้า</w:t>
      </w:r>
      <w:r w:rsidR="00843540" w:rsidRPr="00F33272">
        <w:rPr>
          <w:rFonts w:asciiTheme="majorBidi" w:hAnsiTheme="majorBidi" w:cstheme="majorBidi"/>
          <w:b/>
          <w:bCs/>
          <w:i/>
          <w:iCs/>
          <w:lang w:val="en-US"/>
        </w:rPr>
        <w:t xml:space="preserve"> </w:t>
      </w:r>
      <w:r w:rsidR="00957B60" w:rsidRPr="00F33272">
        <w:rPr>
          <w:rFonts w:asciiTheme="majorBidi" w:hAnsiTheme="majorBidi" w:cstheme="majorBidi"/>
          <w:b/>
          <w:bCs/>
          <w:i/>
          <w:iCs/>
          <w:lang w:val="en-US"/>
        </w:rPr>
        <w:t>-</w:t>
      </w:r>
      <w:r w:rsidR="00843540" w:rsidRPr="00F33272">
        <w:rPr>
          <w:rFonts w:asciiTheme="majorBidi" w:hAnsiTheme="majorBidi" w:cstheme="majorBidi"/>
          <w:b/>
          <w:bCs/>
          <w:i/>
          <w:iCs/>
          <w:lang w:val="en-US"/>
        </w:rPr>
        <w:t xml:space="preserve"> </w:t>
      </w:r>
      <w:r w:rsidRPr="00F33272">
        <w:rPr>
          <w:rFonts w:asciiTheme="majorBidi" w:hAnsiTheme="majorBidi" w:cstheme="majorBidi"/>
          <w:b/>
          <w:bCs/>
          <w:i/>
          <w:iCs/>
          <w:cs/>
        </w:rPr>
        <w:t>กิจการที่เกี่ยวข้องกัน</w:t>
      </w:r>
    </w:p>
    <w:p w:rsidR="00BC01E1" w:rsidRPr="00F33272" w:rsidRDefault="00BC01E1" w:rsidP="009850C1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Theme="majorBidi" w:hAnsiTheme="majorBidi" w:cstheme="majorBidi"/>
          <w:sz w:val="24"/>
          <w:szCs w:val="24"/>
          <w:cs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2"/>
        <w:gridCol w:w="276"/>
        <w:gridCol w:w="1166"/>
        <w:gridCol w:w="274"/>
        <w:gridCol w:w="1168"/>
        <w:gridCol w:w="247"/>
        <w:gridCol w:w="1187"/>
      </w:tblGrid>
      <w:tr w:rsidR="008B1558" w:rsidRPr="00F33272" w:rsidTr="00ED26DB">
        <w:trPr>
          <w:tblHeader/>
        </w:trPr>
        <w:tc>
          <w:tcPr>
            <w:tcW w:w="2039" w:type="pct"/>
          </w:tcPr>
          <w:p w:rsidR="009808D9" w:rsidRPr="00F33272" w:rsidRDefault="009808D9" w:rsidP="00263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:rsidR="009808D9" w:rsidRPr="00F33272" w:rsidRDefault="009808D9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9808D9" w:rsidRPr="00F33272" w:rsidRDefault="009808D9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pct"/>
            <w:gridSpan w:val="3"/>
          </w:tcPr>
          <w:p w:rsidR="009808D9" w:rsidRPr="00F33272" w:rsidRDefault="009808D9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B1558" w:rsidRPr="00F33272" w:rsidTr="00ED26DB">
        <w:trPr>
          <w:tblHeader/>
        </w:trPr>
        <w:tc>
          <w:tcPr>
            <w:tcW w:w="2039" w:type="pct"/>
          </w:tcPr>
          <w:p w:rsidR="009808D9" w:rsidRPr="00F33272" w:rsidRDefault="009808D9" w:rsidP="00263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:rsidR="009808D9" w:rsidRPr="00F33272" w:rsidRDefault="00DB5680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C1F7C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5266D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9808D9" w:rsidRPr="00F33272" w:rsidRDefault="009808D9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9808D9" w:rsidRPr="00F33272" w:rsidRDefault="00DB5680" w:rsidP="0046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5266D"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:rsidR="009808D9" w:rsidRPr="00F33272" w:rsidRDefault="009808D9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9808D9" w:rsidRPr="00F33272" w:rsidRDefault="00DB5680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C1F7C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5266D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3" w:type="pct"/>
          </w:tcPr>
          <w:p w:rsidR="009808D9" w:rsidRPr="00F33272" w:rsidRDefault="009808D9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9808D9" w:rsidRPr="00F33272" w:rsidRDefault="00D5266D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8B1558" w:rsidRPr="00F33272" w:rsidTr="00ED26DB">
        <w:trPr>
          <w:tblHeader/>
        </w:trPr>
        <w:tc>
          <w:tcPr>
            <w:tcW w:w="2039" w:type="pct"/>
          </w:tcPr>
          <w:p w:rsidR="009808D9" w:rsidRPr="00F33272" w:rsidRDefault="009808D9" w:rsidP="00263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:rsidR="009808D9" w:rsidRPr="00F33272" w:rsidRDefault="009808D9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1558" w:rsidRPr="00F33272" w:rsidTr="00ED26DB">
        <w:tc>
          <w:tcPr>
            <w:tcW w:w="2039" w:type="pct"/>
          </w:tcPr>
          <w:p w:rsidR="009808D9" w:rsidRPr="00F33272" w:rsidRDefault="009808D9" w:rsidP="002639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32" w:type="pct"/>
          </w:tcPr>
          <w:p w:rsidR="009808D9" w:rsidRPr="00F33272" w:rsidRDefault="00980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9808D9" w:rsidRPr="00F33272" w:rsidRDefault="009808D9" w:rsidP="00980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9808D9" w:rsidRPr="00F33272" w:rsidRDefault="009808D9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:rsidR="009808D9" w:rsidRPr="00F33272" w:rsidRDefault="009808D9" w:rsidP="00980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9808D9" w:rsidRPr="00F33272" w:rsidRDefault="009808D9" w:rsidP="00657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:rsidR="009808D9" w:rsidRPr="00F33272" w:rsidRDefault="009808D9" w:rsidP="00980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9808D9" w:rsidRPr="00F33272" w:rsidRDefault="009808D9" w:rsidP="004F75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82D04" w:rsidRPr="00F33272" w:rsidTr="00ED26DB">
        <w:tc>
          <w:tcPr>
            <w:tcW w:w="2039" w:type="pct"/>
          </w:tcPr>
          <w:p w:rsidR="00A82D04" w:rsidRPr="00F33272" w:rsidRDefault="00A82D04" w:rsidP="00A8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 พีทีที โก</w:t>
            </w:r>
            <w:proofErr w:type="spellStart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ลบอล</w:t>
            </w:r>
            <w:proofErr w:type="spellEnd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เค</w:t>
            </w:r>
            <w:proofErr w:type="spellEnd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มิ</w:t>
            </w:r>
            <w:proofErr w:type="spellStart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คอล</w:t>
            </w:r>
            <w:proofErr w:type="spellEnd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จำกัด</w:t>
            </w: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(มหาชน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32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780,208</w:t>
            </w:r>
          </w:p>
        </w:tc>
        <w:tc>
          <w:tcPr>
            <w:tcW w:w="14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756,492</w:t>
            </w:r>
          </w:p>
        </w:tc>
        <w:tc>
          <w:tcPr>
            <w:tcW w:w="148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780,208</w:t>
            </w:r>
          </w:p>
        </w:tc>
        <w:tc>
          <w:tcPr>
            <w:tcW w:w="133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756,492</w:t>
            </w:r>
          </w:p>
        </w:tc>
      </w:tr>
      <w:tr w:rsidR="00A82D04" w:rsidRPr="00F33272" w:rsidTr="00ED26DB">
        <w:trPr>
          <w:trHeight w:val="254"/>
        </w:trPr>
        <w:tc>
          <w:tcPr>
            <w:tcW w:w="2039" w:type="pct"/>
          </w:tcPr>
          <w:p w:rsidR="00A82D04" w:rsidRPr="00F33272" w:rsidRDefault="00A82D04" w:rsidP="00A82D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52"/>
                <w:tab w:val="decimal" w:pos="98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2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82D04" w:rsidRPr="00F33272" w:rsidTr="00ED26DB">
        <w:tc>
          <w:tcPr>
            <w:tcW w:w="2039" w:type="pct"/>
          </w:tcPr>
          <w:p w:rsidR="00A82D04" w:rsidRPr="00F33272" w:rsidRDefault="00A82D04" w:rsidP="00A82D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2D04" w:rsidRPr="00F33272" w:rsidTr="00ED26DB">
        <w:tc>
          <w:tcPr>
            <w:tcW w:w="2039" w:type="pct"/>
          </w:tcPr>
          <w:p w:rsidR="00E3084A" w:rsidRPr="00F33272" w:rsidRDefault="00E3084A" w:rsidP="00A8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จีซี ไกล</w:t>
            </w:r>
            <w:proofErr w:type="spellStart"/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คอล</w:t>
            </w:r>
            <w:proofErr w:type="spellEnd"/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  <w:p w:rsidR="00A82D04" w:rsidRPr="00F33272" w:rsidRDefault="00E3084A" w:rsidP="00E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(เดิมชื่อ </w:t>
            </w:r>
            <w:r w:rsidR="00A82D04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ทีโอซี ไกล</w:t>
            </w:r>
            <w:proofErr w:type="spellStart"/>
            <w:r w:rsidR="00A82D04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คอล</w:t>
            </w:r>
            <w:proofErr w:type="spellEnd"/>
            <w:r w:rsidR="00A82D04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632" w:type="pct"/>
          </w:tcPr>
          <w:p w:rsidR="00E3084A" w:rsidRPr="00F33272" w:rsidRDefault="00E3084A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95,758</w:t>
            </w:r>
          </w:p>
        </w:tc>
        <w:tc>
          <w:tcPr>
            <w:tcW w:w="14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E3084A" w:rsidRPr="00F33272" w:rsidRDefault="00E3084A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171,568</w:t>
            </w:r>
          </w:p>
        </w:tc>
        <w:tc>
          <w:tcPr>
            <w:tcW w:w="148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E3084A" w:rsidRPr="00F33272" w:rsidRDefault="00E3084A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95,758</w:t>
            </w:r>
          </w:p>
        </w:tc>
        <w:tc>
          <w:tcPr>
            <w:tcW w:w="133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E3084A" w:rsidRPr="00F33272" w:rsidRDefault="00E3084A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171,568</w:t>
            </w:r>
          </w:p>
        </w:tc>
      </w:tr>
      <w:tr w:rsidR="00A82D04" w:rsidRPr="00F33272" w:rsidTr="00ED26DB">
        <w:tc>
          <w:tcPr>
            <w:tcW w:w="2039" w:type="pct"/>
          </w:tcPr>
          <w:p w:rsidR="00A82D04" w:rsidRPr="00F33272" w:rsidRDefault="00A82D04" w:rsidP="00A82D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3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โก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ลบอลกรีนเค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คอล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632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79,317</w:t>
            </w:r>
          </w:p>
        </w:tc>
        <w:tc>
          <w:tcPr>
            <w:tcW w:w="14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69,607</w:t>
            </w:r>
          </w:p>
        </w:tc>
        <w:tc>
          <w:tcPr>
            <w:tcW w:w="148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79,317</w:t>
            </w:r>
          </w:p>
        </w:tc>
        <w:tc>
          <w:tcPr>
            <w:tcW w:w="133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69,607</w:t>
            </w:r>
          </w:p>
        </w:tc>
      </w:tr>
      <w:tr w:rsidR="00A82D04" w:rsidRPr="00F33272" w:rsidTr="00ED26DB">
        <w:tc>
          <w:tcPr>
            <w:tcW w:w="2039" w:type="pct"/>
          </w:tcPr>
          <w:p w:rsidR="00A82D04" w:rsidRPr="00F33272" w:rsidRDefault="00A82D04" w:rsidP="00A8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พีทีที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ฟีนอล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632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636,052</w:t>
            </w:r>
          </w:p>
        </w:tc>
        <w:tc>
          <w:tcPr>
            <w:tcW w:w="14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557,490</w:t>
            </w:r>
          </w:p>
        </w:tc>
        <w:tc>
          <w:tcPr>
            <w:tcW w:w="148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636,052</w:t>
            </w:r>
          </w:p>
        </w:tc>
        <w:tc>
          <w:tcPr>
            <w:tcW w:w="133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557,490</w:t>
            </w:r>
          </w:p>
        </w:tc>
      </w:tr>
      <w:tr w:rsidR="00A82D04" w:rsidRPr="00F33272" w:rsidTr="00ED26DB">
        <w:tc>
          <w:tcPr>
            <w:tcW w:w="2039" w:type="pct"/>
          </w:tcPr>
          <w:p w:rsidR="00A82D04" w:rsidRPr="00F33272" w:rsidRDefault="00A82D04" w:rsidP="00A8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อีทอกซี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เลท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632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2,378</w:t>
            </w:r>
          </w:p>
        </w:tc>
        <w:tc>
          <w:tcPr>
            <w:tcW w:w="14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2,337</w:t>
            </w:r>
          </w:p>
        </w:tc>
        <w:tc>
          <w:tcPr>
            <w:tcW w:w="148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2,378</w:t>
            </w:r>
          </w:p>
        </w:tc>
        <w:tc>
          <w:tcPr>
            <w:tcW w:w="133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2,337</w:t>
            </w:r>
          </w:p>
        </w:tc>
      </w:tr>
      <w:tr w:rsidR="00A82D04" w:rsidRPr="00F33272" w:rsidTr="00ED26DB">
        <w:tc>
          <w:tcPr>
            <w:tcW w:w="2039" w:type="pct"/>
          </w:tcPr>
          <w:p w:rsidR="00A82D04" w:rsidRPr="00F33272" w:rsidRDefault="00A82D04" w:rsidP="00A8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แฟตตี้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แอ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ลกอฮอลส์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2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21,256</w:t>
            </w:r>
          </w:p>
        </w:tc>
        <w:tc>
          <w:tcPr>
            <w:tcW w:w="14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18,895</w:t>
            </w:r>
          </w:p>
        </w:tc>
        <w:tc>
          <w:tcPr>
            <w:tcW w:w="148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21,256</w:t>
            </w:r>
          </w:p>
        </w:tc>
        <w:tc>
          <w:tcPr>
            <w:tcW w:w="133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18,895</w:t>
            </w:r>
          </w:p>
        </w:tc>
      </w:tr>
      <w:tr w:rsidR="00A82D04" w:rsidRPr="00F33272" w:rsidTr="00ED26DB">
        <w:tc>
          <w:tcPr>
            <w:tcW w:w="2039" w:type="pct"/>
          </w:tcPr>
          <w:p w:rsidR="00A82D04" w:rsidRPr="00F33272" w:rsidRDefault="00A82D04" w:rsidP="00A8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เอ็ชเอ็ม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ซี โปลี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เมอส์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2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157,844</w:t>
            </w:r>
          </w:p>
        </w:tc>
        <w:tc>
          <w:tcPr>
            <w:tcW w:w="14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266,394</w:t>
            </w:r>
          </w:p>
        </w:tc>
        <w:tc>
          <w:tcPr>
            <w:tcW w:w="148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157,844</w:t>
            </w:r>
          </w:p>
        </w:tc>
        <w:tc>
          <w:tcPr>
            <w:tcW w:w="133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266,394</w:t>
            </w:r>
          </w:p>
        </w:tc>
      </w:tr>
      <w:tr w:rsidR="00DF149C" w:rsidRPr="00F33272" w:rsidTr="00ED26DB">
        <w:tc>
          <w:tcPr>
            <w:tcW w:w="2039" w:type="pct"/>
          </w:tcPr>
          <w:p w:rsidR="00DF149C" w:rsidRPr="00F33272" w:rsidRDefault="00DF149C" w:rsidP="00A8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pct"/>
          </w:tcPr>
          <w:p w:rsidR="00DF149C" w:rsidRPr="00F33272" w:rsidRDefault="00DF149C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:rsidR="00DF149C" w:rsidRPr="00F33272" w:rsidRDefault="00DF149C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pct"/>
          </w:tcPr>
          <w:p w:rsidR="00DF149C" w:rsidRPr="00F33272" w:rsidRDefault="00DF149C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</w:tcPr>
          <w:p w:rsidR="00DF149C" w:rsidRPr="00F33272" w:rsidRDefault="00DF149C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</w:tcPr>
          <w:p w:rsidR="00DF149C" w:rsidRPr="00F33272" w:rsidRDefault="00DF149C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" w:type="pct"/>
          </w:tcPr>
          <w:p w:rsidR="00DF149C" w:rsidRPr="00F33272" w:rsidRDefault="00DF149C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0" w:type="pct"/>
          </w:tcPr>
          <w:p w:rsidR="00DF149C" w:rsidRPr="00F33272" w:rsidRDefault="00DF149C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87466" w:rsidRPr="00F33272" w:rsidTr="00355E32">
        <w:tc>
          <w:tcPr>
            <w:tcW w:w="2039" w:type="pct"/>
          </w:tcPr>
          <w:p w:rsidR="00487466" w:rsidRPr="00F33272" w:rsidRDefault="00487466" w:rsidP="00355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:rsidR="00487466" w:rsidRPr="00F33272" w:rsidRDefault="00487466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487466" w:rsidRPr="00F33272" w:rsidRDefault="00487466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487466" w:rsidRPr="00F33272" w:rsidRDefault="00487466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:rsidR="00487466" w:rsidRPr="00F33272" w:rsidRDefault="00487466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487466" w:rsidRPr="00F33272" w:rsidRDefault="00487466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:rsidR="00487466" w:rsidRPr="00F33272" w:rsidRDefault="00487466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487466" w:rsidRPr="00F33272" w:rsidRDefault="00487466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2D04" w:rsidRPr="00F33272" w:rsidTr="00ED26DB">
        <w:tc>
          <w:tcPr>
            <w:tcW w:w="2039" w:type="pct"/>
          </w:tcPr>
          <w:p w:rsidR="00A82D04" w:rsidRPr="00F33272" w:rsidRDefault="00A82D04" w:rsidP="00A8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พีทีที อา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ซาฮี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เค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คอล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      </w:t>
            </w:r>
          </w:p>
        </w:tc>
        <w:tc>
          <w:tcPr>
            <w:tcW w:w="632" w:type="pct"/>
          </w:tcPr>
          <w:p w:rsidR="00A82D04" w:rsidRPr="00F33272" w:rsidRDefault="00976A2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21,465</w:t>
            </w:r>
          </w:p>
        </w:tc>
        <w:tc>
          <w:tcPr>
            <w:tcW w:w="14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46,582</w:t>
            </w:r>
          </w:p>
        </w:tc>
        <w:tc>
          <w:tcPr>
            <w:tcW w:w="148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21,465</w:t>
            </w:r>
          </w:p>
        </w:tc>
        <w:tc>
          <w:tcPr>
            <w:tcW w:w="133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46,582</w:t>
            </w:r>
          </w:p>
        </w:tc>
      </w:tr>
      <w:tr w:rsidR="00A82D04" w:rsidRPr="00F33272" w:rsidTr="00ED26DB">
        <w:tc>
          <w:tcPr>
            <w:tcW w:w="2039" w:type="pct"/>
          </w:tcPr>
          <w:p w:rsidR="00D71EBD" w:rsidRPr="00F33272" w:rsidRDefault="00D71EBD" w:rsidP="00D7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บริษัท จีซี </w:t>
            </w:r>
            <w:proofErr w:type="spellStart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โล</w:t>
            </w:r>
            <w:proofErr w:type="spellEnd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จิ</w:t>
            </w:r>
            <w:proofErr w:type="spellStart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สติกส์</w:t>
            </w:r>
            <w:proofErr w:type="spellEnd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โซลูชั่นส์</w:t>
            </w:r>
            <w:proofErr w:type="spellEnd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  <w:p w:rsidR="00A82D04" w:rsidRPr="00F33272" w:rsidRDefault="00D71EBD" w:rsidP="00D7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(เดิมชื่อ </w:t>
            </w:r>
            <w:r w:rsidR="00A82D04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A82D04"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82D04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พีทีที โพลี</w:t>
            </w:r>
            <w:proofErr w:type="spellStart"/>
            <w:r w:rsidR="00A82D04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เมอร์</w:t>
            </w:r>
            <w:proofErr w:type="spellEnd"/>
            <w:r w:rsidR="00A82D04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="00A82D04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โล</w:t>
            </w:r>
            <w:proofErr w:type="spellEnd"/>
            <w:r w:rsidR="00A82D04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จิ</w:t>
            </w:r>
            <w:proofErr w:type="spellStart"/>
            <w:r w:rsidR="00A82D04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สติกส์</w:t>
            </w:r>
            <w:proofErr w:type="spellEnd"/>
            <w:r w:rsidR="00A82D04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632" w:type="pct"/>
          </w:tcPr>
          <w:p w:rsidR="00D71EBD" w:rsidRPr="00F33272" w:rsidRDefault="00D71EBD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71EBD" w:rsidRPr="00F33272" w:rsidRDefault="00D71EBD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82D04" w:rsidRPr="00F33272" w:rsidRDefault="00976A2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26,654</w:t>
            </w:r>
          </w:p>
        </w:tc>
        <w:tc>
          <w:tcPr>
            <w:tcW w:w="14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D71EBD" w:rsidRPr="00F33272" w:rsidRDefault="00D71EBD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71EBD" w:rsidRPr="00F33272" w:rsidRDefault="00D71EBD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9,033</w:t>
            </w:r>
          </w:p>
        </w:tc>
        <w:tc>
          <w:tcPr>
            <w:tcW w:w="148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D71EBD" w:rsidRPr="00F33272" w:rsidRDefault="00D71EBD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71EBD" w:rsidRPr="00F33272" w:rsidRDefault="00D71EBD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10,674</w:t>
            </w:r>
          </w:p>
        </w:tc>
        <w:tc>
          <w:tcPr>
            <w:tcW w:w="133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D71EBD" w:rsidRPr="00F33272" w:rsidRDefault="00D71EBD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71EBD" w:rsidRPr="00F33272" w:rsidRDefault="00D71EBD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9,033</w:t>
            </w:r>
          </w:p>
        </w:tc>
      </w:tr>
      <w:tr w:rsidR="00A82D04" w:rsidRPr="00F33272" w:rsidTr="00ED26DB">
        <w:tc>
          <w:tcPr>
            <w:tcW w:w="2039" w:type="pct"/>
          </w:tcPr>
          <w:p w:rsidR="00A82D04" w:rsidRPr="00F33272" w:rsidRDefault="00A82D04" w:rsidP="00A8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ไอ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อาร์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พีซี จำกัด (มหาชน)</w:t>
            </w:r>
          </w:p>
        </w:tc>
        <w:tc>
          <w:tcPr>
            <w:tcW w:w="632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567,297</w:t>
            </w:r>
          </w:p>
        </w:tc>
        <w:tc>
          <w:tcPr>
            <w:tcW w:w="14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300,256</w:t>
            </w:r>
          </w:p>
        </w:tc>
        <w:tc>
          <w:tcPr>
            <w:tcW w:w="148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2D04" w:rsidRPr="00F33272" w:rsidTr="00ED26DB">
        <w:tc>
          <w:tcPr>
            <w:tcW w:w="2039" w:type="pct"/>
          </w:tcPr>
          <w:p w:rsidR="00A82D04" w:rsidRPr="00F33272" w:rsidRDefault="00A82D04" w:rsidP="00A8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เวนคอ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เรกซ์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(ไทยแลนด์) จำกัด</w:t>
            </w:r>
          </w:p>
        </w:tc>
        <w:tc>
          <w:tcPr>
            <w:tcW w:w="632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7,118</w:t>
            </w:r>
          </w:p>
        </w:tc>
        <w:tc>
          <w:tcPr>
            <w:tcW w:w="14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9,506</w:t>
            </w:r>
          </w:p>
        </w:tc>
        <w:tc>
          <w:tcPr>
            <w:tcW w:w="148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7,118</w:t>
            </w:r>
          </w:p>
        </w:tc>
        <w:tc>
          <w:tcPr>
            <w:tcW w:w="133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9,506</w:t>
            </w:r>
          </w:p>
        </w:tc>
      </w:tr>
      <w:tr w:rsidR="00A82D04" w:rsidRPr="00F33272" w:rsidTr="00ED26DB">
        <w:tc>
          <w:tcPr>
            <w:tcW w:w="2039" w:type="pct"/>
          </w:tcPr>
          <w:p w:rsidR="00A82D04" w:rsidRPr="00F33272" w:rsidRDefault="00A82D04" w:rsidP="00A8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บริษัท ปตท.บริหารธุรกิจค้าปลีก จำกัด</w:t>
            </w:r>
          </w:p>
        </w:tc>
        <w:tc>
          <w:tcPr>
            <w:tcW w:w="632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14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3,191</w:t>
            </w:r>
          </w:p>
        </w:tc>
        <w:tc>
          <w:tcPr>
            <w:tcW w:w="148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2D04" w:rsidRPr="00F33272" w:rsidTr="00ED26DB">
        <w:trPr>
          <w:trHeight w:val="20"/>
        </w:trPr>
        <w:tc>
          <w:tcPr>
            <w:tcW w:w="2039" w:type="pct"/>
          </w:tcPr>
          <w:p w:rsidR="00A82D04" w:rsidRPr="00F33272" w:rsidRDefault="00A82D04" w:rsidP="007D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378" w:hanging="162"/>
              <w:rPr>
                <w:rFonts w:asciiTheme="majorBidi" w:hAnsiTheme="majorBidi"/>
                <w:spacing w:val="-12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/>
                <w:spacing w:val="-12"/>
                <w:sz w:val="30"/>
                <w:szCs w:val="30"/>
                <w:cs/>
              </w:rPr>
              <w:t>บริษัท ปตท. น้ำมันและการค้าปลีก จำกัด (มหาชน)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1,558</w:t>
            </w:r>
          </w:p>
        </w:tc>
        <w:tc>
          <w:tcPr>
            <w:tcW w:w="149" w:type="pct"/>
            <w:vAlign w:val="bottom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vAlign w:val="bottom"/>
          </w:tcPr>
          <w:p w:rsidR="00A82D04" w:rsidRPr="00F33272" w:rsidRDefault="00A82D04" w:rsidP="00A8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:rsidR="00A82D04" w:rsidRPr="00F33272" w:rsidRDefault="00A82D04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15EB" w:rsidRPr="00F33272" w:rsidTr="00ED26DB">
        <w:tc>
          <w:tcPr>
            <w:tcW w:w="2039" w:type="pct"/>
          </w:tcPr>
          <w:p w:rsidR="005715EB" w:rsidRPr="00F33272" w:rsidRDefault="005715EB" w:rsidP="0057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5715EB" w:rsidRPr="00F33272" w:rsidRDefault="00976A2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2,397,604</w:t>
            </w:r>
          </w:p>
        </w:tc>
        <w:tc>
          <w:tcPr>
            <w:tcW w:w="149" w:type="pct"/>
          </w:tcPr>
          <w:p w:rsidR="005715EB" w:rsidRPr="00F33272" w:rsidRDefault="005715EB" w:rsidP="0057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5715EB" w:rsidRPr="00F33272" w:rsidRDefault="005715EB" w:rsidP="0057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2,211,351</w:t>
            </w:r>
          </w:p>
        </w:tc>
        <w:tc>
          <w:tcPr>
            <w:tcW w:w="148" w:type="pct"/>
          </w:tcPr>
          <w:p w:rsidR="005715EB" w:rsidRPr="00F33272" w:rsidRDefault="005715EB" w:rsidP="0057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5715EB" w:rsidRPr="00F33272" w:rsidRDefault="005715EB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1,812,070</w:t>
            </w:r>
          </w:p>
        </w:tc>
        <w:tc>
          <w:tcPr>
            <w:tcW w:w="133" w:type="pct"/>
          </w:tcPr>
          <w:p w:rsidR="005715EB" w:rsidRPr="00F33272" w:rsidRDefault="005715EB" w:rsidP="0057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:rsidR="005715EB" w:rsidRPr="00F33272" w:rsidRDefault="005715EB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1,907,904</w:t>
            </w:r>
          </w:p>
        </w:tc>
      </w:tr>
      <w:tr w:rsidR="005715EB" w:rsidRPr="00F33272" w:rsidTr="00ED26DB">
        <w:tc>
          <w:tcPr>
            <w:tcW w:w="2039" w:type="pct"/>
          </w:tcPr>
          <w:p w:rsidR="005715EB" w:rsidRPr="00F33272" w:rsidRDefault="005715EB" w:rsidP="0057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5715EB" w:rsidRPr="00F33272" w:rsidRDefault="00976A2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5715EB" w:rsidRPr="00F33272" w:rsidRDefault="005715EB" w:rsidP="0057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5715EB" w:rsidRPr="00F33272" w:rsidRDefault="005715EB" w:rsidP="0057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5715EB" w:rsidRPr="00F33272" w:rsidRDefault="005715EB" w:rsidP="0057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5715EB" w:rsidRPr="00F33272" w:rsidRDefault="005715EB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5715EB" w:rsidRPr="00F33272" w:rsidRDefault="005715EB" w:rsidP="0057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5715EB" w:rsidRPr="00F33272" w:rsidRDefault="005715EB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15EB" w:rsidRPr="00F33272" w:rsidTr="00ED26DB">
        <w:tc>
          <w:tcPr>
            <w:tcW w:w="2039" w:type="pct"/>
          </w:tcPr>
          <w:p w:rsidR="005715EB" w:rsidRPr="00F33272" w:rsidRDefault="005715EB" w:rsidP="0057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5715EB" w:rsidRPr="00F33272" w:rsidRDefault="00976A26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2,397,604</w:t>
            </w:r>
          </w:p>
        </w:tc>
        <w:tc>
          <w:tcPr>
            <w:tcW w:w="149" w:type="pct"/>
          </w:tcPr>
          <w:p w:rsidR="005715EB" w:rsidRPr="00F33272" w:rsidRDefault="005715EB" w:rsidP="0057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5715EB" w:rsidRPr="00F33272" w:rsidRDefault="005715EB" w:rsidP="0057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2,211,351</w:t>
            </w:r>
          </w:p>
        </w:tc>
        <w:tc>
          <w:tcPr>
            <w:tcW w:w="148" w:type="pct"/>
          </w:tcPr>
          <w:p w:rsidR="005715EB" w:rsidRPr="00F33272" w:rsidRDefault="005715EB" w:rsidP="0057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5715EB" w:rsidRPr="00F33272" w:rsidRDefault="005715EB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1,812,070</w:t>
            </w:r>
          </w:p>
        </w:tc>
        <w:tc>
          <w:tcPr>
            <w:tcW w:w="133" w:type="pct"/>
          </w:tcPr>
          <w:p w:rsidR="005715EB" w:rsidRPr="00F33272" w:rsidRDefault="005715EB" w:rsidP="0057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5715EB" w:rsidRPr="00F33272" w:rsidRDefault="005715EB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1,907,904</w:t>
            </w:r>
          </w:p>
        </w:tc>
      </w:tr>
      <w:tr w:rsidR="005715EB" w:rsidRPr="00F33272" w:rsidTr="00ED26DB">
        <w:tc>
          <w:tcPr>
            <w:tcW w:w="2039" w:type="pct"/>
          </w:tcPr>
          <w:p w:rsidR="005715EB" w:rsidRPr="00F33272" w:rsidRDefault="005715EB" w:rsidP="0057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5715EB" w:rsidRPr="00F33272" w:rsidRDefault="005715EB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</w:tcPr>
          <w:p w:rsidR="005715EB" w:rsidRPr="00F33272" w:rsidRDefault="005715EB" w:rsidP="0057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5715EB" w:rsidRPr="00F33272" w:rsidRDefault="005715EB" w:rsidP="0057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</w:tcPr>
          <w:p w:rsidR="005715EB" w:rsidRPr="00F33272" w:rsidRDefault="005715EB" w:rsidP="0057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5715EB" w:rsidRPr="00F33272" w:rsidRDefault="005715EB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</w:tcPr>
          <w:p w:rsidR="005715EB" w:rsidRPr="00F33272" w:rsidRDefault="005715EB" w:rsidP="0057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:rsidR="005715EB" w:rsidRPr="00F33272" w:rsidRDefault="005715EB" w:rsidP="00ED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715EB" w:rsidRPr="00F33272" w:rsidTr="00ED26DB">
        <w:tc>
          <w:tcPr>
            <w:tcW w:w="2039" w:type="pct"/>
          </w:tcPr>
          <w:p w:rsidR="005715EB" w:rsidRPr="00F33272" w:rsidRDefault="005715EB" w:rsidP="0057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52"/>
                <w:tab w:val="decimal" w:pos="98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หนี้สูญและค่าเผื่อหนี้สงสัยจะสูญสำหรับปี</w:t>
            </w: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5715EB" w:rsidRPr="00F33272" w:rsidRDefault="005715EB" w:rsidP="00ED26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5715EB" w:rsidRPr="00F33272" w:rsidRDefault="005715EB" w:rsidP="005715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:rsidR="005715EB" w:rsidRPr="00F33272" w:rsidRDefault="005715EB" w:rsidP="00ED26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5715EB" w:rsidRPr="00F33272" w:rsidRDefault="005715EB" w:rsidP="0057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5715EB" w:rsidRPr="00F33272" w:rsidRDefault="005715EB" w:rsidP="00ED26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5715EB" w:rsidRPr="00F33272" w:rsidRDefault="005715EB" w:rsidP="0057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:rsidR="005715EB" w:rsidRPr="00F33272" w:rsidRDefault="005715EB" w:rsidP="00ED26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5B7AA5" w:rsidRPr="00F33272" w:rsidRDefault="00BC01E1" w:rsidP="0059344A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F33272">
        <w:rPr>
          <w:rFonts w:asciiTheme="majorBidi" w:hAnsiTheme="majorBidi" w:cstheme="majorBidi"/>
          <w:b/>
          <w:bCs/>
          <w:i/>
          <w:iCs/>
          <w:cs/>
        </w:rPr>
        <w:lastRenderedPageBreak/>
        <w:t>ลูกหนี้อื่น</w:t>
      </w:r>
      <w:r w:rsidR="000D303B" w:rsidRPr="00F33272">
        <w:rPr>
          <w:rFonts w:asciiTheme="majorBidi" w:hAnsiTheme="majorBidi" w:cstheme="majorBidi"/>
          <w:b/>
          <w:bCs/>
          <w:i/>
          <w:iCs/>
          <w:cs/>
        </w:rPr>
        <w:t xml:space="preserve"> </w:t>
      </w:r>
      <w:r w:rsidR="009A0536" w:rsidRPr="00F33272">
        <w:rPr>
          <w:rFonts w:asciiTheme="majorBidi" w:hAnsiTheme="majorBidi" w:cstheme="majorBidi"/>
          <w:b/>
          <w:bCs/>
          <w:i/>
          <w:iCs/>
          <w:cs/>
        </w:rPr>
        <w:t>-</w:t>
      </w:r>
      <w:r w:rsidRPr="00F33272">
        <w:rPr>
          <w:rFonts w:asciiTheme="majorBidi" w:hAnsiTheme="majorBidi" w:cstheme="majorBidi"/>
          <w:b/>
          <w:bCs/>
          <w:i/>
          <w:iCs/>
          <w:cs/>
        </w:rPr>
        <w:t xml:space="preserve"> กิจการที่เกี่ยวข้องกัน  </w:t>
      </w:r>
    </w:p>
    <w:p w:rsidR="00BC01E1" w:rsidRPr="00F33272" w:rsidRDefault="00BC01E1" w:rsidP="00BC01E1">
      <w:pPr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4"/>
        <w:gridCol w:w="1169"/>
        <w:gridCol w:w="271"/>
        <w:gridCol w:w="1170"/>
        <w:gridCol w:w="271"/>
        <w:gridCol w:w="1170"/>
        <w:gridCol w:w="258"/>
        <w:gridCol w:w="1187"/>
      </w:tblGrid>
      <w:tr w:rsidR="000A0D9F" w:rsidRPr="00F33272" w:rsidTr="00737B7B">
        <w:trPr>
          <w:tblHeader/>
        </w:trPr>
        <w:tc>
          <w:tcPr>
            <w:tcW w:w="2036" w:type="pct"/>
          </w:tcPr>
          <w:p w:rsidR="004F756C" w:rsidRPr="00F33272" w:rsidRDefault="004F756C" w:rsidP="00BD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4F756C" w:rsidRPr="00F33272" w:rsidRDefault="004F756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4F756C" w:rsidRPr="00F33272" w:rsidRDefault="004F756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:rsidR="004F756C" w:rsidRPr="00F33272" w:rsidRDefault="004F756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A0D9F" w:rsidRPr="00F33272" w:rsidTr="00737B7B">
        <w:trPr>
          <w:tblHeader/>
        </w:trPr>
        <w:tc>
          <w:tcPr>
            <w:tcW w:w="2036" w:type="pct"/>
          </w:tcPr>
          <w:p w:rsidR="00DB5680" w:rsidRPr="00F33272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DB5680" w:rsidRPr="00F33272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0301F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5266D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DB5680" w:rsidRPr="00F33272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B5680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DB5680" w:rsidRPr="00F33272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B5680" w:rsidRPr="00F33272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0301F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5266D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:rsidR="00DB5680" w:rsidRPr="00F33272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DB5680" w:rsidRPr="00F33272" w:rsidRDefault="00D5266D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0A0D9F" w:rsidRPr="00F33272" w:rsidTr="00657DFF">
        <w:trPr>
          <w:tblHeader/>
        </w:trPr>
        <w:tc>
          <w:tcPr>
            <w:tcW w:w="2036" w:type="pct"/>
          </w:tcPr>
          <w:p w:rsidR="00DB5680" w:rsidRPr="00F33272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4" w:type="pct"/>
            <w:gridSpan w:val="7"/>
          </w:tcPr>
          <w:p w:rsidR="00DB5680" w:rsidRPr="00F33272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266D" w:rsidRPr="00F33272" w:rsidTr="00737B7B">
        <w:tc>
          <w:tcPr>
            <w:tcW w:w="2036" w:type="pct"/>
          </w:tcPr>
          <w:p w:rsidR="00D5266D" w:rsidRPr="00F33272" w:rsidRDefault="00D5266D" w:rsidP="00D526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31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D5266D" w:rsidP="00D526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266D" w:rsidRPr="00F33272" w:rsidTr="00737B7B">
        <w:tc>
          <w:tcPr>
            <w:tcW w:w="2036" w:type="pct"/>
          </w:tcPr>
          <w:p w:rsidR="00D5266D" w:rsidRPr="00F33272" w:rsidRDefault="00D5266D" w:rsidP="00D526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2464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ปตท.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631" w:type="pct"/>
          </w:tcPr>
          <w:p w:rsidR="00D5266D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13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</w:tr>
      <w:tr w:rsidR="00D5266D" w:rsidRPr="00F33272" w:rsidTr="00737B7B">
        <w:tc>
          <w:tcPr>
            <w:tcW w:w="2036" w:type="pct"/>
          </w:tcPr>
          <w:p w:rsidR="00D5266D" w:rsidRPr="00F33272" w:rsidRDefault="00D5266D" w:rsidP="00D526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0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5266D" w:rsidRPr="00F33272" w:rsidTr="00737B7B">
        <w:tc>
          <w:tcPr>
            <w:tcW w:w="2036" w:type="pct"/>
          </w:tcPr>
          <w:p w:rsidR="00D5266D" w:rsidRPr="00F33272" w:rsidRDefault="00D5266D" w:rsidP="00D526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266D" w:rsidRPr="00F33272" w:rsidTr="00737B7B">
        <w:tc>
          <w:tcPr>
            <w:tcW w:w="2036" w:type="pct"/>
          </w:tcPr>
          <w:p w:rsidR="00D5266D" w:rsidRPr="00F33272" w:rsidRDefault="00D5266D" w:rsidP="00D5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204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 พีทีที โก</w:t>
            </w:r>
            <w:proofErr w:type="spellStart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ลบอล</w:t>
            </w:r>
            <w:proofErr w:type="spellEnd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เค</w:t>
            </w:r>
            <w:proofErr w:type="spellEnd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มิ</w:t>
            </w:r>
            <w:proofErr w:type="spellStart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คอล</w:t>
            </w:r>
            <w:proofErr w:type="spellEnd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จำกัด</w:t>
            </w: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(มหาชน)</w:t>
            </w:r>
          </w:p>
        </w:tc>
        <w:tc>
          <w:tcPr>
            <w:tcW w:w="631" w:type="pct"/>
          </w:tcPr>
          <w:p w:rsidR="00D5266D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3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5266D" w:rsidRPr="00F33272" w:rsidTr="00737B7B">
        <w:tc>
          <w:tcPr>
            <w:tcW w:w="2036" w:type="pct"/>
          </w:tcPr>
          <w:p w:rsidR="00D5266D" w:rsidRPr="00F33272" w:rsidRDefault="00D5266D" w:rsidP="00D5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ออยล์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631" w:type="pct"/>
          </w:tcPr>
          <w:p w:rsidR="00D5266D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4,906</w:t>
            </w: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4,906</w:t>
            </w: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4,906</w:t>
            </w:r>
          </w:p>
        </w:tc>
        <w:tc>
          <w:tcPr>
            <w:tcW w:w="13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4,906</w:t>
            </w:r>
          </w:p>
        </w:tc>
      </w:tr>
      <w:tr w:rsidR="00487466" w:rsidRPr="00F33272" w:rsidTr="00737B7B">
        <w:tc>
          <w:tcPr>
            <w:tcW w:w="2036" w:type="pct"/>
          </w:tcPr>
          <w:p w:rsidR="00487466" w:rsidRPr="00F33272" w:rsidRDefault="00487466" w:rsidP="00D5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1" w:type="pct"/>
          </w:tcPr>
          <w:p w:rsidR="00487466" w:rsidRPr="00F33272" w:rsidRDefault="0048746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:rsidR="00487466" w:rsidRPr="00F33272" w:rsidRDefault="00487466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</w:tcPr>
          <w:p w:rsidR="00487466" w:rsidRPr="00F33272" w:rsidRDefault="0048746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:rsidR="00487466" w:rsidRPr="00F33272" w:rsidRDefault="00487466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</w:tcPr>
          <w:p w:rsidR="00487466" w:rsidRPr="00F33272" w:rsidRDefault="0048746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pct"/>
          </w:tcPr>
          <w:p w:rsidR="00487466" w:rsidRPr="00F33272" w:rsidRDefault="00487466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0" w:type="pct"/>
          </w:tcPr>
          <w:p w:rsidR="00487466" w:rsidRPr="00F33272" w:rsidRDefault="0048746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5266D" w:rsidRPr="00F33272" w:rsidTr="00737B7B">
        <w:trPr>
          <w:trHeight w:val="137"/>
        </w:trPr>
        <w:tc>
          <w:tcPr>
            <w:tcW w:w="2036" w:type="pct"/>
          </w:tcPr>
          <w:p w:rsidR="00D5266D" w:rsidRPr="00F33272" w:rsidRDefault="00D5266D" w:rsidP="00D526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2489" w:rsidRPr="00F33272" w:rsidTr="00737B7B">
        <w:tc>
          <w:tcPr>
            <w:tcW w:w="2036" w:type="pct"/>
          </w:tcPr>
          <w:p w:rsidR="00802489" w:rsidRPr="00F33272" w:rsidRDefault="00802489" w:rsidP="008024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631" w:type="pct"/>
          </w:tcPr>
          <w:p w:rsidR="00802489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02489" w:rsidRPr="00F33272" w:rsidRDefault="00802489" w:rsidP="00802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02489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02489" w:rsidRPr="00F33272" w:rsidRDefault="00802489" w:rsidP="00802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02489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5,311</w:t>
            </w:r>
          </w:p>
        </w:tc>
        <w:tc>
          <w:tcPr>
            <w:tcW w:w="139" w:type="pct"/>
          </w:tcPr>
          <w:p w:rsidR="00802489" w:rsidRPr="00F33272" w:rsidRDefault="00802489" w:rsidP="00802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802489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9,638</w:t>
            </w:r>
          </w:p>
        </w:tc>
      </w:tr>
      <w:tr w:rsidR="00802489" w:rsidRPr="00F33272" w:rsidTr="00737B7B">
        <w:tc>
          <w:tcPr>
            <w:tcW w:w="2036" w:type="pct"/>
          </w:tcPr>
          <w:p w:rsidR="00802489" w:rsidRPr="00F33272" w:rsidRDefault="00802489" w:rsidP="008024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นที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ซินเนอร์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ยี่ จำกัด</w:t>
            </w:r>
          </w:p>
        </w:tc>
        <w:tc>
          <w:tcPr>
            <w:tcW w:w="631" w:type="pct"/>
          </w:tcPr>
          <w:p w:rsidR="00802489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02489" w:rsidRPr="00F33272" w:rsidRDefault="00802489" w:rsidP="00802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02489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02489" w:rsidRPr="00F33272" w:rsidRDefault="00802489" w:rsidP="00802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02489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139" w:type="pct"/>
          </w:tcPr>
          <w:p w:rsidR="00802489" w:rsidRPr="00F33272" w:rsidRDefault="00802489" w:rsidP="00802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802489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771</w:t>
            </w:r>
          </w:p>
        </w:tc>
      </w:tr>
      <w:tr w:rsidR="00802489" w:rsidRPr="00F33272" w:rsidTr="00737B7B">
        <w:tc>
          <w:tcPr>
            <w:tcW w:w="2036" w:type="pct"/>
          </w:tcPr>
          <w:p w:rsidR="00802489" w:rsidRPr="00F33272" w:rsidRDefault="00802489" w:rsidP="008024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ไอ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อาร์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พีซี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คลีน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พาวเวอร์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1" w:type="pct"/>
          </w:tcPr>
          <w:p w:rsidR="00802489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02489" w:rsidRPr="00F33272" w:rsidRDefault="00802489" w:rsidP="00802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02489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02489" w:rsidRPr="00F33272" w:rsidRDefault="00802489" w:rsidP="00802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02489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1,022</w:t>
            </w:r>
          </w:p>
        </w:tc>
        <w:tc>
          <w:tcPr>
            <w:tcW w:w="139" w:type="pct"/>
          </w:tcPr>
          <w:p w:rsidR="00802489" w:rsidRPr="00F33272" w:rsidRDefault="00802489" w:rsidP="00802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802489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</w:tr>
      <w:tr w:rsidR="00802489" w:rsidRPr="00F33272" w:rsidTr="00737B7B">
        <w:tc>
          <w:tcPr>
            <w:tcW w:w="2036" w:type="pct"/>
          </w:tcPr>
          <w:p w:rsidR="00802489" w:rsidRPr="00F33272" w:rsidRDefault="00802489" w:rsidP="008024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F33272">
              <w:rPr>
                <w:rFonts w:asciiTheme="majorBidi" w:eastAsia="Calibri" w:hAnsiTheme="majorBidi" w:cstheme="majorBidi"/>
                <w:sz w:val="30"/>
                <w:szCs w:val="30"/>
              </w:rPr>
              <w:t>Ichinoseki</w:t>
            </w:r>
            <w:proofErr w:type="spellEnd"/>
            <w:r w:rsidRPr="00F3327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Solar Power 1 GK</w:t>
            </w:r>
          </w:p>
        </w:tc>
        <w:tc>
          <w:tcPr>
            <w:tcW w:w="631" w:type="pct"/>
          </w:tcPr>
          <w:p w:rsidR="00802489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02489" w:rsidRPr="00F33272" w:rsidRDefault="00802489" w:rsidP="00802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02489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02489" w:rsidRPr="00F33272" w:rsidRDefault="00802489" w:rsidP="00802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02489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39" w:type="pct"/>
          </w:tcPr>
          <w:p w:rsidR="00802489" w:rsidRPr="00F33272" w:rsidRDefault="00802489" w:rsidP="00802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802489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</w:tr>
      <w:tr w:rsidR="00802489" w:rsidRPr="00F33272" w:rsidTr="00737B7B">
        <w:tc>
          <w:tcPr>
            <w:tcW w:w="2036" w:type="pct"/>
          </w:tcPr>
          <w:p w:rsidR="00802489" w:rsidRPr="00F33272" w:rsidRDefault="00802489" w:rsidP="008024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GPSC International Holdings Limited</w:t>
            </w:r>
          </w:p>
        </w:tc>
        <w:tc>
          <w:tcPr>
            <w:tcW w:w="631" w:type="pct"/>
          </w:tcPr>
          <w:p w:rsidR="00802489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02489" w:rsidRPr="00F33272" w:rsidRDefault="00802489" w:rsidP="00802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02489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02489" w:rsidRPr="00F33272" w:rsidRDefault="00802489" w:rsidP="00802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02489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139" w:type="pct"/>
          </w:tcPr>
          <w:p w:rsidR="00802489" w:rsidRPr="00F33272" w:rsidRDefault="00802489" w:rsidP="00802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802489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</w:tr>
      <w:tr w:rsidR="00D5266D" w:rsidRPr="00F33272" w:rsidTr="00737B7B">
        <w:tc>
          <w:tcPr>
            <w:tcW w:w="2036" w:type="pct"/>
          </w:tcPr>
          <w:p w:rsidR="00D5266D" w:rsidRPr="00F33272" w:rsidRDefault="00D5266D" w:rsidP="00D526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0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5266D" w:rsidRPr="00F33272" w:rsidTr="00737B7B">
        <w:tc>
          <w:tcPr>
            <w:tcW w:w="2036" w:type="pct"/>
          </w:tcPr>
          <w:p w:rsidR="00D5266D" w:rsidRPr="00F33272" w:rsidRDefault="00D5266D" w:rsidP="00D526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266D" w:rsidRPr="00F33272" w:rsidTr="00737B7B">
        <w:tc>
          <w:tcPr>
            <w:tcW w:w="2036" w:type="pct"/>
          </w:tcPr>
          <w:p w:rsidR="00D5266D" w:rsidRPr="00F33272" w:rsidRDefault="00D5266D" w:rsidP="00D526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</w:t>
            </w:r>
            <w:r w:rsidR="00172464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ริษัท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ไฟฟ้า น้ำ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ลิก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1 จำกัด</w:t>
            </w:r>
          </w:p>
        </w:tc>
        <w:tc>
          <w:tcPr>
            <w:tcW w:w="631" w:type="pct"/>
          </w:tcPr>
          <w:p w:rsidR="00D5266D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5,564</w:t>
            </w: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6,249</w:t>
            </w: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5,564</w:t>
            </w:r>
          </w:p>
        </w:tc>
        <w:tc>
          <w:tcPr>
            <w:tcW w:w="13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6,249</w:t>
            </w:r>
          </w:p>
        </w:tc>
      </w:tr>
      <w:tr w:rsidR="00D5266D" w:rsidRPr="00F33272" w:rsidTr="00737B7B">
        <w:tc>
          <w:tcPr>
            <w:tcW w:w="2036" w:type="pct"/>
          </w:tcPr>
          <w:p w:rsidR="00D5266D" w:rsidRPr="00F33272" w:rsidRDefault="00D5266D" w:rsidP="00D526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ผลิตไฟฟ้า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นวนคร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1" w:type="pct"/>
          </w:tcPr>
          <w:p w:rsidR="00D5266D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13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</w:tr>
      <w:tr w:rsidR="00D5266D" w:rsidRPr="00F33272" w:rsidTr="00737B7B">
        <w:tc>
          <w:tcPr>
            <w:tcW w:w="2036" w:type="pct"/>
          </w:tcPr>
          <w:p w:rsidR="00D5266D" w:rsidRPr="00F33272" w:rsidRDefault="00D5266D" w:rsidP="00D526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โซ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ล่าร์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รี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นิว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เอ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เบิล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1" w:type="pct"/>
          </w:tcPr>
          <w:p w:rsidR="00D5266D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89,833</w:t>
            </w: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79,333</w:t>
            </w: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89,833</w:t>
            </w:r>
          </w:p>
        </w:tc>
        <w:tc>
          <w:tcPr>
            <w:tcW w:w="13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79,333</w:t>
            </w:r>
          </w:p>
        </w:tc>
      </w:tr>
      <w:tr w:rsidR="00D5266D" w:rsidRPr="00F33272" w:rsidTr="00737B7B">
        <w:tc>
          <w:tcPr>
            <w:tcW w:w="2036" w:type="pct"/>
          </w:tcPr>
          <w:p w:rsidR="00D5266D" w:rsidRPr="00F33272" w:rsidRDefault="00D5266D" w:rsidP="00D526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0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5266D" w:rsidRPr="00F33272" w:rsidTr="00737B7B">
        <w:tc>
          <w:tcPr>
            <w:tcW w:w="2036" w:type="pct"/>
          </w:tcPr>
          <w:p w:rsidR="00D5266D" w:rsidRPr="00F33272" w:rsidRDefault="00D5266D" w:rsidP="00D526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266D" w:rsidRPr="00F33272" w:rsidTr="00737B7B">
        <w:tc>
          <w:tcPr>
            <w:tcW w:w="2036" w:type="pct"/>
          </w:tcPr>
          <w:p w:rsidR="00D5266D" w:rsidRPr="00F33272" w:rsidRDefault="00D5266D" w:rsidP="00D526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 xml:space="preserve">บริษัท ไซยะบุรี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พาวเวอร์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 xml:space="preserve"> จำกัด</w:t>
            </w:r>
          </w:p>
        </w:tc>
        <w:tc>
          <w:tcPr>
            <w:tcW w:w="631" w:type="pct"/>
          </w:tcPr>
          <w:p w:rsidR="00D5266D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13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</w:tr>
      <w:tr w:rsidR="00D5266D" w:rsidRPr="00F33272" w:rsidTr="00737B7B">
        <w:tc>
          <w:tcPr>
            <w:tcW w:w="2036" w:type="pct"/>
          </w:tcPr>
          <w:p w:rsidR="00D5266D" w:rsidRPr="00F33272" w:rsidRDefault="00D5266D" w:rsidP="00D526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0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5266D" w:rsidRPr="00F33272" w:rsidTr="00737B7B">
        <w:tc>
          <w:tcPr>
            <w:tcW w:w="2036" w:type="pct"/>
          </w:tcPr>
          <w:p w:rsidR="00D5266D" w:rsidRPr="00F33272" w:rsidRDefault="00D5266D" w:rsidP="00D526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6956" w:rsidRPr="00F33272" w:rsidTr="00737B7B">
        <w:tc>
          <w:tcPr>
            <w:tcW w:w="2036" w:type="pct"/>
          </w:tcPr>
          <w:p w:rsidR="00796956" w:rsidRPr="00F33272" w:rsidRDefault="00796956" w:rsidP="007969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โซลูชั่น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ครีเอชั่น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631" w:type="pct"/>
          </w:tcPr>
          <w:p w:rsidR="00796956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7,050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7,050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7,050</w:t>
            </w:r>
          </w:p>
        </w:tc>
        <w:tc>
          <w:tcPr>
            <w:tcW w:w="139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7,050</w:t>
            </w:r>
          </w:p>
        </w:tc>
      </w:tr>
      <w:tr w:rsidR="00796956" w:rsidRPr="00F33272" w:rsidTr="00737B7B">
        <w:tc>
          <w:tcPr>
            <w:tcW w:w="2036" w:type="pct"/>
          </w:tcPr>
          <w:p w:rsidR="00796956" w:rsidRPr="00F33272" w:rsidRDefault="00796956" w:rsidP="0079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ริษัท พีทีที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แทงค์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เทอร์มินัล จำกัด</w:t>
            </w:r>
          </w:p>
        </w:tc>
        <w:tc>
          <w:tcPr>
            <w:tcW w:w="631" w:type="pct"/>
          </w:tcPr>
          <w:p w:rsidR="00796956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1,835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1,094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1,835</w:t>
            </w:r>
          </w:p>
        </w:tc>
        <w:tc>
          <w:tcPr>
            <w:tcW w:w="139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1,094</w:t>
            </w:r>
          </w:p>
        </w:tc>
      </w:tr>
      <w:tr w:rsidR="00796956" w:rsidRPr="00F33272" w:rsidTr="00737B7B">
        <w:tc>
          <w:tcPr>
            <w:tcW w:w="2036" w:type="pct"/>
          </w:tcPr>
          <w:p w:rsidR="00796956" w:rsidRPr="00F33272" w:rsidRDefault="00796956" w:rsidP="0079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พีทีที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ฟีนอล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1" w:type="pct"/>
          </w:tcPr>
          <w:p w:rsidR="00796956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4,923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8,667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4,923</w:t>
            </w:r>
          </w:p>
        </w:tc>
        <w:tc>
          <w:tcPr>
            <w:tcW w:w="139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8,667</w:t>
            </w:r>
          </w:p>
        </w:tc>
      </w:tr>
      <w:tr w:rsidR="00796956" w:rsidRPr="00F33272" w:rsidTr="00737B7B">
        <w:tc>
          <w:tcPr>
            <w:tcW w:w="2036" w:type="pct"/>
          </w:tcPr>
          <w:p w:rsidR="00796956" w:rsidRPr="00F33272" w:rsidRDefault="00796956" w:rsidP="0079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พีทีที ดิจิตอล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โซลูชั่นส์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1" w:type="pct"/>
          </w:tcPr>
          <w:p w:rsidR="00796956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139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</w:tr>
      <w:tr w:rsidR="00796956" w:rsidRPr="00F33272" w:rsidTr="00737B7B">
        <w:tc>
          <w:tcPr>
            <w:tcW w:w="2036" w:type="pct"/>
          </w:tcPr>
          <w:p w:rsidR="00796956" w:rsidRPr="00F33272" w:rsidRDefault="00796956" w:rsidP="0079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อา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ซาฮี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เค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คอล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   </w:t>
            </w:r>
          </w:p>
        </w:tc>
        <w:tc>
          <w:tcPr>
            <w:tcW w:w="631" w:type="pct"/>
          </w:tcPr>
          <w:p w:rsidR="00796956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40,839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21,391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40,839</w:t>
            </w:r>
          </w:p>
        </w:tc>
        <w:tc>
          <w:tcPr>
            <w:tcW w:w="139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21,391</w:t>
            </w:r>
          </w:p>
        </w:tc>
      </w:tr>
      <w:tr w:rsidR="00796956" w:rsidRPr="00F33272" w:rsidTr="00737B7B">
        <w:tc>
          <w:tcPr>
            <w:tcW w:w="2036" w:type="pct"/>
          </w:tcPr>
          <w:p w:rsidR="00796956" w:rsidRPr="00F33272" w:rsidRDefault="00796956" w:rsidP="0079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ทิพย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ประกันภัย จำกัด (มหาชน)</w:t>
            </w:r>
          </w:p>
        </w:tc>
        <w:tc>
          <w:tcPr>
            <w:tcW w:w="631" w:type="pct"/>
          </w:tcPr>
          <w:p w:rsidR="00796956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69,065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71,195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56,168</w:t>
            </w:r>
          </w:p>
        </w:tc>
        <w:tc>
          <w:tcPr>
            <w:tcW w:w="139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57,899</w:t>
            </w:r>
          </w:p>
        </w:tc>
      </w:tr>
      <w:tr w:rsidR="00387919" w:rsidRPr="00F33272" w:rsidTr="00387919">
        <w:tc>
          <w:tcPr>
            <w:tcW w:w="2036" w:type="pct"/>
          </w:tcPr>
          <w:p w:rsidR="00387919" w:rsidRPr="00F33272" w:rsidRDefault="00387919" w:rsidP="003879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6956" w:rsidRPr="00F33272" w:rsidTr="00737B7B">
        <w:tc>
          <w:tcPr>
            <w:tcW w:w="2036" w:type="pct"/>
          </w:tcPr>
          <w:p w:rsidR="00796956" w:rsidRPr="00F33272" w:rsidRDefault="00796956" w:rsidP="0079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 โซ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ล่าร์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เอ็น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เนอร์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ยี่ 1 จำกัด</w:t>
            </w:r>
          </w:p>
        </w:tc>
        <w:tc>
          <w:tcPr>
            <w:tcW w:w="631" w:type="pct"/>
          </w:tcPr>
          <w:p w:rsidR="00796956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139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</w:tr>
      <w:tr w:rsidR="00796956" w:rsidRPr="00F33272" w:rsidTr="00737B7B">
        <w:tc>
          <w:tcPr>
            <w:tcW w:w="2036" w:type="pct"/>
          </w:tcPr>
          <w:p w:rsidR="00796956" w:rsidRPr="00F33272" w:rsidRDefault="00796956" w:rsidP="007969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ไอ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อาร์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พีซี จำกัด (มหาชน)</w:t>
            </w:r>
          </w:p>
        </w:tc>
        <w:tc>
          <w:tcPr>
            <w:tcW w:w="631" w:type="pct"/>
          </w:tcPr>
          <w:p w:rsidR="00796956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6956" w:rsidRPr="00F33272" w:rsidTr="00737B7B">
        <w:tc>
          <w:tcPr>
            <w:tcW w:w="2036" w:type="pct"/>
          </w:tcPr>
          <w:p w:rsidR="00796956" w:rsidRPr="00F33272" w:rsidRDefault="00796956" w:rsidP="007969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เวนคอ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เรกซ์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ไทยแลนด์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1" w:type="pct"/>
          </w:tcPr>
          <w:p w:rsidR="00796956" w:rsidRPr="00F33272" w:rsidDel="00B104E5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50,856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Del="00B104E5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65,771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Del="00B104E5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50,856</w:t>
            </w:r>
          </w:p>
        </w:tc>
        <w:tc>
          <w:tcPr>
            <w:tcW w:w="139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796956" w:rsidRPr="00F33272" w:rsidDel="00B104E5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65,771</w:t>
            </w:r>
          </w:p>
        </w:tc>
      </w:tr>
      <w:tr w:rsidR="00796956" w:rsidRPr="00F33272" w:rsidTr="00737B7B">
        <w:tc>
          <w:tcPr>
            <w:tcW w:w="2036" w:type="pct"/>
          </w:tcPr>
          <w:p w:rsidR="00796956" w:rsidRPr="00F33272" w:rsidRDefault="00796956" w:rsidP="007969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อีทอกซี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เลท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1" w:type="pct"/>
          </w:tcPr>
          <w:p w:rsidR="00796956" w:rsidRPr="00F33272" w:rsidDel="00B104E5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Del="00B104E5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1,203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Del="00B104E5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39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796956" w:rsidRPr="00F33272" w:rsidDel="00B104E5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1,203</w:t>
            </w:r>
          </w:p>
        </w:tc>
      </w:tr>
      <w:tr w:rsidR="00796956" w:rsidRPr="00F33272" w:rsidTr="00802489">
        <w:trPr>
          <w:trHeight w:val="749"/>
        </w:trPr>
        <w:tc>
          <w:tcPr>
            <w:tcW w:w="2036" w:type="pct"/>
          </w:tcPr>
          <w:p w:rsidR="00796956" w:rsidRPr="00F33272" w:rsidRDefault="00796956" w:rsidP="007969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บริษัท เอ็นพีซี </w:t>
            </w:r>
            <w:proofErr w:type="spellStart"/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เซฟตี้</w:t>
            </w:r>
            <w:proofErr w:type="spellEnd"/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แอนด์</w:t>
            </w:r>
            <w:proofErr w:type="spellEnd"/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เอ็นไวรอนเมนทอล เซอร์วิส จำกัด</w:t>
            </w:r>
          </w:p>
        </w:tc>
        <w:tc>
          <w:tcPr>
            <w:tcW w:w="631" w:type="pct"/>
            <w:vAlign w:val="bottom"/>
          </w:tcPr>
          <w:p w:rsidR="00796956" w:rsidRPr="00F33272" w:rsidDel="00B104E5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96956" w:rsidRPr="00F33272" w:rsidDel="00B104E5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796956" w:rsidRPr="00F33272" w:rsidDel="00B104E5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9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96956" w:rsidRPr="00F33272" w:rsidDel="00B104E5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96956" w:rsidRPr="00F33272" w:rsidTr="005D5DF4">
        <w:trPr>
          <w:trHeight w:val="182"/>
        </w:trPr>
        <w:tc>
          <w:tcPr>
            <w:tcW w:w="2036" w:type="pct"/>
          </w:tcPr>
          <w:p w:rsidR="00796956" w:rsidRPr="00F33272" w:rsidRDefault="00796956" w:rsidP="007969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เอ็ชเอ็ม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ซี โปลี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เมอส์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1" w:type="pct"/>
          </w:tcPr>
          <w:p w:rsidR="00796956" w:rsidRPr="00F33272" w:rsidDel="00B104E5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6956" w:rsidRPr="00F33272" w:rsidDel="00B104E5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6956" w:rsidRPr="00F33272" w:rsidTr="005D5DF4">
        <w:trPr>
          <w:trHeight w:val="137"/>
        </w:trPr>
        <w:tc>
          <w:tcPr>
            <w:tcW w:w="2036" w:type="pct"/>
          </w:tcPr>
          <w:p w:rsidR="00B62B5B" w:rsidRPr="00F33272" w:rsidRDefault="00B62B5B" w:rsidP="007969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จีซี</w:t>
            </w:r>
            <w:r w:rsidR="00E3084A"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ไกล</w:t>
            </w:r>
            <w:proofErr w:type="spellStart"/>
            <w:r w:rsidR="00E3084A"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คอล</w:t>
            </w:r>
            <w:proofErr w:type="spellEnd"/>
            <w:r w:rsidR="00E3084A"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  <w:p w:rsidR="00796956" w:rsidRPr="00F33272" w:rsidRDefault="00E3084A" w:rsidP="00E308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(เดิมชื่อ </w:t>
            </w:r>
            <w:r w:rsidR="00796956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ทีโอซี ไกล</w:t>
            </w:r>
            <w:proofErr w:type="spellStart"/>
            <w:r w:rsidR="00796956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คอล</w:t>
            </w:r>
            <w:proofErr w:type="spellEnd"/>
            <w:r w:rsidR="00796956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631" w:type="pct"/>
          </w:tcPr>
          <w:p w:rsidR="00E3084A" w:rsidRPr="00F33272" w:rsidRDefault="00E3084A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96956" w:rsidRPr="00F33272" w:rsidDel="00B104E5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117,139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E3084A" w:rsidRPr="00F33272" w:rsidRDefault="00E3084A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E3084A" w:rsidRPr="00F33272" w:rsidRDefault="00E3084A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117,139</w:t>
            </w:r>
          </w:p>
        </w:tc>
        <w:tc>
          <w:tcPr>
            <w:tcW w:w="139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E3084A" w:rsidRPr="00F33272" w:rsidRDefault="00E3084A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6956" w:rsidRPr="00F33272" w:rsidTr="00737B7B">
        <w:tc>
          <w:tcPr>
            <w:tcW w:w="2036" w:type="pct"/>
          </w:tcPr>
          <w:p w:rsidR="00796956" w:rsidRPr="00F33272" w:rsidRDefault="00796956" w:rsidP="007969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796956" w:rsidRPr="00F33272" w:rsidDel="00DB5680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394,818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796956" w:rsidRPr="00F33272" w:rsidDel="00DB5680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269,444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796956" w:rsidRPr="00F33272" w:rsidDel="00DB5680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389,432</w:t>
            </w:r>
          </w:p>
        </w:tc>
        <w:tc>
          <w:tcPr>
            <w:tcW w:w="139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:rsidR="00796956" w:rsidRPr="00F33272" w:rsidDel="00DB5680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268,158</w:t>
            </w:r>
          </w:p>
        </w:tc>
      </w:tr>
      <w:tr w:rsidR="00796956" w:rsidRPr="00F33272" w:rsidTr="00D5266D">
        <w:tc>
          <w:tcPr>
            <w:tcW w:w="2036" w:type="pct"/>
          </w:tcPr>
          <w:p w:rsidR="00796956" w:rsidRPr="00F33272" w:rsidRDefault="00796956" w:rsidP="007969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796956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6956" w:rsidRPr="00F33272" w:rsidTr="00D5266D">
        <w:tc>
          <w:tcPr>
            <w:tcW w:w="2036" w:type="pct"/>
          </w:tcPr>
          <w:p w:rsidR="00796956" w:rsidRPr="00F33272" w:rsidRDefault="00796956" w:rsidP="007969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796956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394,818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269,444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389,432</w:t>
            </w:r>
          </w:p>
        </w:tc>
        <w:tc>
          <w:tcPr>
            <w:tcW w:w="139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268,158</w:t>
            </w:r>
          </w:p>
        </w:tc>
      </w:tr>
      <w:tr w:rsidR="00796956" w:rsidRPr="00F33272" w:rsidTr="00D5266D">
        <w:tc>
          <w:tcPr>
            <w:tcW w:w="2036" w:type="pct"/>
          </w:tcPr>
          <w:p w:rsidR="00796956" w:rsidRPr="00F33272" w:rsidRDefault="00796956" w:rsidP="007969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9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96956" w:rsidRPr="00F33272" w:rsidTr="00D5266D">
        <w:tc>
          <w:tcPr>
            <w:tcW w:w="2036" w:type="pct"/>
          </w:tcPr>
          <w:p w:rsidR="00796956" w:rsidRPr="00F33272" w:rsidRDefault="00796956" w:rsidP="0079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หนี้สูญและค่าเผื่อหนี้สงสัยจะสูญสำหรับปี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796956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796956" w:rsidRPr="00F33272" w:rsidRDefault="00802489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796956" w:rsidRPr="00F33272" w:rsidRDefault="00796956" w:rsidP="00796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:rsidR="00796956" w:rsidRPr="00F33272" w:rsidRDefault="00796956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C74AE5" w:rsidRPr="00F33272" w:rsidRDefault="00C74AE5" w:rsidP="0059344A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:rsidR="00B25CD3" w:rsidRPr="00F33272" w:rsidRDefault="00B25CD3" w:rsidP="00B25CD3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Theme="majorBidi" w:hAnsiTheme="majorBidi" w:cstheme="majorBidi"/>
          <w:bCs/>
          <w:i/>
          <w:iCs/>
          <w:cs/>
        </w:rPr>
      </w:pPr>
      <w:r w:rsidRPr="00F33272">
        <w:rPr>
          <w:rFonts w:asciiTheme="majorBidi" w:hAnsiTheme="majorBidi" w:cstheme="majorBidi"/>
          <w:bCs/>
          <w:i/>
          <w:iCs/>
          <w:cs/>
        </w:rPr>
        <w:t>เงินให้กู้ยืมระยะยาวและดอกเบี้ยค้างรับจากกิจการที่เกี่ยวข้องกัน</w:t>
      </w:r>
    </w:p>
    <w:p w:rsidR="00B25CD3" w:rsidRPr="00F33272" w:rsidRDefault="00B25CD3" w:rsidP="00B25CD3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Theme="majorBidi" w:hAnsiTheme="majorBidi" w:cstheme="majorBidi"/>
          <w:bCs/>
          <w:i/>
          <w:iCs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6"/>
        <w:gridCol w:w="276"/>
        <w:gridCol w:w="1164"/>
        <w:gridCol w:w="276"/>
        <w:gridCol w:w="1162"/>
        <w:gridCol w:w="276"/>
        <w:gridCol w:w="1161"/>
      </w:tblGrid>
      <w:tr w:rsidR="009E0533" w:rsidRPr="00F33272" w:rsidTr="00657DFF">
        <w:trPr>
          <w:tblHeader/>
        </w:trPr>
        <w:tc>
          <w:tcPr>
            <w:tcW w:w="2038" w:type="pct"/>
          </w:tcPr>
          <w:p w:rsidR="00B25CD3" w:rsidRPr="00F33272" w:rsidRDefault="00B25CD3" w:rsidP="0037455D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1" w:type="pct"/>
            <w:gridSpan w:val="3"/>
          </w:tcPr>
          <w:p w:rsidR="00B25CD3" w:rsidRPr="00F33272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B25CD3" w:rsidRPr="00F33272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pct"/>
            <w:gridSpan w:val="3"/>
          </w:tcPr>
          <w:p w:rsidR="00B25CD3" w:rsidRPr="00F33272" w:rsidDel="00F26954" w:rsidRDefault="00B25CD3" w:rsidP="003745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0533" w:rsidRPr="00F33272" w:rsidTr="00657DFF">
        <w:trPr>
          <w:tblHeader/>
        </w:trPr>
        <w:tc>
          <w:tcPr>
            <w:tcW w:w="2038" w:type="pct"/>
          </w:tcPr>
          <w:p w:rsidR="00B25CD3" w:rsidRPr="00F33272" w:rsidRDefault="00B25CD3" w:rsidP="0037455D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B25CD3" w:rsidRPr="00F33272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5266D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B25CD3" w:rsidRPr="00F33272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B25CD3" w:rsidRPr="00F33272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="00D5266D"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9" w:type="pct"/>
          </w:tcPr>
          <w:p w:rsidR="00B25CD3" w:rsidRPr="00F33272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25CD3" w:rsidRPr="00F33272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5266D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B25CD3" w:rsidRPr="00F33272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B25CD3" w:rsidRPr="00F33272" w:rsidRDefault="00B25CD3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="00D5266D"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B25CD3" w:rsidRPr="00F33272" w:rsidTr="00657DFF">
        <w:trPr>
          <w:tblHeader/>
        </w:trPr>
        <w:tc>
          <w:tcPr>
            <w:tcW w:w="2038" w:type="pct"/>
          </w:tcPr>
          <w:p w:rsidR="00B25CD3" w:rsidRPr="00F33272" w:rsidRDefault="00B25CD3" w:rsidP="0037455D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2" w:type="pct"/>
            <w:gridSpan w:val="7"/>
          </w:tcPr>
          <w:p w:rsidR="00B25CD3" w:rsidRPr="00F33272" w:rsidDel="00F26954" w:rsidRDefault="00B25CD3" w:rsidP="003745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0533" w:rsidRPr="00F33272" w:rsidTr="00657DFF">
        <w:tc>
          <w:tcPr>
            <w:tcW w:w="2038" w:type="pct"/>
          </w:tcPr>
          <w:p w:rsidR="00B25CD3" w:rsidRPr="00F33272" w:rsidRDefault="00B25CD3" w:rsidP="0037455D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</w:tcPr>
          <w:p w:rsidR="00B25CD3" w:rsidRPr="00F33272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15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F33272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25CD3" w:rsidRPr="00F33272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F33272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25CD3" w:rsidRPr="00F33272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F33272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25CD3" w:rsidRPr="00F33272" w:rsidRDefault="00B25CD3" w:rsidP="003745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0533" w:rsidRPr="00F33272" w:rsidTr="00657DFF">
        <w:tc>
          <w:tcPr>
            <w:tcW w:w="2038" w:type="pct"/>
          </w:tcPr>
          <w:p w:rsidR="00B25CD3" w:rsidRPr="00F33272" w:rsidRDefault="00B25CD3" w:rsidP="0037455D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634" w:type="pct"/>
          </w:tcPr>
          <w:p w:rsidR="00B25CD3" w:rsidRPr="00F33272" w:rsidRDefault="00B25CD3" w:rsidP="00657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15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F33272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25CD3" w:rsidRPr="00F33272" w:rsidRDefault="00B25CD3" w:rsidP="00657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F33272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25CD3" w:rsidRPr="00F33272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25CD3" w:rsidRPr="00F33272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25CD3" w:rsidRPr="00F33272" w:rsidRDefault="00B25CD3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266D" w:rsidRPr="00F33272" w:rsidTr="00657DFF">
        <w:tc>
          <w:tcPr>
            <w:tcW w:w="2038" w:type="pct"/>
          </w:tcPr>
          <w:p w:rsidR="00D5266D" w:rsidRPr="00F33272" w:rsidRDefault="00D5266D" w:rsidP="00D5266D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634" w:type="pct"/>
          </w:tcPr>
          <w:p w:rsidR="00D5266D" w:rsidRPr="00F33272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D5266D" w:rsidRPr="00F33272" w:rsidRDefault="00BB5B62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47,760</w:t>
            </w:r>
          </w:p>
        </w:tc>
        <w:tc>
          <w:tcPr>
            <w:tcW w:w="14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47,760</w:t>
            </w:r>
          </w:p>
        </w:tc>
      </w:tr>
      <w:tr w:rsidR="00D5266D" w:rsidRPr="00F33272" w:rsidTr="00657DFF">
        <w:tc>
          <w:tcPr>
            <w:tcW w:w="2038" w:type="pct"/>
          </w:tcPr>
          <w:p w:rsidR="00D5266D" w:rsidRPr="00F33272" w:rsidRDefault="00D5266D" w:rsidP="00D5266D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634" w:type="pct"/>
          </w:tcPr>
          <w:p w:rsidR="00D5266D" w:rsidRPr="00F33272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D5266D" w:rsidRPr="00F33272" w:rsidRDefault="00BB5B62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202,980</w:t>
            </w:r>
          </w:p>
        </w:tc>
        <w:tc>
          <w:tcPr>
            <w:tcW w:w="14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250,740</w:t>
            </w:r>
          </w:p>
        </w:tc>
      </w:tr>
      <w:tr w:rsidR="00D5266D" w:rsidRPr="00F33272" w:rsidTr="0003312B">
        <w:tc>
          <w:tcPr>
            <w:tcW w:w="2038" w:type="pct"/>
          </w:tcPr>
          <w:p w:rsidR="00D5266D" w:rsidRPr="00F33272" w:rsidRDefault="00D5266D" w:rsidP="00D526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68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4" w:type="pct"/>
          </w:tcPr>
          <w:p w:rsidR="00D5266D" w:rsidRPr="00F33272" w:rsidDel="00F26954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8" w:type="pct"/>
          </w:tcPr>
          <w:p w:rsidR="00D5266D" w:rsidRPr="00F33272" w:rsidDel="00F26954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/>
              <w:ind w:left="-108" w:right="-10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7" w:type="pct"/>
          </w:tcPr>
          <w:p w:rsidR="00D5266D" w:rsidRPr="00F33272" w:rsidDel="00F26954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6" w:type="pct"/>
          </w:tcPr>
          <w:p w:rsidR="00D5266D" w:rsidRPr="00F33272" w:rsidDel="00F26954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5266D" w:rsidRPr="00F33272" w:rsidTr="00657DFF">
        <w:tc>
          <w:tcPr>
            <w:tcW w:w="2038" w:type="pct"/>
          </w:tcPr>
          <w:p w:rsidR="00D5266D" w:rsidRPr="00F33272" w:rsidRDefault="00D5266D" w:rsidP="00D526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68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4" w:type="pct"/>
          </w:tcPr>
          <w:p w:rsidR="00D5266D" w:rsidRPr="00F33272" w:rsidDel="00F26954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D5266D" w:rsidRPr="00F33272" w:rsidDel="00F26954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D5266D" w:rsidRPr="00F33272" w:rsidDel="00F26954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D5266D" w:rsidRPr="00F33272" w:rsidDel="00F26954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266D" w:rsidRPr="00F33272" w:rsidTr="00657DFF">
        <w:tc>
          <w:tcPr>
            <w:tcW w:w="2038" w:type="pct"/>
          </w:tcPr>
          <w:p w:rsidR="00D5266D" w:rsidRPr="00F33272" w:rsidRDefault="00D5266D" w:rsidP="00D526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</w:t>
            </w:r>
            <w:r w:rsidR="00E62FCF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ริษัท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ไฟฟ้า น้ำ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ลิก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1 จำกัด</w:t>
            </w:r>
          </w:p>
        </w:tc>
        <w:tc>
          <w:tcPr>
            <w:tcW w:w="634" w:type="pct"/>
          </w:tcPr>
          <w:p w:rsidR="00D5266D" w:rsidRPr="00F33272" w:rsidDel="00F26954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D5266D" w:rsidRPr="00F33272" w:rsidDel="00F26954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D5266D" w:rsidRPr="00F33272" w:rsidDel="00F26954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D5266D" w:rsidRPr="00F33272" w:rsidDel="00F26954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B62" w:rsidRPr="00F33272" w:rsidTr="00657DFF">
        <w:tc>
          <w:tcPr>
            <w:tcW w:w="2038" w:type="pct"/>
          </w:tcPr>
          <w:p w:rsidR="00BB5B62" w:rsidRPr="00F33272" w:rsidRDefault="00BB5B62" w:rsidP="00BB5B6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634" w:type="pct"/>
          </w:tcPr>
          <w:p w:rsidR="00BB5B62" w:rsidRPr="00F33272" w:rsidDel="00F26954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100,432</w:t>
            </w: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B5B62" w:rsidRPr="00F33272" w:rsidDel="00F26954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101,146</w:t>
            </w: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B5B62" w:rsidRPr="00F33272" w:rsidDel="00F26954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100,432</w:t>
            </w: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B5B62" w:rsidRPr="00F33272" w:rsidDel="00F26954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101,146</w:t>
            </w:r>
          </w:p>
        </w:tc>
      </w:tr>
      <w:tr w:rsidR="00BB5B62" w:rsidRPr="00F33272" w:rsidTr="00657DFF">
        <w:tc>
          <w:tcPr>
            <w:tcW w:w="2038" w:type="pct"/>
          </w:tcPr>
          <w:p w:rsidR="00BB5B62" w:rsidRPr="00F33272" w:rsidRDefault="00BB5B62" w:rsidP="00BB5B62">
            <w:pPr>
              <w:widowControl w:val="0"/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4" w:type="pct"/>
          </w:tcPr>
          <w:p w:rsidR="00BB5B62" w:rsidRPr="00F33272" w:rsidRDefault="00BB5B62" w:rsidP="005D5D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9,321</w:t>
            </w: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BB5B62" w:rsidRPr="00F33272" w:rsidRDefault="00BB5B62" w:rsidP="005D5D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2,495</w:t>
            </w: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BB5B62" w:rsidRPr="00F33272" w:rsidRDefault="00BB5B62" w:rsidP="00BB5B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9,321</w:t>
            </w: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B5B62" w:rsidRPr="00F33272" w:rsidRDefault="00BB5B62" w:rsidP="005D5D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2,495</w:t>
            </w:r>
          </w:p>
        </w:tc>
      </w:tr>
      <w:tr w:rsidR="00BB5B62" w:rsidRPr="00F33272" w:rsidTr="00657DFF">
        <w:tc>
          <w:tcPr>
            <w:tcW w:w="2038" w:type="pct"/>
          </w:tcPr>
          <w:p w:rsidR="00BB5B62" w:rsidRPr="00F33272" w:rsidRDefault="00BB5B62" w:rsidP="00BB5B6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บริษัทร่วมทางอ้อม</w:t>
            </w:r>
          </w:p>
        </w:tc>
        <w:tc>
          <w:tcPr>
            <w:tcW w:w="634" w:type="pct"/>
          </w:tcPr>
          <w:p w:rsidR="00BB5B62" w:rsidRPr="00F33272" w:rsidDel="00F26954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B5B62" w:rsidRPr="00F33272" w:rsidDel="00F26954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B5B62" w:rsidRPr="00F33272" w:rsidDel="00F26954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B5B62" w:rsidRPr="00F33272" w:rsidDel="00F26954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B62" w:rsidRPr="00F33272" w:rsidTr="00657DFF">
        <w:tc>
          <w:tcPr>
            <w:tcW w:w="2038" w:type="pct"/>
          </w:tcPr>
          <w:p w:rsidR="00BB5B62" w:rsidRPr="00F33272" w:rsidDel="00FE35D8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ไซยะบุรี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พาวเวอร์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4" w:type="pct"/>
          </w:tcPr>
          <w:p w:rsidR="00BB5B62" w:rsidRPr="00F33272" w:rsidDel="00F26954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B5B62" w:rsidRPr="00F33272" w:rsidDel="00F26954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B5B62" w:rsidRPr="00F33272" w:rsidDel="00F26954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B5B62" w:rsidRPr="00F33272" w:rsidDel="00F26954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B62" w:rsidRPr="00F33272" w:rsidTr="00657DFF">
        <w:tc>
          <w:tcPr>
            <w:tcW w:w="2038" w:type="pct"/>
          </w:tcPr>
          <w:p w:rsidR="00BB5B62" w:rsidRPr="00F33272" w:rsidDel="00FE35D8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634" w:type="pct"/>
          </w:tcPr>
          <w:p w:rsidR="00BB5B62" w:rsidRPr="00F33272" w:rsidDel="00F26954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2,463,160</w:t>
            </w: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B5B62" w:rsidRPr="00F33272" w:rsidDel="00F26954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2,463,160</w:t>
            </w: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B5B62" w:rsidRPr="00F33272" w:rsidDel="00F26954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2,463,160</w:t>
            </w: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B5B62" w:rsidRPr="00F33272" w:rsidDel="00F26954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2,463,160</w:t>
            </w:r>
          </w:p>
        </w:tc>
      </w:tr>
      <w:tr w:rsidR="00BB5B62" w:rsidRPr="00F33272" w:rsidTr="00657DFF">
        <w:tc>
          <w:tcPr>
            <w:tcW w:w="2038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4" w:type="pct"/>
          </w:tcPr>
          <w:p w:rsidR="00BB5B62" w:rsidRPr="00F33272" w:rsidRDefault="00BB5B62" w:rsidP="005D5D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387,277</w:t>
            </w: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BB5B62" w:rsidRPr="00F33272" w:rsidRDefault="00BB5B62" w:rsidP="005D5D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227,172</w:t>
            </w: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BB5B62" w:rsidRPr="00F33272" w:rsidRDefault="00BB5B62" w:rsidP="00BB5B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387,277</w:t>
            </w: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B5B62" w:rsidRPr="00F33272" w:rsidRDefault="00BB5B62" w:rsidP="005D5D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227,172</w:t>
            </w:r>
          </w:p>
        </w:tc>
      </w:tr>
      <w:tr w:rsidR="004058C1" w:rsidRPr="00F33272" w:rsidTr="00657DFF">
        <w:tc>
          <w:tcPr>
            <w:tcW w:w="2038" w:type="pct"/>
          </w:tcPr>
          <w:p w:rsidR="004058C1" w:rsidRPr="00F33272" w:rsidRDefault="004058C1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4" w:type="pct"/>
          </w:tcPr>
          <w:p w:rsidR="004058C1" w:rsidRPr="00F33272" w:rsidRDefault="004058C1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:rsidR="004058C1" w:rsidRPr="00F33272" w:rsidRDefault="004058C1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8" w:type="pct"/>
          </w:tcPr>
          <w:p w:rsidR="004058C1" w:rsidRPr="00F33272" w:rsidRDefault="004058C1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/>
              <w:ind w:left="-108" w:right="-10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:rsidR="004058C1" w:rsidRPr="00F33272" w:rsidRDefault="004058C1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7" w:type="pct"/>
          </w:tcPr>
          <w:p w:rsidR="004058C1" w:rsidRPr="00F33272" w:rsidRDefault="004058C1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:rsidR="004058C1" w:rsidRPr="00F33272" w:rsidRDefault="004058C1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6" w:type="pct"/>
          </w:tcPr>
          <w:p w:rsidR="004058C1" w:rsidRPr="00F33272" w:rsidRDefault="004058C1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B5B62" w:rsidRPr="00F33272" w:rsidTr="00657DFF">
        <w:tc>
          <w:tcPr>
            <w:tcW w:w="2038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</w:tcPr>
          <w:p w:rsidR="00BB5B62" w:rsidRPr="00F33272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B5B62" w:rsidRPr="00F33272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B5B62" w:rsidRPr="00F33272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B62" w:rsidRPr="00F33272" w:rsidTr="00657DFF">
        <w:tc>
          <w:tcPr>
            <w:tcW w:w="2038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24M Technologies, Inc.*</w:t>
            </w:r>
          </w:p>
        </w:tc>
        <w:tc>
          <w:tcPr>
            <w:tcW w:w="634" w:type="pct"/>
          </w:tcPr>
          <w:p w:rsidR="00BB5B62" w:rsidRPr="00F33272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B5B62" w:rsidRPr="00F33272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B5B62" w:rsidRPr="00F33272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B62" w:rsidRPr="00F33272" w:rsidTr="00657DFF">
        <w:tc>
          <w:tcPr>
            <w:tcW w:w="2038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ตั๋วสัญญาประเภทด้อยสิทธิและแปลงสภาพ</w:t>
            </w:r>
          </w:p>
        </w:tc>
        <w:tc>
          <w:tcPr>
            <w:tcW w:w="634" w:type="pct"/>
          </w:tcPr>
          <w:p w:rsidR="00BB5B62" w:rsidRPr="00F33272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96,854</w:t>
            </w: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BB5B62" w:rsidRPr="00F33272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162,573</w:t>
            </w: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96,854</w:t>
            </w: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B5B62" w:rsidRPr="00F33272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162,573</w:t>
            </w:r>
          </w:p>
        </w:tc>
      </w:tr>
      <w:tr w:rsidR="00BB5B62" w:rsidRPr="00F33272" w:rsidTr="00657DFF">
        <w:tc>
          <w:tcPr>
            <w:tcW w:w="2038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BB5B62" w:rsidRPr="00F33272" w:rsidRDefault="00BB5B62" w:rsidP="005D5D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3,979</w:t>
            </w: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BB5B62" w:rsidRPr="00F33272" w:rsidRDefault="00BB5B62" w:rsidP="005D5D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8,504</w:t>
            </w: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BB5B62" w:rsidRPr="00F33272" w:rsidRDefault="00BB5B62" w:rsidP="00BB5B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3,979</w:t>
            </w:r>
          </w:p>
        </w:tc>
        <w:tc>
          <w:tcPr>
            <w:tcW w:w="149" w:type="pct"/>
          </w:tcPr>
          <w:p w:rsidR="00BB5B62" w:rsidRPr="00F33272" w:rsidRDefault="00BB5B62" w:rsidP="00BB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BB5B62" w:rsidRPr="00F33272" w:rsidRDefault="00BB5B62" w:rsidP="005D5D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8,504</w:t>
            </w:r>
          </w:p>
        </w:tc>
      </w:tr>
      <w:tr w:rsidR="00D5266D" w:rsidRPr="00F33272" w:rsidTr="00657DFF">
        <w:tc>
          <w:tcPr>
            <w:tcW w:w="2038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D5266D" w:rsidRPr="00F33272" w:rsidRDefault="00BB5B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3,061,023</w:t>
            </w:r>
          </w:p>
        </w:tc>
        <w:tc>
          <w:tcPr>
            <w:tcW w:w="14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2,965,050</w:t>
            </w:r>
          </w:p>
        </w:tc>
        <w:tc>
          <w:tcPr>
            <w:tcW w:w="14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D5266D" w:rsidRPr="00F33272" w:rsidRDefault="00BB5B62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3,311,763</w:t>
            </w:r>
          </w:p>
        </w:tc>
        <w:tc>
          <w:tcPr>
            <w:tcW w:w="149" w:type="pct"/>
          </w:tcPr>
          <w:p w:rsidR="00D5266D" w:rsidRPr="00F33272" w:rsidRDefault="00D5266D" w:rsidP="00D52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D5266D" w:rsidRPr="00F33272" w:rsidRDefault="00D5266D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3,263,550</w:t>
            </w:r>
          </w:p>
        </w:tc>
      </w:tr>
    </w:tbl>
    <w:p w:rsidR="00BC01E1" w:rsidRPr="00F33272" w:rsidRDefault="00BC01E1" w:rsidP="00BC01E1">
      <w:pPr>
        <w:tabs>
          <w:tab w:val="left" w:pos="90"/>
        </w:tabs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:rsidR="008332A2" w:rsidRPr="00F33272" w:rsidRDefault="00511B34" w:rsidP="00387919">
      <w:pPr>
        <w:pStyle w:val="a"/>
        <w:widowControl w:val="0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cs/>
          <w:lang w:val="en-US"/>
        </w:rPr>
      </w:pPr>
      <w:r w:rsidRPr="00F33272">
        <w:rPr>
          <w:rFonts w:asciiTheme="majorBidi" w:hAnsiTheme="majorBidi" w:cstheme="majorBidi"/>
          <w:spacing w:val="-4"/>
          <w:lang w:val="en-US"/>
        </w:rPr>
        <w:t xml:space="preserve">* </w:t>
      </w:r>
      <w:r w:rsidRPr="00F33272">
        <w:rPr>
          <w:rFonts w:asciiTheme="majorBidi" w:hAnsiTheme="majorBidi" w:cstheme="majorBidi"/>
          <w:spacing w:val="-4"/>
          <w:cs/>
          <w:lang w:val="en-US"/>
        </w:rPr>
        <w:t xml:space="preserve">ดูหมายเหตุประกอบงบการเงินข้อ </w:t>
      </w:r>
      <w:r w:rsidRPr="00F33272">
        <w:rPr>
          <w:rFonts w:asciiTheme="majorBidi" w:hAnsiTheme="majorBidi" w:cstheme="majorBidi"/>
          <w:spacing w:val="-4"/>
          <w:lang w:val="en-US"/>
        </w:rPr>
        <w:t xml:space="preserve">7 </w:t>
      </w:r>
      <w:r w:rsidRPr="00F33272">
        <w:rPr>
          <w:rFonts w:asciiTheme="majorBidi" w:hAnsiTheme="majorBidi" w:cstheme="majorBidi"/>
          <w:spacing w:val="-4"/>
          <w:cs/>
          <w:lang w:val="en-US"/>
        </w:rPr>
        <w:t>เรื่องมูลค่าที่คาดว่าจะได้รับคืนของเงินให้กู้ยืมและดอกเบี้ยค้างรับ</w:t>
      </w:r>
      <w:r w:rsidR="00A72700" w:rsidRPr="00F33272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F33272">
        <w:rPr>
          <w:rFonts w:asciiTheme="majorBidi" w:hAnsiTheme="majorBidi" w:cstheme="majorBidi"/>
          <w:spacing w:val="-4"/>
          <w:cs/>
          <w:lang w:val="en-US"/>
        </w:rPr>
        <w:t xml:space="preserve">และเงินลงทุนใน </w:t>
      </w:r>
      <w:r w:rsidRPr="00F33272">
        <w:rPr>
          <w:rFonts w:asciiTheme="majorBidi" w:hAnsiTheme="majorBidi" w:cstheme="majorBidi"/>
          <w:spacing w:val="-4"/>
          <w:lang w:val="en-US"/>
        </w:rPr>
        <w:t xml:space="preserve">24M Technologies, Inc. </w:t>
      </w:r>
    </w:p>
    <w:p w:rsidR="008332A2" w:rsidRPr="00F33272" w:rsidRDefault="008332A2" w:rsidP="00387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2"/>
          <w:szCs w:val="22"/>
          <w:cs/>
        </w:rPr>
      </w:pPr>
    </w:p>
    <w:p w:rsidR="00F77A62" w:rsidRPr="00F33272" w:rsidRDefault="00F77A62" w:rsidP="00387919">
      <w:pPr>
        <w:pStyle w:val="a"/>
        <w:widowControl w:val="0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F33272">
        <w:rPr>
          <w:rFonts w:asciiTheme="majorBidi" w:hAnsiTheme="majorBidi" w:cstheme="majorBidi"/>
          <w:b/>
          <w:bCs/>
          <w:i/>
          <w:iCs/>
          <w:cs/>
          <w:lang w:val="en-US"/>
        </w:rPr>
        <w:t xml:space="preserve">สัญญาเงินให้กู้ยืมระยะยาว </w:t>
      </w:r>
    </w:p>
    <w:p w:rsidR="00F77A62" w:rsidRPr="00F33272" w:rsidRDefault="00F77A62" w:rsidP="00F77A62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2"/>
          <w:szCs w:val="22"/>
          <w:lang w:val="en-US"/>
        </w:rPr>
      </w:pPr>
    </w:p>
    <w:p w:rsidR="00F77A62" w:rsidRPr="00F33272" w:rsidRDefault="00F77A62" w:rsidP="00F77A62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i/>
          <w:iCs/>
          <w:lang w:val="en-US"/>
        </w:rPr>
      </w:pPr>
      <w:r w:rsidRPr="00F33272">
        <w:rPr>
          <w:rFonts w:asciiTheme="majorBidi" w:hAnsiTheme="majorBidi" w:cstheme="majorBidi"/>
          <w:i/>
          <w:iCs/>
          <w:cs/>
          <w:lang w:val="en-US"/>
        </w:rPr>
        <w:t>บริษัท ผลิตไฟฟ้าและพลังงานร่วม จำกัด</w:t>
      </w:r>
    </w:p>
    <w:p w:rsidR="00F77A62" w:rsidRPr="00F33272" w:rsidRDefault="00F77A62" w:rsidP="00F77A62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2"/>
          <w:szCs w:val="22"/>
          <w:lang w:val="en-US"/>
        </w:rPr>
      </w:pPr>
    </w:p>
    <w:p w:rsidR="008332A2" w:rsidRPr="00F33272" w:rsidRDefault="00F77A62" w:rsidP="00F77A62">
      <w:pPr>
        <w:pStyle w:val="a"/>
        <w:widowControl w:val="0"/>
        <w:tabs>
          <w:tab w:val="clear" w:pos="1080"/>
        </w:tabs>
        <w:ind w:left="540" w:right="-25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 w:rsidRPr="00F33272">
        <w:rPr>
          <w:rFonts w:asciiTheme="majorBidi" w:hAnsiTheme="majorBidi" w:cstheme="majorBidi"/>
          <w:spacing w:val="-2"/>
          <w:cs/>
        </w:rPr>
        <w:t xml:space="preserve">วงเงินกู้ </w:t>
      </w:r>
      <w:r w:rsidR="001660AD" w:rsidRPr="00F33272">
        <w:rPr>
          <w:rFonts w:asciiTheme="majorBidi" w:hAnsiTheme="majorBidi" w:cs="Angsana New"/>
          <w:spacing w:val="-2"/>
          <w:lang w:val="en-US"/>
        </w:rPr>
        <w:t>313.5</w:t>
      </w:r>
      <w:r w:rsidRPr="00F33272">
        <w:rPr>
          <w:rFonts w:asciiTheme="majorBidi" w:hAnsiTheme="majorBidi" w:cs="Angsana New"/>
          <w:spacing w:val="-2"/>
          <w:cs/>
        </w:rPr>
        <w:t xml:space="preserve"> </w:t>
      </w:r>
      <w:r w:rsidRPr="00F33272">
        <w:rPr>
          <w:rFonts w:asciiTheme="majorBidi" w:hAnsiTheme="majorBidi" w:cstheme="majorBidi"/>
          <w:spacing w:val="-2"/>
          <w:cs/>
        </w:rPr>
        <w:t xml:space="preserve">ล้านบาท ตามสัญญาเงินกู้ยืมลงวันที่ </w:t>
      </w:r>
      <w:r w:rsidRPr="00F33272">
        <w:rPr>
          <w:rFonts w:asciiTheme="majorBidi" w:hAnsiTheme="majorBidi" w:cs="Angsana New"/>
          <w:spacing w:val="-2"/>
          <w:cs/>
        </w:rPr>
        <w:t xml:space="preserve">24 </w:t>
      </w:r>
      <w:r w:rsidRPr="00F33272">
        <w:rPr>
          <w:rFonts w:asciiTheme="majorBidi" w:hAnsiTheme="majorBidi" w:cstheme="majorBidi"/>
          <w:spacing w:val="-2"/>
          <w:cs/>
        </w:rPr>
        <w:t xml:space="preserve">มิถุนายน </w:t>
      </w:r>
      <w:r w:rsidRPr="00F33272">
        <w:rPr>
          <w:rFonts w:asciiTheme="majorBidi" w:hAnsiTheme="majorBidi" w:cs="Angsana New"/>
          <w:spacing w:val="-2"/>
          <w:cs/>
        </w:rPr>
        <w:t xml:space="preserve">2557 </w:t>
      </w:r>
      <w:r w:rsidRPr="00F33272">
        <w:rPr>
          <w:rFonts w:asciiTheme="majorBidi" w:hAnsiTheme="majorBidi" w:cstheme="majorBidi"/>
          <w:spacing w:val="-2"/>
          <w:cs/>
        </w:rPr>
        <w:t xml:space="preserve">เงินกู้มีระยะเวลา </w:t>
      </w:r>
      <w:r w:rsidRPr="00F33272">
        <w:rPr>
          <w:rFonts w:asciiTheme="majorBidi" w:hAnsiTheme="majorBidi" w:cs="Angsana New"/>
          <w:spacing w:val="-2"/>
          <w:cs/>
        </w:rPr>
        <w:t xml:space="preserve">10 </w:t>
      </w:r>
      <w:r w:rsidRPr="00F33272">
        <w:rPr>
          <w:rFonts w:asciiTheme="majorBidi" w:hAnsiTheme="majorBidi" w:cstheme="majorBidi"/>
          <w:spacing w:val="-2"/>
          <w:cs/>
        </w:rPr>
        <w:t xml:space="preserve">ปี และมีอัตราดอกเบี้ยต่อปีเท่ากับ </w:t>
      </w:r>
      <w:proofErr w:type="spellStart"/>
      <w:r w:rsidRPr="00F33272">
        <w:rPr>
          <w:rFonts w:asciiTheme="majorBidi" w:hAnsiTheme="majorBidi" w:cs="Angsana New"/>
          <w:spacing w:val="-2"/>
          <w:cs/>
        </w:rPr>
        <w:t>MLR</w:t>
      </w:r>
      <w:proofErr w:type="spellEnd"/>
      <w:r w:rsidRPr="00F33272">
        <w:rPr>
          <w:rFonts w:asciiTheme="majorBidi" w:hAnsiTheme="majorBidi" w:cs="Angsana New"/>
          <w:spacing w:val="-2"/>
          <w:cs/>
        </w:rPr>
        <w:t xml:space="preserve"> </w:t>
      </w:r>
      <w:r w:rsidRPr="00F33272">
        <w:rPr>
          <w:rFonts w:asciiTheme="majorBidi" w:hAnsiTheme="majorBidi" w:cstheme="majorBidi"/>
          <w:spacing w:val="-2"/>
          <w:cs/>
        </w:rPr>
        <w:t xml:space="preserve">หักอัตราส่วนลด กำหนดชำระคืนเงินต้นทุกหกเดือน งวดแรกชำระในเดือนธันวาคม </w:t>
      </w:r>
      <w:r w:rsidRPr="00F33272">
        <w:rPr>
          <w:rFonts w:asciiTheme="majorBidi" w:hAnsiTheme="majorBidi" w:cs="Angsana New"/>
          <w:spacing w:val="-2"/>
          <w:cs/>
        </w:rPr>
        <w:t>2557</w:t>
      </w:r>
      <w:r w:rsidR="00387919" w:rsidRPr="00F33272">
        <w:rPr>
          <w:rFonts w:asciiTheme="majorBidi" w:hAnsiTheme="majorBidi" w:cs="Angsana New" w:hint="cs"/>
          <w:spacing w:val="-2"/>
          <w:cs/>
        </w:rPr>
        <w:t xml:space="preserve"> </w:t>
      </w:r>
      <w:r w:rsidRPr="00F33272">
        <w:rPr>
          <w:rFonts w:asciiTheme="majorBidi" w:hAnsiTheme="majorBidi" w:cstheme="majorBidi"/>
          <w:spacing w:val="-2"/>
          <w:cs/>
        </w:rPr>
        <w:t>เงินกู้ดังกล่าวมีวัตถุประสงค์เพื่อใช้ในการดำเนินงาน</w:t>
      </w:r>
      <w:r w:rsidR="001660AD" w:rsidRPr="00F33272">
        <w:rPr>
          <w:rFonts w:asciiTheme="majorBidi" w:hAnsiTheme="majorBidi" w:cstheme="majorBidi" w:hint="cs"/>
          <w:spacing w:val="-2"/>
          <w:cs/>
        </w:rPr>
        <w:t xml:space="preserve"> โดย ณ วันที่ </w:t>
      </w:r>
      <w:r w:rsidR="001660AD" w:rsidRPr="00F33272">
        <w:rPr>
          <w:rFonts w:asciiTheme="majorBidi" w:hAnsiTheme="majorBidi" w:cstheme="majorBidi"/>
          <w:spacing w:val="-2"/>
          <w:lang w:val="en-US"/>
        </w:rPr>
        <w:t xml:space="preserve">31 </w:t>
      </w:r>
      <w:r w:rsidR="001660AD" w:rsidRPr="00F33272">
        <w:rPr>
          <w:rFonts w:asciiTheme="majorBidi" w:hAnsiTheme="majorBidi" w:cstheme="majorBidi" w:hint="cs"/>
          <w:spacing w:val="-2"/>
          <w:cs/>
          <w:lang w:val="en-US"/>
        </w:rPr>
        <w:t xml:space="preserve">ธันวาคม </w:t>
      </w:r>
      <w:r w:rsidR="001660AD" w:rsidRPr="00F33272">
        <w:rPr>
          <w:rFonts w:asciiTheme="majorBidi" w:hAnsiTheme="majorBidi" w:cstheme="majorBidi"/>
          <w:spacing w:val="-2"/>
          <w:lang w:val="en-US"/>
        </w:rPr>
        <w:t xml:space="preserve">2561 </w:t>
      </w:r>
      <w:r w:rsidR="001660AD" w:rsidRPr="00F33272">
        <w:rPr>
          <w:rFonts w:asciiTheme="majorBidi" w:hAnsiTheme="majorBidi" w:cstheme="majorBidi" w:hint="cs"/>
          <w:spacing w:val="-2"/>
          <w:cs/>
          <w:lang w:val="en-US"/>
        </w:rPr>
        <w:t xml:space="preserve">มีเงินกู้ที่ยังไม่ได้เบิกใช้จำนวน </w:t>
      </w:r>
      <w:r w:rsidR="00A621B1" w:rsidRPr="00F33272">
        <w:rPr>
          <w:rFonts w:asciiTheme="majorBidi" w:hAnsiTheme="majorBidi" w:cstheme="majorBidi"/>
          <w:spacing w:val="-2"/>
          <w:lang w:val="en-US"/>
        </w:rPr>
        <w:t>62.8</w:t>
      </w:r>
      <w:r w:rsidR="001660AD" w:rsidRPr="00F33272">
        <w:rPr>
          <w:rFonts w:asciiTheme="majorBidi" w:hAnsiTheme="majorBidi" w:cstheme="majorBidi"/>
          <w:spacing w:val="-2"/>
          <w:lang w:val="en-US"/>
        </w:rPr>
        <w:t xml:space="preserve"> </w:t>
      </w:r>
      <w:r w:rsidR="001660AD" w:rsidRPr="00F33272">
        <w:rPr>
          <w:rFonts w:asciiTheme="majorBidi" w:hAnsiTheme="majorBidi" w:cstheme="majorBidi" w:hint="cs"/>
          <w:spacing w:val="-2"/>
          <w:cs/>
          <w:lang w:val="en-US"/>
        </w:rPr>
        <w:t>ล้านบาท</w:t>
      </w:r>
    </w:p>
    <w:p w:rsidR="007F2D0B" w:rsidRPr="00F33272" w:rsidRDefault="007F2D0B" w:rsidP="008817B5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2"/>
          <w:szCs w:val="22"/>
          <w:lang w:val="en-US"/>
        </w:rPr>
      </w:pPr>
    </w:p>
    <w:p w:rsidR="00F77A62" w:rsidRPr="00F33272" w:rsidRDefault="00F77A62" w:rsidP="00F77A62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i/>
          <w:iCs/>
          <w:lang w:val="en-US"/>
        </w:rPr>
      </w:pPr>
      <w:r w:rsidRPr="00F33272">
        <w:rPr>
          <w:rFonts w:asciiTheme="majorBidi" w:hAnsiTheme="majorBidi" w:cstheme="majorBidi"/>
          <w:i/>
          <w:iCs/>
          <w:cs/>
          <w:lang w:val="en-US"/>
        </w:rPr>
        <w:t xml:space="preserve">บริษัท ไซยะบุรี </w:t>
      </w:r>
      <w:proofErr w:type="spellStart"/>
      <w:r w:rsidRPr="00F33272">
        <w:rPr>
          <w:rFonts w:asciiTheme="majorBidi" w:hAnsiTheme="majorBidi" w:cstheme="majorBidi"/>
          <w:i/>
          <w:iCs/>
          <w:cs/>
          <w:lang w:val="en-US"/>
        </w:rPr>
        <w:t>พาวเวอร์</w:t>
      </w:r>
      <w:proofErr w:type="spellEnd"/>
      <w:r w:rsidRPr="00F33272">
        <w:rPr>
          <w:rFonts w:asciiTheme="majorBidi" w:hAnsiTheme="majorBidi" w:cstheme="majorBidi"/>
          <w:i/>
          <w:iCs/>
          <w:cs/>
          <w:lang w:val="en-US"/>
        </w:rPr>
        <w:t xml:space="preserve"> จำกัด</w:t>
      </w:r>
    </w:p>
    <w:p w:rsidR="00F77A62" w:rsidRPr="00F33272" w:rsidRDefault="00F77A62" w:rsidP="00F77A62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:rsidR="00F77A62" w:rsidRPr="00F33272" w:rsidRDefault="00387919" w:rsidP="00F77A62">
      <w:pPr>
        <w:pStyle w:val="a"/>
        <w:ind w:left="540"/>
        <w:jc w:val="thaiDistribute"/>
        <w:rPr>
          <w:rFonts w:asciiTheme="majorBidi" w:hAnsiTheme="majorBidi" w:cstheme="majorBidi"/>
          <w:spacing w:val="-4"/>
          <w:lang w:val="en-US"/>
        </w:rPr>
      </w:pPr>
      <w:r w:rsidRPr="00F33272">
        <w:rPr>
          <w:rFonts w:asciiTheme="majorBidi" w:hAnsiTheme="majorBidi" w:cstheme="majorBidi"/>
          <w:spacing w:val="-4"/>
          <w:cs/>
          <w:lang w:val="en-US"/>
        </w:rPr>
        <w:t>วงเงินกู้</w:t>
      </w:r>
      <w:r w:rsidR="00F77A62" w:rsidRPr="00F33272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F77A62" w:rsidRPr="00F33272">
        <w:rPr>
          <w:rFonts w:asciiTheme="majorBidi" w:hAnsiTheme="majorBidi" w:cstheme="majorBidi"/>
          <w:spacing w:val="-4"/>
          <w:lang w:val="en-US"/>
        </w:rPr>
        <w:t>2,463.2</w:t>
      </w:r>
      <w:r w:rsidR="00F77A62" w:rsidRPr="00F33272">
        <w:rPr>
          <w:rFonts w:asciiTheme="majorBidi" w:hAnsiTheme="majorBidi" w:cstheme="majorBidi"/>
          <w:spacing w:val="-4"/>
          <w:cs/>
          <w:lang w:val="en-US"/>
        </w:rPr>
        <w:t xml:space="preserve"> ล้านบาท ตามสัญญาเงินกู้ยืม ลงวันที่ </w:t>
      </w:r>
      <w:r w:rsidR="00F77A62" w:rsidRPr="00F33272">
        <w:rPr>
          <w:rFonts w:asciiTheme="majorBidi" w:hAnsiTheme="majorBidi" w:cstheme="majorBidi"/>
          <w:spacing w:val="-4"/>
          <w:lang w:val="en-US"/>
        </w:rPr>
        <w:t>2</w:t>
      </w:r>
      <w:r w:rsidR="00F77A62" w:rsidRPr="00F33272">
        <w:rPr>
          <w:rFonts w:asciiTheme="majorBidi" w:hAnsiTheme="majorBidi" w:cstheme="majorBidi"/>
          <w:spacing w:val="-4"/>
          <w:cs/>
          <w:lang w:val="en-US"/>
        </w:rPr>
        <w:t xml:space="preserve"> สิงหาคม </w:t>
      </w:r>
      <w:r w:rsidR="00F77A62" w:rsidRPr="00F33272">
        <w:rPr>
          <w:rFonts w:asciiTheme="majorBidi" w:hAnsiTheme="majorBidi" w:cstheme="majorBidi"/>
          <w:spacing w:val="-4"/>
          <w:lang w:val="en-US"/>
        </w:rPr>
        <w:t>2559</w:t>
      </w:r>
      <w:r w:rsidR="00F77A62" w:rsidRPr="00F33272">
        <w:rPr>
          <w:rFonts w:asciiTheme="majorBidi" w:hAnsiTheme="majorBidi" w:cstheme="majorBidi"/>
          <w:spacing w:val="-4"/>
          <w:cs/>
          <w:lang w:val="en-US"/>
        </w:rPr>
        <w:t xml:space="preserve"> ภายใต้เงื่อนไขสัญญาการให้ความช่วยเหลือทางการเงิน</w:t>
      </w:r>
      <w:r w:rsidR="00F77A62" w:rsidRPr="00F33272">
        <w:rPr>
          <w:rFonts w:asciiTheme="majorBidi" w:hAnsiTheme="majorBidi" w:cstheme="majorBidi"/>
          <w:spacing w:val="-4"/>
          <w:lang w:val="en-US"/>
        </w:rPr>
        <w:t xml:space="preserve"> </w:t>
      </w:r>
      <w:r w:rsidRPr="00F33272">
        <w:rPr>
          <w:rFonts w:asciiTheme="majorBidi" w:hAnsiTheme="majorBidi" w:cstheme="majorBidi"/>
          <w:spacing w:val="-4"/>
          <w:cs/>
          <w:lang w:val="en-US"/>
        </w:rPr>
        <w:t>ระหว่าง</w:t>
      </w:r>
      <w:r w:rsidR="00F77A62" w:rsidRPr="00F33272">
        <w:rPr>
          <w:rFonts w:asciiTheme="majorBidi" w:hAnsiTheme="majorBidi" w:cstheme="majorBidi"/>
          <w:spacing w:val="-4"/>
          <w:cs/>
          <w:lang w:val="en-US"/>
        </w:rPr>
        <w:t xml:space="preserve">บริษัท ไซยะบุรี </w:t>
      </w:r>
      <w:proofErr w:type="spellStart"/>
      <w:r w:rsidR="00F77A62" w:rsidRPr="00F33272">
        <w:rPr>
          <w:rFonts w:asciiTheme="majorBidi" w:hAnsiTheme="majorBidi" w:cstheme="majorBidi"/>
          <w:spacing w:val="-4"/>
          <w:cs/>
          <w:lang w:val="en-US"/>
        </w:rPr>
        <w:t>พาวเวอร์</w:t>
      </w:r>
      <w:proofErr w:type="spellEnd"/>
      <w:r w:rsidR="00F77A62" w:rsidRPr="00F33272">
        <w:rPr>
          <w:rFonts w:asciiTheme="majorBidi" w:hAnsiTheme="majorBidi" w:cstheme="majorBidi"/>
          <w:spacing w:val="-4"/>
          <w:cs/>
          <w:lang w:val="en-US"/>
        </w:rPr>
        <w:t xml:space="preserve"> จำกัด กับบริษัทซึ่งเป็นหนึ่งในผู้ให้การสนับสนุนทางการเงิน</w:t>
      </w:r>
      <w:r w:rsidRPr="00F33272">
        <w:rPr>
          <w:rFonts w:asciiTheme="majorBidi" w:hAnsiTheme="majorBidi" w:cstheme="majorBidi"/>
          <w:spacing w:val="-4"/>
          <w:lang w:val="en-US"/>
        </w:rPr>
        <w:t xml:space="preserve"> </w:t>
      </w:r>
      <w:r w:rsidR="00F77A62" w:rsidRPr="00F33272">
        <w:rPr>
          <w:rFonts w:asciiTheme="majorBidi" w:hAnsiTheme="majorBidi" w:cstheme="majorBidi"/>
          <w:spacing w:val="-4"/>
          <w:cs/>
          <w:lang w:val="en-US"/>
        </w:rPr>
        <w:t>โดยเงินกู้</w:t>
      </w:r>
      <w:r w:rsidRPr="00F33272">
        <w:rPr>
          <w:rFonts w:asciiTheme="majorBidi" w:hAnsiTheme="majorBidi" w:cstheme="majorBidi"/>
          <w:spacing w:val="-4"/>
          <w:lang w:val="en-US"/>
        </w:rPr>
        <w:br/>
      </w:r>
      <w:r w:rsidR="00F77A62" w:rsidRPr="00F33272">
        <w:rPr>
          <w:rFonts w:asciiTheme="majorBidi" w:hAnsiTheme="majorBidi" w:cstheme="majorBidi"/>
          <w:spacing w:val="-4"/>
          <w:cs/>
          <w:lang w:val="en-US"/>
        </w:rPr>
        <w:t xml:space="preserve">มีระยะเวลา </w:t>
      </w:r>
      <w:r w:rsidR="00F77A62" w:rsidRPr="00F33272">
        <w:rPr>
          <w:rFonts w:asciiTheme="majorBidi" w:hAnsiTheme="majorBidi" w:cstheme="majorBidi"/>
          <w:spacing w:val="-4"/>
          <w:lang w:val="en-US"/>
        </w:rPr>
        <w:t xml:space="preserve">15 </w:t>
      </w:r>
      <w:r w:rsidR="00F77A62" w:rsidRPr="00F33272">
        <w:rPr>
          <w:rFonts w:asciiTheme="majorBidi" w:hAnsiTheme="majorBidi" w:cstheme="majorBidi"/>
          <w:spacing w:val="-4"/>
          <w:cs/>
          <w:lang w:val="en-US"/>
        </w:rPr>
        <w:t xml:space="preserve">ปี และมีอัตราดอกเบี้ยต่อปีเท่ากับ </w:t>
      </w:r>
      <w:r w:rsidR="00F77A62" w:rsidRPr="00F33272">
        <w:rPr>
          <w:rFonts w:asciiTheme="majorBidi" w:hAnsiTheme="majorBidi" w:cstheme="majorBidi"/>
          <w:spacing w:val="-4"/>
          <w:lang w:val="en-US"/>
        </w:rPr>
        <w:t xml:space="preserve">MLR </w:t>
      </w:r>
      <w:r w:rsidR="00F77A62" w:rsidRPr="00F33272">
        <w:rPr>
          <w:rFonts w:asciiTheme="majorBidi" w:hAnsiTheme="majorBidi" w:cstheme="majorBidi"/>
          <w:spacing w:val="-4"/>
          <w:cs/>
          <w:lang w:val="en-US"/>
        </w:rPr>
        <w:t>บวกส่วนเพิ่ม กำหนดชำระคืนเงินต้นทุกครึ่งปี</w:t>
      </w:r>
      <w:r w:rsidRPr="00F33272">
        <w:rPr>
          <w:rFonts w:asciiTheme="majorBidi" w:hAnsiTheme="majorBidi" w:cstheme="majorBidi"/>
          <w:spacing w:val="-4"/>
          <w:lang w:val="en-US"/>
        </w:rPr>
        <w:t xml:space="preserve"> </w:t>
      </w:r>
      <w:r w:rsidR="00F77A62" w:rsidRPr="00F33272">
        <w:rPr>
          <w:rFonts w:asciiTheme="majorBidi" w:hAnsiTheme="majorBidi" w:cstheme="majorBidi"/>
          <w:spacing w:val="-4"/>
          <w:cs/>
          <w:lang w:val="en-US"/>
        </w:rPr>
        <w:t>งวดแรกชำระ</w:t>
      </w:r>
      <w:r w:rsidRPr="00F33272">
        <w:rPr>
          <w:rFonts w:asciiTheme="majorBidi" w:hAnsiTheme="majorBidi" w:cstheme="majorBidi"/>
          <w:spacing w:val="-4"/>
          <w:lang w:val="en-US"/>
        </w:rPr>
        <w:br/>
      </w:r>
      <w:r w:rsidR="00F77A62" w:rsidRPr="00F33272">
        <w:rPr>
          <w:rFonts w:asciiTheme="majorBidi" w:hAnsiTheme="majorBidi" w:cstheme="majorBidi"/>
          <w:spacing w:val="-4"/>
          <w:cs/>
          <w:lang w:val="en-US"/>
        </w:rPr>
        <w:t xml:space="preserve">ในปี </w:t>
      </w:r>
      <w:r w:rsidR="00F77A62" w:rsidRPr="00F33272">
        <w:rPr>
          <w:rFonts w:asciiTheme="majorBidi" w:hAnsiTheme="majorBidi" w:cstheme="majorBidi"/>
          <w:spacing w:val="-4"/>
          <w:lang w:val="en-US"/>
        </w:rPr>
        <w:t xml:space="preserve">2564 </w:t>
      </w:r>
      <w:r w:rsidR="00F77A62" w:rsidRPr="00F33272">
        <w:rPr>
          <w:rFonts w:asciiTheme="majorBidi" w:hAnsiTheme="majorBidi" w:cstheme="majorBidi"/>
          <w:spacing w:val="-4"/>
          <w:cs/>
          <w:lang w:val="en-US"/>
        </w:rPr>
        <w:t xml:space="preserve">โดยแต่ละปีชำระคืนเป็นอัตราร้อยละ </w:t>
      </w:r>
      <w:r w:rsidR="00F77A62" w:rsidRPr="00F33272">
        <w:rPr>
          <w:rFonts w:asciiTheme="majorBidi" w:hAnsiTheme="majorBidi" w:cstheme="majorBidi"/>
          <w:spacing w:val="-4"/>
          <w:lang w:val="en-US"/>
        </w:rPr>
        <w:t xml:space="preserve">5.6 </w:t>
      </w:r>
      <w:r w:rsidR="00F77A62" w:rsidRPr="00F33272">
        <w:rPr>
          <w:rFonts w:asciiTheme="majorBidi" w:hAnsiTheme="majorBidi" w:cstheme="majorBidi"/>
          <w:spacing w:val="-4"/>
          <w:cs/>
          <w:lang w:val="en-US"/>
        </w:rPr>
        <w:t xml:space="preserve">ถึง </w:t>
      </w:r>
      <w:r w:rsidR="00F77A62" w:rsidRPr="00F33272">
        <w:rPr>
          <w:rFonts w:asciiTheme="majorBidi" w:hAnsiTheme="majorBidi" w:cstheme="majorBidi"/>
          <w:spacing w:val="-4"/>
          <w:lang w:val="en-US"/>
        </w:rPr>
        <w:t xml:space="preserve">14.0 </w:t>
      </w:r>
      <w:r w:rsidR="00F77A62" w:rsidRPr="00F33272">
        <w:rPr>
          <w:rFonts w:asciiTheme="majorBidi" w:hAnsiTheme="majorBidi" w:cstheme="majorBidi"/>
          <w:spacing w:val="-4"/>
          <w:cs/>
          <w:lang w:val="en-US"/>
        </w:rPr>
        <w:t>ของเงินต้นตามที่ระบุไว้ในสัญญา 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</w:t>
      </w:r>
      <w:r w:rsidR="00F77A62" w:rsidRPr="00F33272">
        <w:rPr>
          <w:rFonts w:asciiTheme="majorBidi" w:hAnsiTheme="majorBidi" w:cstheme="majorBidi"/>
          <w:spacing w:val="-4"/>
          <w:lang w:val="en-US"/>
        </w:rPr>
        <w:t xml:space="preserve"> </w:t>
      </w:r>
      <w:r w:rsidR="00F77A62" w:rsidRPr="00F33272">
        <w:rPr>
          <w:rFonts w:asciiTheme="majorBidi" w:hAnsiTheme="majorBidi" w:cstheme="majorBidi"/>
          <w:spacing w:val="-4"/>
          <w:cs/>
          <w:lang w:val="en-US"/>
        </w:rPr>
        <w:t xml:space="preserve">เงินกู้ดังกล่าวมีวัตถุประสงค์เพื่อใช้จ่ายในโครงการก่อสร้าง </w:t>
      </w:r>
      <w:r w:rsidR="00F77A62" w:rsidRPr="00F33272">
        <w:rPr>
          <w:rFonts w:asciiTheme="majorBidi" w:hAnsiTheme="majorBidi" w:cstheme="majorBidi"/>
          <w:spacing w:val="-4"/>
          <w:cs/>
        </w:rPr>
        <w:t>โดย ณ วันที่ 31 ธันวาคม 256</w:t>
      </w:r>
      <w:r w:rsidR="001660AD" w:rsidRPr="00F33272">
        <w:rPr>
          <w:rFonts w:asciiTheme="majorBidi" w:hAnsiTheme="majorBidi" w:cstheme="majorBidi"/>
          <w:spacing w:val="-4"/>
          <w:lang w:val="en-US"/>
        </w:rPr>
        <w:t>1</w:t>
      </w:r>
      <w:r w:rsidR="00F77A62" w:rsidRPr="00F33272">
        <w:rPr>
          <w:rFonts w:asciiTheme="majorBidi" w:hAnsiTheme="majorBidi" w:cstheme="majorBidi"/>
          <w:spacing w:val="-4"/>
          <w:cs/>
        </w:rPr>
        <w:t xml:space="preserve"> ผู้กู้ได้เบิกใช้เงินกู้เต็มจำนวนแล้ว</w:t>
      </w:r>
    </w:p>
    <w:p w:rsidR="00F77A62" w:rsidRPr="00F33272" w:rsidRDefault="00F77A62" w:rsidP="00F77A62">
      <w:pPr>
        <w:pStyle w:val="a"/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F33272">
        <w:rPr>
          <w:rFonts w:asciiTheme="majorBidi" w:hAnsiTheme="majorBidi" w:cstheme="majorBidi"/>
          <w:i/>
          <w:iCs/>
          <w:cs/>
        </w:rPr>
        <w:lastRenderedPageBreak/>
        <w:t>บริษัท ไฟฟ้า น้ำ</w:t>
      </w:r>
      <w:proofErr w:type="spellStart"/>
      <w:r w:rsidRPr="00F33272">
        <w:rPr>
          <w:rFonts w:asciiTheme="majorBidi" w:hAnsiTheme="majorBidi" w:cstheme="majorBidi"/>
          <w:i/>
          <w:iCs/>
          <w:cs/>
        </w:rPr>
        <w:t>ลิก</w:t>
      </w:r>
      <w:proofErr w:type="spellEnd"/>
      <w:r w:rsidRPr="00F33272">
        <w:rPr>
          <w:rFonts w:asciiTheme="majorBidi" w:hAnsiTheme="majorBidi" w:cstheme="majorBidi"/>
          <w:i/>
          <w:iCs/>
          <w:cs/>
        </w:rPr>
        <w:t xml:space="preserve"> 1 จำกัด</w:t>
      </w:r>
    </w:p>
    <w:p w:rsidR="00F77A62" w:rsidRPr="00F33272" w:rsidRDefault="00F77A62" w:rsidP="00F77A62">
      <w:pPr>
        <w:pStyle w:val="a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5D1D11" w:rsidRPr="00F33272" w:rsidRDefault="00F77A62" w:rsidP="00F77A62">
      <w:pPr>
        <w:pStyle w:val="a"/>
        <w:ind w:left="540"/>
        <w:jc w:val="thaiDistribute"/>
        <w:rPr>
          <w:rFonts w:asciiTheme="majorBidi" w:hAnsiTheme="majorBidi" w:cs="Angsana New"/>
          <w:cs/>
        </w:rPr>
      </w:pPr>
      <w:r w:rsidRPr="00F33272">
        <w:rPr>
          <w:rFonts w:asciiTheme="majorBidi" w:hAnsiTheme="majorBidi" w:cstheme="majorBidi"/>
          <w:cs/>
        </w:rPr>
        <w:t>วงเงินกู้</w:t>
      </w:r>
      <w:r w:rsidRPr="00F33272">
        <w:rPr>
          <w:rFonts w:asciiTheme="majorBidi" w:hAnsiTheme="majorBidi" w:cs="Angsana New"/>
          <w:cs/>
        </w:rPr>
        <w:t> </w:t>
      </w:r>
      <w:r w:rsidRPr="00F33272">
        <w:rPr>
          <w:rFonts w:asciiTheme="majorBidi" w:hAnsiTheme="majorBidi" w:cstheme="majorBidi"/>
          <w:cs/>
        </w:rPr>
        <w:t xml:space="preserve"> 3.1 ล้านเหรียญสหรัฐอเมริกา ตามสัญญาเงินกู้ยืม ลงวันที่ 21 มีนาคม 2560 ภายใต้เงื่อนไขสัญญาการให้ความช่วยเหลือทางการเงินระหว่าง บริษัท ไฟฟ้า น้ำ</w:t>
      </w:r>
      <w:proofErr w:type="spellStart"/>
      <w:r w:rsidRPr="00F33272">
        <w:rPr>
          <w:rFonts w:asciiTheme="majorBidi" w:hAnsiTheme="majorBidi" w:cstheme="majorBidi"/>
          <w:cs/>
        </w:rPr>
        <w:t>ลิก</w:t>
      </w:r>
      <w:proofErr w:type="spellEnd"/>
      <w:r w:rsidRPr="00F33272">
        <w:rPr>
          <w:rFonts w:asciiTheme="majorBidi" w:hAnsiTheme="majorBidi" w:cstheme="majorBidi"/>
          <w:cs/>
        </w:rPr>
        <w:t xml:space="preserve"> 1 จำกัด กับบริษัทซึ่งเป็นหนึ่งในผู้ให้การสนับสนุนทางการเงิน โดยเงินกู้มีระยะเวลา 12 ปี และมีอัตราดอกเบี้ยต่อปีเท่ากับ</w:t>
      </w:r>
      <w:r w:rsidRPr="00F33272">
        <w:rPr>
          <w:rFonts w:asciiTheme="majorBidi" w:hAnsiTheme="majorBidi" w:cs="Angsana New"/>
          <w:cs/>
        </w:rPr>
        <w:t xml:space="preserve"> </w:t>
      </w:r>
      <w:proofErr w:type="spellStart"/>
      <w:r w:rsidRPr="00F33272">
        <w:rPr>
          <w:rFonts w:asciiTheme="majorBidi" w:hAnsiTheme="majorBidi" w:cs="Angsana New"/>
          <w:cs/>
        </w:rPr>
        <w:t>LIBOR</w:t>
      </w:r>
      <w:proofErr w:type="spellEnd"/>
      <w:r w:rsidRPr="00F33272">
        <w:rPr>
          <w:rFonts w:asciiTheme="majorBidi" w:hAnsiTheme="majorBidi" w:cs="Angsana New"/>
          <w:cs/>
        </w:rPr>
        <w:t xml:space="preserve"> </w:t>
      </w:r>
      <w:r w:rsidRPr="00F33272">
        <w:rPr>
          <w:rFonts w:asciiTheme="majorBidi" w:hAnsiTheme="majorBidi" w:cstheme="majorBidi"/>
          <w:cs/>
        </w:rPr>
        <w:t xml:space="preserve">3 </w:t>
      </w:r>
      <w:r w:rsidRPr="00F33272">
        <w:rPr>
          <w:rFonts w:asciiTheme="majorBidi" w:hAnsiTheme="majorBidi" w:cs="Angsana New"/>
          <w:cs/>
        </w:rPr>
        <w:t xml:space="preserve">M </w:t>
      </w:r>
      <w:r w:rsidRPr="00F33272">
        <w:rPr>
          <w:rFonts w:asciiTheme="majorBidi" w:hAnsiTheme="majorBidi" w:cstheme="majorBidi"/>
          <w:cs/>
        </w:rPr>
        <w:t>บวกอัตราส่วนเพิ่ม กำหนดชำระคืนเงินต้นทุกครึ่งปี งวดแรกชำระในปี 2562 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</w:t>
      </w:r>
      <w:r w:rsidR="00AA7BCF" w:rsidRPr="00F33272">
        <w:rPr>
          <w:rFonts w:asciiTheme="majorBidi" w:hAnsiTheme="majorBidi" w:cstheme="majorBidi" w:hint="cs"/>
          <w:cs/>
        </w:rPr>
        <w:t xml:space="preserve"> จึงจัดประเภทเป็นสินทรัพย์ระยะยาว</w:t>
      </w:r>
      <w:r w:rsidRPr="00F33272">
        <w:rPr>
          <w:rFonts w:asciiTheme="majorBidi" w:hAnsiTheme="majorBidi" w:cstheme="majorBidi"/>
          <w:cs/>
        </w:rPr>
        <w:t xml:space="preserve"> เงินกู้ดังกล่าวมีวัตถุประสงค์เพื่อใช้จ่ายในโครงการก่อสร้าง โดย ณ วันที่ 31 ธันวาคม 256</w:t>
      </w:r>
      <w:r w:rsidR="001660AD" w:rsidRPr="00F33272">
        <w:rPr>
          <w:rFonts w:asciiTheme="majorBidi" w:hAnsiTheme="majorBidi" w:cstheme="majorBidi" w:hint="cs"/>
          <w:cs/>
        </w:rPr>
        <w:t>1</w:t>
      </w:r>
      <w:r w:rsidRPr="00F33272">
        <w:rPr>
          <w:rFonts w:asciiTheme="majorBidi" w:hAnsiTheme="majorBidi" w:cstheme="majorBidi"/>
          <w:cs/>
        </w:rPr>
        <w:t xml:space="preserve"> </w:t>
      </w:r>
      <w:r w:rsidR="005D1D11" w:rsidRPr="00F33272">
        <w:rPr>
          <w:rFonts w:asciiTheme="majorBidi" w:hAnsiTheme="majorBidi" w:cstheme="majorBidi"/>
          <w:cs/>
        </w:rPr>
        <w:t>ผู้กู้ได้เบิกใช้เงินกู้เต็มจำนวนแล้ว</w:t>
      </w:r>
    </w:p>
    <w:p w:rsidR="00F77A62" w:rsidRPr="00F33272" w:rsidRDefault="00F77A62" w:rsidP="00F77A62">
      <w:pPr>
        <w:pStyle w:val="a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F77A62" w:rsidRPr="00F33272" w:rsidRDefault="00F77A62" w:rsidP="00F77A62">
      <w:pPr>
        <w:pStyle w:val="a"/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F33272">
        <w:rPr>
          <w:rFonts w:asciiTheme="majorBidi" w:hAnsiTheme="majorBidi" w:cstheme="majorBidi"/>
          <w:i/>
          <w:iCs/>
          <w:cs/>
        </w:rPr>
        <w:t>24</w:t>
      </w:r>
      <w:r w:rsidRPr="00F33272">
        <w:rPr>
          <w:rFonts w:asciiTheme="majorBidi" w:hAnsiTheme="majorBidi" w:cs="Angsana New"/>
          <w:i/>
          <w:iCs/>
          <w:cs/>
        </w:rPr>
        <w:t>M</w:t>
      </w:r>
      <w:r w:rsidRPr="00F33272">
        <w:rPr>
          <w:rFonts w:asciiTheme="majorBidi" w:hAnsiTheme="majorBidi" w:cstheme="majorBidi"/>
          <w:i/>
          <w:iCs/>
          <w:cs/>
        </w:rPr>
        <w:t xml:space="preserve"> </w:t>
      </w:r>
      <w:proofErr w:type="spellStart"/>
      <w:r w:rsidRPr="00F33272">
        <w:rPr>
          <w:rFonts w:asciiTheme="majorBidi" w:hAnsiTheme="majorBidi" w:cs="Angsana New"/>
          <w:i/>
          <w:iCs/>
          <w:cs/>
        </w:rPr>
        <w:t>Technologies</w:t>
      </w:r>
      <w:proofErr w:type="spellEnd"/>
      <w:r w:rsidRPr="00F33272">
        <w:rPr>
          <w:rFonts w:asciiTheme="majorBidi" w:hAnsiTheme="majorBidi" w:cs="Angsana New"/>
          <w:i/>
          <w:iCs/>
          <w:cs/>
        </w:rPr>
        <w:t>,</w:t>
      </w:r>
      <w:r w:rsidRPr="00F33272">
        <w:rPr>
          <w:rFonts w:asciiTheme="majorBidi" w:hAnsiTheme="majorBidi" w:cstheme="majorBidi"/>
          <w:i/>
          <w:iCs/>
          <w:cs/>
        </w:rPr>
        <w:t xml:space="preserve"> </w:t>
      </w:r>
      <w:proofErr w:type="spellStart"/>
      <w:r w:rsidRPr="00F33272">
        <w:rPr>
          <w:rFonts w:asciiTheme="majorBidi" w:hAnsiTheme="majorBidi" w:cs="Angsana New"/>
          <w:i/>
          <w:iCs/>
          <w:cs/>
        </w:rPr>
        <w:t>Inc</w:t>
      </w:r>
      <w:proofErr w:type="spellEnd"/>
      <w:r w:rsidRPr="00F33272">
        <w:rPr>
          <w:rFonts w:asciiTheme="majorBidi" w:hAnsiTheme="majorBidi" w:cs="Angsana New"/>
          <w:i/>
          <w:iCs/>
          <w:cs/>
        </w:rPr>
        <w:t>.</w:t>
      </w:r>
    </w:p>
    <w:p w:rsidR="00F77A62" w:rsidRPr="00F33272" w:rsidRDefault="00F77A62" w:rsidP="00F77A62">
      <w:pPr>
        <w:pStyle w:val="a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1A69FF" w:rsidRPr="00F33272" w:rsidRDefault="00A621B1" w:rsidP="002F6FE3">
      <w:pPr>
        <w:pStyle w:val="a"/>
        <w:widowControl w:val="0"/>
        <w:ind w:left="540" w:right="-25"/>
        <w:jc w:val="thaiDistribute"/>
        <w:rPr>
          <w:rFonts w:asciiTheme="majorBidi" w:hAnsiTheme="majorBidi" w:cs="Angsana New"/>
          <w:lang w:val="en-US"/>
        </w:rPr>
      </w:pPr>
      <w:r w:rsidRPr="00F33272">
        <w:rPr>
          <w:rFonts w:asciiTheme="majorBidi" w:hAnsiTheme="majorBidi" w:cs="Angsana New"/>
          <w:cs/>
          <w:lang w:val="en-US"/>
        </w:rPr>
        <w:t xml:space="preserve">ตั๋วสัญญาใช้เงิน </w:t>
      </w:r>
      <w:r w:rsidR="00AF4075">
        <w:rPr>
          <w:rFonts w:asciiTheme="majorBidi" w:hAnsiTheme="majorBidi" w:cs="Angsana New"/>
          <w:cs/>
          <w:lang w:val="en-US"/>
        </w:rPr>
        <w:t xml:space="preserve">3.0 ล้านเหรียญสหรัฐอเมริกา </w:t>
      </w:r>
      <w:r w:rsidR="002F6FE3" w:rsidRPr="00F33272">
        <w:rPr>
          <w:rFonts w:asciiTheme="majorBidi" w:hAnsiTheme="majorBidi" w:cs="Angsana New"/>
          <w:cs/>
          <w:lang w:val="en-US"/>
        </w:rPr>
        <w:t xml:space="preserve">เทียบเท่า </w:t>
      </w:r>
      <w:r w:rsidRPr="00F33272">
        <w:rPr>
          <w:rFonts w:asciiTheme="majorBidi" w:hAnsiTheme="majorBidi" w:cs="Angsana New"/>
          <w:lang w:val="en-US"/>
        </w:rPr>
        <w:t>96.9</w:t>
      </w:r>
      <w:r w:rsidR="00E62FCF" w:rsidRPr="00F33272">
        <w:rPr>
          <w:rFonts w:asciiTheme="majorBidi" w:hAnsiTheme="majorBidi" w:cs="Angsana New"/>
          <w:lang w:val="en-US"/>
        </w:rPr>
        <w:t xml:space="preserve"> </w:t>
      </w:r>
      <w:r w:rsidR="002F6FE3" w:rsidRPr="00F33272">
        <w:rPr>
          <w:rFonts w:asciiTheme="majorBidi" w:hAnsiTheme="majorBidi" w:cs="Angsana New"/>
          <w:cs/>
          <w:lang w:val="en-US"/>
        </w:rPr>
        <w:t>ล้านบาท</w:t>
      </w:r>
      <w:r w:rsidRPr="00F33272">
        <w:rPr>
          <w:rFonts w:asciiTheme="majorBidi" w:hAnsiTheme="majorBidi" w:cs="Angsana New"/>
          <w:lang w:val="en-US"/>
        </w:rPr>
        <w:t xml:space="preserve"> </w:t>
      </w:r>
      <w:r w:rsidR="002F6FE3" w:rsidRPr="00F33272">
        <w:rPr>
          <w:rFonts w:asciiTheme="majorBidi" w:hAnsiTheme="majorBidi" w:cs="Angsana New"/>
          <w:cs/>
          <w:lang w:val="en-US"/>
        </w:rPr>
        <w:t>โดยตั๋วสัญญาเป็นประเภทด้อยสิทธิและสามารถแปลงสภาพเป็นหุ้นทุนได้เมื่อเข้าเงื่อนไขที่กำหนด ตั๋วสัญญาดังกล่าวมีอัตราดอกเบี้ยต่อปีเป็นอัตราคงที่ และมีกำหนดชำระคืนเงินต้</w:t>
      </w:r>
      <w:r w:rsidRPr="00F33272">
        <w:rPr>
          <w:rFonts w:asciiTheme="majorBidi" w:hAnsiTheme="majorBidi" w:cs="Angsana New"/>
          <w:cs/>
          <w:lang w:val="en-US"/>
        </w:rPr>
        <w:t xml:space="preserve">นภายในวันที่ 31 ธันวาคม 2562 </w:t>
      </w:r>
      <w:r w:rsidR="002F6FE3" w:rsidRPr="00F33272">
        <w:rPr>
          <w:rFonts w:asciiTheme="majorBidi" w:hAnsiTheme="majorBidi" w:cs="Angsana New"/>
          <w:cs/>
          <w:lang w:val="en-US"/>
        </w:rPr>
        <w:t>หรือเมื่อเกิดการแปลงสภาพแล้วแต่เหตุการณ์ใดจะเกิดก่อนโดยบริษัทคาดว่ามีความเป็นไปได้ที่จะใช้สิทธิแปลงสภาพเป็นหุ้นทุน จึงจัดประเภทสินทรัพย์ดังกล่าวเป็นสินทรัพย์ระยะยาว</w:t>
      </w:r>
    </w:p>
    <w:p w:rsidR="002F6FE3" w:rsidRPr="00F33272" w:rsidRDefault="002F6FE3" w:rsidP="002F6FE3">
      <w:pPr>
        <w:pStyle w:val="a"/>
        <w:widowControl w:val="0"/>
        <w:tabs>
          <w:tab w:val="clear" w:pos="1080"/>
        </w:tabs>
        <w:ind w:left="540" w:right="-2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:rsidR="0045799F" w:rsidRPr="00F33272" w:rsidRDefault="0045799F" w:rsidP="0045799F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F33272">
        <w:rPr>
          <w:rFonts w:asciiTheme="majorBidi" w:hAnsiTheme="majorBidi" w:cstheme="majorBidi"/>
          <w:cs/>
          <w:lang w:val="en-US"/>
        </w:rPr>
        <w:t>รายการเคลื่อนไหวของเงินให้กู้ยืม</w:t>
      </w:r>
      <w:r w:rsidR="0088012C" w:rsidRPr="00F33272">
        <w:rPr>
          <w:rFonts w:asciiTheme="majorBidi" w:hAnsiTheme="majorBidi" w:cstheme="majorBidi" w:hint="cs"/>
          <w:cs/>
          <w:lang w:val="en-US"/>
        </w:rPr>
        <w:t>ระยะยาว</w:t>
      </w:r>
      <w:r w:rsidRPr="00F33272">
        <w:rPr>
          <w:rFonts w:asciiTheme="majorBidi" w:hAnsiTheme="majorBidi" w:cstheme="majorBidi"/>
          <w:cs/>
          <w:lang w:val="en-US"/>
        </w:rPr>
        <w:t>แก่กิจการที่เกี่ยวข้องกันสำหรับ</w:t>
      </w:r>
      <w:r w:rsidR="00CE349A" w:rsidRPr="00F33272">
        <w:rPr>
          <w:rFonts w:asciiTheme="majorBidi" w:hAnsiTheme="majorBidi" w:cstheme="majorBidi" w:hint="cs"/>
          <w:cs/>
          <w:lang w:val="en-US"/>
        </w:rPr>
        <w:t>แต่ละ</w:t>
      </w:r>
      <w:r w:rsidRPr="00F33272">
        <w:rPr>
          <w:rFonts w:asciiTheme="majorBidi" w:hAnsiTheme="majorBidi" w:cstheme="majorBidi"/>
          <w:cs/>
          <w:lang w:val="en-US"/>
        </w:rPr>
        <w:t xml:space="preserve">ปีสิ้นสุดวันที่ </w:t>
      </w:r>
      <w:r w:rsidRPr="00F33272">
        <w:rPr>
          <w:rFonts w:asciiTheme="majorBidi" w:hAnsiTheme="majorBidi" w:cstheme="majorBidi"/>
          <w:lang w:val="en-US"/>
        </w:rPr>
        <w:t xml:space="preserve">31 </w:t>
      </w:r>
      <w:r w:rsidRPr="00F33272">
        <w:rPr>
          <w:rFonts w:asciiTheme="majorBidi" w:hAnsiTheme="majorBidi" w:cstheme="majorBidi"/>
          <w:cs/>
          <w:lang w:val="en-US"/>
        </w:rPr>
        <w:t>ธันวาคม</w:t>
      </w:r>
      <w:r w:rsidR="00DB5680" w:rsidRPr="00F33272">
        <w:rPr>
          <w:rFonts w:asciiTheme="majorBidi" w:hAnsiTheme="majorBidi" w:cstheme="majorBidi"/>
          <w:lang w:val="en-US"/>
        </w:rPr>
        <w:t xml:space="preserve"> </w:t>
      </w:r>
      <w:r w:rsidRPr="00F33272">
        <w:rPr>
          <w:rFonts w:asciiTheme="majorBidi" w:hAnsiTheme="majorBidi" w:cstheme="majorBidi"/>
          <w:cs/>
          <w:lang w:val="en-US"/>
        </w:rPr>
        <w:t xml:space="preserve">มีดังนี้  </w:t>
      </w:r>
    </w:p>
    <w:p w:rsidR="008332A2" w:rsidRPr="00F33272" w:rsidRDefault="00833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:rsidR="007F2D0B" w:rsidRPr="00F33272" w:rsidRDefault="007F2D0B" w:rsidP="007F2D0B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F33272">
        <w:rPr>
          <w:rFonts w:asciiTheme="majorBidi" w:hAnsiTheme="majorBidi" w:cstheme="majorBidi"/>
          <w:b/>
          <w:bCs/>
          <w:i/>
          <w:iCs/>
          <w:cs/>
          <w:lang w:val="en-US"/>
        </w:rPr>
        <w:t>เงินให้กู้ยืมระยะยาวแก่กิจการที่เกี่ยวข้องกัน</w:t>
      </w:r>
    </w:p>
    <w:p w:rsidR="007F2D0B" w:rsidRPr="00F33272" w:rsidRDefault="007F2D0B" w:rsidP="007F2D0B">
      <w:pPr>
        <w:pStyle w:val="a"/>
        <w:widowControl w:val="0"/>
        <w:tabs>
          <w:tab w:val="clear" w:pos="108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4"/>
        <w:gridCol w:w="263"/>
        <w:gridCol w:w="1174"/>
        <w:gridCol w:w="263"/>
        <w:gridCol w:w="1175"/>
        <w:gridCol w:w="250"/>
        <w:gridCol w:w="1194"/>
      </w:tblGrid>
      <w:tr w:rsidR="008663A0" w:rsidRPr="00F33272" w:rsidTr="008663A0">
        <w:trPr>
          <w:trHeight w:val="427"/>
          <w:tblHeader/>
        </w:trPr>
        <w:tc>
          <w:tcPr>
            <w:tcW w:w="2037" w:type="pct"/>
          </w:tcPr>
          <w:p w:rsidR="000D1EEB" w:rsidRPr="00F33272" w:rsidRDefault="000D1EEB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0D1EEB" w:rsidRPr="00F33272" w:rsidRDefault="000D1EEB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:rsidR="000D1EEB" w:rsidRPr="00F33272" w:rsidRDefault="000D1EEB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:rsidR="000D1EEB" w:rsidRPr="00F33272" w:rsidRDefault="000D1EEB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663A0" w:rsidRPr="00F33272" w:rsidTr="00657DFF">
        <w:trPr>
          <w:trHeight w:val="427"/>
          <w:tblHeader/>
        </w:trPr>
        <w:tc>
          <w:tcPr>
            <w:tcW w:w="2037" w:type="pct"/>
          </w:tcPr>
          <w:p w:rsidR="000D1EEB" w:rsidRPr="00F33272" w:rsidRDefault="000D1EEB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:rsidR="000D1EEB" w:rsidRPr="00F33272" w:rsidRDefault="000D1EEB" w:rsidP="005D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F1662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  <w:vAlign w:val="center"/>
          </w:tcPr>
          <w:p w:rsidR="000D1EEB" w:rsidRPr="00F33272" w:rsidRDefault="000D1EEB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:rsidR="000D1EEB" w:rsidRPr="00F33272" w:rsidRDefault="004F1662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2" w:type="pct"/>
          </w:tcPr>
          <w:p w:rsidR="000D1EEB" w:rsidRPr="00F33272" w:rsidRDefault="000D1EEB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vAlign w:val="center"/>
          </w:tcPr>
          <w:p w:rsidR="000D1EEB" w:rsidRPr="00F33272" w:rsidRDefault="000D1EEB" w:rsidP="005D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="004F1662" w:rsidRPr="00F33272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35" w:type="pct"/>
            <w:vAlign w:val="center"/>
          </w:tcPr>
          <w:p w:rsidR="000D1EEB" w:rsidRPr="00F33272" w:rsidRDefault="000D1EEB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:rsidR="000D1EEB" w:rsidRPr="00F33272" w:rsidRDefault="004F1662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0D1EEB" w:rsidRPr="00F33272" w:rsidTr="00657DFF">
        <w:trPr>
          <w:trHeight w:val="414"/>
          <w:tblHeader/>
        </w:trPr>
        <w:tc>
          <w:tcPr>
            <w:tcW w:w="2037" w:type="pct"/>
          </w:tcPr>
          <w:p w:rsidR="000D1EEB" w:rsidRPr="00F33272" w:rsidRDefault="000D1EEB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3" w:type="pct"/>
            <w:gridSpan w:val="7"/>
          </w:tcPr>
          <w:p w:rsidR="000D1EEB" w:rsidRPr="00F33272" w:rsidRDefault="000D1EEB" w:rsidP="0037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1662" w:rsidRPr="00F33272" w:rsidTr="00657DFF">
        <w:trPr>
          <w:trHeight w:val="414"/>
        </w:trPr>
        <w:tc>
          <w:tcPr>
            <w:tcW w:w="2037" w:type="pct"/>
          </w:tcPr>
          <w:p w:rsidR="004F1662" w:rsidRPr="00F33272" w:rsidRDefault="004F1662" w:rsidP="004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3" w:type="pct"/>
          </w:tcPr>
          <w:p w:rsidR="004F1662" w:rsidRPr="00F33272" w:rsidRDefault="0082762F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2,726,879</w:t>
            </w:r>
          </w:p>
        </w:tc>
        <w:tc>
          <w:tcPr>
            <w:tcW w:w="142" w:type="pct"/>
          </w:tcPr>
          <w:p w:rsidR="004F1662" w:rsidRPr="00F33272" w:rsidRDefault="004F1662" w:rsidP="004F1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4F1662" w:rsidRPr="00F33272" w:rsidRDefault="004F16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2,463,160</w:t>
            </w:r>
          </w:p>
        </w:tc>
        <w:tc>
          <w:tcPr>
            <w:tcW w:w="142" w:type="pct"/>
          </w:tcPr>
          <w:p w:rsidR="004F1662" w:rsidRPr="00F33272" w:rsidRDefault="004F1662" w:rsidP="004F1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4F1662" w:rsidRPr="00F33272" w:rsidRDefault="00BB5B62" w:rsidP="005D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3,025,379</w:t>
            </w:r>
          </w:p>
        </w:tc>
        <w:tc>
          <w:tcPr>
            <w:tcW w:w="135" w:type="pct"/>
          </w:tcPr>
          <w:p w:rsidR="004F1662" w:rsidRPr="00F33272" w:rsidRDefault="004F1662" w:rsidP="004F1662">
            <w:pPr>
              <w:pStyle w:val="a5"/>
              <w:tabs>
                <w:tab w:val="decimal" w:pos="954"/>
              </w:tabs>
              <w:ind w:left="-108" w:right="9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</w:tcPr>
          <w:p w:rsidR="004F1662" w:rsidRPr="00F33272" w:rsidRDefault="004F1662" w:rsidP="00E6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46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2,739,660</w:t>
            </w:r>
          </w:p>
        </w:tc>
      </w:tr>
      <w:tr w:rsidR="004F1662" w:rsidRPr="00F33272" w:rsidTr="00657DFF">
        <w:trPr>
          <w:trHeight w:val="414"/>
        </w:trPr>
        <w:tc>
          <w:tcPr>
            <w:tcW w:w="2037" w:type="pct"/>
          </w:tcPr>
          <w:p w:rsidR="004F1662" w:rsidRPr="00F33272" w:rsidRDefault="004F1662" w:rsidP="004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633" w:type="pct"/>
          </w:tcPr>
          <w:p w:rsidR="004F1662" w:rsidRPr="00F33272" w:rsidRDefault="0082762F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93,908</w:t>
            </w:r>
          </w:p>
        </w:tc>
        <w:tc>
          <w:tcPr>
            <w:tcW w:w="142" w:type="pct"/>
          </w:tcPr>
          <w:p w:rsidR="004F1662" w:rsidRPr="00F33272" w:rsidRDefault="004F1662" w:rsidP="004F1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4F1662" w:rsidRPr="00F33272" w:rsidRDefault="004F16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277,910</w:t>
            </w:r>
          </w:p>
        </w:tc>
        <w:tc>
          <w:tcPr>
            <w:tcW w:w="142" w:type="pct"/>
          </w:tcPr>
          <w:p w:rsidR="004F1662" w:rsidRPr="00F33272" w:rsidRDefault="004F1662" w:rsidP="004F1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4F1662" w:rsidRPr="00F33272" w:rsidRDefault="0082762F" w:rsidP="005D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93,908</w:t>
            </w:r>
          </w:p>
        </w:tc>
        <w:tc>
          <w:tcPr>
            <w:tcW w:w="135" w:type="pct"/>
          </w:tcPr>
          <w:p w:rsidR="004F1662" w:rsidRPr="00F33272" w:rsidRDefault="004F1662" w:rsidP="004F1662">
            <w:pPr>
              <w:pStyle w:val="a5"/>
              <w:tabs>
                <w:tab w:val="decimal" w:pos="954"/>
              </w:tabs>
              <w:ind w:left="-108" w:right="9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</w:tcPr>
          <w:p w:rsidR="004F1662" w:rsidRPr="00F33272" w:rsidRDefault="004F1662" w:rsidP="00E6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46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332,910</w:t>
            </w:r>
          </w:p>
        </w:tc>
      </w:tr>
      <w:tr w:rsidR="004F1662" w:rsidRPr="00F33272" w:rsidTr="00FD35FF">
        <w:trPr>
          <w:trHeight w:val="414"/>
        </w:trPr>
        <w:tc>
          <w:tcPr>
            <w:tcW w:w="2037" w:type="pct"/>
          </w:tcPr>
          <w:p w:rsidR="004F1662" w:rsidRPr="00F33272" w:rsidRDefault="004F1662" w:rsidP="004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ลดลง</w:t>
            </w:r>
          </w:p>
        </w:tc>
        <w:tc>
          <w:tcPr>
            <w:tcW w:w="633" w:type="pct"/>
          </w:tcPr>
          <w:p w:rsidR="004F1662" w:rsidRPr="00F33272" w:rsidRDefault="00FD35FF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4F1662" w:rsidRPr="00F33272" w:rsidRDefault="004F1662" w:rsidP="004F1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4F1662" w:rsidRPr="00F33272" w:rsidRDefault="004F16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4F1662" w:rsidRPr="00F33272" w:rsidRDefault="004F1662" w:rsidP="004F1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4F1662" w:rsidRPr="00F33272" w:rsidRDefault="0082762F" w:rsidP="00091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15F8" w:rsidRPr="00F33272">
              <w:rPr>
                <w:rFonts w:asciiTheme="majorBidi" w:hAnsiTheme="majorBidi" w:cstheme="majorBidi"/>
                <w:sz w:val="30"/>
                <w:szCs w:val="30"/>
              </w:rPr>
              <w:t>47,760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:rsidR="004F1662" w:rsidRPr="00F33272" w:rsidRDefault="004F1662" w:rsidP="004F1662">
            <w:pPr>
              <w:pStyle w:val="a5"/>
              <w:tabs>
                <w:tab w:val="decimal" w:pos="954"/>
              </w:tabs>
              <w:ind w:left="-108" w:right="9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</w:tcPr>
          <w:p w:rsidR="004F1662" w:rsidRPr="00F33272" w:rsidRDefault="004F1662" w:rsidP="00E6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46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(33,000)</w:t>
            </w:r>
          </w:p>
        </w:tc>
      </w:tr>
      <w:tr w:rsidR="0072634C" w:rsidRPr="00F33272" w:rsidTr="00FD35FF">
        <w:trPr>
          <w:trHeight w:val="414"/>
        </w:trPr>
        <w:tc>
          <w:tcPr>
            <w:tcW w:w="2037" w:type="pct"/>
          </w:tcPr>
          <w:p w:rsidR="0072634C" w:rsidRPr="00F33272" w:rsidRDefault="00FD35FF" w:rsidP="004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โอนไปเงินลงทุนอื่น</w:t>
            </w:r>
          </w:p>
        </w:tc>
        <w:tc>
          <w:tcPr>
            <w:tcW w:w="633" w:type="pct"/>
            <w:vAlign w:val="bottom"/>
          </w:tcPr>
          <w:p w:rsidR="0072634C" w:rsidRPr="00F33272" w:rsidRDefault="00FD35FF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(172,750)</w:t>
            </w:r>
          </w:p>
        </w:tc>
        <w:tc>
          <w:tcPr>
            <w:tcW w:w="142" w:type="pct"/>
          </w:tcPr>
          <w:p w:rsidR="0072634C" w:rsidRPr="00F33272" w:rsidRDefault="0072634C" w:rsidP="004F1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72634C" w:rsidRPr="00F33272" w:rsidRDefault="00FD35FF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72634C" w:rsidRPr="00F33272" w:rsidRDefault="0072634C" w:rsidP="004F1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72634C" w:rsidRPr="00F33272" w:rsidRDefault="000915F8" w:rsidP="005D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(172,750)</w:t>
            </w:r>
          </w:p>
        </w:tc>
        <w:tc>
          <w:tcPr>
            <w:tcW w:w="135" w:type="pct"/>
          </w:tcPr>
          <w:p w:rsidR="0072634C" w:rsidRPr="00F33272" w:rsidRDefault="0072634C" w:rsidP="004F1662">
            <w:pPr>
              <w:pStyle w:val="a5"/>
              <w:tabs>
                <w:tab w:val="decimal" w:pos="954"/>
              </w:tabs>
              <w:ind w:left="-108" w:right="9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vAlign w:val="bottom"/>
          </w:tcPr>
          <w:p w:rsidR="0072634C" w:rsidRPr="00F33272" w:rsidRDefault="00FD35FF" w:rsidP="00E6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46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1662" w:rsidRPr="00F33272" w:rsidTr="00FD35FF">
        <w:trPr>
          <w:trHeight w:val="414"/>
        </w:trPr>
        <w:tc>
          <w:tcPr>
            <w:tcW w:w="2037" w:type="pct"/>
          </w:tcPr>
          <w:p w:rsidR="004F1662" w:rsidRPr="00F33272" w:rsidRDefault="004F1662" w:rsidP="004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ผลต่างของอัตราแลกเปลี่ยนจาก     </w:t>
            </w:r>
          </w:p>
          <w:p w:rsidR="004F1662" w:rsidRPr="00F33272" w:rsidRDefault="004F1662" w:rsidP="004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4F1662" w:rsidRPr="00F33272" w:rsidRDefault="0082762F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12,409</w:t>
            </w:r>
          </w:p>
        </w:tc>
        <w:tc>
          <w:tcPr>
            <w:tcW w:w="142" w:type="pct"/>
          </w:tcPr>
          <w:p w:rsidR="004F1662" w:rsidRPr="00F33272" w:rsidRDefault="004F1662" w:rsidP="004F1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4F1662" w:rsidRPr="00F33272" w:rsidRDefault="004F16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(14,191)</w:t>
            </w:r>
          </w:p>
        </w:tc>
        <w:tc>
          <w:tcPr>
            <w:tcW w:w="142" w:type="pct"/>
          </w:tcPr>
          <w:p w:rsidR="004F1662" w:rsidRPr="00F33272" w:rsidRDefault="004F1662" w:rsidP="004F1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:rsidR="004F1662" w:rsidRPr="00F33272" w:rsidRDefault="0082762F" w:rsidP="005D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12,409</w:t>
            </w:r>
          </w:p>
        </w:tc>
        <w:tc>
          <w:tcPr>
            <w:tcW w:w="135" w:type="pct"/>
          </w:tcPr>
          <w:p w:rsidR="004F1662" w:rsidRPr="00F33272" w:rsidRDefault="004F1662" w:rsidP="004F1662">
            <w:pPr>
              <w:pStyle w:val="a5"/>
              <w:tabs>
                <w:tab w:val="decimal" w:pos="954"/>
              </w:tabs>
              <w:ind w:left="-108" w:right="9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:rsidR="004F1662" w:rsidRPr="00F33272" w:rsidRDefault="004F1662" w:rsidP="00E6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46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(14,191)</w:t>
            </w:r>
          </w:p>
        </w:tc>
      </w:tr>
      <w:tr w:rsidR="004F1662" w:rsidRPr="00F33272" w:rsidTr="00657DFF">
        <w:trPr>
          <w:trHeight w:val="414"/>
        </w:trPr>
        <w:tc>
          <w:tcPr>
            <w:tcW w:w="2037" w:type="pct"/>
          </w:tcPr>
          <w:p w:rsidR="004F1662" w:rsidRPr="00F33272" w:rsidRDefault="004F1662" w:rsidP="004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08" w:firstLine="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ณ วันที่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4F1662" w:rsidRPr="00F33272" w:rsidRDefault="0082762F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2,660,446</w:t>
            </w:r>
          </w:p>
        </w:tc>
        <w:tc>
          <w:tcPr>
            <w:tcW w:w="142" w:type="pct"/>
          </w:tcPr>
          <w:p w:rsidR="004F1662" w:rsidRPr="00F33272" w:rsidRDefault="004F1662" w:rsidP="004F1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4F1662" w:rsidRPr="00F33272" w:rsidRDefault="004F1662" w:rsidP="005D5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2,726,879</w:t>
            </w:r>
          </w:p>
        </w:tc>
        <w:tc>
          <w:tcPr>
            <w:tcW w:w="142" w:type="pct"/>
          </w:tcPr>
          <w:p w:rsidR="004F1662" w:rsidRPr="00F33272" w:rsidRDefault="004F1662" w:rsidP="004F1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4F1662" w:rsidRPr="00F33272" w:rsidRDefault="0082762F" w:rsidP="005D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2,911,186</w:t>
            </w:r>
          </w:p>
        </w:tc>
        <w:tc>
          <w:tcPr>
            <w:tcW w:w="135" w:type="pct"/>
          </w:tcPr>
          <w:p w:rsidR="004F1662" w:rsidRPr="00F33272" w:rsidRDefault="004F1662" w:rsidP="004F1662">
            <w:pPr>
              <w:pStyle w:val="a5"/>
              <w:tabs>
                <w:tab w:val="decimal" w:pos="954"/>
              </w:tabs>
              <w:ind w:left="-108" w:right="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4F1662" w:rsidRPr="00F33272" w:rsidRDefault="004F1662" w:rsidP="00E6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46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3,025,379</w:t>
            </w:r>
          </w:p>
        </w:tc>
      </w:tr>
    </w:tbl>
    <w:p w:rsidR="000D1EEB" w:rsidRPr="00F33272" w:rsidRDefault="000D1EEB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7F2D0B" w:rsidRPr="00F33272" w:rsidRDefault="007F2D0B" w:rsidP="007F2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ค่าสิทธิ</w:t>
      </w:r>
      <w:r w:rsidR="00890A4F"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การใช้ระบบจำหน่ายก๊าซธรรมชาติ</w:t>
      </w: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</w:rPr>
        <w:t>-</w:t>
      </w: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7F2D0B" w:rsidRPr="00F33272" w:rsidRDefault="007F2D0B" w:rsidP="007F2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0"/>
        <w:gridCol w:w="269"/>
        <w:gridCol w:w="1169"/>
        <w:gridCol w:w="269"/>
        <w:gridCol w:w="1167"/>
        <w:gridCol w:w="252"/>
        <w:gridCol w:w="1183"/>
      </w:tblGrid>
      <w:tr w:rsidR="007F2D0B" w:rsidRPr="00F33272" w:rsidTr="00657DFF">
        <w:trPr>
          <w:tblHeader/>
        </w:trPr>
        <w:tc>
          <w:tcPr>
            <w:tcW w:w="2042" w:type="pct"/>
          </w:tcPr>
          <w:p w:rsidR="007F2D0B" w:rsidRPr="00F33272" w:rsidRDefault="007F2D0B" w:rsidP="0084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7F2D0B" w:rsidRPr="00F33272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:rsidR="007F2D0B" w:rsidRPr="00F33272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:rsidR="007F2D0B" w:rsidRPr="00F33272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663A0" w:rsidRPr="00F33272" w:rsidTr="00657DFF">
        <w:trPr>
          <w:tblHeader/>
        </w:trPr>
        <w:tc>
          <w:tcPr>
            <w:tcW w:w="2042" w:type="pct"/>
          </w:tcPr>
          <w:p w:rsidR="007F2D0B" w:rsidRPr="00F33272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:rsidR="007F2D0B" w:rsidRPr="00F33272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B76F9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F1662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7F2D0B" w:rsidRPr="00F33272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F2D0B" w:rsidRPr="00F33272" w:rsidRDefault="004F1662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7F2D0B" w:rsidRPr="00F33272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7F2D0B" w:rsidRPr="00F33272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B76F9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F1662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:rsidR="007F2D0B" w:rsidRPr="00F33272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7F2D0B" w:rsidRPr="00F33272" w:rsidRDefault="004F1662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7F2D0B" w:rsidRPr="00F33272" w:rsidTr="00657DFF">
        <w:trPr>
          <w:tblHeader/>
        </w:trPr>
        <w:tc>
          <w:tcPr>
            <w:tcW w:w="2042" w:type="pct"/>
          </w:tcPr>
          <w:p w:rsidR="007F2D0B" w:rsidRPr="00F33272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8" w:type="pct"/>
            <w:gridSpan w:val="7"/>
          </w:tcPr>
          <w:p w:rsidR="007F2D0B" w:rsidRPr="00F33272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63A0" w:rsidRPr="00F33272" w:rsidTr="00657DFF">
        <w:tc>
          <w:tcPr>
            <w:tcW w:w="2042" w:type="pct"/>
          </w:tcPr>
          <w:p w:rsidR="007F2D0B" w:rsidRPr="00F33272" w:rsidRDefault="007F2D0B" w:rsidP="0084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32" w:type="pct"/>
          </w:tcPr>
          <w:p w:rsidR="007F2D0B" w:rsidRPr="00F33272" w:rsidRDefault="007F2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7F2D0B" w:rsidRPr="00F33272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F2D0B" w:rsidRPr="00F33272" w:rsidRDefault="007F2D0B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7F2D0B" w:rsidRPr="00F33272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7F2D0B" w:rsidRPr="00F33272" w:rsidRDefault="007F2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7F2D0B" w:rsidRPr="00F33272" w:rsidRDefault="007F2D0B" w:rsidP="00847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7F2D0B" w:rsidRPr="00F33272" w:rsidRDefault="007F2D0B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1662" w:rsidRPr="00F33272" w:rsidTr="00657DFF">
        <w:tc>
          <w:tcPr>
            <w:tcW w:w="2042" w:type="pct"/>
          </w:tcPr>
          <w:p w:rsidR="004F1662" w:rsidRPr="00F33272" w:rsidRDefault="004F1662" w:rsidP="004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ปตท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.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632" w:type="pct"/>
          </w:tcPr>
          <w:p w:rsidR="004F1662" w:rsidRPr="00F33272" w:rsidRDefault="00B92F3F" w:rsidP="00DA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/>
                <w:sz w:val="30"/>
                <w:szCs w:val="30"/>
              </w:rPr>
              <w:t>536,746</w:t>
            </w:r>
          </w:p>
        </w:tc>
        <w:tc>
          <w:tcPr>
            <w:tcW w:w="145" w:type="pct"/>
          </w:tcPr>
          <w:p w:rsidR="004F1662" w:rsidRPr="00F33272" w:rsidRDefault="004F1662" w:rsidP="004F1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4F1662" w:rsidRPr="00F33272" w:rsidRDefault="004F1662" w:rsidP="004F1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558,932</w:t>
            </w:r>
          </w:p>
        </w:tc>
        <w:tc>
          <w:tcPr>
            <w:tcW w:w="145" w:type="pct"/>
          </w:tcPr>
          <w:p w:rsidR="004F1662" w:rsidRPr="00F33272" w:rsidRDefault="004F1662" w:rsidP="004F1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4F1662" w:rsidRPr="00F33272" w:rsidRDefault="00DA1BF0" w:rsidP="004F16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4F1662" w:rsidRPr="00F33272" w:rsidRDefault="004F1662" w:rsidP="004F1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4F1662" w:rsidRPr="00F33272" w:rsidRDefault="004F1662" w:rsidP="001104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1662" w:rsidRPr="00F33272" w:rsidTr="00657DFF">
        <w:tc>
          <w:tcPr>
            <w:tcW w:w="2042" w:type="pct"/>
          </w:tcPr>
          <w:p w:rsidR="004F1662" w:rsidRPr="00F33272" w:rsidRDefault="004F1662" w:rsidP="004F1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4F1662" w:rsidRPr="00F33272" w:rsidRDefault="00B92F3F" w:rsidP="004F1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/>
                <w:b/>
                <w:bCs/>
                <w:sz w:val="30"/>
                <w:szCs w:val="30"/>
              </w:rPr>
              <w:t>536,746</w:t>
            </w:r>
          </w:p>
        </w:tc>
        <w:tc>
          <w:tcPr>
            <w:tcW w:w="145" w:type="pct"/>
          </w:tcPr>
          <w:p w:rsidR="004F1662" w:rsidRPr="00F33272" w:rsidRDefault="004F1662" w:rsidP="004F1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4F1662" w:rsidRPr="00F33272" w:rsidRDefault="004F1662" w:rsidP="004F1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558,932</w:t>
            </w:r>
          </w:p>
        </w:tc>
        <w:tc>
          <w:tcPr>
            <w:tcW w:w="145" w:type="pct"/>
          </w:tcPr>
          <w:p w:rsidR="004F1662" w:rsidRPr="00F33272" w:rsidRDefault="004F1662" w:rsidP="004F1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4F1662" w:rsidRPr="00F33272" w:rsidRDefault="00DA1BF0" w:rsidP="004F16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4F1662" w:rsidRPr="00F33272" w:rsidRDefault="004F1662" w:rsidP="004F1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4F1662" w:rsidRPr="00F33272" w:rsidRDefault="004F1662" w:rsidP="001104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5D5DF4" w:rsidRPr="00F33272" w:rsidRDefault="005D5DF4" w:rsidP="008E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8E49BF" w:rsidRPr="00F33272" w:rsidRDefault="008E49BF" w:rsidP="008E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สินทรัพย์ไม่หมุนเวียนอื่น </w:t>
      </w: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</w:rPr>
        <w:t>-</w:t>
      </w: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F94523" w:rsidRPr="00F33272" w:rsidRDefault="00F94523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63"/>
        <w:gridCol w:w="46"/>
        <w:gridCol w:w="223"/>
        <w:gridCol w:w="13"/>
        <w:gridCol w:w="1175"/>
        <w:gridCol w:w="256"/>
        <w:gridCol w:w="9"/>
        <w:gridCol w:w="1175"/>
        <w:gridCol w:w="237"/>
        <w:gridCol w:w="1194"/>
      </w:tblGrid>
      <w:tr w:rsidR="00984016" w:rsidRPr="00F33272" w:rsidTr="006863D9">
        <w:trPr>
          <w:tblHeader/>
        </w:trPr>
        <w:tc>
          <w:tcPr>
            <w:tcW w:w="2038" w:type="pct"/>
          </w:tcPr>
          <w:p w:rsidR="00A26D39" w:rsidRPr="00F33272" w:rsidRDefault="00A26D39" w:rsidP="00BD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pct"/>
            <w:gridSpan w:val="5"/>
          </w:tcPr>
          <w:p w:rsidR="00A26D39" w:rsidRPr="00F33272" w:rsidRDefault="00A26D39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8" w:type="pct"/>
          </w:tcPr>
          <w:p w:rsidR="00A26D39" w:rsidRPr="00F33272" w:rsidRDefault="00A26D39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pct"/>
            <w:gridSpan w:val="4"/>
          </w:tcPr>
          <w:p w:rsidR="00A26D39" w:rsidRPr="00F33272" w:rsidRDefault="00A26D39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84016" w:rsidRPr="00F33272" w:rsidTr="006863D9">
        <w:trPr>
          <w:tblHeader/>
        </w:trPr>
        <w:tc>
          <w:tcPr>
            <w:tcW w:w="2038" w:type="pct"/>
          </w:tcPr>
          <w:p w:rsidR="00DB5680" w:rsidRPr="00F33272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</w:tcPr>
          <w:p w:rsidR="00DB5680" w:rsidRPr="00F33272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B76F9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100A1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  <w:gridSpan w:val="2"/>
          </w:tcPr>
          <w:p w:rsidR="00DB5680" w:rsidRPr="00F33272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DB5680" w:rsidRPr="00F33272" w:rsidRDefault="002100A1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8" w:type="pct"/>
          </w:tcPr>
          <w:p w:rsidR="00DB5680" w:rsidRPr="00F33272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DB5680" w:rsidRPr="00F33272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B76F9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100A1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:rsidR="00DB5680" w:rsidRPr="00F33272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DB5680" w:rsidRPr="00F33272" w:rsidRDefault="002100A1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984016" w:rsidRPr="00F33272" w:rsidTr="002100A1">
        <w:trPr>
          <w:tblHeader/>
        </w:trPr>
        <w:tc>
          <w:tcPr>
            <w:tcW w:w="2038" w:type="pct"/>
          </w:tcPr>
          <w:p w:rsidR="00DB5680" w:rsidRPr="00F33272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10"/>
          </w:tcPr>
          <w:p w:rsidR="00DB5680" w:rsidRPr="00F33272" w:rsidRDefault="00DB5680" w:rsidP="00DB5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05ED" w:rsidRPr="00F33272" w:rsidTr="006863D9">
        <w:tc>
          <w:tcPr>
            <w:tcW w:w="2038" w:type="pct"/>
          </w:tcPr>
          <w:p w:rsidR="00FD05ED" w:rsidRPr="00F33272" w:rsidRDefault="00FD05ED" w:rsidP="00FD05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52" w:type="pct"/>
            <w:gridSpan w:val="2"/>
          </w:tcPr>
          <w:p w:rsidR="00FD05ED" w:rsidRPr="00F33272" w:rsidRDefault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:rsidR="00FD05ED" w:rsidRPr="00F33272" w:rsidRDefault="00FD05ED" w:rsidP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FD05ED" w:rsidRPr="00F33272" w:rsidRDefault="00FD05ED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FD05ED" w:rsidRPr="00F33272" w:rsidRDefault="00FD05ED" w:rsidP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FD05ED" w:rsidRPr="00F33272" w:rsidRDefault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FD05ED" w:rsidRPr="00F33272" w:rsidRDefault="00FD05ED" w:rsidP="00FD0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FD05ED" w:rsidRPr="00F33272" w:rsidRDefault="00FD05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  <w:tab w:val="decimal" w:pos="99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63D9" w:rsidRPr="00F33272" w:rsidTr="006863D9">
        <w:tc>
          <w:tcPr>
            <w:tcW w:w="2038" w:type="pct"/>
          </w:tcPr>
          <w:p w:rsidR="006863D9" w:rsidRPr="00F33272" w:rsidRDefault="006863D9" w:rsidP="006863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ออยล์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652" w:type="pct"/>
            <w:gridSpan w:val="2"/>
          </w:tcPr>
          <w:p w:rsidR="006863D9" w:rsidRPr="00F33272" w:rsidRDefault="006863D9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2,938</w:t>
            </w:r>
          </w:p>
        </w:tc>
        <w:tc>
          <w:tcPr>
            <w:tcW w:w="127" w:type="pct"/>
            <w:gridSpan w:val="2"/>
          </w:tcPr>
          <w:p w:rsidR="006863D9" w:rsidRPr="00F33272" w:rsidRDefault="006863D9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6863D9" w:rsidRPr="00F33272" w:rsidRDefault="006863D9" w:rsidP="006863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2,938</w:t>
            </w:r>
          </w:p>
        </w:tc>
        <w:tc>
          <w:tcPr>
            <w:tcW w:w="143" w:type="pct"/>
            <w:gridSpan w:val="2"/>
          </w:tcPr>
          <w:p w:rsidR="006863D9" w:rsidRPr="00F33272" w:rsidRDefault="006863D9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6863D9" w:rsidRPr="00F33272" w:rsidRDefault="006863D9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2,938</w:t>
            </w:r>
          </w:p>
        </w:tc>
        <w:tc>
          <w:tcPr>
            <w:tcW w:w="128" w:type="pct"/>
          </w:tcPr>
          <w:p w:rsidR="006863D9" w:rsidRPr="00F33272" w:rsidRDefault="006863D9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6863D9" w:rsidRPr="00F33272" w:rsidRDefault="006863D9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2,938</w:t>
            </w:r>
          </w:p>
        </w:tc>
      </w:tr>
      <w:tr w:rsidR="00FD35FF" w:rsidRPr="00F33272" w:rsidTr="006863D9">
        <w:tc>
          <w:tcPr>
            <w:tcW w:w="2038" w:type="pct"/>
          </w:tcPr>
          <w:p w:rsidR="00FD35FF" w:rsidRPr="00F33272" w:rsidRDefault="00FD35FF" w:rsidP="006863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52" w:type="pct"/>
            <w:gridSpan w:val="2"/>
          </w:tcPr>
          <w:p w:rsidR="00FD35FF" w:rsidRPr="00F33272" w:rsidRDefault="00FD35FF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5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" w:type="pct"/>
            <w:gridSpan w:val="2"/>
          </w:tcPr>
          <w:p w:rsidR="00FD35FF" w:rsidRPr="00F33272" w:rsidRDefault="00FD35FF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pct"/>
          </w:tcPr>
          <w:p w:rsidR="00FD35FF" w:rsidRPr="00F33272" w:rsidRDefault="00FD35FF" w:rsidP="006863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gridSpan w:val="2"/>
          </w:tcPr>
          <w:p w:rsidR="00FD35FF" w:rsidRPr="00F33272" w:rsidRDefault="00FD35FF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pct"/>
          </w:tcPr>
          <w:p w:rsidR="00FD35FF" w:rsidRPr="00F33272" w:rsidRDefault="00FD35FF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" w:type="pct"/>
          </w:tcPr>
          <w:p w:rsidR="00FD35FF" w:rsidRPr="00F33272" w:rsidRDefault="00FD35FF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pct"/>
          </w:tcPr>
          <w:p w:rsidR="00FD35FF" w:rsidRPr="00F33272" w:rsidRDefault="00FD35FF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63D9" w:rsidRPr="00F33272" w:rsidTr="006863D9">
        <w:tc>
          <w:tcPr>
            <w:tcW w:w="2038" w:type="pct"/>
          </w:tcPr>
          <w:p w:rsidR="006863D9" w:rsidRPr="00F33272" w:rsidRDefault="006863D9" w:rsidP="006863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73"/>
                <w:tab w:val="decimal" w:pos="100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2" w:type="pct"/>
            <w:gridSpan w:val="2"/>
          </w:tcPr>
          <w:p w:rsidR="006863D9" w:rsidRPr="00F33272" w:rsidRDefault="006863D9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:rsidR="006863D9" w:rsidRPr="00F33272" w:rsidRDefault="006863D9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6863D9" w:rsidRPr="00F33272" w:rsidRDefault="006863D9" w:rsidP="006863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6863D9" w:rsidRPr="00F33272" w:rsidRDefault="006863D9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6863D9" w:rsidRPr="00F33272" w:rsidRDefault="006863D9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6863D9" w:rsidRPr="00F33272" w:rsidRDefault="006863D9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6863D9" w:rsidRPr="00F33272" w:rsidRDefault="006863D9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63D9" w:rsidRPr="00F33272" w:rsidTr="006863D9">
        <w:tc>
          <w:tcPr>
            <w:tcW w:w="2038" w:type="pct"/>
          </w:tcPr>
          <w:p w:rsidR="006863D9" w:rsidRPr="00F33272" w:rsidRDefault="006863D9" w:rsidP="006863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เอน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เนอร์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ยี่ คอม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เพล็กซ์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      </w:t>
            </w:r>
          </w:p>
        </w:tc>
        <w:tc>
          <w:tcPr>
            <w:tcW w:w="652" w:type="pct"/>
            <w:gridSpan w:val="2"/>
            <w:tcBorders>
              <w:bottom w:val="single" w:sz="4" w:space="0" w:color="auto"/>
            </w:tcBorders>
          </w:tcPr>
          <w:p w:rsidR="006863D9" w:rsidRPr="00F33272" w:rsidRDefault="006863D9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4,320</w:t>
            </w:r>
          </w:p>
        </w:tc>
        <w:tc>
          <w:tcPr>
            <w:tcW w:w="127" w:type="pct"/>
            <w:gridSpan w:val="2"/>
          </w:tcPr>
          <w:p w:rsidR="006863D9" w:rsidRPr="00F33272" w:rsidRDefault="006863D9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6863D9" w:rsidRPr="00F33272" w:rsidRDefault="006863D9" w:rsidP="006863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4,320</w:t>
            </w:r>
          </w:p>
        </w:tc>
        <w:tc>
          <w:tcPr>
            <w:tcW w:w="143" w:type="pct"/>
            <w:gridSpan w:val="2"/>
          </w:tcPr>
          <w:p w:rsidR="006863D9" w:rsidRPr="00F33272" w:rsidRDefault="006863D9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6863D9" w:rsidRPr="00F33272" w:rsidRDefault="006863D9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4,320</w:t>
            </w:r>
          </w:p>
        </w:tc>
        <w:tc>
          <w:tcPr>
            <w:tcW w:w="128" w:type="pct"/>
          </w:tcPr>
          <w:p w:rsidR="006863D9" w:rsidRPr="00F33272" w:rsidRDefault="006863D9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6863D9" w:rsidRPr="00F33272" w:rsidRDefault="006863D9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4,320</w:t>
            </w:r>
          </w:p>
        </w:tc>
      </w:tr>
      <w:tr w:rsidR="006863D9" w:rsidRPr="00F33272" w:rsidTr="006863D9">
        <w:tc>
          <w:tcPr>
            <w:tcW w:w="2038" w:type="pct"/>
          </w:tcPr>
          <w:p w:rsidR="006863D9" w:rsidRPr="00F33272" w:rsidRDefault="006863D9" w:rsidP="006863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pacing w:val="-14"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863D9" w:rsidRPr="00F33272" w:rsidRDefault="006863D9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7,258</w:t>
            </w:r>
          </w:p>
        </w:tc>
        <w:tc>
          <w:tcPr>
            <w:tcW w:w="127" w:type="pct"/>
            <w:gridSpan w:val="2"/>
          </w:tcPr>
          <w:p w:rsidR="006863D9" w:rsidRPr="00F33272" w:rsidRDefault="006863D9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6863D9" w:rsidRPr="00F33272" w:rsidRDefault="006863D9" w:rsidP="006863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7,258</w:t>
            </w:r>
          </w:p>
        </w:tc>
        <w:tc>
          <w:tcPr>
            <w:tcW w:w="143" w:type="pct"/>
            <w:gridSpan w:val="2"/>
          </w:tcPr>
          <w:p w:rsidR="006863D9" w:rsidRPr="00F33272" w:rsidRDefault="006863D9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6863D9" w:rsidRPr="00F33272" w:rsidRDefault="006863D9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7,258</w:t>
            </w:r>
          </w:p>
        </w:tc>
        <w:tc>
          <w:tcPr>
            <w:tcW w:w="128" w:type="pct"/>
          </w:tcPr>
          <w:p w:rsidR="006863D9" w:rsidRPr="00F33272" w:rsidRDefault="006863D9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6863D9" w:rsidRPr="00F33272" w:rsidRDefault="006863D9" w:rsidP="0068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7,258</w:t>
            </w:r>
          </w:p>
        </w:tc>
      </w:tr>
    </w:tbl>
    <w:p w:rsidR="0096105B" w:rsidRPr="00F33272" w:rsidRDefault="0096105B" w:rsidP="001F35DD">
      <w:pPr>
        <w:ind w:left="540"/>
        <w:rPr>
          <w:rFonts w:asciiTheme="majorBidi" w:hAnsiTheme="majorBidi" w:cstheme="majorBidi"/>
          <w:sz w:val="24"/>
          <w:szCs w:val="24"/>
          <w:cs/>
        </w:rPr>
      </w:pPr>
    </w:p>
    <w:p w:rsidR="00FA207F" w:rsidRPr="00F33272" w:rsidRDefault="008E49BF" w:rsidP="00DB7B7C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เจ้าหนี้การค้า </w:t>
      </w:r>
      <w:r w:rsidR="000F75EA" w:rsidRPr="00F33272">
        <w:rPr>
          <w:rFonts w:asciiTheme="majorBidi" w:hAnsiTheme="majorBidi" w:cstheme="majorBidi"/>
          <w:b/>
          <w:bCs/>
          <w:i/>
          <w:iCs/>
          <w:sz w:val="30"/>
          <w:szCs w:val="30"/>
        </w:rPr>
        <w:t>-</w:t>
      </w: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8E49BF" w:rsidRPr="00F33272" w:rsidRDefault="008E49BF" w:rsidP="008E49BF">
      <w:pPr>
        <w:ind w:left="540"/>
        <w:rPr>
          <w:rFonts w:asciiTheme="majorBidi" w:hAnsiTheme="majorBidi" w:cstheme="majorBidi"/>
          <w:i/>
          <w:i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170"/>
        <w:gridCol w:w="263"/>
        <w:gridCol w:w="1183"/>
        <w:gridCol w:w="271"/>
        <w:gridCol w:w="1170"/>
        <w:gridCol w:w="250"/>
        <w:gridCol w:w="1188"/>
      </w:tblGrid>
      <w:tr w:rsidR="00E360DB" w:rsidRPr="00F33272" w:rsidTr="00FA7ACF">
        <w:trPr>
          <w:tblHeader/>
        </w:trPr>
        <w:tc>
          <w:tcPr>
            <w:tcW w:w="2036" w:type="pct"/>
          </w:tcPr>
          <w:p w:rsidR="00A26D39" w:rsidRPr="00F33272" w:rsidRDefault="00A26D39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A26D39" w:rsidRPr="00F33272" w:rsidRDefault="00A26D39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A26D39" w:rsidRPr="00F33272" w:rsidRDefault="00A26D39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A26D39" w:rsidRPr="00F33272" w:rsidRDefault="00A26D39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360DB" w:rsidRPr="00F33272" w:rsidTr="00FA7ACF">
        <w:trPr>
          <w:tblHeader/>
        </w:trPr>
        <w:tc>
          <w:tcPr>
            <w:tcW w:w="2036" w:type="pct"/>
          </w:tcPr>
          <w:p w:rsidR="00DB5680" w:rsidRPr="00F33272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DB5680" w:rsidRPr="00F33272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52F00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100A1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DB5680" w:rsidRPr="00F33272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DB5680" w:rsidRPr="00F33272" w:rsidRDefault="002100A1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DB5680" w:rsidRPr="00F33272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B5680" w:rsidRPr="00F33272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52F00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100A1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:rsidR="00DB5680" w:rsidRPr="00F33272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DB5680" w:rsidRPr="00F33272" w:rsidRDefault="002100A1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E360DB" w:rsidRPr="00F33272" w:rsidTr="00E51B86">
        <w:trPr>
          <w:tblHeader/>
        </w:trPr>
        <w:tc>
          <w:tcPr>
            <w:tcW w:w="2036" w:type="pct"/>
          </w:tcPr>
          <w:p w:rsidR="00DB5680" w:rsidRPr="00F33272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4" w:type="pct"/>
            <w:gridSpan w:val="7"/>
          </w:tcPr>
          <w:p w:rsidR="00DB5680" w:rsidRPr="00F33272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60DB" w:rsidRPr="00F33272" w:rsidTr="00FA7ACF">
        <w:tc>
          <w:tcPr>
            <w:tcW w:w="2036" w:type="pct"/>
          </w:tcPr>
          <w:p w:rsidR="00DB5680" w:rsidRPr="00F33272" w:rsidRDefault="00DB5680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31" w:type="pct"/>
          </w:tcPr>
          <w:p w:rsidR="00DB5680" w:rsidRPr="00F33272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DB5680" w:rsidRPr="00F33272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DB5680" w:rsidRPr="00F33272" w:rsidRDefault="00DB5680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DB5680" w:rsidRPr="00F33272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DB5680" w:rsidRPr="00F33272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DB5680" w:rsidRPr="00F33272" w:rsidRDefault="00DB568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DB5680" w:rsidRPr="00F33272" w:rsidRDefault="00DB5680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7ACF" w:rsidRPr="00F33272" w:rsidTr="00FA7ACF">
        <w:tc>
          <w:tcPr>
            <w:tcW w:w="2036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ปตท. จำกัด (มหาชน)</w:t>
            </w:r>
          </w:p>
        </w:tc>
        <w:tc>
          <w:tcPr>
            <w:tcW w:w="631" w:type="pct"/>
          </w:tcPr>
          <w:p w:rsidR="00FA7ACF" w:rsidRPr="00F33272" w:rsidRDefault="00B4138A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1,814,437</w:t>
            </w:r>
          </w:p>
        </w:tc>
        <w:tc>
          <w:tcPr>
            <w:tcW w:w="14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1,523,476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1,101,895</w:t>
            </w:r>
          </w:p>
        </w:tc>
        <w:tc>
          <w:tcPr>
            <w:tcW w:w="135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953,551</w:t>
            </w:r>
          </w:p>
        </w:tc>
      </w:tr>
      <w:tr w:rsidR="00FA7ACF" w:rsidRPr="00F33272" w:rsidTr="00FA7ACF">
        <w:tc>
          <w:tcPr>
            <w:tcW w:w="2036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A7ACF" w:rsidRPr="00F33272" w:rsidTr="00FA7ACF">
        <w:tc>
          <w:tcPr>
            <w:tcW w:w="2036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0"/>
                <w:tab w:val="decimal" w:pos="100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3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ACF" w:rsidRPr="00F33272" w:rsidTr="00FA7ACF">
        <w:tc>
          <w:tcPr>
            <w:tcW w:w="2036" w:type="pct"/>
          </w:tcPr>
          <w:p w:rsidR="00FA7ACF" w:rsidRPr="00F33272" w:rsidRDefault="00FA7ACF" w:rsidP="00FA7ACF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ออยล์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631" w:type="pct"/>
          </w:tcPr>
          <w:p w:rsidR="00FA7ACF" w:rsidRPr="00F33272" w:rsidRDefault="00B4138A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6,282</w:t>
            </w:r>
          </w:p>
        </w:tc>
        <w:tc>
          <w:tcPr>
            <w:tcW w:w="14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3,503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6,282</w:t>
            </w:r>
          </w:p>
        </w:tc>
        <w:tc>
          <w:tcPr>
            <w:tcW w:w="135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3,503</w:t>
            </w:r>
          </w:p>
        </w:tc>
      </w:tr>
      <w:tr w:rsidR="00FA7ACF" w:rsidRPr="00F33272" w:rsidTr="00FA7ACF">
        <w:tc>
          <w:tcPr>
            <w:tcW w:w="2036" w:type="pct"/>
          </w:tcPr>
          <w:p w:rsidR="00FA7ACF" w:rsidRPr="00F33272" w:rsidRDefault="00FA7ACF" w:rsidP="00FA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14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 พีทีที โก</w:t>
            </w:r>
            <w:proofErr w:type="spellStart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ลบอล</w:t>
            </w:r>
            <w:proofErr w:type="spellEnd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เค</w:t>
            </w:r>
            <w:proofErr w:type="spellEnd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มิ</w:t>
            </w:r>
            <w:proofErr w:type="spellStart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คอล</w:t>
            </w:r>
            <w:proofErr w:type="spellEnd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จำกัด</w:t>
            </w: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(มหาชน)</w:t>
            </w:r>
          </w:p>
        </w:tc>
        <w:tc>
          <w:tcPr>
            <w:tcW w:w="631" w:type="pct"/>
          </w:tcPr>
          <w:p w:rsidR="00FA7ACF" w:rsidRPr="00F33272" w:rsidRDefault="00B4138A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1,604</w:t>
            </w:r>
          </w:p>
        </w:tc>
        <w:tc>
          <w:tcPr>
            <w:tcW w:w="14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1,604</w:t>
            </w:r>
          </w:p>
        </w:tc>
        <w:tc>
          <w:tcPr>
            <w:tcW w:w="135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</w:tr>
      <w:tr w:rsidR="00FA7ACF" w:rsidRPr="00F33272" w:rsidTr="00FA7ACF">
        <w:tc>
          <w:tcPr>
            <w:tcW w:w="2036" w:type="pct"/>
          </w:tcPr>
          <w:p w:rsidR="00FA7ACF" w:rsidRPr="00F33272" w:rsidRDefault="00FA7ACF" w:rsidP="00FA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A7ACF" w:rsidRPr="00F33272" w:rsidTr="00FA7ACF">
        <w:tc>
          <w:tcPr>
            <w:tcW w:w="2036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0"/>
                <w:tab w:val="decimal" w:pos="100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ACF" w:rsidRPr="00F33272" w:rsidTr="00FA7ACF">
        <w:tc>
          <w:tcPr>
            <w:tcW w:w="2036" w:type="pct"/>
          </w:tcPr>
          <w:p w:rsidR="00FA7ACF" w:rsidRPr="00F33272" w:rsidRDefault="00FA7ACF" w:rsidP="00FA7ACF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อา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ซาฮี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เค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คอล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      </w:t>
            </w:r>
          </w:p>
        </w:tc>
        <w:tc>
          <w:tcPr>
            <w:tcW w:w="631" w:type="pct"/>
          </w:tcPr>
          <w:p w:rsidR="00FA7ACF" w:rsidRPr="00F33272" w:rsidRDefault="00B4138A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23,188</w:t>
            </w:r>
          </w:p>
        </w:tc>
        <w:tc>
          <w:tcPr>
            <w:tcW w:w="14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34,739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23,188</w:t>
            </w:r>
          </w:p>
        </w:tc>
        <w:tc>
          <w:tcPr>
            <w:tcW w:w="135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34,739</w:t>
            </w:r>
          </w:p>
        </w:tc>
      </w:tr>
      <w:tr w:rsidR="00FA7ACF" w:rsidRPr="00F33272" w:rsidTr="00FA7ACF">
        <w:tc>
          <w:tcPr>
            <w:tcW w:w="2036" w:type="pct"/>
          </w:tcPr>
          <w:p w:rsidR="00FA7ACF" w:rsidRPr="00F33272" w:rsidRDefault="00FA7ACF" w:rsidP="00FA7ACF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บริษัท ไอ</w:t>
            </w:r>
            <w:proofErr w:type="spellStart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อาร์</w:t>
            </w:r>
            <w:proofErr w:type="spellEnd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พีซี จำกัด (มหาชน)</w:t>
            </w:r>
          </w:p>
        </w:tc>
        <w:tc>
          <w:tcPr>
            <w:tcW w:w="631" w:type="pct"/>
          </w:tcPr>
          <w:p w:rsidR="00FA7ACF" w:rsidRPr="00F33272" w:rsidRDefault="00B4138A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3,310</w:t>
            </w:r>
          </w:p>
        </w:tc>
        <w:tc>
          <w:tcPr>
            <w:tcW w:w="14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7,819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7ACF" w:rsidRPr="00F33272" w:rsidTr="00FA7ACF">
        <w:tc>
          <w:tcPr>
            <w:tcW w:w="2036" w:type="pct"/>
          </w:tcPr>
          <w:p w:rsidR="00FA7ACF" w:rsidRPr="00F33272" w:rsidRDefault="00FA7ACF" w:rsidP="00FA7ACF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ท็</w:t>
            </w:r>
            <w:proofErr w:type="spellEnd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 xml:space="preserve">อป </w:t>
            </w:r>
            <w:proofErr w:type="spellStart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เอส</w:t>
            </w:r>
            <w:proofErr w:type="spellEnd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พีพี จำกัด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FA7ACF" w:rsidRPr="00F33272" w:rsidRDefault="00B4138A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4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2,313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35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2,313</w:t>
            </w:r>
          </w:p>
        </w:tc>
      </w:tr>
      <w:tr w:rsidR="00FA7ACF" w:rsidRPr="00F33272" w:rsidTr="00FA7ACF">
        <w:tc>
          <w:tcPr>
            <w:tcW w:w="2036" w:type="pct"/>
          </w:tcPr>
          <w:p w:rsidR="00FA7ACF" w:rsidRPr="00F33272" w:rsidRDefault="00FA7ACF" w:rsidP="00FA7ACF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FA7ACF" w:rsidRPr="00F33272" w:rsidRDefault="00B4138A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1,848,877</w:t>
            </w:r>
          </w:p>
        </w:tc>
        <w:tc>
          <w:tcPr>
            <w:tcW w:w="14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1,572,447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1,133,025</w:t>
            </w:r>
          </w:p>
        </w:tc>
        <w:tc>
          <w:tcPr>
            <w:tcW w:w="135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994,703</w:t>
            </w:r>
          </w:p>
        </w:tc>
      </w:tr>
    </w:tbl>
    <w:p w:rsidR="002100A1" w:rsidRPr="00F33272" w:rsidRDefault="002100A1" w:rsidP="008E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:rsidR="008E49BF" w:rsidRPr="00F33272" w:rsidRDefault="008E49BF" w:rsidP="008E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เจ้าหนี้อื่น </w:t>
      </w:r>
      <w:r w:rsidR="0098759C" w:rsidRPr="00F33272">
        <w:rPr>
          <w:rFonts w:asciiTheme="majorBidi" w:hAnsiTheme="majorBidi" w:cstheme="majorBidi"/>
          <w:b/>
          <w:bCs/>
          <w:i/>
          <w:iCs/>
          <w:sz w:val="30"/>
          <w:szCs w:val="30"/>
        </w:rPr>
        <w:t>-</w:t>
      </w: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8E49BF" w:rsidRPr="00F33272" w:rsidRDefault="008E49BF" w:rsidP="008E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4"/>
          <w:szCs w:val="24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3"/>
        <w:gridCol w:w="1166"/>
        <w:gridCol w:w="271"/>
        <w:gridCol w:w="1166"/>
        <w:gridCol w:w="249"/>
        <w:gridCol w:w="1222"/>
      </w:tblGrid>
      <w:tr w:rsidR="00773DAF" w:rsidRPr="00F33272" w:rsidTr="00657DFF">
        <w:trPr>
          <w:tblHeader/>
        </w:trPr>
        <w:tc>
          <w:tcPr>
            <w:tcW w:w="2033" w:type="pct"/>
          </w:tcPr>
          <w:p w:rsidR="00347FD9" w:rsidRPr="00F33272" w:rsidRDefault="00347FD9" w:rsidP="00E27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3" w:type="pct"/>
            <w:gridSpan w:val="3"/>
          </w:tcPr>
          <w:p w:rsidR="00347FD9" w:rsidRPr="00F33272" w:rsidRDefault="00347FD9" w:rsidP="00E2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347FD9" w:rsidRPr="00F33272" w:rsidRDefault="00347FD9" w:rsidP="00E2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:rsidR="00347FD9" w:rsidRPr="00F33272" w:rsidRDefault="00347FD9" w:rsidP="00E2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73DAF" w:rsidRPr="00F33272" w:rsidTr="00657DFF">
        <w:trPr>
          <w:tblHeader/>
        </w:trPr>
        <w:tc>
          <w:tcPr>
            <w:tcW w:w="2033" w:type="pct"/>
          </w:tcPr>
          <w:p w:rsidR="00916A95" w:rsidRPr="00F33272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916A95" w:rsidRPr="00F33272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52F00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100A1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916A95" w:rsidRPr="00F33272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16A95" w:rsidRPr="00F33272" w:rsidRDefault="002100A1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916A95" w:rsidRPr="00F33272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16A95" w:rsidRPr="00F33272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52F00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100A1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" w:type="pct"/>
          </w:tcPr>
          <w:p w:rsidR="00916A95" w:rsidRPr="00F33272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16A95" w:rsidRPr="00F33272" w:rsidRDefault="002100A1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916A95" w:rsidRPr="00F33272" w:rsidTr="00657DFF">
        <w:trPr>
          <w:tblHeader/>
        </w:trPr>
        <w:tc>
          <w:tcPr>
            <w:tcW w:w="2033" w:type="pct"/>
          </w:tcPr>
          <w:p w:rsidR="00916A95" w:rsidRPr="00F33272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7" w:type="pct"/>
            <w:gridSpan w:val="7"/>
          </w:tcPr>
          <w:p w:rsidR="00916A95" w:rsidRPr="00F33272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3DAF" w:rsidRPr="00F33272" w:rsidTr="00657DFF">
        <w:tc>
          <w:tcPr>
            <w:tcW w:w="2033" w:type="pct"/>
          </w:tcPr>
          <w:p w:rsidR="00916A95" w:rsidRPr="00F33272" w:rsidRDefault="00916A95" w:rsidP="00916A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29" w:type="pct"/>
          </w:tcPr>
          <w:p w:rsidR="00916A95" w:rsidRPr="00F33272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916A95" w:rsidRPr="00F33272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16A95" w:rsidRPr="00F33272" w:rsidRDefault="00916A95" w:rsidP="00916A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916A95" w:rsidRPr="00F33272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916A95" w:rsidRPr="00F33272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916A95" w:rsidRPr="00F33272" w:rsidRDefault="00916A95" w:rsidP="00916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916A95" w:rsidRPr="00F33272" w:rsidRDefault="00916A95" w:rsidP="00916A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38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F7BD0" w:rsidRPr="00F33272" w:rsidTr="00657DFF">
        <w:tc>
          <w:tcPr>
            <w:tcW w:w="2033" w:type="pct"/>
          </w:tcPr>
          <w:p w:rsidR="002F7BD0" w:rsidRPr="00F33272" w:rsidRDefault="002F7BD0" w:rsidP="002F7B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ปตท. จำกัด (มหาชน)</w:t>
            </w:r>
          </w:p>
        </w:tc>
        <w:tc>
          <w:tcPr>
            <w:tcW w:w="629" w:type="pct"/>
          </w:tcPr>
          <w:p w:rsidR="002F7BD0" w:rsidRPr="00F33272" w:rsidRDefault="00F1083D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18,557</w:t>
            </w:r>
          </w:p>
        </w:tc>
        <w:tc>
          <w:tcPr>
            <w:tcW w:w="14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21,952</w:t>
            </w:r>
          </w:p>
        </w:tc>
        <w:tc>
          <w:tcPr>
            <w:tcW w:w="146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323D7C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18,551</w:t>
            </w:r>
          </w:p>
        </w:tc>
        <w:tc>
          <w:tcPr>
            <w:tcW w:w="134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21,568</w:t>
            </w:r>
          </w:p>
        </w:tc>
      </w:tr>
      <w:tr w:rsidR="002F7BD0" w:rsidRPr="00F33272" w:rsidTr="00657DFF">
        <w:tc>
          <w:tcPr>
            <w:tcW w:w="2033" w:type="pct"/>
          </w:tcPr>
          <w:p w:rsidR="002F7BD0" w:rsidRPr="00F33272" w:rsidRDefault="002F7BD0" w:rsidP="003879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9" w:type="pct"/>
          </w:tcPr>
          <w:p w:rsidR="002F7BD0" w:rsidRPr="00F33272" w:rsidRDefault="002F7BD0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</w:tcPr>
          <w:p w:rsidR="002F7BD0" w:rsidRPr="00F33272" w:rsidRDefault="002F7BD0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pct"/>
          </w:tcPr>
          <w:p w:rsidR="002F7BD0" w:rsidRPr="00F33272" w:rsidRDefault="002F7BD0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:rsidR="002F7BD0" w:rsidRPr="00F33272" w:rsidRDefault="002F7BD0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pct"/>
          </w:tcPr>
          <w:p w:rsidR="002F7BD0" w:rsidRPr="00F33272" w:rsidRDefault="002F7BD0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pct"/>
          </w:tcPr>
          <w:p w:rsidR="002F7BD0" w:rsidRPr="00F33272" w:rsidRDefault="002F7BD0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pct"/>
          </w:tcPr>
          <w:p w:rsidR="002F7BD0" w:rsidRPr="00F33272" w:rsidRDefault="002F7BD0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F7BD0" w:rsidRPr="00F33272" w:rsidTr="00657DFF">
        <w:tc>
          <w:tcPr>
            <w:tcW w:w="2033" w:type="pct"/>
          </w:tcPr>
          <w:p w:rsidR="002F7BD0" w:rsidRPr="00F33272" w:rsidRDefault="002F7BD0" w:rsidP="002F7B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29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7BD0" w:rsidRPr="00F33272" w:rsidTr="00657DFF">
        <w:tc>
          <w:tcPr>
            <w:tcW w:w="2033" w:type="pct"/>
          </w:tcPr>
          <w:p w:rsidR="002F7BD0" w:rsidRPr="00F33272" w:rsidRDefault="002F7BD0" w:rsidP="002F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ind w:righ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 พีทีที โก</w:t>
            </w:r>
            <w:proofErr w:type="spellStart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ลบอล</w:t>
            </w:r>
            <w:proofErr w:type="spellEnd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เค</w:t>
            </w:r>
            <w:proofErr w:type="spellEnd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มิ</w:t>
            </w:r>
            <w:proofErr w:type="spellStart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คอล</w:t>
            </w:r>
            <w:proofErr w:type="spellEnd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จำกัด</w:t>
            </w: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(มหาชน)</w:t>
            </w:r>
          </w:p>
        </w:tc>
        <w:tc>
          <w:tcPr>
            <w:tcW w:w="629" w:type="pct"/>
          </w:tcPr>
          <w:p w:rsidR="002F7BD0" w:rsidRPr="00F33272" w:rsidRDefault="00F1083D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4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2,519</w:t>
            </w:r>
          </w:p>
        </w:tc>
        <w:tc>
          <w:tcPr>
            <w:tcW w:w="146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F1083D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34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2,519</w:t>
            </w:r>
          </w:p>
        </w:tc>
      </w:tr>
      <w:tr w:rsidR="002F7BD0" w:rsidRPr="00F33272" w:rsidTr="00657DFF">
        <w:tc>
          <w:tcPr>
            <w:tcW w:w="2033" w:type="pct"/>
          </w:tcPr>
          <w:p w:rsidR="002F7BD0" w:rsidRPr="00F33272" w:rsidRDefault="002F7BD0" w:rsidP="002F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ออยล์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629" w:type="pct"/>
          </w:tcPr>
          <w:p w:rsidR="002F7BD0" w:rsidRPr="00F33272" w:rsidRDefault="00F1083D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5,133</w:t>
            </w:r>
          </w:p>
        </w:tc>
        <w:tc>
          <w:tcPr>
            <w:tcW w:w="14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5,574</w:t>
            </w:r>
          </w:p>
        </w:tc>
        <w:tc>
          <w:tcPr>
            <w:tcW w:w="146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390D54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5,133</w:t>
            </w:r>
          </w:p>
        </w:tc>
        <w:tc>
          <w:tcPr>
            <w:tcW w:w="134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5,574</w:t>
            </w:r>
          </w:p>
        </w:tc>
      </w:tr>
      <w:tr w:rsidR="002F7BD0" w:rsidRPr="00F33272" w:rsidTr="00657DFF">
        <w:tc>
          <w:tcPr>
            <w:tcW w:w="2033" w:type="pct"/>
          </w:tcPr>
          <w:p w:rsidR="002F7BD0" w:rsidRPr="00F33272" w:rsidRDefault="002F7BD0" w:rsidP="0038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9" w:type="pct"/>
          </w:tcPr>
          <w:p w:rsidR="002F7BD0" w:rsidRPr="00F33272" w:rsidRDefault="002F7BD0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</w:tcPr>
          <w:p w:rsidR="002F7BD0" w:rsidRPr="00F33272" w:rsidRDefault="002F7BD0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pct"/>
          </w:tcPr>
          <w:p w:rsidR="002F7BD0" w:rsidRPr="00F33272" w:rsidRDefault="002F7BD0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:rsidR="002F7BD0" w:rsidRPr="00F33272" w:rsidRDefault="002F7BD0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pct"/>
          </w:tcPr>
          <w:p w:rsidR="002F7BD0" w:rsidRPr="00F33272" w:rsidRDefault="002F7BD0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pct"/>
          </w:tcPr>
          <w:p w:rsidR="002F7BD0" w:rsidRPr="00F33272" w:rsidRDefault="002F7BD0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pct"/>
          </w:tcPr>
          <w:p w:rsidR="002F7BD0" w:rsidRPr="00F33272" w:rsidRDefault="002F7BD0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F7BD0" w:rsidRPr="00F33272" w:rsidTr="00657DFF">
        <w:tc>
          <w:tcPr>
            <w:tcW w:w="2033" w:type="pct"/>
          </w:tcPr>
          <w:p w:rsidR="002F7BD0" w:rsidRPr="00F33272" w:rsidRDefault="002F7BD0" w:rsidP="002F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54"/>
                <w:tab w:val="decimal" w:pos="1006"/>
              </w:tabs>
              <w:spacing w:line="380" w:lineRule="exact"/>
              <w:ind w:right="-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9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83D" w:rsidRPr="00F33272" w:rsidTr="00657DFF">
        <w:tc>
          <w:tcPr>
            <w:tcW w:w="2033" w:type="pct"/>
          </w:tcPr>
          <w:p w:rsidR="00F1083D" w:rsidRPr="00F33272" w:rsidRDefault="00F1083D" w:rsidP="00F10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629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34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083D" w:rsidRPr="00F33272" w:rsidTr="00657DFF">
        <w:tc>
          <w:tcPr>
            <w:tcW w:w="2033" w:type="pct"/>
          </w:tcPr>
          <w:p w:rsidR="00F1083D" w:rsidRPr="00F33272" w:rsidRDefault="00F1083D" w:rsidP="00F10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ไอ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อาร์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พีซี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คลีน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พาวเวอร์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29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34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083D" w:rsidRPr="00F33272" w:rsidTr="00657DFF">
        <w:tc>
          <w:tcPr>
            <w:tcW w:w="2033" w:type="pct"/>
          </w:tcPr>
          <w:p w:rsidR="00F1083D" w:rsidRPr="00F33272" w:rsidRDefault="00F1083D" w:rsidP="00F10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บริษัท โก</w:t>
            </w:r>
            <w:proofErr w:type="spellStart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ลบอล</w:t>
            </w:r>
            <w:proofErr w:type="spellEnd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 xml:space="preserve"> รี</w:t>
            </w:r>
            <w:proofErr w:type="spellStart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นิว</w:t>
            </w:r>
            <w:proofErr w:type="spellEnd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เอ</w:t>
            </w:r>
            <w:proofErr w:type="spellStart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เบิล</w:t>
            </w:r>
            <w:proofErr w:type="spellEnd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629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34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7BD0" w:rsidRPr="00F33272" w:rsidTr="00657DFF">
        <w:tc>
          <w:tcPr>
            <w:tcW w:w="2033" w:type="pct"/>
          </w:tcPr>
          <w:p w:rsidR="002F7BD0" w:rsidRPr="00F33272" w:rsidRDefault="002F7BD0" w:rsidP="0038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9" w:type="pct"/>
          </w:tcPr>
          <w:p w:rsidR="002F7BD0" w:rsidRPr="00F33272" w:rsidRDefault="002F7BD0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</w:tcPr>
          <w:p w:rsidR="002F7BD0" w:rsidRPr="00F33272" w:rsidRDefault="002F7BD0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pct"/>
          </w:tcPr>
          <w:p w:rsidR="002F7BD0" w:rsidRPr="00F33272" w:rsidRDefault="002F7BD0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:rsidR="002F7BD0" w:rsidRPr="00F33272" w:rsidRDefault="002F7BD0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pct"/>
          </w:tcPr>
          <w:p w:rsidR="002F7BD0" w:rsidRPr="00F33272" w:rsidRDefault="002F7BD0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pct"/>
          </w:tcPr>
          <w:p w:rsidR="002F7BD0" w:rsidRPr="00F33272" w:rsidRDefault="002F7BD0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pct"/>
          </w:tcPr>
          <w:p w:rsidR="002F7BD0" w:rsidRPr="00F33272" w:rsidRDefault="002F7BD0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F7BD0" w:rsidRPr="00F33272" w:rsidTr="00657DFF">
        <w:tc>
          <w:tcPr>
            <w:tcW w:w="2033" w:type="pct"/>
          </w:tcPr>
          <w:p w:rsidR="002F7BD0" w:rsidRPr="00F33272" w:rsidRDefault="002F7BD0" w:rsidP="002F7B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9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7BD0" w:rsidRPr="00F33272" w:rsidTr="00657DFF">
        <w:tc>
          <w:tcPr>
            <w:tcW w:w="2033" w:type="pct"/>
          </w:tcPr>
          <w:p w:rsidR="002F7BD0" w:rsidRPr="00F33272" w:rsidRDefault="002F7BD0" w:rsidP="00E62F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ริษัท ไฟฟ้า น้ำ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ลิก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1 จำกัด</w:t>
            </w:r>
          </w:p>
        </w:tc>
        <w:tc>
          <w:tcPr>
            <w:tcW w:w="629" w:type="pct"/>
          </w:tcPr>
          <w:p w:rsidR="002F7BD0" w:rsidRPr="00F33272" w:rsidRDefault="00F1083D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1,129</w:t>
            </w:r>
          </w:p>
        </w:tc>
        <w:tc>
          <w:tcPr>
            <w:tcW w:w="14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1,087</w:t>
            </w:r>
          </w:p>
        </w:tc>
        <w:tc>
          <w:tcPr>
            <w:tcW w:w="146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B4138A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1,129</w:t>
            </w:r>
          </w:p>
        </w:tc>
        <w:tc>
          <w:tcPr>
            <w:tcW w:w="134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1,087</w:t>
            </w:r>
          </w:p>
        </w:tc>
      </w:tr>
      <w:tr w:rsidR="00E62FCF" w:rsidRPr="00F33272" w:rsidTr="00657DFF">
        <w:tc>
          <w:tcPr>
            <w:tcW w:w="2033" w:type="pct"/>
          </w:tcPr>
          <w:p w:rsidR="00E62FCF" w:rsidRPr="00F33272" w:rsidRDefault="00E62FCF" w:rsidP="003879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9" w:type="pct"/>
          </w:tcPr>
          <w:p w:rsidR="00E62FCF" w:rsidRPr="00F33272" w:rsidRDefault="00E62FCF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</w:tcPr>
          <w:p w:rsidR="00E62FCF" w:rsidRPr="00F33272" w:rsidRDefault="00E62FCF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pct"/>
          </w:tcPr>
          <w:p w:rsidR="00E62FCF" w:rsidRPr="00F33272" w:rsidRDefault="00E62FCF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:rsidR="00E62FCF" w:rsidRPr="00F33272" w:rsidRDefault="00E62FCF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pct"/>
          </w:tcPr>
          <w:p w:rsidR="00E62FCF" w:rsidRPr="00F33272" w:rsidRDefault="00E62FCF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pct"/>
          </w:tcPr>
          <w:p w:rsidR="00E62FCF" w:rsidRPr="00F33272" w:rsidRDefault="00E62FCF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pct"/>
          </w:tcPr>
          <w:p w:rsidR="00E62FCF" w:rsidRPr="00F33272" w:rsidRDefault="00E62FCF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F7BD0" w:rsidRPr="00F33272" w:rsidTr="00657DFF">
        <w:tc>
          <w:tcPr>
            <w:tcW w:w="2033" w:type="pct"/>
          </w:tcPr>
          <w:p w:rsidR="002F7BD0" w:rsidRPr="00F33272" w:rsidRDefault="002F7BD0" w:rsidP="002F7B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9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7BD0" w:rsidRPr="00F33272" w:rsidTr="00657DFF">
        <w:tc>
          <w:tcPr>
            <w:tcW w:w="2033" w:type="pct"/>
          </w:tcPr>
          <w:p w:rsidR="002F7BD0" w:rsidRPr="00F33272" w:rsidRDefault="00F2665C" w:rsidP="002F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อีทอกซี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เลท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F7BD0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629" w:type="pct"/>
          </w:tcPr>
          <w:p w:rsidR="002F7BD0" w:rsidRPr="00F33272" w:rsidRDefault="00F1083D" w:rsidP="00A41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2,18</w:t>
            </w:r>
            <w:r w:rsidR="00A41581" w:rsidRPr="00F3327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4,161</w:t>
            </w:r>
          </w:p>
        </w:tc>
        <w:tc>
          <w:tcPr>
            <w:tcW w:w="146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390D54" w:rsidP="00A41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2,18</w:t>
            </w:r>
            <w:r w:rsidR="00A41581" w:rsidRPr="00F3327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4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4,161</w:t>
            </w:r>
          </w:p>
        </w:tc>
      </w:tr>
      <w:tr w:rsidR="002F7BD0" w:rsidRPr="00F33272" w:rsidTr="00657DFF">
        <w:tc>
          <w:tcPr>
            <w:tcW w:w="2033" w:type="pct"/>
          </w:tcPr>
          <w:p w:rsidR="002F7BD0" w:rsidRPr="00F33272" w:rsidRDefault="002F7BD0" w:rsidP="00F2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พีทีที ดิจิตอล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โซลูชั่นส์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29" w:type="pct"/>
          </w:tcPr>
          <w:p w:rsidR="002F7BD0" w:rsidRPr="00F33272" w:rsidRDefault="00F1083D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10,972</w:t>
            </w:r>
          </w:p>
        </w:tc>
        <w:tc>
          <w:tcPr>
            <w:tcW w:w="14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6,549</w:t>
            </w:r>
          </w:p>
        </w:tc>
        <w:tc>
          <w:tcPr>
            <w:tcW w:w="146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323D7C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10,777</w:t>
            </w:r>
          </w:p>
        </w:tc>
        <w:tc>
          <w:tcPr>
            <w:tcW w:w="134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6,208</w:t>
            </w:r>
          </w:p>
        </w:tc>
      </w:tr>
      <w:tr w:rsidR="002F7BD0" w:rsidRPr="00F33272" w:rsidTr="00657DFF">
        <w:tc>
          <w:tcPr>
            <w:tcW w:w="2033" w:type="pct"/>
          </w:tcPr>
          <w:p w:rsidR="002F7BD0" w:rsidRPr="00F33272" w:rsidRDefault="002F7BD0" w:rsidP="002F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บิซิเนส เซอร์วิส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เซส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อัลไลแอนซ์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629" w:type="pct"/>
          </w:tcPr>
          <w:p w:rsidR="002F7BD0" w:rsidRPr="00F33272" w:rsidRDefault="00390D54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15,239</w:t>
            </w:r>
          </w:p>
        </w:tc>
        <w:tc>
          <w:tcPr>
            <w:tcW w:w="14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7,153</w:t>
            </w:r>
          </w:p>
        </w:tc>
        <w:tc>
          <w:tcPr>
            <w:tcW w:w="146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B4138A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14,573</w:t>
            </w:r>
          </w:p>
        </w:tc>
        <w:tc>
          <w:tcPr>
            <w:tcW w:w="134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6,726</w:t>
            </w:r>
          </w:p>
        </w:tc>
      </w:tr>
      <w:tr w:rsidR="00387919" w:rsidRPr="00F33272" w:rsidTr="00657DFF">
        <w:tc>
          <w:tcPr>
            <w:tcW w:w="2033" w:type="pct"/>
          </w:tcPr>
          <w:p w:rsidR="00387919" w:rsidRPr="00F33272" w:rsidRDefault="00387919" w:rsidP="0038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9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87919" w:rsidRPr="00F33272" w:rsidTr="00657DFF">
        <w:tc>
          <w:tcPr>
            <w:tcW w:w="2033" w:type="pct"/>
          </w:tcPr>
          <w:p w:rsidR="00387919" w:rsidRPr="00F33272" w:rsidRDefault="00387919" w:rsidP="0038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9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87919" w:rsidRPr="00F33272" w:rsidTr="00387919">
        <w:tc>
          <w:tcPr>
            <w:tcW w:w="2033" w:type="pct"/>
          </w:tcPr>
          <w:p w:rsidR="00387919" w:rsidRPr="00F33272" w:rsidRDefault="00387919" w:rsidP="003879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9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387919" w:rsidRPr="00F33272" w:rsidRDefault="00387919" w:rsidP="00387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7BD0" w:rsidRPr="00F33272" w:rsidTr="00657DFF">
        <w:tc>
          <w:tcPr>
            <w:tcW w:w="2033" w:type="pct"/>
          </w:tcPr>
          <w:p w:rsidR="002F7BD0" w:rsidRPr="00F33272" w:rsidRDefault="00D71EBD" w:rsidP="00D7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บริษัท จีซี เมน</w:t>
            </w:r>
            <w:proofErr w:type="spellStart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เทนแนนซ์</w:t>
            </w:r>
            <w:proofErr w:type="spellEnd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แอนด์</w:t>
            </w:r>
            <w:proofErr w:type="spellEnd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 xml:space="preserve"> เอนจิ</w:t>
            </w:r>
            <w:proofErr w:type="spellStart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เนียริ่ง</w:t>
            </w:r>
            <w:proofErr w:type="spellEnd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 xml:space="preserve">  จำกัด</w:t>
            </w:r>
            <w:r w:rsidRPr="00F33272">
              <w:rPr>
                <w:rFonts w:asciiTheme="majorBidi" w:hAnsiTheme="majorBidi" w:hint="cs"/>
                <w:sz w:val="30"/>
                <w:szCs w:val="30"/>
                <w:cs/>
              </w:rPr>
              <w:t xml:space="preserve"> (เดิมชื่อ </w:t>
            </w:r>
            <w:r w:rsidR="00F2665C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เมน</w:t>
            </w:r>
            <w:proofErr w:type="spellStart"/>
            <w:r w:rsidR="00F2665C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เทนแนนซ์</w:t>
            </w:r>
            <w:proofErr w:type="spellEnd"/>
            <w:r w:rsidR="00F2665C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="00F2665C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แอนด์</w:t>
            </w:r>
            <w:proofErr w:type="spellEnd"/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F7BD0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เอนจิ</w:t>
            </w:r>
            <w:proofErr w:type="spellStart"/>
            <w:r w:rsidR="002F7BD0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เนียริ่ง</w:t>
            </w:r>
            <w:proofErr w:type="spellEnd"/>
            <w:r w:rsidR="002F7BD0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629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71EBD" w:rsidRPr="00F33272" w:rsidRDefault="00D71EBD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2665C" w:rsidRPr="00F33272" w:rsidRDefault="00F1083D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9,827</w:t>
            </w:r>
          </w:p>
        </w:tc>
        <w:tc>
          <w:tcPr>
            <w:tcW w:w="14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F2665C" w:rsidRPr="00F33272" w:rsidRDefault="00F2665C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71EBD" w:rsidRPr="00F33272" w:rsidRDefault="00D71EBD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8,178</w:t>
            </w:r>
          </w:p>
        </w:tc>
        <w:tc>
          <w:tcPr>
            <w:tcW w:w="146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71EBD" w:rsidRPr="00F33272" w:rsidRDefault="00D71EBD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2665C" w:rsidRPr="00F33272" w:rsidRDefault="00323D7C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9,827</w:t>
            </w:r>
          </w:p>
        </w:tc>
        <w:tc>
          <w:tcPr>
            <w:tcW w:w="134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F2665C" w:rsidRPr="00F33272" w:rsidRDefault="00F2665C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71EBD" w:rsidRPr="00F33272" w:rsidRDefault="00D71EBD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8,178</w:t>
            </w:r>
          </w:p>
        </w:tc>
      </w:tr>
      <w:tr w:rsidR="002F7BD0" w:rsidRPr="00F33272" w:rsidTr="00657DFF">
        <w:tc>
          <w:tcPr>
            <w:tcW w:w="2033" w:type="pct"/>
          </w:tcPr>
          <w:p w:rsidR="002F7BD0" w:rsidRPr="00F33272" w:rsidRDefault="002F7BD0" w:rsidP="002F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ไอ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อาร์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พีซี จำกัด (มหาชน)</w:t>
            </w:r>
          </w:p>
        </w:tc>
        <w:tc>
          <w:tcPr>
            <w:tcW w:w="629" w:type="pct"/>
          </w:tcPr>
          <w:p w:rsidR="002F7BD0" w:rsidRPr="00F33272" w:rsidRDefault="00390D54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170,588</w:t>
            </w:r>
          </w:p>
        </w:tc>
        <w:tc>
          <w:tcPr>
            <w:tcW w:w="14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31,463</w:t>
            </w:r>
          </w:p>
        </w:tc>
        <w:tc>
          <w:tcPr>
            <w:tcW w:w="146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390D54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7BD0" w:rsidRPr="00F33272" w:rsidTr="00657DFF">
        <w:tc>
          <w:tcPr>
            <w:tcW w:w="2033" w:type="pct"/>
          </w:tcPr>
          <w:p w:rsidR="002F7BD0" w:rsidRPr="00F33272" w:rsidRDefault="00F2665C" w:rsidP="002F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2F7BD0"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7BD0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เอน</w:t>
            </w:r>
            <w:proofErr w:type="spellStart"/>
            <w:r w:rsidR="002F7BD0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เนอร์</w:t>
            </w:r>
            <w:proofErr w:type="spellEnd"/>
            <w:r w:rsidR="002F7BD0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ยี่ คอม</w:t>
            </w:r>
            <w:proofErr w:type="spellStart"/>
            <w:r w:rsidR="002F7BD0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เพล็กซ์</w:t>
            </w:r>
            <w:proofErr w:type="spellEnd"/>
            <w:r w:rsidR="002F7BD0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      </w:t>
            </w:r>
          </w:p>
        </w:tc>
        <w:tc>
          <w:tcPr>
            <w:tcW w:w="629" w:type="pct"/>
          </w:tcPr>
          <w:p w:rsidR="002F7BD0" w:rsidRPr="00F33272" w:rsidRDefault="00390D54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2,456</w:t>
            </w:r>
          </w:p>
        </w:tc>
        <w:tc>
          <w:tcPr>
            <w:tcW w:w="14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46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B4138A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134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</w:tr>
      <w:tr w:rsidR="002F7BD0" w:rsidRPr="00F33272" w:rsidTr="00657DFF">
        <w:tc>
          <w:tcPr>
            <w:tcW w:w="2033" w:type="pct"/>
          </w:tcPr>
          <w:p w:rsidR="002F7BD0" w:rsidRPr="00F33272" w:rsidRDefault="002F7BD0" w:rsidP="002F7BD0">
            <w:pPr>
              <w:widowControl w:val="0"/>
              <w:tabs>
                <w:tab w:val="decimal" w:pos="954"/>
                <w:tab w:val="decimal" w:pos="1006"/>
              </w:tabs>
              <w:spacing w:line="380" w:lineRule="exact"/>
              <w:ind w:right="-17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เวนคอ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เรกซ์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(ไทยแลนด์) จำกัด</w:t>
            </w:r>
          </w:p>
        </w:tc>
        <w:tc>
          <w:tcPr>
            <w:tcW w:w="629" w:type="pct"/>
          </w:tcPr>
          <w:p w:rsidR="002F7BD0" w:rsidRPr="00F33272" w:rsidDel="00916A95" w:rsidRDefault="00F1083D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47,529</w:t>
            </w:r>
          </w:p>
        </w:tc>
        <w:tc>
          <w:tcPr>
            <w:tcW w:w="14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Del="00916A95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61,468</w:t>
            </w:r>
          </w:p>
        </w:tc>
        <w:tc>
          <w:tcPr>
            <w:tcW w:w="146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Del="00916A95" w:rsidRDefault="00390D54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47,529</w:t>
            </w:r>
          </w:p>
        </w:tc>
        <w:tc>
          <w:tcPr>
            <w:tcW w:w="134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2F7BD0" w:rsidRPr="00F33272" w:rsidDel="00916A95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61,468</w:t>
            </w:r>
          </w:p>
        </w:tc>
      </w:tr>
      <w:tr w:rsidR="002F7BD0" w:rsidRPr="00F33272" w:rsidTr="007B36CD">
        <w:tc>
          <w:tcPr>
            <w:tcW w:w="2033" w:type="pct"/>
          </w:tcPr>
          <w:p w:rsidR="002F7BD0" w:rsidRPr="00F33272" w:rsidRDefault="00F2665C" w:rsidP="002F7BD0">
            <w:pPr>
              <w:widowControl w:val="0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พีทีที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ฟีนอล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F7BD0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629" w:type="pct"/>
          </w:tcPr>
          <w:p w:rsidR="002F7BD0" w:rsidRPr="00F33272" w:rsidDel="00916A95" w:rsidRDefault="00F1083D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Del="00916A95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323D7C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4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7BD0" w:rsidRPr="00F33272" w:rsidTr="00657DFF">
        <w:tc>
          <w:tcPr>
            <w:tcW w:w="2033" w:type="pct"/>
          </w:tcPr>
          <w:p w:rsidR="002F7BD0" w:rsidRPr="00F33272" w:rsidRDefault="002F7BD0" w:rsidP="002F7BD0">
            <w:pPr>
              <w:widowControl w:val="0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ทิพย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ประกันภัย จำกัด (มหาชน)</w:t>
            </w:r>
          </w:p>
        </w:tc>
        <w:tc>
          <w:tcPr>
            <w:tcW w:w="629" w:type="pct"/>
          </w:tcPr>
          <w:p w:rsidR="002F7BD0" w:rsidRPr="00F33272" w:rsidDel="00916A95" w:rsidRDefault="00390D54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4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Del="00916A95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Del="00916A95" w:rsidRDefault="00B4138A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34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2F7BD0" w:rsidRPr="00F33272" w:rsidDel="00916A95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7BD0" w:rsidRPr="00F33272" w:rsidTr="00F1083D">
        <w:tc>
          <w:tcPr>
            <w:tcW w:w="2033" w:type="pct"/>
          </w:tcPr>
          <w:p w:rsidR="002F7BD0" w:rsidRPr="00F33272" w:rsidRDefault="002F7BD0" w:rsidP="002F7BD0">
            <w:pPr>
              <w:widowControl w:val="0"/>
              <w:tabs>
                <w:tab w:val="clear" w:pos="3515"/>
              </w:tabs>
              <w:spacing w:line="380" w:lineRule="exact"/>
              <w:ind w:left="149" w:right="-108" w:hanging="149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F3327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บริษัท เอ็นพีซี </w:t>
            </w:r>
            <w:proofErr w:type="spellStart"/>
            <w:r w:rsidRPr="00F3327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เซฟตี้</w:t>
            </w:r>
            <w:proofErr w:type="spellEnd"/>
            <w:r w:rsidRPr="00F3327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แอนด์</w:t>
            </w:r>
            <w:proofErr w:type="spellEnd"/>
            <w:r w:rsidRPr="00F3327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เอ็นไวรอนเมนทอล</w:t>
            </w:r>
            <w:r w:rsidRPr="00F33272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629" w:type="pct"/>
            <w:vAlign w:val="bottom"/>
          </w:tcPr>
          <w:p w:rsidR="002F7BD0" w:rsidRPr="00F33272" w:rsidDel="00252F00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4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BD0" w:rsidRPr="00F33272" w:rsidDel="00252F00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  <w:tc>
          <w:tcPr>
            <w:tcW w:w="146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2F7BD0" w:rsidRPr="00F33272" w:rsidRDefault="00323D7C" w:rsidP="00323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34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</w:tr>
      <w:tr w:rsidR="00F1083D" w:rsidRPr="00F33272" w:rsidTr="00773DAF">
        <w:tc>
          <w:tcPr>
            <w:tcW w:w="2033" w:type="pct"/>
          </w:tcPr>
          <w:p w:rsidR="00F1083D" w:rsidRPr="00F33272" w:rsidRDefault="00F1083D" w:rsidP="00F1083D">
            <w:pPr>
              <w:widowControl w:val="0"/>
              <w:tabs>
                <w:tab w:val="clear" w:pos="3515"/>
                <w:tab w:val="clear" w:pos="3742"/>
              </w:tabs>
              <w:spacing w:line="380" w:lineRule="exact"/>
              <w:ind w:left="162" w:right="-108" w:hanging="162"/>
              <w:rPr>
                <w:rFonts w:asciiTheme="majorBidi" w:hAnsiTheme="majorBidi"/>
                <w:spacing w:val="-8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33272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ปตท</w:t>
            </w:r>
            <w:proofErr w:type="spellEnd"/>
            <w:r w:rsidRPr="00F33272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กรีน</w:t>
            </w:r>
            <w:proofErr w:type="spellEnd"/>
            <w:r w:rsidRPr="00F33272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เอ็น</w:t>
            </w:r>
            <w:proofErr w:type="spellStart"/>
            <w:r w:rsidRPr="00F33272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เนอร์</w:t>
            </w:r>
            <w:proofErr w:type="spellEnd"/>
            <w:r w:rsidRPr="00F33272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ยี</w:t>
            </w:r>
            <w:r w:rsidRPr="00F33272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่</w:t>
            </w:r>
            <w:r w:rsidRPr="00F33272">
              <w:rPr>
                <w:rFonts w:asciiTheme="majorBidi" w:hAnsiTheme="majorBidi"/>
                <w:spacing w:val="-8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(ประเทศไทย) </w:t>
            </w:r>
            <w:r w:rsidRPr="00F33272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จำกัด</w:t>
            </w:r>
          </w:p>
        </w:tc>
        <w:tc>
          <w:tcPr>
            <w:tcW w:w="629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F1083D" w:rsidRPr="00F33272" w:rsidDel="00252F00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46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F1083D" w:rsidRPr="00F33272" w:rsidTr="00773DAF">
        <w:tc>
          <w:tcPr>
            <w:tcW w:w="2033" w:type="pct"/>
          </w:tcPr>
          <w:p w:rsidR="00F1083D" w:rsidRPr="00F33272" w:rsidRDefault="00F1083D" w:rsidP="00F1083D">
            <w:pPr>
              <w:widowControl w:val="0"/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บริษัท ปตท.</w:t>
            </w:r>
            <w:r w:rsidRPr="00F3327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บริหารธุรกิจค้าปลีก จำกัด</w:t>
            </w:r>
          </w:p>
        </w:tc>
        <w:tc>
          <w:tcPr>
            <w:tcW w:w="629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1,160</w:t>
            </w:r>
          </w:p>
        </w:tc>
        <w:tc>
          <w:tcPr>
            <w:tcW w:w="146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083D" w:rsidRPr="00F33272" w:rsidTr="00773DAF">
        <w:tc>
          <w:tcPr>
            <w:tcW w:w="2033" w:type="pct"/>
          </w:tcPr>
          <w:p w:rsidR="00D71EBD" w:rsidRPr="00F33272" w:rsidRDefault="00D71EBD" w:rsidP="00F1083D">
            <w:pPr>
              <w:widowControl w:val="0"/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บริษัท จีซี </w:t>
            </w:r>
            <w:proofErr w:type="spellStart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มาร์เก็ตติ้ง</w:t>
            </w:r>
            <w:proofErr w:type="spellEnd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โซลูชั่นส์</w:t>
            </w:r>
            <w:proofErr w:type="spellEnd"/>
            <w:r w:rsidRPr="00F3327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  <w:p w:rsidR="00F1083D" w:rsidRPr="00F33272" w:rsidRDefault="00D71EBD" w:rsidP="00387919">
            <w:pPr>
              <w:widowControl w:val="0"/>
              <w:tabs>
                <w:tab w:val="clear" w:pos="3515"/>
              </w:tabs>
              <w:spacing w:line="380" w:lineRule="exact"/>
              <w:ind w:left="252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hint="cs"/>
                <w:sz w:val="30"/>
                <w:szCs w:val="30"/>
                <w:cs/>
              </w:rPr>
              <w:t xml:space="preserve">(เดิมชื่อ </w:t>
            </w:r>
            <w:r w:rsidR="00F1083D" w:rsidRPr="00F33272">
              <w:rPr>
                <w:rFonts w:asciiTheme="majorBidi" w:hAnsiTheme="majorBidi" w:hint="cs"/>
                <w:sz w:val="30"/>
                <w:szCs w:val="30"/>
                <w:cs/>
              </w:rPr>
              <w:t>บริษัท พีทีที โพลี</w:t>
            </w:r>
            <w:proofErr w:type="spellStart"/>
            <w:r w:rsidR="00F1083D" w:rsidRPr="00F33272">
              <w:rPr>
                <w:rFonts w:asciiTheme="majorBidi" w:hAnsiTheme="majorBidi" w:hint="cs"/>
                <w:sz w:val="30"/>
                <w:szCs w:val="30"/>
                <w:cs/>
              </w:rPr>
              <w:t>เมอร์</w:t>
            </w:r>
            <w:proofErr w:type="spellEnd"/>
            <w:r w:rsidR="00F1083D" w:rsidRPr="00F3327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proofErr w:type="spellStart"/>
            <w:r w:rsidR="00F1083D" w:rsidRPr="00F33272">
              <w:rPr>
                <w:rFonts w:asciiTheme="majorBidi" w:hAnsiTheme="majorBidi" w:hint="cs"/>
                <w:sz w:val="30"/>
                <w:szCs w:val="30"/>
                <w:cs/>
              </w:rPr>
              <w:t>มาร์เก็ตติ้ง</w:t>
            </w:r>
            <w:proofErr w:type="spellEnd"/>
            <w:r w:rsidR="00F1083D" w:rsidRPr="00F33272"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  <w:r w:rsidRPr="00F3327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629" w:type="pct"/>
          </w:tcPr>
          <w:p w:rsidR="00D71EBD" w:rsidRPr="00F33272" w:rsidRDefault="00D71EB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71EBD" w:rsidRPr="00F33272" w:rsidRDefault="00D71EB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D71EBD" w:rsidRPr="00F33272" w:rsidRDefault="00D71EB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71EBD" w:rsidRPr="00F33272" w:rsidRDefault="00D71EB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D71EBD" w:rsidRPr="00F33272" w:rsidRDefault="00D71EB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71EBD" w:rsidRPr="00F33272" w:rsidRDefault="00D71EB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D71EBD" w:rsidRPr="00F33272" w:rsidRDefault="00D71EB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71EBD" w:rsidRPr="00F33272" w:rsidRDefault="00D71EB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138A" w:rsidRPr="00F33272" w:rsidTr="00773DAF">
        <w:tc>
          <w:tcPr>
            <w:tcW w:w="2033" w:type="pct"/>
          </w:tcPr>
          <w:p w:rsidR="00B4138A" w:rsidRPr="00F33272" w:rsidRDefault="00B4138A" w:rsidP="002F7BD0">
            <w:pPr>
              <w:widowControl w:val="0"/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อีส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เทิร์น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ฟลู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อิด </w:t>
            </w:r>
            <w:proofErr w:type="spellStart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ทรานสปอร์ต</w:t>
            </w:r>
            <w:proofErr w:type="spellEnd"/>
            <w:r w:rsidRPr="00F3327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29" w:type="pct"/>
          </w:tcPr>
          <w:p w:rsidR="00B4138A" w:rsidRPr="00F33272" w:rsidRDefault="00390D54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2,291</w:t>
            </w:r>
          </w:p>
        </w:tc>
        <w:tc>
          <w:tcPr>
            <w:tcW w:w="147" w:type="pct"/>
          </w:tcPr>
          <w:p w:rsidR="00B4138A" w:rsidRPr="00F33272" w:rsidRDefault="00B4138A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B4138A" w:rsidRPr="00F33272" w:rsidRDefault="00B4138A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B4138A" w:rsidRPr="00F33272" w:rsidRDefault="00B4138A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B4138A" w:rsidRPr="00F33272" w:rsidRDefault="00B4138A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2,291</w:t>
            </w:r>
          </w:p>
        </w:tc>
        <w:tc>
          <w:tcPr>
            <w:tcW w:w="134" w:type="pct"/>
          </w:tcPr>
          <w:p w:rsidR="00B4138A" w:rsidRPr="00F33272" w:rsidRDefault="00B4138A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B4138A" w:rsidRPr="00F33272" w:rsidRDefault="00B4138A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3D7C" w:rsidRPr="00F33272" w:rsidTr="00773DAF">
        <w:tc>
          <w:tcPr>
            <w:tcW w:w="2033" w:type="pct"/>
          </w:tcPr>
          <w:p w:rsidR="00323D7C" w:rsidRPr="00F33272" w:rsidRDefault="00323D7C" w:rsidP="00387919">
            <w:pPr>
              <w:widowControl w:val="0"/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อา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ซาฮี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เค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คอล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629" w:type="pct"/>
          </w:tcPr>
          <w:p w:rsidR="00323D7C" w:rsidRPr="00F33272" w:rsidRDefault="00F1083D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26,988</w:t>
            </w:r>
          </w:p>
        </w:tc>
        <w:tc>
          <w:tcPr>
            <w:tcW w:w="147" w:type="pct"/>
          </w:tcPr>
          <w:p w:rsidR="00323D7C" w:rsidRPr="00F33272" w:rsidRDefault="00323D7C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323D7C" w:rsidRPr="00F33272" w:rsidRDefault="00390D54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23D7C" w:rsidRPr="00F33272" w:rsidRDefault="00323D7C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323D7C" w:rsidRPr="00F33272" w:rsidRDefault="00323D7C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26,988</w:t>
            </w:r>
          </w:p>
        </w:tc>
        <w:tc>
          <w:tcPr>
            <w:tcW w:w="134" w:type="pct"/>
          </w:tcPr>
          <w:p w:rsidR="00323D7C" w:rsidRPr="00F33272" w:rsidRDefault="00323D7C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323D7C" w:rsidRPr="00F33272" w:rsidRDefault="00390D54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083D" w:rsidRPr="00F33272" w:rsidTr="00773DAF">
        <w:tc>
          <w:tcPr>
            <w:tcW w:w="2033" w:type="pct"/>
          </w:tcPr>
          <w:p w:rsidR="00E3084A" w:rsidRPr="00F33272" w:rsidRDefault="00E3084A" w:rsidP="00F1083D">
            <w:pPr>
              <w:widowControl w:val="0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จีซี ไกล</w:t>
            </w:r>
            <w:proofErr w:type="spellStart"/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คอล</w:t>
            </w:r>
            <w:proofErr w:type="spellEnd"/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  <w:p w:rsidR="00F1083D" w:rsidRPr="00F33272" w:rsidRDefault="00E3084A" w:rsidP="00D71EBD">
            <w:pPr>
              <w:widowControl w:val="0"/>
              <w:spacing w:line="38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(เดิมชื่อ </w:t>
            </w:r>
            <w:r w:rsidR="00F1083D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ทีโอซี ไกล</w:t>
            </w:r>
            <w:proofErr w:type="spellStart"/>
            <w:r w:rsidR="00F1083D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คอล</w:t>
            </w:r>
            <w:proofErr w:type="spellEnd"/>
            <w:r w:rsidR="00F1083D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629" w:type="pct"/>
          </w:tcPr>
          <w:p w:rsidR="00E3084A" w:rsidRPr="00F33272" w:rsidRDefault="00E3084A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109,476</w:t>
            </w:r>
          </w:p>
        </w:tc>
        <w:tc>
          <w:tcPr>
            <w:tcW w:w="14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E3084A" w:rsidRPr="00F33272" w:rsidRDefault="00E3084A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E3084A" w:rsidRPr="00F33272" w:rsidRDefault="00E3084A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109,476</w:t>
            </w:r>
          </w:p>
        </w:tc>
        <w:tc>
          <w:tcPr>
            <w:tcW w:w="134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E3084A" w:rsidRPr="00F33272" w:rsidRDefault="00E3084A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083D" w:rsidRPr="00F33272" w:rsidTr="00773DAF">
        <w:tc>
          <w:tcPr>
            <w:tcW w:w="2033" w:type="pct"/>
          </w:tcPr>
          <w:p w:rsidR="00F1083D" w:rsidRPr="00F33272" w:rsidRDefault="00F1083D" w:rsidP="00F1083D">
            <w:pPr>
              <w:widowControl w:val="0"/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24M Technologies, Inc.</w:t>
            </w:r>
          </w:p>
        </w:tc>
        <w:tc>
          <w:tcPr>
            <w:tcW w:w="629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34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083D" w:rsidRPr="00F33272" w:rsidTr="00773DAF">
        <w:tc>
          <w:tcPr>
            <w:tcW w:w="2033" w:type="pct"/>
          </w:tcPr>
          <w:p w:rsidR="00F1083D" w:rsidRPr="00F33272" w:rsidRDefault="00F1083D" w:rsidP="00F1083D">
            <w:pPr>
              <w:widowControl w:val="0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บริษัท พีทีทีอีพี เซอร์วิส</w:t>
            </w:r>
            <w:proofErr w:type="spellStart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เซส</w:t>
            </w:r>
            <w:proofErr w:type="spellEnd"/>
            <w:r w:rsidRPr="00F33272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29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1,631</w:t>
            </w:r>
          </w:p>
        </w:tc>
        <w:tc>
          <w:tcPr>
            <w:tcW w:w="14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F1083D" w:rsidRPr="00F33272" w:rsidRDefault="0011043C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1,631</w:t>
            </w:r>
          </w:p>
        </w:tc>
        <w:tc>
          <w:tcPr>
            <w:tcW w:w="134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F1083D" w:rsidRPr="00F33272" w:rsidRDefault="0011043C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083D" w:rsidRPr="00F33272" w:rsidTr="00773DAF">
        <w:tc>
          <w:tcPr>
            <w:tcW w:w="2033" w:type="pct"/>
          </w:tcPr>
          <w:p w:rsidR="00F1083D" w:rsidRPr="00F33272" w:rsidRDefault="00F1083D" w:rsidP="0011043C">
            <w:pPr>
              <w:widowControl w:val="0"/>
              <w:spacing w:line="380" w:lineRule="exact"/>
              <w:ind w:left="162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บริษัท ปตท. น้ำมันและการค้าปลีก จำกัด (มหาชน)</w:t>
            </w:r>
          </w:p>
        </w:tc>
        <w:tc>
          <w:tcPr>
            <w:tcW w:w="629" w:type="pct"/>
          </w:tcPr>
          <w:p w:rsidR="0011043C" w:rsidRPr="00F33272" w:rsidRDefault="0011043C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11043C" w:rsidRPr="00F33272" w:rsidRDefault="0011043C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1083D" w:rsidRPr="00F33272" w:rsidRDefault="0011043C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11043C" w:rsidRPr="00F33272" w:rsidRDefault="0011043C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34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F1083D" w:rsidRPr="00F33272" w:rsidRDefault="00F1083D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1043C" w:rsidRPr="00F33272" w:rsidRDefault="0011043C" w:rsidP="00F10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7BD0" w:rsidRPr="00F33272" w:rsidTr="00657DFF">
        <w:tc>
          <w:tcPr>
            <w:tcW w:w="2033" w:type="pct"/>
          </w:tcPr>
          <w:p w:rsidR="002F7BD0" w:rsidRPr="00F33272" w:rsidRDefault="002F7BD0" w:rsidP="002F7BD0">
            <w:pPr>
              <w:widowControl w:val="0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2F7BD0" w:rsidRPr="00F33272" w:rsidDel="00916A95" w:rsidRDefault="00F1083D" w:rsidP="00A41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424,54</w:t>
            </w:r>
            <w:r w:rsidR="00A41581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2F7BD0" w:rsidRPr="00F33272" w:rsidDel="00916A95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152,436</w:t>
            </w:r>
          </w:p>
        </w:tc>
        <w:tc>
          <w:tcPr>
            <w:tcW w:w="146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2F7BD0" w:rsidRPr="00F33272" w:rsidDel="00916A95" w:rsidRDefault="00F1083D" w:rsidP="00A41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252,38</w:t>
            </w:r>
            <w:r w:rsidR="00A41581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4" w:type="pct"/>
          </w:tcPr>
          <w:p w:rsidR="002F7BD0" w:rsidRPr="00F33272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:rsidR="002F7BD0" w:rsidRPr="00F33272" w:rsidDel="00916A95" w:rsidRDefault="002F7BD0" w:rsidP="002F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380" w:lineRule="exact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118,660</w:t>
            </w:r>
          </w:p>
        </w:tc>
      </w:tr>
    </w:tbl>
    <w:p w:rsidR="0096105B" w:rsidRPr="00F33272" w:rsidRDefault="0096105B" w:rsidP="004302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387919" w:rsidRPr="00F33272" w:rsidRDefault="00387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11043C" w:rsidRPr="00F33272" w:rsidRDefault="0011043C" w:rsidP="00110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หนี้สินไ</w:t>
      </w: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ม่หมุนเวียนอื่น </w:t>
      </w: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</w:rPr>
        <w:t>-</w:t>
      </w: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11043C" w:rsidRPr="00F33272" w:rsidRDefault="0011043C" w:rsidP="00110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63"/>
        <w:gridCol w:w="46"/>
        <w:gridCol w:w="223"/>
        <w:gridCol w:w="13"/>
        <w:gridCol w:w="1175"/>
        <w:gridCol w:w="256"/>
        <w:gridCol w:w="9"/>
        <w:gridCol w:w="1175"/>
        <w:gridCol w:w="237"/>
        <w:gridCol w:w="1194"/>
      </w:tblGrid>
      <w:tr w:rsidR="0011043C" w:rsidRPr="00F33272" w:rsidTr="0011043C">
        <w:trPr>
          <w:tblHeader/>
        </w:trPr>
        <w:tc>
          <w:tcPr>
            <w:tcW w:w="2038" w:type="pct"/>
          </w:tcPr>
          <w:p w:rsidR="0011043C" w:rsidRPr="00F33272" w:rsidRDefault="0011043C" w:rsidP="00110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pct"/>
            <w:gridSpan w:val="5"/>
          </w:tcPr>
          <w:p w:rsidR="0011043C" w:rsidRPr="00F33272" w:rsidRDefault="0011043C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8" w:type="pct"/>
          </w:tcPr>
          <w:p w:rsidR="0011043C" w:rsidRPr="00F33272" w:rsidRDefault="0011043C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pct"/>
            <w:gridSpan w:val="4"/>
          </w:tcPr>
          <w:p w:rsidR="0011043C" w:rsidRPr="00F33272" w:rsidRDefault="0011043C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1043C" w:rsidRPr="00F33272" w:rsidTr="0011043C">
        <w:trPr>
          <w:tblHeader/>
        </w:trPr>
        <w:tc>
          <w:tcPr>
            <w:tcW w:w="2038" w:type="pct"/>
          </w:tcPr>
          <w:p w:rsidR="0011043C" w:rsidRPr="00F33272" w:rsidRDefault="0011043C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</w:tcPr>
          <w:p w:rsidR="0011043C" w:rsidRPr="00F33272" w:rsidRDefault="0011043C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5" w:type="pct"/>
            <w:gridSpan w:val="2"/>
          </w:tcPr>
          <w:p w:rsidR="0011043C" w:rsidRPr="00F33272" w:rsidRDefault="0011043C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11043C" w:rsidRPr="00F33272" w:rsidRDefault="0011043C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8" w:type="pct"/>
          </w:tcPr>
          <w:p w:rsidR="0011043C" w:rsidRPr="00F33272" w:rsidRDefault="0011043C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11043C" w:rsidRPr="00F33272" w:rsidRDefault="0011043C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11043C" w:rsidRPr="00F33272" w:rsidRDefault="0011043C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11043C" w:rsidRPr="00F33272" w:rsidRDefault="0011043C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11043C" w:rsidRPr="00F33272" w:rsidTr="0011043C">
        <w:trPr>
          <w:tblHeader/>
        </w:trPr>
        <w:tc>
          <w:tcPr>
            <w:tcW w:w="2038" w:type="pct"/>
          </w:tcPr>
          <w:p w:rsidR="0011043C" w:rsidRPr="00F33272" w:rsidRDefault="0011043C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10"/>
          </w:tcPr>
          <w:p w:rsidR="0011043C" w:rsidRPr="00F33272" w:rsidRDefault="0011043C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043C" w:rsidRPr="00F33272" w:rsidTr="0011043C">
        <w:tc>
          <w:tcPr>
            <w:tcW w:w="2038" w:type="pct"/>
          </w:tcPr>
          <w:p w:rsidR="0011043C" w:rsidRPr="00F33272" w:rsidRDefault="0011043C" w:rsidP="001104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52" w:type="pct"/>
            <w:gridSpan w:val="2"/>
          </w:tcPr>
          <w:p w:rsidR="0011043C" w:rsidRPr="00F33272" w:rsidRDefault="0011043C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:rsidR="0011043C" w:rsidRPr="00F33272" w:rsidRDefault="0011043C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11043C" w:rsidRPr="00F33272" w:rsidRDefault="0011043C" w:rsidP="001104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11043C" w:rsidRPr="00F33272" w:rsidRDefault="0011043C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11043C" w:rsidRPr="00F33272" w:rsidRDefault="0011043C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11043C" w:rsidRPr="00F33272" w:rsidRDefault="0011043C" w:rsidP="00110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11043C" w:rsidRPr="00F33272" w:rsidRDefault="0011043C" w:rsidP="001104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  <w:tab w:val="decimal" w:pos="99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3285" w:rsidRPr="00F33272" w:rsidTr="0011043C">
        <w:tc>
          <w:tcPr>
            <w:tcW w:w="2038" w:type="pct"/>
          </w:tcPr>
          <w:p w:rsidR="00083285" w:rsidRPr="00F33272" w:rsidRDefault="00083285" w:rsidP="00083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380" w:lineRule="exact"/>
              <w:ind w:righ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 พีทีที โก</w:t>
            </w:r>
            <w:proofErr w:type="spellStart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ลบอล</w:t>
            </w:r>
            <w:proofErr w:type="spellEnd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proofErr w:type="spellStart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เค</w:t>
            </w:r>
            <w:proofErr w:type="spellEnd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มิ</w:t>
            </w:r>
            <w:proofErr w:type="spellStart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คอล</w:t>
            </w:r>
            <w:proofErr w:type="spellEnd"/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จำกัด</w:t>
            </w: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(มหาชน)</w:t>
            </w:r>
          </w:p>
        </w:tc>
        <w:tc>
          <w:tcPr>
            <w:tcW w:w="652" w:type="pct"/>
            <w:gridSpan w:val="2"/>
          </w:tcPr>
          <w:p w:rsidR="00083285" w:rsidRPr="00F33272" w:rsidRDefault="00083285" w:rsidP="00083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12,094</w:t>
            </w:r>
          </w:p>
        </w:tc>
        <w:tc>
          <w:tcPr>
            <w:tcW w:w="127" w:type="pct"/>
            <w:gridSpan w:val="2"/>
          </w:tcPr>
          <w:p w:rsidR="00083285" w:rsidRPr="00F33272" w:rsidRDefault="00083285" w:rsidP="00083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083285" w:rsidRPr="00F33272" w:rsidRDefault="00083285" w:rsidP="000832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5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083285" w:rsidRPr="00F33272" w:rsidRDefault="00083285" w:rsidP="00083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083285" w:rsidRPr="00F33272" w:rsidRDefault="00083285" w:rsidP="00083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12,094</w:t>
            </w:r>
          </w:p>
        </w:tc>
        <w:tc>
          <w:tcPr>
            <w:tcW w:w="128" w:type="pct"/>
          </w:tcPr>
          <w:p w:rsidR="00083285" w:rsidRPr="00F33272" w:rsidRDefault="00083285" w:rsidP="00083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083285" w:rsidRPr="00F33272" w:rsidRDefault="00083285" w:rsidP="00083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3285" w:rsidRPr="00F33272" w:rsidTr="0011043C">
        <w:tc>
          <w:tcPr>
            <w:tcW w:w="2038" w:type="pct"/>
          </w:tcPr>
          <w:p w:rsidR="00083285" w:rsidRPr="00F33272" w:rsidRDefault="00083285" w:rsidP="000832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pacing w:val="-14"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83285" w:rsidRPr="00F33272" w:rsidRDefault="00083285" w:rsidP="00083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12,094</w:t>
            </w:r>
          </w:p>
        </w:tc>
        <w:tc>
          <w:tcPr>
            <w:tcW w:w="127" w:type="pct"/>
            <w:gridSpan w:val="2"/>
          </w:tcPr>
          <w:p w:rsidR="00083285" w:rsidRPr="00F33272" w:rsidRDefault="00083285" w:rsidP="00083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083285" w:rsidRPr="00F33272" w:rsidRDefault="00083285" w:rsidP="000832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083285" w:rsidRPr="00F33272" w:rsidRDefault="00083285" w:rsidP="00083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083285" w:rsidRPr="00F33272" w:rsidRDefault="00083285" w:rsidP="00083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12,094</w:t>
            </w:r>
          </w:p>
        </w:tc>
        <w:tc>
          <w:tcPr>
            <w:tcW w:w="128" w:type="pct"/>
          </w:tcPr>
          <w:p w:rsidR="00083285" w:rsidRPr="00F33272" w:rsidRDefault="00083285" w:rsidP="00083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083285" w:rsidRPr="00F33272" w:rsidRDefault="00083285" w:rsidP="00083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11043C" w:rsidRPr="00F33272" w:rsidRDefault="00110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4302B6" w:rsidRPr="00F33272" w:rsidRDefault="004302B6" w:rsidP="004302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:rsidR="004302B6" w:rsidRPr="00F33272" w:rsidRDefault="004302B6" w:rsidP="004302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4302B6" w:rsidRPr="00F33272" w:rsidRDefault="004302B6" w:rsidP="004302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870B7" w:rsidRPr="00F33272">
        <w:rPr>
          <w:rFonts w:asciiTheme="majorBidi" w:hAnsiTheme="majorBidi" w:cstheme="majorBidi"/>
          <w:sz w:val="30"/>
          <w:szCs w:val="30"/>
        </w:rPr>
        <w:t xml:space="preserve">31 </w:t>
      </w:r>
      <w:r w:rsidR="002870B7" w:rsidRPr="00F33272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</w:rPr>
        <w:t>25</w:t>
      </w:r>
      <w:r w:rsidR="00F20C8B" w:rsidRPr="00F33272">
        <w:rPr>
          <w:rFonts w:asciiTheme="majorBidi" w:hAnsiTheme="majorBidi" w:cstheme="majorBidi"/>
          <w:sz w:val="30"/>
          <w:szCs w:val="30"/>
        </w:rPr>
        <w:t>6</w:t>
      </w:r>
      <w:r w:rsidR="002F7BD0" w:rsidRPr="00F33272">
        <w:rPr>
          <w:rFonts w:asciiTheme="majorBidi" w:hAnsiTheme="majorBidi" w:cstheme="majorBidi"/>
          <w:sz w:val="30"/>
          <w:szCs w:val="30"/>
        </w:rPr>
        <w:t>1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กลุ่มบริษัทมีสัญญาสำคัญที่ทำกับบุคคลหรือกิจการที่เกี่ยวข้องกัน ดังนี้</w:t>
      </w:r>
    </w:p>
    <w:p w:rsidR="00BC4598" w:rsidRPr="00F33272" w:rsidRDefault="00BC4598" w:rsidP="004302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6A77AA" w:rsidRPr="00F33272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:rsidR="006A77AA" w:rsidRPr="00F33272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8"/>
          <w:sz w:val="24"/>
          <w:szCs w:val="24"/>
        </w:rPr>
      </w:pPr>
    </w:p>
    <w:p w:rsidR="006A77AA" w:rsidRPr="00F33272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บริษัทและบริษัทย่อย ได้ทำสัญญาซื้อก๊าซธรรมชาติกับกิจการที่เกี่ยวข้องกันแห่งหนึ่ง  เพื่อใช้ผลิตกระแสไฟฟ้าและไอน้ำ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โดยมีอายุสัญญาตั้งแต่ 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3 - 25 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ปริมาณการซื้อขายและราคาซื้อขายผลิตภัณฑ์จะเป็นไปตามที่กำหนดในสัญญา</w:t>
      </w:r>
    </w:p>
    <w:p w:rsidR="00E61ADA" w:rsidRPr="00F33272" w:rsidRDefault="00E61AD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:rsidR="006A77AA" w:rsidRPr="00F33272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สัญญาซื้อขายผลิตภัณฑ์</w:t>
      </w:r>
    </w:p>
    <w:p w:rsidR="006A77AA" w:rsidRPr="00F33272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:rsidR="006A77AA" w:rsidRPr="00F33272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บริษัทและบริษัทย่อยได้ทำสัญญารับซื้อและจำหน่ายไฟฟ้า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ไอน้ำ น้ำเพื่อการอุตสาหกรรม และไนโต</w:t>
      </w:r>
      <w:r w:rsidR="002F7BD0" w:rsidRPr="00F33272">
        <w:rPr>
          <w:rFonts w:asciiTheme="majorBidi" w:hAnsiTheme="majorBidi" w:cstheme="majorBidi"/>
          <w:sz w:val="30"/>
          <w:szCs w:val="30"/>
          <w:cs/>
        </w:rPr>
        <w:t>รเจน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กับกิจการที่เกี่ยวข้องกันหลายแห่ง โดยมีอายุสัญญาตั้งแต่ </w:t>
      </w:r>
      <w:r w:rsidR="005955D4" w:rsidRPr="00F33272">
        <w:rPr>
          <w:rFonts w:asciiTheme="majorBidi" w:hAnsiTheme="majorBidi" w:cstheme="majorBidi"/>
          <w:sz w:val="30"/>
          <w:szCs w:val="30"/>
        </w:rPr>
        <w:t xml:space="preserve">15 - 27 </w:t>
      </w:r>
      <w:r w:rsidRPr="00F33272">
        <w:rPr>
          <w:rFonts w:asciiTheme="majorBidi" w:hAnsiTheme="majorBidi" w:cstheme="majorBidi"/>
          <w:sz w:val="30"/>
          <w:szCs w:val="30"/>
          <w:cs/>
        </w:rPr>
        <w:t>ปี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หรือตามที่ระบุไว้ในสัญญา โดยปริมาณการซื้อขาย ราคาซื้อขายผลิตภัณฑ์ และการต่ออายุสัญญาจะเป็นไปตามที่กำหนดในสัญญา  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</w:p>
    <w:p w:rsidR="004302B6" w:rsidRPr="00F33272" w:rsidRDefault="004302B6" w:rsidP="00430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:rsidR="006A77AA" w:rsidRPr="00F33272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สัญญาเช่าสิทธิทางท่อ</w:t>
      </w:r>
    </w:p>
    <w:p w:rsidR="006A77AA" w:rsidRPr="00F33272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6A77AA" w:rsidRPr="00F33272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บริษัทได้ทำสัญญาเช่าสิทธิทางท่อขนส่งผลิตภัณฑ์กับกิจการที่เกี่ยวข้องกัน โดยมีอายุสัญญา</w:t>
      </w:r>
      <w:r w:rsidR="00F2665C" w:rsidRPr="00F332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55D4" w:rsidRPr="00F33272">
        <w:rPr>
          <w:rFonts w:asciiTheme="majorBidi" w:hAnsiTheme="majorBidi" w:cstheme="majorBidi"/>
          <w:sz w:val="30"/>
          <w:szCs w:val="30"/>
        </w:rPr>
        <w:t>15 - 25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ปี </w:t>
      </w:r>
    </w:p>
    <w:p w:rsidR="006A77AA" w:rsidRPr="00F33272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6A77AA" w:rsidRPr="00F33272" w:rsidRDefault="006A77AA" w:rsidP="006A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บริษัทมีสัญญาให้เช่าสิทธิทางท่อขนส่งผลิตภัณฑ์จำนวนหลายสัญญากับกิจการที่เกี่ยวข้องกัน โดยสัญญามีระยะเวลา 15 ปี นับจากวันที่มีผลบังคับตามที่ระบุไว้ในแต่ละสัญญาและสามารถต่อสัญญาได้อีก ซึ่งคู่สัญญาทั้งสองฝ่ายตกลงกันในเงื่อนไขและรายละเอียดของสัญญาต่อไป</w:t>
      </w:r>
    </w:p>
    <w:p w:rsidR="002F7BD0" w:rsidRPr="00F33272" w:rsidRDefault="002F7BD0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5955D4" w:rsidRPr="00F33272" w:rsidRDefault="00595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4302B6" w:rsidRPr="00F33272" w:rsidRDefault="00542D3E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</w:t>
      </w:r>
      <w:r w:rsidR="004302B6"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ญาชดเชยต้นทุน</w:t>
      </w:r>
    </w:p>
    <w:p w:rsidR="004302B6" w:rsidRPr="00F33272" w:rsidRDefault="004302B6" w:rsidP="00430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4302B6" w:rsidRPr="00F33272" w:rsidRDefault="004302B6" w:rsidP="00430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บริษัทมีสัญญาชดเชยต้นทุนกับกิจการที่เกี่ยวข้องกันแห่งหนึ่งเพื่อชดเชยต้นทุนการก่อสร้างท่อส่งก๊าซธรรมชาติและเพื่อมีสิทธิในการใช้ท่อส่งก๊าซดังกล่าว ท่อส่งน้ำ และการใช้ประโยชน์บนที่ดินสำหรับการก่อสร้างสายส่งกระแสไฟฟ้าเพื่อเชื่อมโยงระบบของบริษัทกับการไฟฟ้าฝ่ายผลิตแห่งประเทศไทย (</w:t>
      </w:r>
      <w:proofErr w:type="spellStart"/>
      <w:r w:rsidRPr="00F33272">
        <w:rPr>
          <w:rFonts w:asciiTheme="majorBidi" w:hAnsiTheme="majorBidi" w:cstheme="majorBidi"/>
          <w:sz w:val="30"/>
          <w:szCs w:val="30"/>
          <w:cs/>
        </w:rPr>
        <w:t>กฟผ</w:t>
      </w:r>
      <w:proofErr w:type="spellEnd"/>
      <w:r w:rsidRPr="00F33272">
        <w:rPr>
          <w:rFonts w:asciiTheme="majorBidi" w:hAnsiTheme="majorBidi" w:cstheme="majorBidi"/>
          <w:sz w:val="30"/>
          <w:szCs w:val="30"/>
          <w:cs/>
        </w:rPr>
        <w:t>.) ภายใต้เงื่อนไขของสัญญาเหล่านั้น บริษัทตกลงที่จะชดเชยต้นทุนการลงทุนที่เกิดขึ้นกับกิจการที่เกี่ยวข้องกันดังกล่าวตามหลักเกณฑ์และเงื่อนไขที่ระบุไว้ในสัญญา สัญญาเหล่านี้มีผลบังคับใช้เป็นเวลา 25 ปี หรือสิ้นสุดพร้อมกับสัญญาซื้อ</w:t>
      </w:r>
      <w:r w:rsidR="00E61ADA" w:rsidRPr="00F33272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F33272">
        <w:rPr>
          <w:rFonts w:asciiTheme="majorBidi" w:hAnsiTheme="majorBidi" w:cstheme="majorBidi"/>
          <w:sz w:val="30"/>
          <w:szCs w:val="30"/>
          <w:cs/>
        </w:rPr>
        <w:t>ระแสไฟฟ้าที่บริษัททำไว้</w:t>
      </w:r>
      <w:proofErr w:type="spellStart"/>
      <w:r w:rsidRPr="00F33272">
        <w:rPr>
          <w:rFonts w:asciiTheme="majorBidi" w:hAnsiTheme="majorBidi" w:cstheme="majorBidi"/>
          <w:sz w:val="30"/>
          <w:szCs w:val="30"/>
          <w:cs/>
        </w:rPr>
        <w:t>กับกฟผ</w:t>
      </w:r>
      <w:proofErr w:type="spellEnd"/>
      <w:r w:rsidRPr="00F33272">
        <w:rPr>
          <w:rFonts w:asciiTheme="majorBidi" w:hAnsiTheme="majorBidi" w:cstheme="majorBidi"/>
          <w:sz w:val="30"/>
          <w:szCs w:val="30"/>
          <w:cs/>
        </w:rPr>
        <w:t>. แล้วแต่เวลาใดจะถึงก่อน</w:t>
      </w:r>
    </w:p>
    <w:p w:rsidR="00B37C1C" w:rsidRPr="00F33272" w:rsidRDefault="00B37C1C" w:rsidP="00430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4302B6" w:rsidRPr="00F33272" w:rsidRDefault="004302B6" w:rsidP="00430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สัญญาเช่าที่ดิน</w:t>
      </w:r>
    </w:p>
    <w:p w:rsidR="004302B6" w:rsidRPr="00F33272" w:rsidRDefault="004302B6" w:rsidP="00430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F20C8B" w:rsidRPr="00F33272" w:rsidRDefault="003722D2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บริษัทมีสัญญาเช่าที่ดินกับกิจการที่เกี่ยวข้องกันแห่งหนึ่งเพื่อเช่า/เช่าช่วงที่ดินบางแปลง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ซึ่งจะสิ้นสุดในเดือนกันยายน 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โดยมีค่าเช่ารวมสำหรับปี 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2F7BD0" w:rsidRPr="00F33272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เป็นจำนวน </w:t>
      </w:r>
      <w:r w:rsidR="00A621B1" w:rsidRPr="00F33272">
        <w:rPr>
          <w:rFonts w:asciiTheme="majorBidi" w:hAnsiTheme="majorBidi" w:cstheme="majorBidi"/>
          <w:spacing w:val="-2"/>
          <w:sz w:val="30"/>
          <w:szCs w:val="30"/>
        </w:rPr>
        <w:t>7.4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F3327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(สำหรับปี </w:t>
      </w:r>
      <w:r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>25</w:t>
      </w:r>
      <w:r w:rsidR="002F7BD0"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>60</w:t>
      </w:r>
      <w:r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เป็นจำนวนเงิน </w:t>
      </w:r>
      <w:r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>6.</w:t>
      </w:r>
      <w:r w:rsidR="002F7BD0"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>9</w:t>
      </w:r>
      <w:r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และจะมีการปรับอัตราค่าเช่าทุก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5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</w:p>
    <w:p w:rsidR="00F30AD5" w:rsidRPr="00F33272" w:rsidRDefault="00F30AD5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5B7AA5" w:rsidRPr="00F33272" w:rsidRDefault="004302B6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สัญญาเช่าพื้นที่และบริการสำนักงาน</w:t>
      </w:r>
    </w:p>
    <w:p w:rsidR="004302B6" w:rsidRPr="00F33272" w:rsidRDefault="004302B6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EB1F31" w:rsidRPr="00F33272" w:rsidRDefault="00EB1F31" w:rsidP="00EB1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บริษัทและบริษัทย่อยได้ทำสัญญาเช่าพื้นที่และบริการสำนักงานกับกิจการที่เกี่ยวข้องกันจำนวน </w:t>
      </w:r>
      <w:r w:rsidR="00212602" w:rsidRPr="00F33272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สัญญา โดยสัญญามีระยะเวลา </w:t>
      </w:r>
      <w:r w:rsidR="00F2665C" w:rsidRPr="00F33272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F30AD5"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2665C" w:rsidRPr="00F33272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ปี บริษัทสามารถต่ออายุสัญญาได้</w:t>
      </w:r>
    </w:p>
    <w:p w:rsidR="004302B6" w:rsidRPr="00F33272" w:rsidRDefault="004302B6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 w:rsidRPr="00F33272">
        <w:rPr>
          <w:rFonts w:asciiTheme="majorBidi" w:hAnsiTheme="majorBidi" w:cstheme="majorBidi"/>
          <w:i/>
          <w:iCs/>
          <w:sz w:val="24"/>
          <w:szCs w:val="24"/>
          <w:cs/>
        </w:rPr>
        <w:tab/>
      </w:r>
    </w:p>
    <w:p w:rsidR="004302B6" w:rsidRPr="00F33272" w:rsidRDefault="004302B6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สัญญาบริการและจัดหา</w:t>
      </w:r>
    </w:p>
    <w:p w:rsidR="004302B6" w:rsidRPr="00F33272" w:rsidRDefault="004302B6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4302B6" w:rsidRPr="00F33272" w:rsidRDefault="004302B6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บริษัทมีสัญญาบริการและจัดหากับกิจการที่เกี่ยวข้องกันแห่งหนึ่ง โดยกิจการที่เกี่ยวข้องกันจะให้บริการเกี่ยวกับ</w:t>
      </w:r>
      <w:r w:rsidR="00641492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การจัดซื้อจัดจ้าง การให้บริการคำปรึกษาและบริการด้านอื่นๆ แก่บริษัท โดยสัญญามีระยะเวลา </w:t>
      </w:r>
      <w:r w:rsidRPr="00F33272">
        <w:rPr>
          <w:rFonts w:asciiTheme="majorBidi" w:hAnsiTheme="majorBidi" w:cstheme="majorBidi"/>
          <w:sz w:val="30"/>
          <w:szCs w:val="30"/>
        </w:rPr>
        <w:t xml:space="preserve">3 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ปี นับจากวันที่ที่มีผลบังคับตามที่ระบุไว้ในสัญญา </w:t>
      </w:r>
    </w:p>
    <w:p w:rsidR="008332A2" w:rsidRPr="00F33272" w:rsidRDefault="00833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:rsidR="004302B6" w:rsidRPr="00F33272" w:rsidRDefault="004302B6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สัญญาบริหารจัดการ</w:t>
      </w:r>
    </w:p>
    <w:p w:rsidR="004302B6" w:rsidRPr="00F33272" w:rsidRDefault="004302B6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4302B6" w:rsidRPr="00F33272" w:rsidRDefault="004302B6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บริษัทมีสัญญาบริหารจัดการกับกิจการที่เกี่ยวข้องกันหลายแห่ง สัญญามีผลบังคับใช้ตั้งแต่วันที่ที่กำหนดในสัญญา บริษัทจะเรียกเก็บค่าบริหารจัดการดังกล่าวตามที่ระบุไว้ในสัญญา และค่าบริหารจัดการนี้จะปรับเพิ่มขึ้นปีละครั้งตามอัตราที่กำหนดไว้ในสัญญา</w:t>
      </w:r>
    </w:p>
    <w:p w:rsidR="00EB1F31" w:rsidRPr="00F33272" w:rsidRDefault="00EB1F31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5955D4" w:rsidRPr="00F33272" w:rsidRDefault="00595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4302B6" w:rsidRPr="00F33272" w:rsidRDefault="004302B6" w:rsidP="00EF6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สัญญาประกันภัย</w:t>
      </w:r>
    </w:p>
    <w:p w:rsidR="004302B6" w:rsidRPr="00F33272" w:rsidRDefault="004302B6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302B6" w:rsidRPr="00F33272" w:rsidRDefault="004302B6" w:rsidP="00C63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หลายแห่งได้ทำกรมธรรม์ประกันภัยคุ้มครองความเสี่ยงภัยทุกประเภทกับบริษัทรับประกันภัยในประเทศแห่งหนึ่งซึ่งเป็นกิจการที่เกี่ยวข้องกัน โดยมีทุนประกันตามสัญญา กรมธรรม์ดังกล่าวมีการต่ออายุทุกปี โดยบริษัทและบริษัทย่อยบางแห่งได้ให้เจ้าหนี้เงินกู้เป็นผู้รับผลประโยชน์ตามกรมธรรม์ประกันภัยภายใต้เงื่อนไขหลักประกันของสัญญาเงินกู้</w:t>
      </w:r>
    </w:p>
    <w:p w:rsidR="0096105B" w:rsidRPr="00F33272" w:rsidRDefault="00961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:rsidR="00EB1F31" w:rsidRPr="00F33272" w:rsidRDefault="00EB1F31" w:rsidP="00EB1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สัญญาซ่อมบำรุง</w:t>
      </w:r>
    </w:p>
    <w:p w:rsidR="00EB1F31" w:rsidRPr="00F33272" w:rsidRDefault="00EB1F31" w:rsidP="00EB1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F33272">
        <w:rPr>
          <w:rFonts w:asciiTheme="majorBidi" w:hAnsiTheme="majorBidi" w:cstheme="majorBidi"/>
          <w:sz w:val="24"/>
          <w:szCs w:val="24"/>
        </w:rPr>
        <w:t> </w:t>
      </w:r>
    </w:p>
    <w:p w:rsidR="003722D2" w:rsidRPr="00F33272" w:rsidRDefault="003722D2" w:rsidP="00372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pacing w:val="-6"/>
          <w:sz w:val="30"/>
          <w:szCs w:val="30"/>
          <w:cs/>
        </w:rPr>
        <w:t>บริษัทและบริษัทย่อยแห่งหนึ่งมีสัญญาซ่อมบำรุงเชิงป้องกันและแก้ไขกับบริษัทที่เกี่ยวข้องกันแห่งหนึ่ง</w:t>
      </w:r>
      <w:r w:rsidR="005955D4" w:rsidRPr="00F3327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Pr="00F33272">
        <w:rPr>
          <w:rFonts w:asciiTheme="majorBidi" w:hAnsiTheme="majorBidi" w:cstheme="majorBidi"/>
          <w:spacing w:val="-6"/>
          <w:sz w:val="30"/>
          <w:szCs w:val="30"/>
        </w:rPr>
        <w:t>"</w:t>
      </w:r>
      <w:r w:rsidRPr="00F33272">
        <w:rPr>
          <w:rFonts w:asciiTheme="majorBidi" w:hAnsiTheme="majorBidi" w:cstheme="majorBidi"/>
          <w:spacing w:val="-6"/>
          <w:sz w:val="30"/>
          <w:szCs w:val="30"/>
          <w:cs/>
        </w:rPr>
        <w:t>ผู้ให้บริการ</w:t>
      </w:r>
      <w:r w:rsidRPr="00F33272">
        <w:rPr>
          <w:rFonts w:asciiTheme="majorBidi" w:hAnsiTheme="majorBidi" w:cstheme="majorBidi"/>
          <w:spacing w:val="-6"/>
          <w:sz w:val="30"/>
          <w:szCs w:val="30"/>
        </w:rPr>
        <w:t xml:space="preserve">") </w:t>
      </w:r>
      <w:r w:rsidRPr="00F33272">
        <w:rPr>
          <w:rFonts w:asciiTheme="majorBidi" w:hAnsiTheme="majorBidi" w:cstheme="majorBidi"/>
          <w:spacing w:val="-8"/>
          <w:sz w:val="30"/>
          <w:szCs w:val="30"/>
          <w:cs/>
        </w:rPr>
        <w:t>โดยผู้ให้บริการจะทำการซ่อมบำรุงอุปกรณ์และเครื่องจักรทั้งหมดภายในโรงไฟฟ้า ในการนี้บริษัทและบริษัทย่อยมีภาระผูกพันที่จะต้องจ่ายชำระค่าบริการซ่อมบำรุงให้กับผู้ให้บริการดังกล่าวตามราคาที่ระบุไว้ในสัญญา</w:t>
      </w:r>
      <w:r w:rsidRPr="00F33272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8"/>
          <w:sz w:val="30"/>
          <w:szCs w:val="30"/>
          <w:cs/>
        </w:rPr>
        <w:t xml:space="preserve">สัญญามีอายุ </w:t>
      </w:r>
      <w:r w:rsidRPr="00F33272">
        <w:rPr>
          <w:rFonts w:asciiTheme="majorBidi" w:hAnsiTheme="majorBidi" w:cstheme="majorBidi"/>
          <w:spacing w:val="-8"/>
          <w:sz w:val="30"/>
          <w:szCs w:val="30"/>
        </w:rPr>
        <w:t xml:space="preserve">1 </w:t>
      </w:r>
      <w:r w:rsidRPr="00F33272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 </w:t>
      </w:r>
      <w:r w:rsidRPr="00F33272">
        <w:rPr>
          <w:rFonts w:asciiTheme="majorBidi" w:hAnsiTheme="majorBidi" w:cstheme="majorBidi"/>
          <w:spacing w:val="-8"/>
          <w:sz w:val="30"/>
          <w:szCs w:val="30"/>
        </w:rPr>
        <w:t xml:space="preserve">2 </w:t>
      </w:r>
      <w:r w:rsidRPr="00F33272">
        <w:rPr>
          <w:rFonts w:asciiTheme="majorBidi" w:hAnsiTheme="majorBidi" w:cstheme="majorBidi"/>
          <w:spacing w:val="-8"/>
          <w:sz w:val="30"/>
          <w:szCs w:val="30"/>
          <w:cs/>
        </w:rPr>
        <w:t>ปี</w:t>
      </w:r>
    </w:p>
    <w:p w:rsidR="00453B40" w:rsidRPr="00F33272" w:rsidRDefault="00453B40" w:rsidP="00372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:rsidR="00876AC8" w:rsidRPr="00F33272" w:rsidRDefault="00D6775B" w:rsidP="00657DFF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rtl/>
          <w:cs/>
          <w:lang w:val="th-TH"/>
        </w:rPr>
      </w:pPr>
      <w:r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5</w:t>
      </w:r>
      <w:r w:rsidR="00C85EBE"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        </w:t>
      </w:r>
      <w:r w:rsidR="00793BF4"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:rsidR="00F9505F" w:rsidRPr="00F33272" w:rsidRDefault="00F9505F" w:rsidP="009850C1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69"/>
        <w:gridCol w:w="269"/>
        <w:gridCol w:w="1172"/>
        <w:gridCol w:w="271"/>
        <w:gridCol w:w="1172"/>
        <w:gridCol w:w="256"/>
        <w:gridCol w:w="1181"/>
      </w:tblGrid>
      <w:tr w:rsidR="00AC1A2A" w:rsidRPr="00F33272" w:rsidTr="00657DFF">
        <w:trPr>
          <w:tblHeader/>
        </w:trPr>
        <w:tc>
          <w:tcPr>
            <w:tcW w:w="2039" w:type="pct"/>
          </w:tcPr>
          <w:p w:rsidR="009D4F9C" w:rsidRPr="00F33272" w:rsidRDefault="009D4F9C" w:rsidP="00BD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9D4F9C" w:rsidRPr="00F33272" w:rsidRDefault="009D4F9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9D4F9C" w:rsidRPr="00F33272" w:rsidRDefault="009D4F9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9D4F9C" w:rsidRPr="00F33272" w:rsidRDefault="009D4F9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C22B1" w:rsidRPr="00F33272" w:rsidTr="003C22B1">
        <w:trPr>
          <w:tblHeader/>
        </w:trPr>
        <w:tc>
          <w:tcPr>
            <w:tcW w:w="2039" w:type="pct"/>
          </w:tcPr>
          <w:p w:rsidR="009D4F9C" w:rsidRPr="00F33272" w:rsidRDefault="009D4F9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9D4F9C" w:rsidRPr="00F33272" w:rsidRDefault="00916A95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722D2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B36CD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9D4F9C" w:rsidRPr="00F33272" w:rsidRDefault="009D4F9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9D4F9C" w:rsidRPr="00F33272" w:rsidRDefault="007B36CD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9D4F9C" w:rsidRPr="00F33272" w:rsidRDefault="009D4F9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9D4F9C" w:rsidRPr="00F33272" w:rsidRDefault="00916A95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722D2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B36CD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8" w:type="pct"/>
          </w:tcPr>
          <w:p w:rsidR="009D4F9C" w:rsidRPr="00F33272" w:rsidRDefault="009D4F9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:rsidR="009D4F9C" w:rsidRPr="00F33272" w:rsidRDefault="007B36CD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9D4F9C" w:rsidRPr="00F33272" w:rsidTr="00657DFF">
        <w:trPr>
          <w:tblHeader/>
        </w:trPr>
        <w:tc>
          <w:tcPr>
            <w:tcW w:w="2039" w:type="pct"/>
          </w:tcPr>
          <w:p w:rsidR="009D4F9C" w:rsidRPr="00F33272" w:rsidRDefault="009D4F9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:rsidR="009D4F9C" w:rsidRPr="00F33272" w:rsidRDefault="009D4F9C" w:rsidP="00BD2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7ACF" w:rsidRPr="00F33272" w:rsidTr="003C22B1">
        <w:tc>
          <w:tcPr>
            <w:tcW w:w="2039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1" w:type="pct"/>
          </w:tcPr>
          <w:p w:rsidR="00FA7ACF" w:rsidRPr="00F33272" w:rsidRDefault="00921A9D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45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FA7ACF" w:rsidRPr="00F33272" w:rsidTr="00921A9D">
        <w:tc>
          <w:tcPr>
            <w:tcW w:w="2039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73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  <w:p w:rsidR="00FA7ACF" w:rsidRPr="00F33272" w:rsidRDefault="00FA7ACF" w:rsidP="00595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และออมทรัพย์</w:t>
            </w:r>
          </w:p>
        </w:tc>
        <w:tc>
          <w:tcPr>
            <w:tcW w:w="631" w:type="pct"/>
            <w:vAlign w:val="bottom"/>
          </w:tcPr>
          <w:p w:rsidR="00FA7ACF" w:rsidRPr="00F33272" w:rsidRDefault="00921A9D" w:rsidP="00921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4,861,200</w:t>
            </w:r>
          </w:p>
        </w:tc>
        <w:tc>
          <w:tcPr>
            <w:tcW w:w="145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1,960,633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4,801,328</w:t>
            </w:r>
          </w:p>
        </w:tc>
        <w:tc>
          <w:tcPr>
            <w:tcW w:w="138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1,917,027</w:t>
            </w:r>
          </w:p>
        </w:tc>
      </w:tr>
      <w:tr w:rsidR="00FA7ACF" w:rsidRPr="00F33272" w:rsidTr="003C22B1">
        <w:tc>
          <w:tcPr>
            <w:tcW w:w="2039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เงินฝากธนาคารประเภทประจำ</w:t>
            </w:r>
          </w:p>
        </w:tc>
        <w:tc>
          <w:tcPr>
            <w:tcW w:w="63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ACF" w:rsidRPr="00F33272" w:rsidTr="003C22B1">
        <w:tc>
          <w:tcPr>
            <w:tcW w:w="2039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2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(ระยะสั้นกว่า </w:t>
            </w: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เดือนนับตั้งแต่วันที่ลงทุน)</w:t>
            </w:r>
          </w:p>
        </w:tc>
        <w:tc>
          <w:tcPr>
            <w:tcW w:w="631" w:type="pct"/>
          </w:tcPr>
          <w:p w:rsidR="00FA7ACF" w:rsidRPr="00F33272" w:rsidRDefault="00921A9D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2,000,002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FA7ACF" w:rsidRPr="00F33272" w:rsidRDefault="003B19D2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2,000,002</w:t>
            </w:r>
          </w:p>
        </w:tc>
      </w:tr>
      <w:tr w:rsidR="00FA7ACF" w:rsidRPr="00F33272" w:rsidTr="003C22B1">
        <w:tc>
          <w:tcPr>
            <w:tcW w:w="2039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287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631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ACF" w:rsidRPr="00F33272" w:rsidTr="003C22B1">
        <w:tc>
          <w:tcPr>
            <w:tcW w:w="2039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2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(ระยะสั้นกว่า </w:t>
            </w: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เดือนนับตั้งแต่วันที่ลงทุน)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FA7ACF" w:rsidRPr="00F33272" w:rsidRDefault="00921A9D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50,073</w:t>
            </w:r>
          </w:p>
        </w:tc>
        <w:tc>
          <w:tcPr>
            <w:tcW w:w="145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4,007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50,073</w:t>
            </w:r>
          </w:p>
        </w:tc>
        <w:tc>
          <w:tcPr>
            <w:tcW w:w="138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7ACF" w:rsidRPr="00F33272" w:rsidTr="003C22B1">
        <w:tc>
          <w:tcPr>
            <w:tcW w:w="2039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FA7ACF" w:rsidRPr="00F33272" w:rsidRDefault="00921A9D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4,911,406</w:t>
            </w:r>
          </w:p>
        </w:tc>
        <w:tc>
          <w:tcPr>
            <w:tcW w:w="145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3,964,781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</w:t>
            </w:r>
            <w:r w:rsidRPr="00F33272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851</w:t>
            </w:r>
            <w:r w:rsidRPr="00F33272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404</w:t>
            </w:r>
          </w:p>
        </w:tc>
        <w:tc>
          <w:tcPr>
            <w:tcW w:w="138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3,917,038</w:t>
            </w:r>
          </w:p>
        </w:tc>
      </w:tr>
    </w:tbl>
    <w:p w:rsidR="00A51427" w:rsidRPr="00F33272" w:rsidRDefault="00A51427" w:rsidP="009850C1">
      <w:pPr>
        <w:pStyle w:val="index"/>
        <w:widowControl w:val="0"/>
        <w:tabs>
          <w:tab w:val="clear" w:pos="1134"/>
          <w:tab w:val="left" w:pos="540"/>
        </w:tabs>
        <w:spacing w:after="0" w:line="240" w:lineRule="auto"/>
        <w:ind w:left="0" w:right="-43" w:firstLine="0"/>
        <w:jc w:val="thaiDistribute"/>
        <w:outlineLvl w:val="0"/>
        <w:rPr>
          <w:rFonts w:asciiTheme="majorBidi" w:hAnsiTheme="majorBidi" w:cstheme="majorBidi"/>
          <w:sz w:val="24"/>
          <w:szCs w:val="24"/>
          <w:lang w:val="en-US" w:bidi="th-TH"/>
        </w:rPr>
      </w:pPr>
    </w:p>
    <w:p w:rsidR="00FD4197" w:rsidRPr="00F33272" w:rsidRDefault="00D6775B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hanging="18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33272">
        <w:rPr>
          <w:rFonts w:asciiTheme="majorBidi" w:hAnsiTheme="majorBidi"/>
          <w:b/>
          <w:bCs/>
          <w:sz w:val="30"/>
          <w:szCs w:val="30"/>
          <w:cs/>
          <w:lang w:val="th-TH"/>
        </w:rPr>
        <w:t>6</w:t>
      </w:r>
      <w:r w:rsidR="00FD4197" w:rsidRPr="00F33272">
        <w:rPr>
          <w:rFonts w:asciiTheme="majorBidi" w:hAnsiTheme="majorBidi"/>
          <w:b/>
          <w:bCs/>
          <w:sz w:val="30"/>
          <w:szCs w:val="30"/>
          <w:cs/>
          <w:lang w:val="th-TH"/>
        </w:rPr>
        <w:t xml:space="preserve">    </w:t>
      </w:r>
      <w:r w:rsidR="00F30AD5" w:rsidRPr="00F3327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   </w:t>
      </w:r>
      <w:r w:rsidR="00FD4197" w:rsidRPr="00F33272">
        <w:rPr>
          <w:rFonts w:asciiTheme="majorBidi" w:hAnsiTheme="majorBidi"/>
          <w:b/>
          <w:bCs/>
          <w:sz w:val="30"/>
          <w:szCs w:val="30"/>
          <w:cs/>
          <w:lang w:val="th-TH"/>
        </w:rPr>
        <w:t xml:space="preserve"> </w:t>
      </w:r>
      <w:r w:rsidR="00FD4197" w:rsidRPr="00F3327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เงินฝากธนาคารที่มีข้อจำกัดในการเบิกใช้</w:t>
      </w:r>
    </w:p>
    <w:p w:rsidR="00876AC8" w:rsidRPr="00F33272" w:rsidRDefault="00876AC8" w:rsidP="00657DFF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  <w:u w:val="none"/>
          <w:cs/>
          <w:lang w:val="th-TH"/>
        </w:rPr>
      </w:pPr>
    </w:p>
    <w:p w:rsidR="00C85EBE" w:rsidRPr="00F33272" w:rsidRDefault="002F010E" w:rsidP="00F30AD5">
      <w:pPr>
        <w:pStyle w:val="index"/>
        <w:widowControl w:val="0"/>
        <w:tabs>
          <w:tab w:val="clear" w:pos="1134"/>
          <w:tab w:val="left" w:pos="540"/>
        </w:tabs>
        <w:spacing w:after="0" w:line="240" w:lineRule="auto"/>
        <w:ind w:left="540" w:right="-25" w:firstLine="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F33272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ธันวาคม</w:t>
      </w:r>
      <w:r w:rsidR="004A3AB9" w:rsidRPr="00F33272">
        <w:rPr>
          <w:rFonts w:asciiTheme="majorBidi" w:hAnsiTheme="majorBidi" w:cstheme="majorBidi"/>
          <w:sz w:val="30"/>
          <w:szCs w:val="30"/>
          <w:lang w:bidi="th-TH"/>
        </w:rPr>
        <w:t xml:space="preserve"> 25</w:t>
      </w:r>
      <w:r w:rsidR="007B36CD" w:rsidRPr="00F33272">
        <w:rPr>
          <w:rFonts w:asciiTheme="majorBidi" w:hAnsiTheme="majorBidi" w:cstheme="majorBidi"/>
          <w:sz w:val="30"/>
          <w:szCs w:val="30"/>
          <w:lang w:val="en-US" w:bidi="th-TH"/>
        </w:rPr>
        <w:t>61</w:t>
      </w:r>
      <w:r w:rsidRPr="00F3327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C4263" w:rsidRPr="00F33272">
        <w:rPr>
          <w:rFonts w:asciiTheme="majorBidi" w:hAnsiTheme="majorBidi" w:cstheme="majorBidi"/>
          <w:sz w:val="30"/>
          <w:szCs w:val="30"/>
          <w:cs/>
          <w:lang w:bidi="th-TH"/>
        </w:rPr>
        <w:t>กลุ่ม</w:t>
      </w:r>
      <w:r w:rsidR="004B431A" w:rsidRPr="00F33272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1B037C" w:rsidRPr="00F33272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เงินฝากธนาคาร</w:t>
      </w:r>
      <w:r w:rsidR="00212DCC" w:rsidRPr="00F33272">
        <w:rPr>
          <w:rFonts w:asciiTheme="majorBidi" w:hAnsiTheme="majorBidi" w:cstheme="majorBidi" w:hint="cs"/>
          <w:sz w:val="30"/>
          <w:szCs w:val="30"/>
          <w:cs/>
          <w:lang w:bidi="th-TH"/>
        </w:rPr>
        <w:t>ที่มีข้อจำกัดในการใช้</w:t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เป็นจำนวนเงิน</w:t>
      </w:r>
      <w:r w:rsidR="004302B6" w:rsidRPr="00F3327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921A9D" w:rsidRPr="00F33272">
        <w:rPr>
          <w:rFonts w:asciiTheme="majorBidi" w:hAnsiTheme="majorBidi" w:cstheme="majorBidi"/>
          <w:sz w:val="30"/>
          <w:szCs w:val="30"/>
          <w:lang w:val="en-US" w:bidi="th-TH"/>
        </w:rPr>
        <w:t>739.7</w:t>
      </w:r>
      <w:r w:rsidRPr="00F3327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="001313BD" w:rsidRPr="00F3327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</w:t>
      </w:r>
      <w:r w:rsidR="00AF5AD4" w:rsidRPr="00F3327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921A9D" w:rsidRPr="00F33272">
        <w:rPr>
          <w:rFonts w:asciiTheme="majorBidi" w:hAnsiTheme="majorBidi" w:cstheme="majorBidi"/>
          <w:sz w:val="30"/>
          <w:szCs w:val="30"/>
          <w:lang w:val="en-US" w:bidi="th-TH"/>
        </w:rPr>
        <w:t>1,188.3</w:t>
      </w:r>
      <w:r w:rsidR="007B36CD" w:rsidRPr="00F3327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313BD" w:rsidRPr="00F3327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ล้านเยน รวมเป็นเงินเท่ากับ </w:t>
      </w:r>
      <w:r w:rsidR="00921A9D" w:rsidRPr="00F33272">
        <w:rPr>
          <w:rFonts w:asciiTheme="majorBidi" w:hAnsiTheme="majorBidi" w:cstheme="majorBidi"/>
          <w:sz w:val="30"/>
          <w:szCs w:val="30"/>
          <w:lang w:val="en-US" w:bidi="th-TH"/>
        </w:rPr>
        <w:t>1,088.0</w:t>
      </w:r>
      <w:r w:rsidR="007B36CD" w:rsidRPr="00F3327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313BD" w:rsidRPr="00F33272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CC4263" w:rsidRPr="00F3327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1043C" w:rsidRPr="00F33272">
        <w:rPr>
          <w:rFonts w:asciiTheme="majorBidi" w:hAnsiTheme="majorBidi" w:cstheme="majorBidi"/>
          <w:sz w:val="30"/>
          <w:szCs w:val="30"/>
          <w:cs/>
          <w:lang w:bidi="th-TH"/>
        </w:rPr>
        <w:t>ซึ่งมีเงื่อนไขการใช้จ่าย</w:t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และขั้นตอนการเบิกถอนสำหรับวัตถุประสงค์เฉพาะตามเงื่อนไขในสัญญาเงินกู้ยืม</w:t>
      </w:r>
      <w:r w:rsidR="004A3AB9" w:rsidRPr="00F3327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954652" w:rsidRPr="00F3327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916A95" w:rsidRPr="00F3327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</w:t>
      </w:r>
      <w:r w:rsidR="007B36CD" w:rsidRPr="00F3327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60</w:t>
      </w:r>
      <w:r w:rsidR="00954652" w:rsidRPr="00F3327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7B36CD" w:rsidRPr="00F3327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286.4 </w:t>
      </w:r>
      <w:r w:rsidR="004A3AB9" w:rsidRPr="00F33272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</w:t>
      </w:r>
      <w:r w:rsidR="004A3AB9" w:rsidRPr="00F3327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  <w:r w:rsidR="00AC59E0" w:rsidRPr="00F3327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</w:p>
    <w:p w:rsidR="00D75360" w:rsidRPr="00F33272" w:rsidRDefault="00D75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876AC8" w:rsidRPr="00F33272" w:rsidRDefault="00744C7E" w:rsidP="00657DFF">
      <w:pPr>
        <w:pStyle w:val="Heading1"/>
        <w:keepNext w:val="0"/>
        <w:widowControl w:val="0"/>
        <w:numPr>
          <w:ilvl w:val="0"/>
          <w:numId w:val="54"/>
        </w:numPr>
        <w:shd w:val="clear" w:color="auto" w:fill="auto"/>
        <w:tabs>
          <w:tab w:val="clear" w:pos="4243"/>
          <w:tab w:val="decimal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33272">
        <w:rPr>
          <w:rFonts w:asciiTheme="majorBidi" w:hAnsiTheme="majorBidi" w:cstheme="majorBidi"/>
          <w:sz w:val="30"/>
          <w:szCs w:val="30"/>
          <w:u w:val="none"/>
          <w:cs/>
        </w:rPr>
        <w:t>เ</w:t>
      </w:r>
      <w:r w:rsidR="00A304C4"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งินลงทุนอื่น</w:t>
      </w:r>
    </w:p>
    <w:p w:rsidR="00A304C4" w:rsidRPr="00F33272" w:rsidRDefault="00A304C4" w:rsidP="00FE24E1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283" w:right="-45" w:hanging="283"/>
        <w:jc w:val="thaiDistribute"/>
        <w:rPr>
          <w:rFonts w:asciiTheme="majorBidi" w:hAnsiTheme="majorBidi" w:cstheme="majorBidi"/>
          <w:sz w:val="24"/>
          <w:szCs w:val="24"/>
          <w:u w:val="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3"/>
        <w:gridCol w:w="271"/>
        <w:gridCol w:w="1170"/>
        <w:gridCol w:w="271"/>
        <w:gridCol w:w="1166"/>
        <w:gridCol w:w="256"/>
        <w:gridCol w:w="1187"/>
      </w:tblGrid>
      <w:tr w:rsidR="003C22B1" w:rsidRPr="00F33272" w:rsidTr="001F26D4">
        <w:trPr>
          <w:tblHeader/>
        </w:trPr>
        <w:tc>
          <w:tcPr>
            <w:tcW w:w="2037" w:type="pct"/>
          </w:tcPr>
          <w:p w:rsidR="00FC64C0" w:rsidRPr="00F33272" w:rsidRDefault="00FC64C0" w:rsidP="000D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:rsidR="00FC64C0" w:rsidRPr="00F33272" w:rsidRDefault="00FC64C0" w:rsidP="000D7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FC64C0" w:rsidRPr="00F33272" w:rsidRDefault="00FC64C0" w:rsidP="000D7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FC64C0" w:rsidRPr="00F33272" w:rsidRDefault="00FC64C0" w:rsidP="000D7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C22B1" w:rsidRPr="00F33272" w:rsidTr="001F26D4">
        <w:trPr>
          <w:tblHeader/>
        </w:trPr>
        <w:tc>
          <w:tcPr>
            <w:tcW w:w="2037" w:type="pct"/>
          </w:tcPr>
          <w:p w:rsidR="00FD4197" w:rsidRPr="00F33272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FD4197" w:rsidRPr="00F33272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B36CD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FD4197" w:rsidRPr="00F33272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D4197" w:rsidRPr="00F33272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B36CD"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FD4197" w:rsidRPr="00F33272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FD4197" w:rsidRPr="00F33272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B36CD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8" w:type="pct"/>
          </w:tcPr>
          <w:p w:rsidR="00FD4197" w:rsidRPr="00F33272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FD4197" w:rsidRPr="00F33272" w:rsidRDefault="00FD4197" w:rsidP="00FD4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B36CD"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3C22B1" w:rsidRPr="00F33272" w:rsidTr="007B36CD">
        <w:trPr>
          <w:tblHeader/>
        </w:trPr>
        <w:tc>
          <w:tcPr>
            <w:tcW w:w="2037" w:type="pct"/>
          </w:tcPr>
          <w:p w:rsidR="00FC64C0" w:rsidRPr="00F33272" w:rsidRDefault="00FC64C0" w:rsidP="000D7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3" w:type="pct"/>
            <w:gridSpan w:val="7"/>
          </w:tcPr>
          <w:p w:rsidR="00FC64C0" w:rsidRPr="00F33272" w:rsidRDefault="00FC64C0" w:rsidP="000D7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22B1" w:rsidRPr="00F33272" w:rsidTr="001F26D4">
        <w:tc>
          <w:tcPr>
            <w:tcW w:w="2037" w:type="pct"/>
          </w:tcPr>
          <w:p w:rsidR="00FC64C0" w:rsidRPr="00F33272" w:rsidRDefault="00FC64C0" w:rsidP="000D71E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633" w:type="pct"/>
          </w:tcPr>
          <w:p w:rsidR="00FC64C0" w:rsidRPr="00F33272" w:rsidRDefault="00FC64C0" w:rsidP="000D7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C64C0" w:rsidRPr="00F33272" w:rsidRDefault="00FC64C0" w:rsidP="000D7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C64C0" w:rsidRPr="00F33272" w:rsidRDefault="00FC64C0" w:rsidP="000D71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C64C0" w:rsidRPr="00F33272" w:rsidRDefault="00FC64C0" w:rsidP="000D7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FC64C0" w:rsidRPr="00F33272" w:rsidRDefault="00FC64C0" w:rsidP="000D7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:rsidR="00FC64C0" w:rsidRPr="00F33272" w:rsidRDefault="00FC64C0" w:rsidP="000D7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FC64C0" w:rsidRPr="00F33272" w:rsidRDefault="00FC64C0" w:rsidP="000D71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36CD" w:rsidRPr="00F33272" w:rsidTr="001F26D4">
        <w:tc>
          <w:tcPr>
            <w:tcW w:w="2037" w:type="pct"/>
          </w:tcPr>
          <w:p w:rsidR="007B36CD" w:rsidRPr="00F33272" w:rsidRDefault="007B36CD" w:rsidP="007B36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7B36CD" w:rsidRPr="00F33272" w:rsidRDefault="00921A9D" w:rsidP="007B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46" w:type="pct"/>
          </w:tcPr>
          <w:p w:rsidR="007B36CD" w:rsidRPr="00F33272" w:rsidRDefault="007B36CD" w:rsidP="007B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7B36CD" w:rsidRPr="00F33272" w:rsidRDefault="007B36CD" w:rsidP="0080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46" w:type="pct"/>
          </w:tcPr>
          <w:p w:rsidR="007B36CD" w:rsidRPr="00F33272" w:rsidRDefault="007B36CD" w:rsidP="007B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7B36CD" w:rsidRPr="00F33272" w:rsidRDefault="003B19D2" w:rsidP="007B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7B36CD" w:rsidRPr="00F33272" w:rsidRDefault="007B36CD" w:rsidP="007B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2" w:space="0" w:color="auto"/>
            </w:tcBorders>
          </w:tcPr>
          <w:p w:rsidR="007B36CD" w:rsidRPr="00F33272" w:rsidRDefault="007B36CD" w:rsidP="0080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36CD" w:rsidRPr="00F33272" w:rsidTr="001F26D4">
        <w:tc>
          <w:tcPr>
            <w:tcW w:w="2037" w:type="pct"/>
          </w:tcPr>
          <w:p w:rsidR="007B36CD" w:rsidRPr="00F33272" w:rsidRDefault="007B36CD" w:rsidP="007B36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single" w:sz="2" w:space="0" w:color="auto"/>
            </w:tcBorders>
          </w:tcPr>
          <w:p w:rsidR="007B36CD" w:rsidRPr="00F33272" w:rsidRDefault="00921A9D" w:rsidP="007B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46" w:type="pct"/>
          </w:tcPr>
          <w:p w:rsidR="007B36CD" w:rsidRPr="00F33272" w:rsidRDefault="007B36CD" w:rsidP="007B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4" w:space="0" w:color="auto"/>
            </w:tcBorders>
          </w:tcPr>
          <w:p w:rsidR="007B36CD" w:rsidRPr="00F33272" w:rsidRDefault="007B36CD" w:rsidP="0080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6,000</w:t>
            </w:r>
          </w:p>
        </w:tc>
        <w:tc>
          <w:tcPr>
            <w:tcW w:w="146" w:type="pct"/>
          </w:tcPr>
          <w:p w:rsidR="007B36CD" w:rsidRPr="00F33272" w:rsidRDefault="007B36CD" w:rsidP="007B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2" w:space="0" w:color="auto"/>
              <w:bottom w:val="single" w:sz="2" w:space="0" w:color="auto"/>
            </w:tcBorders>
          </w:tcPr>
          <w:p w:rsidR="007B36CD" w:rsidRPr="00F33272" w:rsidRDefault="003B19D2" w:rsidP="007B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7B36CD" w:rsidRPr="00F33272" w:rsidRDefault="007B36CD" w:rsidP="007B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2" w:space="0" w:color="auto"/>
              <w:bottom w:val="single" w:sz="2" w:space="0" w:color="auto"/>
            </w:tcBorders>
          </w:tcPr>
          <w:p w:rsidR="007B36CD" w:rsidRPr="00F33272" w:rsidRDefault="007B36CD" w:rsidP="0080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B36CD" w:rsidRPr="00F33272" w:rsidTr="001F26D4">
        <w:tc>
          <w:tcPr>
            <w:tcW w:w="2037" w:type="pct"/>
          </w:tcPr>
          <w:p w:rsidR="007B36CD" w:rsidRPr="00F33272" w:rsidRDefault="007B36CD" w:rsidP="007B36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633" w:type="pct"/>
          </w:tcPr>
          <w:p w:rsidR="007B36CD" w:rsidRPr="00F33272" w:rsidRDefault="007B36CD" w:rsidP="007B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7B36CD" w:rsidRPr="00F33272" w:rsidRDefault="007B36CD" w:rsidP="007B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B36CD" w:rsidRPr="00F33272" w:rsidRDefault="007B36CD" w:rsidP="0080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7B36CD" w:rsidRPr="00F33272" w:rsidRDefault="007B36CD" w:rsidP="007B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7B36CD" w:rsidRPr="00F33272" w:rsidRDefault="007B36CD" w:rsidP="007B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:rsidR="007B36CD" w:rsidRPr="00F33272" w:rsidRDefault="007B36CD" w:rsidP="007B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7B36CD" w:rsidRPr="00F33272" w:rsidRDefault="007B36CD" w:rsidP="0080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0FD" w:rsidRPr="00F33272" w:rsidTr="001F26D4">
        <w:tc>
          <w:tcPr>
            <w:tcW w:w="2037" w:type="pct"/>
          </w:tcPr>
          <w:p w:rsidR="000D10FD" w:rsidRPr="00F33272" w:rsidRDefault="000D10FD" w:rsidP="000D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112" w:hanging="18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633" w:type="pct"/>
            <w:tcBorders>
              <w:bottom w:val="single" w:sz="2" w:space="0" w:color="auto"/>
            </w:tcBorders>
            <w:vAlign w:val="bottom"/>
          </w:tcPr>
          <w:p w:rsidR="000D10FD" w:rsidRPr="00F33272" w:rsidRDefault="000D10FD" w:rsidP="000D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3,213,555</w:t>
            </w:r>
          </w:p>
        </w:tc>
        <w:tc>
          <w:tcPr>
            <w:tcW w:w="146" w:type="pct"/>
          </w:tcPr>
          <w:p w:rsidR="000D10FD" w:rsidRPr="00F33272" w:rsidRDefault="000D10FD" w:rsidP="000D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  <w:vAlign w:val="bottom"/>
          </w:tcPr>
          <w:p w:rsidR="000D10FD" w:rsidRPr="00F33272" w:rsidRDefault="000D10FD" w:rsidP="000D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2,923,375</w:t>
            </w:r>
          </w:p>
        </w:tc>
        <w:tc>
          <w:tcPr>
            <w:tcW w:w="146" w:type="pct"/>
          </w:tcPr>
          <w:p w:rsidR="000D10FD" w:rsidRPr="00F33272" w:rsidRDefault="000D10FD" w:rsidP="000D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  <w:vAlign w:val="bottom"/>
          </w:tcPr>
          <w:p w:rsidR="000D10FD" w:rsidRPr="00F33272" w:rsidRDefault="000D10FD" w:rsidP="000D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3,213,555</w:t>
            </w:r>
          </w:p>
        </w:tc>
        <w:tc>
          <w:tcPr>
            <w:tcW w:w="138" w:type="pct"/>
          </w:tcPr>
          <w:p w:rsidR="000D10FD" w:rsidRPr="00F33272" w:rsidRDefault="000D10FD" w:rsidP="000D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2" w:space="0" w:color="auto"/>
            </w:tcBorders>
            <w:vAlign w:val="bottom"/>
          </w:tcPr>
          <w:p w:rsidR="000D10FD" w:rsidRPr="00F33272" w:rsidRDefault="000D10FD" w:rsidP="000D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2,923,375</w:t>
            </w:r>
          </w:p>
        </w:tc>
      </w:tr>
      <w:tr w:rsidR="000D10FD" w:rsidRPr="00F33272" w:rsidTr="001F26D4">
        <w:tc>
          <w:tcPr>
            <w:tcW w:w="2037" w:type="pct"/>
          </w:tcPr>
          <w:p w:rsidR="000D10FD" w:rsidRPr="00F33272" w:rsidRDefault="000D10FD" w:rsidP="000D10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single" w:sz="4" w:space="0" w:color="auto"/>
            </w:tcBorders>
          </w:tcPr>
          <w:p w:rsidR="000D10FD" w:rsidRPr="00F33272" w:rsidRDefault="000D10FD" w:rsidP="000D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3,213,555</w:t>
            </w:r>
          </w:p>
        </w:tc>
        <w:tc>
          <w:tcPr>
            <w:tcW w:w="146" w:type="pct"/>
          </w:tcPr>
          <w:p w:rsidR="000D10FD" w:rsidRPr="00F33272" w:rsidRDefault="000D10FD" w:rsidP="000D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4" w:space="0" w:color="auto"/>
            </w:tcBorders>
          </w:tcPr>
          <w:p w:rsidR="000D10FD" w:rsidRPr="00F33272" w:rsidRDefault="000D10FD" w:rsidP="000D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2,923,375</w:t>
            </w:r>
          </w:p>
        </w:tc>
        <w:tc>
          <w:tcPr>
            <w:tcW w:w="146" w:type="pct"/>
          </w:tcPr>
          <w:p w:rsidR="000D10FD" w:rsidRPr="00F33272" w:rsidRDefault="000D10FD" w:rsidP="000D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2" w:space="0" w:color="auto"/>
              <w:bottom w:val="single" w:sz="4" w:space="0" w:color="auto"/>
            </w:tcBorders>
          </w:tcPr>
          <w:p w:rsidR="000D10FD" w:rsidRPr="00F33272" w:rsidRDefault="000D10FD" w:rsidP="000D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3,213,555</w:t>
            </w:r>
          </w:p>
        </w:tc>
        <w:tc>
          <w:tcPr>
            <w:tcW w:w="138" w:type="pct"/>
          </w:tcPr>
          <w:p w:rsidR="000D10FD" w:rsidRPr="00F33272" w:rsidRDefault="000D10FD" w:rsidP="000D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2" w:space="0" w:color="auto"/>
              <w:bottom w:val="single" w:sz="4" w:space="0" w:color="auto"/>
            </w:tcBorders>
          </w:tcPr>
          <w:p w:rsidR="000D10FD" w:rsidRPr="00F33272" w:rsidRDefault="000D10FD" w:rsidP="000D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2,923,375</w:t>
            </w:r>
          </w:p>
        </w:tc>
      </w:tr>
      <w:tr w:rsidR="000D10FD" w:rsidRPr="00F33272" w:rsidTr="001F26D4">
        <w:tc>
          <w:tcPr>
            <w:tcW w:w="2037" w:type="pct"/>
          </w:tcPr>
          <w:p w:rsidR="000D10FD" w:rsidRPr="00F33272" w:rsidRDefault="000D10FD" w:rsidP="000D10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0D10FD" w:rsidRPr="00F33272" w:rsidRDefault="000D10FD" w:rsidP="000D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3,223,555</w:t>
            </w:r>
          </w:p>
        </w:tc>
        <w:tc>
          <w:tcPr>
            <w:tcW w:w="146" w:type="pct"/>
          </w:tcPr>
          <w:p w:rsidR="000D10FD" w:rsidRPr="00F33272" w:rsidRDefault="000D10FD" w:rsidP="000D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0D10FD" w:rsidRPr="00F33272" w:rsidRDefault="000D10FD" w:rsidP="000D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2,929,375</w:t>
            </w:r>
          </w:p>
        </w:tc>
        <w:tc>
          <w:tcPr>
            <w:tcW w:w="146" w:type="pct"/>
          </w:tcPr>
          <w:p w:rsidR="000D10FD" w:rsidRPr="00F33272" w:rsidRDefault="000D10FD" w:rsidP="000D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0D10FD" w:rsidRPr="00F33272" w:rsidRDefault="00A76B02" w:rsidP="000D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0D10FD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D10FD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3,555</w:t>
            </w:r>
          </w:p>
        </w:tc>
        <w:tc>
          <w:tcPr>
            <w:tcW w:w="138" w:type="pct"/>
          </w:tcPr>
          <w:p w:rsidR="000D10FD" w:rsidRPr="00F33272" w:rsidRDefault="000D10FD" w:rsidP="000D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0D10FD" w:rsidRPr="00F33272" w:rsidRDefault="000D10FD" w:rsidP="000D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2,923,375</w:t>
            </w:r>
          </w:p>
        </w:tc>
      </w:tr>
    </w:tbl>
    <w:p w:rsidR="007626A6" w:rsidRPr="00F33272" w:rsidRDefault="00DE5AE9" w:rsidP="0011043C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  <w:r w:rsidRPr="00F33272">
        <w:rPr>
          <w:rFonts w:asciiTheme="majorBidi" w:hAnsiTheme="majorBidi" w:cstheme="majorBidi"/>
          <w:b/>
          <w:sz w:val="30"/>
          <w:szCs w:val="30"/>
        </w:rPr>
        <w:tab/>
      </w:r>
    </w:p>
    <w:p w:rsidR="007626A6" w:rsidRPr="00F33272" w:rsidRDefault="007626A6" w:rsidP="007626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F33272">
        <w:rPr>
          <w:rFonts w:ascii="Angsana New" w:hAnsi="Angsana New"/>
          <w:spacing w:val="-2"/>
          <w:sz w:val="30"/>
          <w:szCs w:val="30"/>
          <w:cs/>
        </w:rPr>
        <w:t>มีการจ่ายชำระค่าหุ้นเพิ่มเติมใน</w:t>
      </w:r>
      <w:r w:rsidRPr="00F33272">
        <w:rPr>
          <w:rFonts w:ascii="Angsana New" w:hAnsi="Angsana New" w:hint="cs"/>
          <w:spacing w:val="-2"/>
          <w:sz w:val="30"/>
          <w:szCs w:val="30"/>
          <w:cs/>
        </w:rPr>
        <w:t>ตราสารทุนที่ไม่อยู่</w:t>
      </w:r>
      <w:r w:rsidRPr="00F33272">
        <w:rPr>
          <w:rFonts w:ascii="Angsana New" w:hAnsi="Angsana New"/>
          <w:spacing w:val="-2"/>
          <w:sz w:val="30"/>
          <w:szCs w:val="30"/>
          <w:cs/>
        </w:rPr>
        <w:t>ใน</w:t>
      </w:r>
      <w:r w:rsidRPr="00F33272">
        <w:rPr>
          <w:rFonts w:ascii="Angsana New" w:hAnsi="Angsana New" w:hint="cs"/>
          <w:spacing w:val="-2"/>
          <w:sz w:val="30"/>
          <w:szCs w:val="30"/>
          <w:cs/>
        </w:rPr>
        <w:t>ความต้องการของตลาด</w:t>
      </w:r>
      <w:r w:rsidRPr="00F33272">
        <w:rPr>
          <w:rFonts w:ascii="Angsana New" w:hAnsi="Angsana New"/>
          <w:spacing w:val="-2"/>
          <w:sz w:val="30"/>
          <w:szCs w:val="30"/>
          <w:cs/>
        </w:rPr>
        <w:t>ระหว่างปีสิ้นสุดวันที่ 3</w:t>
      </w:r>
      <w:r w:rsidRPr="00F33272">
        <w:rPr>
          <w:rFonts w:ascii="Angsana New" w:hAnsi="Angsana New"/>
          <w:spacing w:val="-2"/>
          <w:sz w:val="30"/>
          <w:szCs w:val="30"/>
        </w:rPr>
        <w:t>1</w:t>
      </w:r>
      <w:r w:rsidRPr="00F33272">
        <w:rPr>
          <w:rFonts w:ascii="Angsana New" w:hAnsi="Angsana New"/>
          <w:spacing w:val="-2"/>
          <w:sz w:val="30"/>
          <w:szCs w:val="30"/>
          <w:cs/>
        </w:rPr>
        <w:t xml:space="preserve"> ธันวาคม 25</w:t>
      </w:r>
      <w:r w:rsidRPr="00F33272">
        <w:rPr>
          <w:rFonts w:ascii="Angsana New" w:hAnsi="Angsana New"/>
          <w:spacing w:val="-2"/>
          <w:sz w:val="30"/>
          <w:szCs w:val="30"/>
        </w:rPr>
        <w:t xml:space="preserve">61 </w:t>
      </w:r>
      <w:r w:rsidRPr="00F33272">
        <w:rPr>
          <w:rFonts w:ascii="Angsana New" w:hAnsi="Angsana New"/>
          <w:spacing w:val="-2"/>
          <w:sz w:val="30"/>
          <w:szCs w:val="30"/>
          <w:cs/>
        </w:rPr>
        <w:t>ดังนี้</w:t>
      </w:r>
    </w:p>
    <w:p w:rsidR="007626A6" w:rsidRPr="00F33272" w:rsidRDefault="007626A6" w:rsidP="007626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7626A6" w:rsidRPr="00F33272" w:rsidRDefault="007626A6" w:rsidP="007626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/>
          <w:b/>
          <w:bCs/>
          <w:i/>
          <w:iCs/>
          <w:sz w:val="30"/>
          <w:szCs w:val="30"/>
          <w:cs/>
        </w:rPr>
        <w:t>24</w:t>
      </w: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</w:rPr>
        <w:t>M Technologies, Inc.</w:t>
      </w:r>
    </w:p>
    <w:p w:rsidR="007626A6" w:rsidRPr="00F33272" w:rsidRDefault="007626A6" w:rsidP="007626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="Angsana New" w:hAnsi="Angsana New"/>
          <w:sz w:val="24"/>
          <w:szCs w:val="24"/>
        </w:rPr>
      </w:pPr>
    </w:p>
    <w:p w:rsidR="00E612AE" w:rsidRPr="00F33272" w:rsidRDefault="007626A6" w:rsidP="001104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3272">
        <w:rPr>
          <w:rFonts w:ascii="Angsana New" w:hAnsi="Angsana New"/>
          <w:sz w:val="30"/>
          <w:szCs w:val="30"/>
          <w:cs/>
        </w:rPr>
        <w:t>บริษัทได้</w:t>
      </w:r>
      <w:r w:rsidR="002813C8" w:rsidRPr="00F33272">
        <w:rPr>
          <w:rFonts w:ascii="Angsana New" w:hAnsi="Angsana New" w:hint="cs"/>
          <w:sz w:val="30"/>
          <w:szCs w:val="30"/>
          <w:cs/>
        </w:rPr>
        <w:t>ลงทุน</w:t>
      </w:r>
      <w:r w:rsidR="003A41D1" w:rsidRPr="00F33272">
        <w:rPr>
          <w:rFonts w:ascii="Angsana New" w:hAnsi="Angsana New" w:hint="cs"/>
          <w:sz w:val="30"/>
          <w:szCs w:val="30"/>
          <w:cs/>
        </w:rPr>
        <w:t>เพิ่ม</w:t>
      </w:r>
      <w:r w:rsidR="002813C8" w:rsidRPr="00F33272">
        <w:rPr>
          <w:rFonts w:ascii="Angsana New" w:hAnsi="Angsana New" w:hint="cs"/>
          <w:sz w:val="30"/>
          <w:szCs w:val="30"/>
          <w:cs/>
        </w:rPr>
        <w:t>ใน</w:t>
      </w:r>
      <w:r w:rsidRPr="00F33272">
        <w:rPr>
          <w:rFonts w:ascii="Angsana New" w:hAnsi="Angsana New"/>
          <w:sz w:val="30"/>
          <w:szCs w:val="30"/>
          <w:cs/>
        </w:rPr>
        <w:t>หุ้น</w:t>
      </w:r>
      <w:r w:rsidRPr="00F33272">
        <w:rPr>
          <w:rFonts w:ascii="Angsana New" w:hAnsi="Angsana New" w:hint="cs"/>
          <w:sz w:val="30"/>
          <w:szCs w:val="30"/>
          <w:cs/>
        </w:rPr>
        <w:t xml:space="preserve">บุริมสิทธิ์ที่ออกใหม่ของบริษัท </w:t>
      </w:r>
      <w:r w:rsidR="002813C8" w:rsidRPr="00F33272">
        <w:rPr>
          <w:rFonts w:ascii="Angsana New" w:hAnsi="Angsana New"/>
          <w:sz w:val="30"/>
          <w:szCs w:val="30"/>
        </w:rPr>
        <w:t>24</w:t>
      </w:r>
      <w:r w:rsidRPr="00F33272">
        <w:rPr>
          <w:rFonts w:ascii="Angsana New" w:hAnsi="Angsana New"/>
          <w:sz w:val="30"/>
          <w:szCs w:val="30"/>
        </w:rPr>
        <w:t>M Technologies, Inc.</w:t>
      </w:r>
      <w:r w:rsidRPr="00F33272">
        <w:rPr>
          <w:rFonts w:ascii="Angsana New" w:hAnsi="Angsana New" w:hint="cs"/>
          <w:sz w:val="30"/>
          <w:szCs w:val="30"/>
          <w:cs/>
        </w:rPr>
        <w:t xml:space="preserve"> </w:t>
      </w:r>
      <w:r w:rsidRPr="00F33272">
        <w:rPr>
          <w:rFonts w:ascii="Angsana New" w:hAnsi="Angsana New"/>
          <w:sz w:val="30"/>
          <w:szCs w:val="30"/>
          <w:cs/>
        </w:rPr>
        <w:t>เป็น</w:t>
      </w:r>
      <w:r w:rsidR="002813C8" w:rsidRPr="00F33272">
        <w:rPr>
          <w:rFonts w:ascii="Angsana New" w:hAnsi="Angsana New"/>
          <w:sz w:val="30"/>
          <w:szCs w:val="30"/>
          <w:cs/>
        </w:rPr>
        <w:t>จำนว</w:t>
      </w:r>
      <w:r w:rsidR="002813C8" w:rsidRPr="00F33272">
        <w:rPr>
          <w:rFonts w:ascii="Angsana New" w:hAnsi="Angsana New" w:hint="cs"/>
          <w:sz w:val="30"/>
          <w:szCs w:val="30"/>
          <w:cs/>
        </w:rPr>
        <w:t>นเงิน</w:t>
      </w:r>
      <w:r w:rsidRPr="00F33272">
        <w:rPr>
          <w:rFonts w:ascii="Angsana New" w:hAnsi="Angsana New"/>
          <w:sz w:val="30"/>
          <w:szCs w:val="30"/>
        </w:rPr>
        <w:t xml:space="preserve"> 3</w:t>
      </w:r>
      <w:r w:rsidR="00D75360" w:rsidRPr="00F33272">
        <w:rPr>
          <w:rFonts w:ascii="Angsana New" w:hAnsi="Angsana New"/>
          <w:sz w:val="30"/>
          <w:szCs w:val="30"/>
        </w:rPr>
        <w:t>.0</w:t>
      </w:r>
      <w:r w:rsidRPr="00F33272">
        <w:rPr>
          <w:rFonts w:ascii="Angsana New" w:hAnsi="Angsana New"/>
          <w:sz w:val="30"/>
          <w:szCs w:val="30"/>
        </w:rPr>
        <w:t xml:space="preserve"> </w:t>
      </w:r>
      <w:r w:rsidRPr="00F33272">
        <w:rPr>
          <w:rFonts w:ascii="Angsana New" w:hAnsi="Angsana New"/>
          <w:sz w:val="30"/>
          <w:szCs w:val="30"/>
          <w:cs/>
        </w:rPr>
        <w:t xml:space="preserve">ล้านเหรียญสหรัฐฯ หรือเทียบเท่า </w:t>
      </w:r>
      <w:r w:rsidRPr="00F33272">
        <w:rPr>
          <w:rFonts w:ascii="Angsana New" w:hAnsi="Angsana New"/>
          <w:sz w:val="30"/>
          <w:szCs w:val="30"/>
        </w:rPr>
        <w:t xml:space="preserve">99.0 </w:t>
      </w:r>
      <w:r w:rsidRPr="00F33272">
        <w:rPr>
          <w:rFonts w:ascii="Angsana New" w:hAnsi="Angsana New"/>
          <w:sz w:val="30"/>
          <w:szCs w:val="30"/>
          <w:cs/>
        </w:rPr>
        <w:t>ล้านบาท</w:t>
      </w:r>
      <w:r w:rsidRPr="00F33272">
        <w:rPr>
          <w:rFonts w:ascii="Angsana New" w:hAnsi="Angsana New"/>
          <w:sz w:val="30"/>
          <w:szCs w:val="30"/>
        </w:rPr>
        <w:t xml:space="preserve"> </w:t>
      </w:r>
      <w:r w:rsidR="002813C8" w:rsidRPr="00F33272">
        <w:rPr>
          <w:rFonts w:ascii="Angsana New" w:hAnsi="Angsana New" w:hint="cs"/>
          <w:sz w:val="30"/>
          <w:szCs w:val="30"/>
          <w:cs/>
        </w:rPr>
        <w:t>รวมถึงไ</w:t>
      </w:r>
      <w:r w:rsidRPr="00F33272">
        <w:rPr>
          <w:rFonts w:ascii="Angsana New" w:hAnsi="Angsana New" w:hint="cs"/>
          <w:sz w:val="30"/>
          <w:szCs w:val="30"/>
          <w:cs/>
        </w:rPr>
        <w:t>ด้ทำการแปลงสภาพ</w:t>
      </w:r>
      <w:r w:rsidR="002813C8" w:rsidRPr="00F33272">
        <w:rPr>
          <w:rFonts w:asciiTheme="majorBidi" w:hAnsiTheme="majorBidi"/>
          <w:sz w:val="30"/>
          <w:szCs w:val="30"/>
          <w:cs/>
        </w:rPr>
        <w:t>ตั๋วสัญญาประเภทด้อยสิทธิ</w:t>
      </w:r>
      <w:r w:rsidR="002813C8" w:rsidRPr="00F33272">
        <w:rPr>
          <w:rFonts w:asciiTheme="majorBidi" w:hAnsiTheme="majorBidi" w:cstheme="majorBidi" w:hint="cs"/>
          <w:sz w:val="30"/>
          <w:szCs w:val="30"/>
          <w:cs/>
        </w:rPr>
        <w:t xml:space="preserve">และดอกเบี้ยค้างรับที่เกิดจากตั๋วสัญญาดังกล่าว โดยแปลงสภาพเป็นหุ้นบุริมสิทธิ์ที่ออกใหม่เป็นจำนวนเท่ากับ </w:t>
      </w:r>
      <w:r w:rsidR="002813C8" w:rsidRPr="00F33272">
        <w:rPr>
          <w:rFonts w:asciiTheme="majorBidi" w:hAnsiTheme="majorBidi" w:cstheme="majorBidi"/>
          <w:sz w:val="30"/>
          <w:szCs w:val="30"/>
        </w:rPr>
        <w:t xml:space="preserve">5.6 </w:t>
      </w:r>
      <w:r w:rsidR="002813C8" w:rsidRPr="00F33272">
        <w:rPr>
          <w:rFonts w:ascii="Angsana New" w:hAnsi="Angsana New"/>
          <w:sz w:val="30"/>
          <w:szCs w:val="30"/>
          <w:cs/>
        </w:rPr>
        <w:t>ล้านเหรียญสหรัฐฯ หรือเทียบเท่า</w:t>
      </w:r>
      <w:r w:rsidR="002813C8" w:rsidRPr="00F332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13C8" w:rsidRPr="00F33272">
        <w:rPr>
          <w:rFonts w:asciiTheme="majorBidi" w:hAnsiTheme="majorBidi" w:cstheme="majorBidi"/>
          <w:sz w:val="30"/>
          <w:szCs w:val="30"/>
        </w:rPr>
        <w:t xml:space="preserve">191.2 </w:t>
      </w:r>
      <w:r w:rsidR="002813C8" w:rsidRPr="00F33272">
        <w:rPr>
          <w:rFonts w:asciiTheme="majorBidi" w:hAnsiTheme="majorBidi" w:cstheme="majorBidi" w:hint="cs"/>
          <w:sz w:val="30"/>
          <w:szCs w:val="30"/>
          <w:cs/>
        </w:rPr>
        <w:t xml:space="preserve">ล้านบาท รวมเป็นเงินลงทุนทั้งหมด </w:t>
      </w:r>
      <w:r w:rsidR="002813C8" w:rsidRPr="00F33272">
        <w:rPr>
          <w:rFonts w:asciiTheme="majorBidi" w:hAnsiTheme="majorBidi" w:cstheme="majorBidi"/>
          <w:sz w:val="30"/>
          <w:szCs w:val="30"/>
        </w:rPr>
        <w:t xml:space="preserve">8.6 </w:t>
      </w:r>
      <w:r w:rsidR="002813C8" w:rsidRPr="00F33272">
        <w:rPr>
          <w:rFonts w:ascii="Angsana New" w:hAnsi="Angsana New"/>
          <w:sz w:val="30"/>
          <w:szCs w:val="30"/>
          <w:cs/>
        </w:rPr>
        <w:t xml:space="preserve">ล้านเหรียญสหรัฐฯ หรือเทียบเท่า </w:t>
      </w:r>
      <w:r w:rsidR="002813C8" w:rsidRPr="00F33272">
        <w:rPr>
          <w:rFonts w:ascii="Angsana New" w:hAnsi="Angsana New"/>
          <w:sz w:val="30"/>
          <w:szCs w:val="30"/>
        </w:rPr>
        <w:t xml:space="preserve">290.2 </w:t>
      </w:r>
      <w:r w:rsidR="002813C8" w:rsidRPr="00F33272">
        <w:rPr>
          <w:rFonts w:ascii="Angsana New" w:hAnsi="Angsana New"/>
          <w:sz w:val="30"/>
          <w:szCs w:val="30"/>
          <w:cs/>
        </w:rPr>
        <w:t>ล้านบาท</w:t>
      </w:r>
      <w:r w:rsidR="002813C8" w:rsidRPr="00F33272">
        <w:rPr>
          <w:rFonts w:asciiTheme="majorBidi" w:hAnsiTheme="majorBidi" w:cstheme="majorBidi" w:hint="cs"/>
          <w:sz w:val="30"/>
          <w:szCs w:val="30"/>
          <w:cs/>
        </w:rPr>
        <w:t xml:space="preserve"> ส่งผลให้บริษัทมีสัดส่วนการถือหุ้นในบริษัท</w:t>
      </w:r>
      <w:r w:rsidR="002813C8" w:rsidRPr="00F33272">
        <w:rPr>
          <w:rFonts w:asciiTheme="majorBidi" w:hAnsiTheme="majorBidi" w:hint="cs"/>
          <w:sz w:val="30"/>
          <w:szCs w:val="30"/>
          <w:cs/>
        </w:rPr>
        <w:t xml:space="preserve"> </w:t>
      </w:r>
      <w:r w:rsidR="002813C8" w:rsidRPr="00F33272">
        <w:rPr>
          <w:rFonts w:asciiTheme="majorBidi" w:hAnsiTheme="majorBidi"/>
          <w:sz w:val="30"/>
          <w:szCs w:val="30"/>
          <w:cs/>
        </w:rPr>
        <w:t>24</w:t>
      </w:r>
      <w:r w:rsidR="002813C8" w:rsidRPr="00F33272">
        <w:rPr>
          <w:rFonts w:asciiTheme="majorBidi" w:hAnsiTheme="majorBidi" w:cstheme="majorBidi"/>
          <w:sz w:val="30"/>
          <w:szCs w:val="30"/>
        </w:rPr>
        <w:t xml:space="preserve">M Technologies, </w:t>
      </w:r>
      <w:proofErr w:type="spellStart"/>
      <w:r w:rsidR="002813C8" w:rsidRPr="00F33272">
        <w:rPr>
          <w:rFonts w:asciiTheme="majorBidi" w:hAnsiTheme="majorBidi" w:cstheme="majorBidi"/>
          <w:sz w:val="30"/>
          <w:szCs w:val="30"/>
        </w:rPr>
        <w:t>Inc</w:t>
      </w:r>
      <w:proofErr w:type="spellEnd"/>
      <w:r w:rsidR="002813C8" w:rsidRPr="00F33272">
        <w:rPr>
          <w:rFonts w:asciiTheme="majorBidi" w:hAnsiTheme="majorBidi" w:cstheme="majorBidi" w:hint="cs"/>
          <w:sz w:val="30"/>
          <w:szCs w:val="30"/>
          <w:cs/>
        </w:rPr>
        <w:t xml:space="preserve"> เพิ่มขึ้นเป็นร้อยละ </w:t>
      </w:r>
      <w:r w:rsidR="00DA5FF0" w:rsidRPr="00F33272">
        <w:rPr>
          <w:rFonts w:asciiTheme="majorBidi" w:hAnsiTheme="majorBidi" w:cstheme="majorBidi"/>
          <w:sz w:val="30"/>
          <w:szCs w:val="30"/>
        </w:rPr>
        <w:t xml:space="preserve">29.5 </w:t>
      </w:r>
      <w:r w:rsidR="00F86A55" w:rsidRPr="00F33272">
        <w:rPr>
          <w:rFonts w:asciiTheme="majorBidi" w:hAnsiTheme="majorBidi"/>
          <w:sz w:val="30"/>
          <w:szCs w:val="30"/>
          <w:cs/>
        </w:rPr>
        <w:t>อย่างไรก็ตามผู้บริหารได้มีการพิจารณาแล้วว่า 24</w:t>
      </w:r>
      <w:r w:rsidR="00F86A55" w:rsidRPr="00F33272">
        <w:rPr>
          <w:rFonts w:asciiTheme="majorBidi" w:hAnsiTheme="majorBidi" w:cstheme="majorBidi"/>
          <w:sz w:val="30"/>
          <w:szCs w:val="30"/>
        </w:rPr>
        <w:t xml:space="preserve">M </w:t>
      </w:r>
      <w:r w:rsidR="00F86A55" w:rsidRPr="00F33272">
        <w:rPr>
          <w:rFonts w:asciiTheme="majorBidi" w:hAnsiTheme="majorBidi"/>
          <w:sz w:val="30"/>
          <w:szCs w:val="30"/>
          <w:cs/>
        </w:rPr>
        <w:t>ไม่ได้อยู่ภายใต้อิทธิพลอย่างมีนัยสำคัญหรือมีการควบคุมร่วมกันของบริษัท จึงไม่ได้</w:t>
      </w:r>
      <w:r w:rsidR="00F86A55" w:rsidRPr="00F33272">
        <w:rPr>
          <w:rFonts w:asciiTheme="majorBidi" w:hAnsiTheme="majorBidi"/>
          <w:sz w:val="30"/>
          <w:szCs w:val="30"/>
          <w:cs/>
        </w:rPr>
        <w:br/>
        <w:t>ทำการจัดประเภทเงินลงทุนเป็นเงินลงทุนในบริษัทร่วมหรือการร่วมค้า</w:t>
      </w:r>
    </w:p>
    <w:p w:rsidR="00E612AE" w:rsidRPr="00F33272" w:rsidDel="00E612AE" w:rsidRDefault="00E612AE" w:rsidP="00E61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F33272" w:rsidDel="00E612A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4A3AB9" w:rsidRPr="00F33272" w:rsidRDefault="004A3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  <w:lang w:val="th-TH"/>
        </w:rPr>
        <w:sectPr w:rsidR="004A3AB9" w:rsidRPr="00F33272" w:rsidSect="006700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20"/>
          <w:docGrid w:linePitch="360"/>
        </w:sectPr>
      </w:pPr>
    </w:p>
    <w:p w:rsidR="005B7AA5" w:rsidRPr="00F33272" w:rsidRDefault="00744C7E" w:rsidP="0059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เงินลงทุนระยะยาว ณ วันที่ </w:t>
      </w:r>
      <w:r w:rsidRPr="00F33272">
        <w:rPr>
          <w:rFonts w:asciiTheme="majorBidi" w:hAnsiTheme="majorBidi" w:cstheme="majorBidi"/>
          <w:sz w:val="30"/>
          <w:szCs w:val="30"/>
        </w:rPr>
        <w:t xml:space="preserve">31 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945B4" w:rsidRPr="00F33272">
        <w:rPr>
          <w:rFonts w:asciiTheme="majorBidi" w:hAnsiTheme="majorBidi" w:cstheme="majorBidi" w:hint="cs"/>
          <w:sz w:val="30"/>
          <w:szCs w:val="30"/>
          <w:cs/>
        </w:rPr>
        <w:t>และเงินปันผลรับสำหรับแต่ละปี</w:t>
      </w:r>
      <w:r w:rsidR="00916A95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593755" w:rsidRPr="00F33272" w:rsidRDefault="00593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24"/>
          <w:szCs w:val="24"/>
        </w:rPr>
      </w:pPr>
    </w:p>
    <w:tbl>
      <w:tblPr>
        <w:tblW w:w="141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900"/>
        <w:gridCol w:w="270"/>
        <w:gridCol w:w="90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7D63D5" w:rsidRPr="00F33272" w:rsidTr="00801323">
        <w:trPr>
          <w:trHeight w:val="345"/>
        </w:trPr>
        <w:tc>
          <w:tcPr>
            <w:tcW w:w="2520" w:type="dxa"/>
            <w:vAlign w:val="center"/>
          </w:tcPr>
          <w:p w:rsidR="007D63D5" w:rsidRPr="00F33272" w:rsidRDefault="007D63D5" w:rsidP="00A2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7D63D5" w:rsidRPr="00F33272" w:rsidRDefault="007D63D5" w:rsidP="00A2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70" w:type="dxa"/>
            <w:gridSpan w:val="15"/>
          </w:tcPr>
          <w:p w:rsidR="007D63D5" w:rsidRPr="00F33272" w:rsidRDefault="007D63D5" w:rsidP="00A2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F332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F332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63D5" w:rsidRPr="00F33272" w:rsidTr="00801323">
        <w:trPr>
          <w:trHeight w:val="345"/>
        </w:trPr>
        <w:tc>
          <w:tcPr>
            <w:tcW w:w="2520" w:type="dxa"/>
            <w:vAlign w:val="center"/>
          </w:tcPr>
          <w:p w:rsidR="007D63D5" w:rsidRPr="00F33272" w:rsidRDefault="007D63D5" w:rsidP="00A2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:rsidR="007D63D5" w:rsidRPr="00F33272" w:rsidRDefault="007D63D5" w:rsidP="0080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  <w:tc>
          <w:tcPr>
            <w:tcW w:w="2070" w:type="dxa"/>
            <w:gridSpan w:val="3"/>
            <w:vAlign w:val="center"/>
          </w:tcPr>
          <w:p w:rsidR="007D63D5" w:rsidRPr="00F33272" w:rsidRDefault="007D63D5" w:rsidP="00A2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7D63D5" w:rsidRPr="00F33272" w:rsidRDefault="007D63D5" w:rsidP="00A2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:rsidR="007D63D5" w:rsidRPr="00F33272" w:rsidRDefault="007D63D5" w:rsidP="0080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vAlign w:val="center"/>
          </w:tcPr>
          <w:p w:rsidR="007D63D5" w:rsidRPr="00F33272" w:rsidRDefault="007D63D5" w:rsidP="00A2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:rsidR="007D63D5" w:rsidRPr="00F33272" w:rsidRDefault="007D63D5" w:rsidP="0080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70" w:type="dxa"/>
          </w:tcPr>
          <w:p w:rsidR="007D63D5" w:rsidRPr="00F33272" w:rsidRDefault="007D63D5" w:rsidP="00A2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7D63D5" w:rsidRPr="00F33272" w:rsidRDefault="007D63D5" w:rsidP="0080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37455D" w:rsidRPr="00F33272" w:rsidTr="00801323">
        <w:trPr>
          <w:trHeight w:val="345"/>
        </w:trPr>
        <w:tc>
          <w:tcPr>
            <w:tcW w:w="2520" w:type="dxa"/>
            <w:vAlign w:val="center"/>
          </w:tcPr>
          <w:p w:rsidR="0037455D" w:rsidRPr="00F33272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:rsidR="0037455D" w:rsidRPr="00F33272" w:rsidRDefault="0037455D" w:rsidP="00801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  <w:cs/>
              </w:rPr>
              <w:t>ของธุรกิจ</w:t>
            </w:r>
          </w:p>
        </w:tc>
        <w:tc>
          <w:tcPr>
            <w:tcW w:w="900" w:type="dxa"/>
            <w:vAlign w:val="center"/>
          </w:tcPr>
          <w:p w:rsidR="0037455D" w:rsidRPr="00F33272" w:rsidRDefault="0037455D" w:rsidP="007B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B36CD" w:rsidRPr="00F3327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center"/>
          </w:tcPr>
          <w:p w:rsidR="0037455D" w:rsidRPr="00F33272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37455D" w:rsidRPr="00F33272" w:rsidRDefault="0037455D" w:rsidP="007B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B36CD" w:rsidRPr="00F3327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37455D" w:rsidRPr="00F33272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37455D" w:rsidRPr="00F33272" w:rsidRDefault="007B36CD" w:rsidP="007B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  <w:vAlign w:val="center"/>
          </w:tcPr>
          <w:p w:rsidR="0037455D" w:rsidRPr="00F33272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37455D" w:rsidRPr="00F33272" w:rsidRDefault="007B36CD" w:rsidP="007B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0" w:type="dxa"/>
            <w:vAlign w:val="center"/>
          </w:tcPr>
          <w:p w:rsidR="0037455D" w:rsidRPr="00F33272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37455D" w:rsidRPr="00F33272" w:rsidRDefault="007B36CD" w:rsidP="007B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  <w:vAlign w:val="center"/>
          </w:tcPr>
          <w:p w:rsidR="0037455D" w:rsidRPr="00F33272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37455D" w:rsidRPr="00F33272" w:rsidRDefault="007B36CD" w:rsidP="007B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37455D" w:rsidRPr="00F33272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37455D" w:rsidRPr="00F33272" w:rsidRDefault="007B36CD" w:rsidP="007B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  <w:vAlign w:val="center"/>
          </w:tcPr>
          <w:p w:rsidR="0037455D" w:rsidRPr="00F33272" w:rsidRDefault="0037455D" w:rsidP="0037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37455D" w:rsidRPr="00F33272" w:rsidRDefault="007B36CD" w:rsidP="007B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8426CF" w:rsidRPr="00F33272" w:rsidTr="00801323">
        <w:trPr>
          <w:trHeight w:val="345"/>
        </w:trPr>
        <w:tc>
          <w:tcPr>
            <w:tcW w:w="2520" w:type="dxa"/>
            <w:vAlign w:val="center"/>
          </w:tcPr>
          <w:p w:rsidR="008426CF" w:rsidRPr="00F33272" w:rsidDel="004A4EDF" w:rsidRDefault="008426CF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8426CF" w:rsidRPr="00F33272" w:rsidRDefault="008426CF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8426CF" w:rsidRPr="00F33272" w:rsidRDefault="008426CF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:rsidR="008426CF" w:rsidRPr="00F33272" w:rsidRDefault="008426CF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30" w:type="dxa"/>
            <w:gridSpan w:val="11"/>
          </w:tcPr>
          <w:p w:rsidR="008426CF" w:rsidRPr="00F33272" w:rsidRDefault="008426CF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D63D5" w:rsidRPr="00F33272" w:rsidTr="00801323">
        <w:trPr>
          <w:trHeight w:val="345"/>
        </w:trPr>
        <w:tc>
          <w:tcPr>
            <w:tcW w:w="3960" w:type="dxa"/>
            <w:gridSpan w:val="2"/>
            <w:vAlign w:val="center"/>
          </w:tcPr>
          <w:p w:rsidR="007D63D5" w:rsidRPr="00F33272" w:rsidRDefault="007D63D5" w:rsidP="00657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900" w:type="dxa"/>
            <w:vAlign w:val="bottom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63D5" w:rsidRPr="00F33272" w:rsidTr="00801323">
        <w:trPr>
          <w:trHeight w:val="345"/>
        </w:trPr>
        <w:tc>
          <w:tcPr>
            <w:tcW w:w="2520" w:type="dxa"/>
            <w:vAlign w:val="center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40" w:type="dxa"/>
            <w:vAlign w:val="bottom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4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4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4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4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4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7D63D5" w:rsidRPr="00F33272" w:rsidRDefault="007D63D5" w:rsidP="007D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4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1A9D" w:rsidRPr="00F33272" w:rsidTr="00801323">
        <w:trPr>
          <w:trHeight w:val="345"/>
        </w:trPr>
        <w:tc>
          <w:tcPr>
            <w:tcW w:w="2520" w:type="dxa"/>
            <w:vAlign w:val="center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ราชบุรีเพาเวอร์ จำกัด </w:t>
            </w:r>
          </w:p>
        </w:tc>
        <w:tc>
          <w:tcPr>
            <w:tcW w:w="144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ผลิตไฟฟ้า</w:t>
            </w:r>
          </w:p>
        </w:tc>
        <w:tc>
          <w:tcPr>
            <w:tcW w:w="90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21A9D" w:rsidRPr="00F33272" w:rsidRDefault="0089510F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7,325,000</w:t>
            </w: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7,325,000</w:t>
            </w: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2,207,000</w:t>
            </w: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2,207,000</w:t>
            </w:r>
          </w:p>
        </w:tc>
        <w:tc>
          <w:tcPr>
            <w:tcW w:w="270" w:type="dxa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135,000</w:t>
            </w:r>
          </w:p>
        </w:tc>
        <w:tc>
          <w:tcPr>
            <w:tcW w:w="270" w:type="dxa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270,000</w:t>
            </w:r>
          </w:p>
        </w:tc>
      </w:tr>
      <w:tr w:rsidR="00921A9D" w:rsidRPr="00F33272" w:rsidTr="00801323">
        <w:trPr>
          <w:trHeight w:val="345"/>
        </w:trPr>
        <w:tc>
          <w:tcPr>
            <w:tcW w:w="2520" w:type="dxa"/>
            <w:vAlign w:val="center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สานพลัง วิสาหกิจ</w:t>
            </w:r>
          </w:p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เพื่อสังคม จำกัด</w:t>
            </w:r>
          </w:p>
        </w:tc>
        <w:tc>
          <w:tcPr>
            <w:tcW w:w="144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ธุรกิจเพื่อสังคม</w:t>
            </w:r>
          </w:p>
        </w:tc>
        <w:tc>
          <w:tcPr>
            <w:tcW w:w="90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921A9D" w:rsidRPr="00F33272" w:rsidRDefault="0089510F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21A9D" w:rsidRPr="00F33272" w:rsidDel="00F27370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21A9D" w:rsidRPr="00F33272" w:rsidDel="00F27370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270" w:type="dxa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21A9D" w:rsidRPr="00F33272" w:rsidDel="00F27370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21A9D" w:rsidRPr="00F33272" w:rsidDel="00F27370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1A9D" w:rsidRPr="00F33272" w:rsidTr="00801323">
        <w:trPr>
          <w:trHeight w:val="345"/>
        </w:trPr>
        <w:tc>
          <w:tcPr>
            <w:tcW w:w="2520" w:type="dxa"/>
            <w:vAlign w:val="center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21A9D" w:rsidRPr="00F33272" w:rsidDel="006A64B9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2,207,250</w:t>
            </w: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21A9D" w:rsidRPr="00F33272" w:rsidDel="006A64B9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2,207,250</w:t>
            </w:r>
          </w:p>
        </w:tc>
        <w:tc>
          <w:tcPr>
            <w:tcW w:w="270" w:type="dxa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135,000</w:t>
            </w:r>
          </w:p>
        </w:tc>
        <w:tc>
          <w:tcPr>
            <w:tcW w:w="270" w:type="dxa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270,000</w:t>
            </w:r>
          </w:p>
        </w:tc>
      </w:tr>
      <w:tr w:rsidR="00921A9D" w:rsidRPr="00F33272" w:rsidTr="00801323">
        <w:trPr>
          <w:trHeight w:val="345"/>
        </w:trPr>
        <w:tc>
          <w:tcPr>
            <w:tcW w:w="2520" w:type="dxa"/>
            <w:vAlign w:val="center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หุ้นบุริมสิทธิ์</w:t>
            </w:r>
          </w:p>
        </w:tc>
        <w:tc>
          <w:tcPr>
            <w:tcW w:w="144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1A9D" w:rsidRPr="00F33272" w:rsidTr="00801323">
        <w:trPr>
          <w:trHeight w:val="345"/>
        </w:trPr>
        <w:tc>
          <w:tcPr>
            <w:tcW w:w="2520" w:type="dxa"/>
            <w:vAlign w:val="center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9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บิซิเนส เซอร์วิส</w:t>
            </w:r>
            <w:proofErr w:type="spellStart"/>
            <w:r w:rsidRPr="00F33272">
              <w:rPr>
                <w:rFonts w:asciiTheme="majorBidi" w:hAnsiTheme="majorBidi" w:cstheme="majorBidi"/>
                <w:sz w:val="28"/>
                <w:szCs w:val="28"/>
                <w:cs/>
              </w:rPr>
              <w:t>เซส</w:t>
            </w:r>
            <w:proofErr w:type="spellEnd"/>
          </w:p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 w:rsidRPr="00F33272">
              <w:rPr>
                <w:rFonts w:asciiTheme="majorBidi" w:hAnsiTheme="majorBidi" w:cstheme="majorBidi"/>
                <w:sz w:val="28"/>
                <w:szCs w:val="28"/>
                <w:cs/>
              </w:rPr>
              <w:t>อัลไลแอนซ์</w:t>
            </w:r>
            <w:proofErr w:type="spellEnd"/>
            <w:r w:rsidRPr="00F332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  <w:r w:rsidRPr="00F3327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  <w:cs/>
              </w:rPr>
              <w:t>บริหารจัดการทรัพยากรบุคคล</w:t>
            </w:r>
          </w:p>
        </w:tc>
        <w:tc>
          <w:tcPr>
            <w:tcW w:w="90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21A9D" w:rsidRPr="00F33272" w:rsidRDefault="00921A9D" w:rsidP="0089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9510F" w:rsidRPr="00F33272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21A9D" w:rsidRPr="00F33272" w:rsidTr="00801323">
        <w:trPr>
          <w:trHeight w:val="345"/>
        </w:trPr>
        <w:tc>
          <w:tcPr>
            <w:tcW w:w="2520" w:type="dxa"/>
            <w:vAlign w:val="center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 xml:space="preserve">24M Technologies, Inc. </w:t>
            </w:r>
          </w:p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3272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ทุนชำระแล้วหน่วยพัน</w:t>
            </w:r>
          </w:p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เหรียญสหรัฐอเมริกา)</w:t>
            </w:r>
          </w:p>
        </w:tc>
        <w:tc>
          <w:tcPr>
            <w:tcW w:w="144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วิจัยและพัฒนาแบตเตอรี่</w:t>
            </w:r>
          </w:p>
        </w:tc>
        <w:tc>
          <w:tcPr>
            <w:tcW w:w="900" w:type="dxa"/>
            <w:vAlign w:val="bottom"/>
          </w:tcPr>
          <w:p w:rsidR="00921A9D" w:rsidRPr="00F33272" w:rsidRDefault="007339AC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F07C1" w:rsidRPr="00F33272">
              <w:rPr>
                <w:rFonts w:asciiTheme="majorBidi" w:hAnsiTheme="majorBidi" w:cstheme="majorBidi"/>
                <w:sz w:val="28"/>
                <w:szCs w:val="28"/>
              </w:rPr>
              <w:t>9.5</w:t>
            </w: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21A9D" w:rsidRPr="00F33272" w:rsidRDefault="00DA5FF0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21A9D" w:rsidRPr="00F33272" w:rsidRDefault="00F1083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1,005,805</w:t>
            </w:r>
          </w:p>
        </w:tc>
        <w:tc>
          <w:tcPr>
            <w:tcW w:w="270" w:type="dxa"/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715,625</w:t>
            </w:r>
          </w:p>
        </w:tc>
        <w:tc>
          <w:tcPr>
            <w:tcW w:w="270" w:type="dxa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1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21A9D" w:rsidRPr="00F33272" w:rsidRDefault="00921A9D" w:rsidP="0092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7FDC" w:rsidRPr="00F33272" w:rsidTr="00801323">
        <w:trPr>
          <w:trHeight w:val="345"/>
        </w:trPr>
        <w:tc>
          <w:tcPr>
            <w:tcW w:w="2520" w:type="dxa"/>
            <w:vAlign w:val="center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left" w:pos="585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7FDC" w:rsidRPr="00F33272" w:rsidRDefault="00F1083D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1,006,305</w:t>
            </w:r>
          </w:p>
        </w:tc>
        <w:tc>
          <w:tcPr>
            <w:tcW w:w="270" w:type="dxa"/>
            <w:vAlign w:val="bottom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716,125</w:t>
            </w:r>
          </w:p>
        </w:tc>
        <w:tc>
          <w:tcPr>
            <w:tcW w:w="270" w:type="dxa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277FDC" w:rsidRPr="00F33272" w:rsidTr="00801323">
        <w:trPr>
          <w:trHeight w:val="345"/>
        </w:trPr>
        <w:tc>
          <w:tcPr>
            <w:tcW w:w="2520" w:type="dxa"/>
            <w:vAlign w:val="center"/>
          </w:tcPr>
          <w:p w:rsidR="00277FDC" w:rsidRPr="00F33272" w:rsidRDefault="00277FDC" w:rsidP="0059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277FDC" w:rsidRPr="00F33272" w:rsidRDefault="00277FDC" w:rsidP="0059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77FDC" w:rsidRPr="00F33272" w:rsidRDefault="00277FDC" w:rsidP="0059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277FDC" w:rsidRPr="00F33272" w:rsidRDefault="00277FDC" w:rsidP="0059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77FDC" w:rsidRPr="00F33272" w:rsidRDefault="00277FDC" w:rsidP="0059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:rsidR="00277FDC" w:rsidRPr="00F33272" w:rsidRDefault="00277FDC" w:rsidP="0059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277FDC" w:rsidRPr="00F33272" w:rsidRDefault="00277FDC" w:rsidP="0059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277FDC" w:rsidRPr="00F33272" w:rsidRDefault="00277FDC" w:rsidP="0059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277FDC" w:rsidRPr="00F33272" w:rsidRDefault="00277FDC" w:rsidP="0059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277FDC" w:rsidRPr="00F33272" w:rsidRDefault="00277FDC" w:rsidP="0059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77FDC" w:rsidRPr="00F33272" w:rsidRDefault="00277FDC" w:rsidP="0059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277FDC" w:rsidRPr="00F33272" w:rsidRDefault="00277FDC" w:rsidP="0059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77FDC" w:rsidRPr="00F33272" w:rsidRDefault="00277FDC" w:rsidP="0059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277FDC" w:rsidRPr="00F33272" w:rsidRDefault="00277FDC" w:rsidP="0059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77FDC" w:rsidRPr="00F33272" w:rsidRDefault="00277FDC" w:rsidP="0059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277FDC" w:rsidRPr="00F33272" w:rsidRDefault="00277FDC" w:rsidP="0059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77FDC" w:rsidRPr="00F33272" w:rsidRDefault="00277FDC" w:rsidP="0059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77FDC" w:rsidRPr="00F33272" w:rsidTr="00801323">
        <w:trPr>
          <w:trHeight w:val="345"/>
        </w:trPr>
        <w:tc>
          <w:tcPr>
            <w:tcW w:w="2520" w:type="dxa"/>
            <w:vAlign w:val="center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00" w:type="dxa"/>
            <w:vAlign w:val="bottom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vAlign w:val="bottom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00" w:type="dxa"/>
            <w:vAlign w:val="bottom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vAlign w:val="bottom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vAlign w:val="bottom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277FDC" w:rsidRPr="00F33272" w:rsidRDefault="00F1083D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3,213,555</w:t>
            </w:r>
          </w:p>
        </w:tc>
        <w:tc>
          <w:tcPr>
            <w:tcW w:w="270" w:type="dxa"/>
            <w:vAlign w:val="bottom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2,923,375</w:t>
            </w:r>
          </w:p>
        </w:tc>
        <w:tc>
          <w:tcPr>
            <w:tcW w:w="270" w:type="dxa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135,005</w:t>
            </w:r>
          </w:p>
        </w:tc>
        <w:tc>
          <w:tcPr>
            <w:tcW w:w="270" w:type="dxa"/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77FDC" w:rsidRPr="00F33272" w:rsidRDefault="00277FDC" w:rsidP="0027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270,005</w:t>
            </w:r>
          </w:p>
        </w:tc>
      </w:tr>
    </w:tbl>
    <w:p w:rsidR="004A3AB9" w:rsidRPr="00F33272" w:rsidRDefault="004A3AB9" w:rsidP="00FE2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val="th-TH"/>
        </w:rPr>
        <w:sectPr w:rsidR="004A3AB9" w:rsidRPr="00F33272" w:rsidSect="0067000D"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A72700" w:rsidRPr="00F33272" w:rsidRDefault="00A72700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t>มูลค่าที่คาดว่าจะได้รับคืนของเงินให้กู้ยืม</w:t>
      </w:r>
      <w:r w:rsidRPr="00F3327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และดอกเบี้ยค้างรับ </w:t>
      </w: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t>และเงินลงทุนในบริษัท 24</w:t>
      </w:r>
      <w:r w:rsidRPr="00F33272">
        <w:rPr>
          <w:rFonts w:asciiTheme="majorBidi" w:hAnsiTheme="majorBidi" w:cstheme="majorBidi"/>
          <w:i/>
          <w:iCs/>
          <w:sz w:val="30"/>
          <w:szCs w:val="30"/>
        </w:rPr>
        <w:t>M Technologies, Inc.</w:t>
      </w:r>
    </w:p>
    <w:p w:rsidR="00A72700" w:rsidRPr="00F33272" w:rsidRDefault="00A72700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A72700" w:rsidRPr="00F33272" w:rsidRDefault="00A72700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F33272">
        <w:rPr>
          <w:rFonts w:asciiTheme="majorBidi" w:hAnsiTheme="majorBidi" w:cstheme="majorBidi"/>
          <w:sz w:val="30"/>
          <w:szCs w:val="30"/>
        </w:rPr>
        <w:t xml:space="preserve">31 </w:t>
      </w:r>
      <w:r w:rsidRPr="00F3327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F33272">
        <w:rPr>
          <w:rFonts w:asciiTheme="majorBidi" w:hAnsiTheme="majorBidi" w:cstheme="majorBidi"/>
          <w:sz w:val="30"/>
          <w:szCs w:val="30"/>
        </w:rPr>
        <w:t>25</w:t>
      </w:r>
      <w:r w:rsidRPr="00F33272">
        <w:rPr>
          <w:rFonts w:asciiTheme="majorBidi" w:hAnsiTheme="majorBidi" w:cstheme="majorBidi" w:hint="cs"/>
          <w:sz w:val="30"/>
          <w:szCs w:val="30"/>
          <w:cs/>
        </w:rPr>
        <w:t>6</w:t>
      </w:r>
      <w:r w:rsidR="007B36CD" w:rsidRPr="00F33272">
        <w:rPr>
          <w:rFonts w:asciiTheme="majorBidi" w:hAnsiTheme="majorBidi" w:cstheme="majorBidi"/>
          <w:sz w:val="30"/>
          <w:szCs w:val="30"/>
        </w:rPr>
        <w:t>1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กลุ่มบริษัทมีเงินให้กู้ยืมรวมดอกเบี้ยค้างรับจำนวนเงินรวม </w:t>
      </w:r>
      <w:r w:rsidR="005A6A83" w:rsidRPr="00F33272">
        <w:rPr>
          <w:rFonts w:asciiTheme="majorBidi" w:hAnsiTheme="majorBidi" w:cstheme="majorBidi"/>
          <w:sz w:val="30"/>
          <w:szCs w:val="30"/>
        </w:rPr>
        <w:t>100.8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 w:hint="cs"/>
          <w:sz w:val="30"/>
          <w:szCs w:val="30"/>
          <w:cs/>
        </w:rPr>
        <w:t>ล้านบาท และเงิน</w:t>
      </w:r>
      <w:r w:rsidRPr="00F33272">
        <w:rPr>
          <w:rFonts w:asciiTheme="majorBidi" w:hAnsiTheme="majorBidi" w:cstheme="majorBidi"/>
          <w:sz w:val="30"/>
          <w:szCs w:val="30"/>
          <w:cs/>
        </w:rPr>
        <w:t>ลงทุน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Pr="00F33272">
        <w:rPr>
          <w:rFonts w:asciiTheme="majorBidi" w:hAnsiTheme="majorBidi" w:cstheme="majorBidi" w:hint="cs"/>
          <w:spacing w:val="-2"/>
          <w:sz w:val="30"/>
          <w:szCs w:val="30"/>
          <w:cs/>
        </w:rPr>
        <w:t>เงิน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C7496" w:rsidRPr="00F33272">
        <w:rPr>
          <w:rFonts w:asciiTheme="majorBidi" w:hAnsiTheme="majorBidi" w:cstheme="majorBidi"/>
          <w:spacing w:val="-2"/>
          <w:sz w:val="30"/>
          <w:szCs w:val="30"/>
        </w:rPr>
        <w:t>1,005</w:t>
      </w:r>
      <w:r w:rsidR="005A6A83" w:rsidRPr="00F33272">
        <w:rPr>
          <w:rFonts w:asciiTheme="majorBidi" w:hAnsiTheme="majorBidi" w:cstheme="majorBidi"/>
          <w:spacing w:val="-2"/>
          <w:sz w:val="30"/>
          <w:szCs w:val="30"/>
        </w:rPr>
        <w:t>.8</w:t>
      </w:r>
      <w:r w:rsidR="007B36CD"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ล้านบา</w:t>
      </w:r>
      <w:r w:rsidRPr="00F33272">
        <w:rPr>
          <w:rFonts w:asciiTheme="majorBidi" w:hAnsiTheme="majorBidi" w:cstheme="majorBidi" w:hint="cs"/>
          <w:spacing w:val="-2"/>
          <w:sz w:val="30"/>
          <w:szCs w:val="30"/>
          <w:cs/>
        </w:rPr>
        <w:t>ท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คิดเป็นร้อยละ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A5FF0" w:rsidRPr="00F33272">
        <w:rPr>
          <w:rFonts w:asciiTheme="majorBidi" w:hAnsiTheme="majorBidi" w:cstheme="majorBidi"/>
          <w:spacing w:val="-2"/>
          <w:sz w:val="30"/>
          <w:szCs w:val="30"/>
        </w:rPr>
        <w:t>29.5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ของหุ้นใ</w:t>
      </w:r>
      <w:r w:rsidRPr="00F3327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น 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24M Technologies, Inc.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ซึ่งถือว่าเป็นตราสารทุนที่ไม่อยู่</w:t>
      </w:r>
      <w:r w:rsidRPr="00F33272">
        <w:rPr>
          <w:rFonts w:asciiTheme="majorBidi" w:hAnsiTheme="majorBidi" w:cstheme="majorBidi"/>
          <w:sz w:val="30"/>
          <w:szCs w:val="30"/>
          <w:cs/>
        </w:rPr>
        <w:t>ในความต้องการของตลาดและบันทึกด้วยราคาทุน</w:t>
      </w:r>
    </w:p>
    <w:p w:rsidR="00A72700" w:rsidRPr="00F33272" w:rsidRDefault="00A72700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025F4C" w:rsidRPr="00F33272" w:rsidRDefault="00D64CB0" w:rsidP="0011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F33272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F33272">
        <w:rPr>
          <w:rFonts w:asciiTheme="majorBidi" w:hAnsiTheme="majorBidi" w:cstheme="majorBidi"/>
          <w:sz w:val="30"/>
          <w:szCs w:val="30"/>
        </w:rPr>
        <w:t xml:space="preserve">24M Technologies, Inc. </w:t>
      </w:r>
      <w:r w:rsidRPr="00F33272">
        <w:rPr>
          <w:rFonts w:asciiTheme="majorBidi" w:hAnsiTheme="majorBidi" w:cstheme="majorBidi" w:hint="cs"/>
          <w:sz w:val="30"/>
          <w:szCs w:val="30"/>
          <w:cs/>
        </w:rPr>
        <w:t>อยู่ระหว่างการพัฒนาผลิตภัณฑ์และยังไม่มีกำไร ดังนั้น</w:t>
      </w:r>
      <w:r w:rsidR="00025F4C" w:rsidRPr="00F33272">
        <w:rPr>
          <w:rFonts w:asciiTheme="majorBidi" w:hAnsiTheme="majorBidi"/>
          <w:sz w:val="30"/>
          <w:szCs w:val="30"/>
          <w:cs/>
        </w:rPr>
        <w:t>บริษัทได้ประเมินมูลค่าที่คาดว่าจะได้รับคืนของเงินล</w:t>
      </w:r>
      <w:r w:rsidR="005A6A83" w:rsidRPr="00F33272">
        <w:rPr>
          <w:rFonts w:asciiTheme="majorBidi" w:hAnsiTheme="majorBidi"/>
          <w:sz w:val="30"/>
          <w:szCs w:val="30"/>
          <w:cs/>
        </w:rPr>
        <w:t>งทุนโดยการวิเคราะห์เชิง</w:t>
      </w:r>
      <w:r w:rsidR="00025F4C" w:rsidRPr="00F33272">
        <w:rPr>
          <w:rFonts w:asciiTheme="majorBidi" w:hAnsiTheme="majorBidi"/>
          <w:sz w:val="30"/>
          <w:szCs w:val="30"/>
          <w:cs/>
        </w:rPr>
        <w:t xml:space="preserve">คุณภาพ โดยอ้างอิงจากขั้นความสำเร็จที่กำหนดไว้รวมถึงความเป็นไปได้ในเชิงธุรกิจของเทคโนโลยี และผลิตภัณฑ์ที่ผลิตจากเทคโนโลยีนั้น นอกจากนี้ยังพิจารณาถึงปัจจัยทางธุรกิจอื่นๆ เช่น </w:t>
      </w:r>
      <w:r w:rsidR="00110B0C" w:rsidRPr="00F33272">
        <w:rPr>
          <w:rFonts w:asciiTheme="majorBidi" w:hAnsiTheme="majorBidi" w:hint="cs"/>
          <w:sz w:val="30"/>
          <w:szCs w:val="30"/>
          <w:cs/>
        </w:rPr>
        <w:t>แนวโน้มการพัฒนาเทคโนโลยี</w:t>
      </w:r>
      <w:r w:rsidR="00025F4C" w:rsidRPr="00F33272">
        <w:rPr>
          <w:rFonts w:asciiTheme="majorBidi" w:hAnsiTheme="majorBidi"/>
          <w:sz w:val="30"/>
          <w:szCs w:val="30"/>
          <w:cs/>
        </w:rPr>
        <w:t>อุตสาหกรรม</w:t>
      </w:r>
      <w:r w:rsidR="00110B0C" w:rsidRPr="00F33272">
        <w:rPr>
          <w:rFonts w:asciiTheme="majorBidi" w:hAnsiTheme="majorBidi" w:hint="cs"/>
          <w:sz w:val="30"/>
          <w:szCs w:val="30"/>
          <w:cs/>
        </w:rPr>
        <w:t>พลังงานและไฟฟ้า</w:t>
      </w:r>
      <w:r w:rsidR="00BF72FD" w:rsidRPr="00F33272">
        <w:rPr>
          <w:rFonts w:asciiTheme="majorBidi" w:hAnsiTheme="majorBidi"/>
          <w:sz w:val="30"/>
          <w:szCs w:val="30"/>
          <w:cs/>
        </w:rPr>
        <w:t xml:space="preserve"> </w:t>
      </w:r>
      <w:r w:rsidR="00025F4C" w:rsidRPr="00F33272">
        <w:rPr>
          <w:rFonts w:asciiTheme="majorBidi" w:hAnsiTheme="majorBidi"/>
          <w:sz w:val="30"/>
          <w:szCs w:val="30"/>
          <w:cs/>
        </w:rPr>
        <w:t>รวมถึงกฎหมายและสภาวะ</w:t>
      </w:r>
      <w:r w:rsidR="00BF72FD" w:rsidRPr="00F33272">
        <w:rPr>
          <w:rFonts w:asciiTheme="majorBidi" w:hAnsiTheme="majorBidi"/>
          <w:sz w:val="30"/>
          <w:szCs w:val="30"/>
          <w:cs/>
        </w:rPr>
        <w:br/>
      </w:r>
      <w:r w:rsidR="00025F4C" w:rsidRPr="00F33272">
        <w:rPr>
          <w:rFonts w:asciiTheme="majorBidi" w:hAnsiTheme="majorBidi"/>
          <w:sz w:val="30"/>
          <w:szCs w:val="30"/>
          <w:cs/>
        </w:rPr>
        <w:t>ทางเศรษฐกิจซึ่งเป็นปัจจัยที่เกี่ยวข้องกับการดำเนินธุรกิจของ</w:t>
      </w:r>
      <w:r w:rsidR="007E1AC4" w:rsidRPr="00F33272">
        <w:rPr>
          <w:rFonts w:asciiTheme="majorBidi" w:hAnsiTheme="majorBidi" w:hint="cs"/>
          <w:sz w:val="30"/>
          <w:szCs w:val="30"/>
          <w:cs/>
        </w:rPr>
        <w:t>บริษัทและ</w:t>
      </w:r>
      <w:r w:rsidR="00025F4C" w:rsidRPr="00F33272">
        <w:rPr>
          <w:rFonts w:asciiTheme="majorBidi" w:hAnsiTheme="majorBidi"/>
          <w:sz w:val="30"/>
          <w:szCs w:val="30"/>
          <w:cs/>
        </w:rPr>
        <w:t>บริษัท 24</w:t>
      </w:r>
      <w:r w:rsidR="00025F4C" w:rsidRPr="00F33272">
        <w:rPr>
          <w:rFonts w:asciiTheme="majorBidi" w:hAnsiTheme="majorBidi" w:cstheme="majorBidi"/>
          <w:sz w:val="30"/>
          <w:szCs w:val="30"/>
        </w:rPr>
        <w:t>M Technologies, Inc.</w:t>
      </w:r>
      <w:r w:rsidR="00153C0C" w:rsidRPr="00F33272">
        <w:rPr>
          <w:rFonts w:asciiTheme="majorBidi" w:hAnsiTheme="majorBidi" w:cstheme="majorBidi" w:hint="cs"/>
          <w:sz w:val="30"/>
          <w:szCs w:val="30"/>
          <w:cs/>
        </w:rPr>
        <w:t xml:space="preserve"> นอกจากนี้บริษัทยังได้พิจารณากระแสเงินสดคิดลด โดยข้อสมมติพิจารณาจากปัจจัยภายในและภายนอก </w:t>
      </w:r>
      <w:r w:rsidR="003320CF" w:rsidRPr="00F33272">
        <w:rPr>
          <w:rFonts w:asciiTheme="majorBidi" w:hAnsiTheme="majorBidi" w:cstheme="majorBidi" w:hint="cs"/>
          <w:sz w:val="30"/>
          <w:szCs w:val="30"/>
          <w:cs/>
        </w:rPr>
        <w:t>รวมถึงพิจารณา</w:t>
      </w:r>
      <w:r w:rsidR="006E5D19" w:rsidRPr="00F33272">
        <w:rPr>
          <w:rFonts w:asciiTheme="majorBidi" w:hAnsiTheme="majorBidi" w:cstheme="majorBidi"/>
          <w:sz w:val="30"/>
          <w:szCs w:val="30"/>
        </w:rPr>
        <w:br/>
      </w:r>
      <w:r w:rsidR="003320CF" w:rsidRPr="00F33272">
        <w:rPr>
          <w:rFonts w:asciiTheme="majorBidi" w:hAnsiTheme="majorBidi" w:cstheme="majorBidi" w:hint="cs"/>
          <w:spacing w:val="-4"/>
          <w:sz w:val="30"/>
          <w:szCs w:val="30"/>
          <w:cs/>
        </w:rPr>
        <w:t>การเปลี่ยนแปลงของ</w:t>
      </w:r>
      <w:r w:rsidR="00AF4075">
        <w:rPr>
          <w:rFonts w:asciiTheme="majorBidi" w:hAnsiTheme="majorBidi" w:cstheme="majorBidi" w:hint="cs"/>
          <w:spacing w:val="-4"/>
          <w:sz w:val="30"/>
          <w:szCs w:val="30"/>
          <w:cs/>
        </w:rPr>
        <w:t>ข้อ</w:t>
      </w:r>
      <w:r w:rsidR="003320CF" w:rsidRPr="00F33272">
        <w:rPr>
          <w:rFonts w:asciiTheme="majorBidi" w:hAnsiTheme="majorBidi" w:cstheme="majorBidi" w:hint="cs"/>
          <w:spacing w:val="-4"/>
          <w:sz w:val="30"/>
          <w:szCs w:val="30"/>
          <w:cs/>
        </w:rPr>
        <w:t>สมมติต่างๆ ที่อาจเปลี่ยนแปลงไปและทำให้มูลค่าตามบัญชีสูงกว่ามูลค่าที่คาดว่าจะได้รับคืน</w:t>
      </w:r>
    </w:p>
    <w:p w:rsidR="00025F4C" w:rsidRPr="00F33272" w:rsidRDefault="00025F4C" w:rsidP="00025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156A5D" w:rsidRPr="00F33272" w:rsidRDefault="00156A5D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3272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Pr="00F33272">
        <w:rPr>
          <w:rFonts w:asciiTheme="majorBidi" w:hAnsiTheme="majorBidi"/>
          <w:sz w:val="30"/>
          <w:szCs w:val="30"/>
        </w:rPr>
        <w:t>31</w:t>
      </w:r>
      <w:r w:rsidRPr="00F33272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Pr="00F33272">
        <w:rPr>
          <w:rFonts w:asciiTheme="majorBidi" w:hAnsiTheme="majorBidi"/>
          <w:sz w:val="30"/>
          <w:szCs w:val="30"/>
        </w:rPr>
        <w:t>256</w:t>
      </w:r>
      <w:r w:rsidR="00852A65" w:rsidRPr="00F33272">
        <w:rPr>
          <w:rFonts w:asciiTheme="majorBidi" w:hAnsiTheme="majorBidi"/>
          <w:sz w:val="30"/>
          <w:szCs w:val="30"/>
        </w:rPr>
        <w:t>1</w:t>
      </w:r>
      <w:r w:rsidRPr="00F33272">
        <w:rPr>
          <w:rFonts w:asciiTheme="majorBidi" w:hAnsiTheme="majorBidi"/>
          <w:sz w:val="30"/>
          <w:szCs w:val="30"/>
        </w:rPr>
        <w:t xml:space="preserve"> </w:t>
      </w:r>
      <w:r w:rsidRPr="00F33272">
        <w:rPr>
          <w:rFonts w:asciiTheme="majorBidi" w:hAnsiTheme="majorBidi" w:hint="cs"/>
          <w:sz w:val="30"/>
          <w:szCs w:val="30"/>
          <w:cs/>
        </w:rPr>
        <w:t xml:space="preserve">บริษัท </w:t>
      </w:r>
      <w:r w:rsidRPr="00F33272">
        <w:rPr>
          <w:rFonts w:asciiTheme="majorBidi" w:hAnsiTheme="majorBidi"/>
          <w:sz w:val="30"/>
          <w:szCs w:val="30"/>
        </w:rPr>
        <w:t xml:space="preserve">24M Technologies, Inc. </w:t>
      </w:r>
      <w:r w:rsidRPr="00F33272">
        <w:rPr>
          <w:rFonts w:asciiTheme="majorBidi" w:hAnsiTheme="majorBidi" w:hint="cs"/>
          <w:sz w:val="30"/>
          <w:szCs w:val="30"/>
          <w:cs/>
        </w:rPr>
        <w:t>สามารถดำเนินงานได้ตามแผนการและยังมีการระดมทุน</w:t>
      </w:r>
      <w:r w:rsidRPr="00F33272">
        <w:rPr>
          <w:rFonts w:asciiTheme="majorBidi" w:hAnsiTheme="majorBidi" w:hint="cs"/>
          <w:spacing w:val="-4"/>
          <w:sz w:val="30"/>
          <w:szCs w:val="30"/>
          <w:cs/>
        </w:rPr>
        <w:t xml:space="preserve">เพิ่มเติมจากผู้ถือหุ้นรายอื่น กลุ่มบริษัทเชื่อว่ามูลค่าที่คาดว่าจะได้รับคืนของเงินลงทุนในบริษัท </w:t>
      </w:r>
      <w:r w:rsidRPr="00F33272">
        <w:rPr>
          <w:rFonts w:asciiTheme="majorBidi" w:hAnsiTheme="majorBidi"/>
          <w:spacing w:val="-4"/>
          <w:sz w:val="30"/>
          <w:szCs w:val="30"/>
        </w:rPr>
        <w:t>24M Technologies,</w:t>
      </w:r>
      <w:r w:rsidRPr="00F33272">
        <w:rPr>
          <w:rFonts w:asciiTheme="majorBidi" w:hAnsiTheme="majorBidi"/>
          <w:sz w:val="30"/>
          <w:szCs w:val="30"/>
        </w:rPr>
        <w:t xml:space="preserve"> Inc.</w:t>
      </w:r>
      <w:r w:rsidRPr="00F33272">
        <w:rPr>
          <w:rFonts w:asciiTheme="majorBidi" w:hAnsiTheme="majorBidi" w:hint="cs"/>
          <w:sz w:val="30"/>
          <w:szCs w:val="30"/>
          <w:cs/>
        </w:rPr>
        <w:t xml:space="preserve"> สูงกว่ามูลค่าตามบัญชี</w:t>
      </w:r>
    </w:p>
    <w:p w:rsidR="00CD6301" w:rsidRPr="00F33272" w:rsidRDefault="00CD6301" w:rsidP="00CD6301">
      <w:pPr>
        <w:rPr>
          <w:rFonts w:ascii="Cordia New" w:hAnsi="Cordia New"/>
          <w:color w:val="1F497D"/>
          <w:sz w:val="24"/>
          <w:szCs w:val="24"/>
        </w:rPr>
      </w:pPr>
    </w:p>
    <w:p w:rsidR="005B7AA5" w:rsidRPr="00F33272" w:rsidRDefault="00F152AA" w:rsidP="00657DFF">
      <w:pPr>
        <w:pStyle w:val="Heading1"/>
        <w:keepNext w:val="0"/>
        <w:widowControl w:val="0"/>
        <w:numPr>
          <w:ilvl w:val="0"/>
          <w:numId w:val="54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:rsidR="00E61899" w:rsidRPr="00F33272" w:rsidRDefault="00E6189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5"/>
        <w:gridCol w:w="893"/>
        <w:gridCol w:w="1174"/>
        <w:gridCol w:w="273"/>
        <w:gridCol w:w="1175"/>
        <w:gridCol w:w="273"/>
        <w:gridCol w:w="1170"/>
        <w:gridCol w:w="252"/>
        <w:gridCol w:w="1185"/>
      </w:tblGrid>
      <w:tr w:rsidR="00563474" w:rsidRPr="00F33272" w:rsidTr="00852A65">
        <w:tc>
          <w:tcPr>
            <w:tcW w:w="1551" w:type="pct"/>
          </w:tcPr>
          <w:p w:rsidR="00C257A4" w:rsidRPr="00F33272" w:rsidRDefault="00C257A4" w:rsidP="00C25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:rsidR="00C257A4" w:rsidRPr="00F33272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4" w:type="pct"/>
            <w:gridSpan w:val="3"/>
          </w:tcPr>
          <w:p w:rsidR="00C257A4" w:rsidRPr="00F33272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C257A4" w:rsidRPr="00F33272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C257A4" w:rsidRPr="00F33272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63474" w:rsidRPr="00F33272" w:rsidTr="00852A65">
        <w:tc>
          <w:tcPr>
            <w:tcW w:w="1551" w:type="pct"/>
          </w:tcPr>
          <w:p w:rsidR="00C257A4" w:rsidRPr="00F33272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2" w:type="pct"/>
          </w:tcPr>
          <w:p w:rsidR="00C257A4" w:rsidRPr="00F33272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3" w:type="pct"/>
          </w:tcPr>
          <w:p w:rsidR="00C257A4" w:rsidRPr="00F33272" w:rsidRDefault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20C8B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52A65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C257A4" w:rsidRPr="00F33272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C257A4" w:rsidRPr="00F33272" w:rsidRDefault="00852A65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C257A4" w:rsidRPr="00F33272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C257A4" w:rsidRPr="00F33272" w:rsidRDefault="00864745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20C8B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52A65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:rsidR="00C257A4" w:rsidRPr="00F33272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C257A4" w:rsidRPr="00F33272" w:rsidRDefault="00864745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52A65"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563474" w:rsidRPr="00F33272" w:rsidTr="00852A65">
        <w:tc>
          <w:tcPr>
            <w:tcW w:w="1551" w:type="pct"/>
          </w:tcPr>
          <w:p w:rsidR="00C257A4" w:rsidRPr="00F33272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:rsidR="00C257A4" w:rsidRPr="00F33272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8" w:type="pct"/>
            <w:gridSpan w:val="7"/>
          </w:tcPr>
          <w:p w:rsidR="00C257A4" w:rsidRPr="00F33272" w:rsidRDefault="00C257A4" w:rsidP="00C25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7ACF" w:rsidRPr="00F33272" w:rsidTr="00852A65">
        <w:tc>
          <w:tcPr>
            <w:tcW w:w="155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3" w:type="pct"/>
          </w:tcPr>
          <w:p w:rsidR="00FA7ACF" w:rsidRPr="00F33272" w:rsidRDefault="00AE6DDC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2,397,60</w:t>
            </w:r>
            <w:r w:rsidR="007A6711" w:rsidRPr="00F3327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2,211,351</w:t>
            </w:r>
          </w:p>
        </w:tc>
        <w:tc>
          <w:tcPr>
            <w:tcW w:w="147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1,812,070</w:t>
            </w: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1,907,904</w:t>
            </w:r>
          </w:p>
        </w:tc>
      </w:tr>
      <w:tr w:rsidR="00FA7ACF" w:rsidRPr="00F33272" w:rsidTr="00852A65">
        <w:tc>
          <w:tcPr>
            <w:tcW w:w="155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FA7ACF" w:rsidRPr="00F33272" w:rsidRDefault="00AE6DDC" w:rsidP="007A67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1,694,31</w:t>
            </w:r>
            <w:r w:rsidR="007A6711" w:rsidRPr="00F3327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1,452,054</w:t>
            </w:r>
          </w:p>
        </w:tc>
        <w:tc>
          <w:tcPr>
            <w:tcW w:w="147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901,672</w:t>
            </w: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866,098</w:t>
            </w:r>
          </w:p>
        </w:tc>
      </w:tr>
      <w:tr w:rsidR="00FA7ACF" w:rsidRPr="00F33272" w:rsidTr="00852A65">
        <w:tc>
          <w:tcPr>
            <w:tcW w:w="155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2" w:space="0" w:color="auto"/>
            </w:tcBorders>
          </w:tcPr>
          <w:p w:rsidR="00FA7ACF" w:rsidRPr="00F33272" w:rsidRDefault="00AE6DDC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4,091,919</w:t>
            </w:r>
          </w:p>
        </w:tc>
        <w:tc>
          <w:tcPr>
            <w:tcW w:w="147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3,663,405</w:t>
            </w:r>
          </w:p>
        </w:tc>
        <w:tc>
          <w:tcPr>
            <w:tcW w:w="147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2,713,742</w:t>
            </w: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2,774,002</w:t>
            </w:r>
          </w:p>
        </w:tc>
      </w:tr>
      <w:tr w:rsidR="00FA7ACF" w:rsidRPr="00F33272" w:rsidTr="0075695F">
        <w:tc>
          <w:tcPr>
            <w:tcW w:w="155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FA7ACF" w:rsidRPr="00F33272" w:rsidRDefault="00AE6DDC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7ACF" w:rsidRPr="00F33272" w:rsidTr="0075695F">
        <w:tc>
          <w:tcPr>
            <w:tcW w:w="155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double" w:sz="4" w:space="0" w:color="auto"/>
            </w:tcBorders>
          </w:tcPr>
          <w:p w:rsidR="00FA7ACF" w:rsidRPr="00F33272" w:rsidRDefault="00AE6DDC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4,091,919</w:t>
            </w:r>
          </w:p>
        </w:tc>
        <w:tc>
          <w:tcPr>
            <w:tcW w:w="147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2" w:space="0" w:color="auto"/>
              <w:bottom w:val="double" w:sz="4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3,663,405</w:t>
            </w:r>
          </w:p>
        </w:tc>
        <w:tc>
          <w:tcPr>
            <w:tcW w:w="147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2,713,742</w:t>
            </w: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2" w:space="0" w:color="auto"/>
              <w:bottom w:val="double" w:sz="4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2,774,002</w:t>
            </w:r>
          </w:p>
        </w:tc>
      </w:tr>
      <w:tr w:rsidR="0075695F" w:rsidRPr="00F33272" w:rsidTr="0075695F">
        <w:tc>
          <w:tcPr>
            <w:tcW w:w="1551" w:type="pct"/>
          </w:tcPr>
          <w:p w:rsidR="0075695F" w:rsidRPr="00F33272" w:rsidRDefault="0075695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:rsidR="0075695F" w:rsidRPr="00F33272" w:rsidRDefault="0075695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75695F" w:rsidRPr="00F33272" w:rsidRDefault="0075695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</w:tcPr>
          <w:p w:rsidR="0075695F" w:rsidRPr="00F33272" w:rsidRDefault="0075695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:rsidR="0075695F" w:rsidRPr="00F33272" w:rsidRDefault="0075695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</w:tcPr>
          <w:p w:rsidR="0075695F" w:rsidRPr="00F33272" w:rsidRDefault="0075695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:rsidR="0075695F" w:rsidRPr="00F33272" w:rsidRDefault="0075695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6" w:type="pct"/>
          </w:tcPr>
          <w:p w:rsidR="0075695F" w:rsidRPr="00F33272" w:rsidRDefault="0075695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:rsidR="0075695F" w:rsidRPr="00F33272" w:rsidRDefault="0075695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A7ACF" w:rsidRPr="00F33272" w:rsidTr="0075695F">
        <w:tc>
          <w:tcPr>
            <w:tcW w:w="2032" w:type="pct"/>
            <w:gridSpan w:val="2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หนี้สูญและค่าเผื่อหนี้สงสัยจะสูญสำหรับปี</w:t>
            </w: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FA7ACF" w:rsidRPr="00F33272" w:rsidRDefault="00364765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A72700" w:rsidRPr="00F33272" w:rsidRDefault="00A72700" w:rsidP="00852A65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75695F" w:rsidRPr="00F33272" w:rsidRDefault="00756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33272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:rsidR="00872A6B" w:rsidRPr="00F33272" w:rsidRDefault="00F152AA" w:rsidP="00872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  <w:lang w:val="th-TH"/>
        </w:rPr>
        <w:t>การวิเคราะห์อายุของลูกหนี้การค้า มีดังนี้</w:t>
      </w:r>
    </w:p>
    <w:p w:rsidR="00872A6B" w:rsidRPr="00F33272" w:rsidRDefault="00872A6B" w:rsidP="009850C1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94"/>
        <w:gridCol w:w="1174"/>
        <w:gridCol w:w="271"/>
        <w:gridCol w:w="1170"/>
        <w:gridCol w:w="271"/>
        <w:gridCol w:w="1170"/>
        <w:gridCol w:w="252"/>
        <w:gridCol w:w="1188"/>
      </w:tblGrid>
      <w:tr w:rsidR="007B6AB2" w:rsidRPr="00F33272" w:rsidTr="0088011D">
        <w:trPr>
          <w:tblHeader/>
        </w:trPr>
        <w:tc>
          <w:tcPr>
            <w:tcW w:w="1553" w:type="pct"/>
          </w:tcPr>
          <w:p w:rsidR="0093729E" w:rsidRPr="00F33272" w:rsidRDefault="0093729E" w:rsidP="002C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:rsidR="0093729E" w:rsidRPr="00F33272" w:rsidRDefault="0093729E" w:rsidP="002C1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:rsidR="0093729E" w:rsidRPr="00F33272" w:rsidRDefault="00F152AA" w:rsidP="002C1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93729E" w:rsidRPr="00F33272" w:rsidRDefault="0093729E" w:rsidP="002C1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93729E" w:rsidRPr="00F33272" w:rsidRDefault="00F152AA" w:rsidP="002C1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B6AB2" w:rsidRPr="00F33272" w:rsidTr="0088011D">
        <w:trPr>
          <w:tblHeader/>
        </w:trPr>
        <w:tc>
          <w:tcPr>
            <w:tcW w:w="1553" w:type="pct"/>
          </w:tcPr>
          <w:p w:rsidR="00864745" w:rsidRPr="00F33272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2" w:type="pct"/>
          </w:tcPr>
          <w:p w:rsidR="00864745" w:rsidRPr="00F33272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3" w:type="pct"/>
          </w:tcPr>
          <w:p w:rsidR="00864745" w:rsidRPr="00F33272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718D1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52A65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864745" w:rsidRPr="00F33272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64745" w:rsidRPr="00F33272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52A65"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864745" w:rsidRPr="00F33272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64745" w:rsidRPr="00F33272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A718D1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52A65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:rsidR="00864745" w:rsidRPr="00F33272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864745" w:rsidRPr="00F33272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8011D"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7B6AB2" w:rsidRPr="00F33272" w:rsidTr="0088011D">
        <w:trPr>
          <w:tblHeader/>
        </w:trPr>
        <w:tc>
          <w:tcPr>
            <w:tcW w:w="1553" w:type="pct"/>
          </w:tcPr>
          <w:p w:rsidR="00864745" w:rsidRPr="00F33272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:rsidR="00864745" w:rsidRPr="00F33272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4" w:type="pct"/>
            <w:gridSpan w:val="7"/>
          </w:tcPr>
          <w:p w:rsidR="00864745" w:rsidRPr="00F33272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6AB2" w:rsidRPr="00F33272" w:rsidTr="0088011D">
        <w:tc>
          <w:tcPr>
            <w:tcW w:w="1553" w:type="pct"/>
          </w:tcPr>
          <w:p w:rsidR="00864745" w:rsidRPr="00F33272" w:rsidRDefault="00864745" w:rsidP="00864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2" w:type="pct"/>
          </w:tcPr>
          <w:p w:rsidR="00864745" w:rsidRPr="00F33272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864745" w:rsidRPr="00F33272" w:rsidRDefault="00864745" w:rsidP="00864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864745" w:rsidRPr="00F33272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64745" w:rsidRPr="00F33272" w:rsidRDefault="00864745" w:rsidP="00864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864745" w:rsidRPr="00F33272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64745" w:rsidRPr="00F33272" w:rsidRDefault="00864745" w:rsidP="00864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:rsidR="00864745" w:rsidRPr="00F33272" w:rsidRDefault="00864745" w:rsidP="0086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864745" w:rsidRPr="00F33272" w:rsidRDefault="00864745" w:rsidP="00864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7ACF" w:rsidRPr="00F33272" w:rsidTr="0088011D">
        <w:tc>
          <w:tcPr>
            <w:tcW w:w="1553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FA7ACF" w:rsidRPr="00F33272" w:rsidRDefault="00AE6DDC" w:rsidP="007A67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2,286,38</w:t>
            </w:r>
            <w:r w:rsidR="007A6711" w:rsidRPr="00F3327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2,181,719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1,700,848</w:t>
            </w: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1,878,272</w:t>
            </w:r>
          </w:p>
        </w:tc>
      </w:tr>
      <w:tr w:rsidR="00FA7ACF" w:rsidRPr="00F33272" w:rsidTr="0088011D">
        <w:tc>
          <w:tcPr>
            <w:tcW w:w="1553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:</w:t>
            </w: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7ACF" w:rsidRPr="00F33272" w:rsidTr="0088011D">
        <w:tc>
          <w:tcPr>
            <w:tcW w:w="1553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FA7ACF" w:rsidRPr="00F33272" w:rsidRDefault="00AE6DDC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85,929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11,564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85,929</w:t>
            </w: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11,564</w:t>
            </w:r>
          </w:p>
        </w:tc>
      </w:tr>
      <w:tr w:rsidR="00FA7ACF" w:rsidRPr="00F33272" w:rsidTr="0088011D">
        <w:tc>
          <w:tcPr>
            <w:tcW w:w="1553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FA7ACF" w:rsidRPr="00F33272" w:rsidRDefault="00AE6DDC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19,697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7,524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19,697</w:t>
            </w: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7,524</w:t>
            </w:r>
          </w:p>
        </w:tc>
      </w:tr>
      <w:tr w:rsidR="00FA7ACF" w:rsidRPr="00F33272" w:rsidTr="0088011D">
        <w:tc>
          <w:tcPr>
            <w:tcW w:w="1553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  6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FA7ACF" w:rsidRPr="00F33272" w:rsidDel="007B6AB2" w:rsidRDefault="00AE6DDC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5,596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FA7ACF" w:rsidRPr="00F33272" w:rsidDel="007B6AB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10,544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5,596</w:t>
            </w: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10,544</w:t>
            </w:r>
          </w:p>
        </w:tc>
      </w:tr>
      <w:tr w:rsidR="00FA7ACF" w:rsidRPr="00F33272" w:rsidTr="0088011D">
        <w:tc>
          <w:tcPr>
            <w:tcW w:w="1553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3" w:type="pct"/>
            <w:tcBorders>
              <w:top w:val="single" w:sz="2" w:space="0" w:color="auto"/>
            </w:tcBorders>
          </w:tcPr>
          <w:p w:rsidR="00FA7ACF" w:rsidRPr="00F33272" w:rsidRDefault="00AE6DDC" w:rsidP="007A67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2,397,60</w:t>
            </w:r>
            <w:r w:rsidR="007A6711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2,211,351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1,812,070</w:t>
            </w: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1,907,904</w:t>
            </w:r>
          </w:p>
        </w:tc>
      </w:tr>
      <w:tr w:rsidR="00FA7ACF" w:rsidRPr="00F33272" w:rsidTr="0088011D">
        <w:tc>
          <w:tcPr>
            <w:tcW w:w="1553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FA7ACF" w:rsidRPr="00F33272" w:rsidRDefault="00AE6DDC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7ACF" w:rsidRPr="00F33272" w:rsidTr="0088011D">
        <w:tc>
          <w:tcPr>
            <w:tcW w:w="1553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single" w:sz="2" w:space="0" w:color="auto"/>
            </w:tcBorders>
          </w:tcPr>
          <w:p w:rsidR="00FA7ACF" w:rsidRPr="00F33272" w:rsidRDefault="00AE6DDC" w:rsidP="007A67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2,397,60</w:t>
            </w:r>
            <w:r w:rsidR="007A6711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2,211,351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812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070</w:t>
            </w: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1,907,904</w:t>
            </w:r>
          </w:p>
        </w:tc>
      </w:tr>
      <w:tr w:rsidR="00FA7ACF" w:rsidRPr="00F33272" w:rsidTr="0088011D">
        <w:tc>
          <w:tcPr>
            <w:tcW w:w="1553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7ACF" w:rsidRPr="00F33272" w:rsidTr="0088011D">
        <w:tc>
          <w:tcPr>
            <w:tcW w:w="1553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FA7ACF" w:rsidRPr="00F33272" w:rsidRDefault="00AE6DDC" w:rsidP="007A67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1,691,43</w:t>
            </w:r>
            <w:r w:rsidR="007A6711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1,452,054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A7ACF" w:rsidRPr="00F33272" w:rsidRDefault="00FA7ACF" w:rsidP="003647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898,78</w:t>
            </w:r>
            <w:r w:rsidR="00364765" w:rsidRPr="00F3327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866,098</w:t>
            </w:r>
          </w:p>
        </w:tc>
      </w:tr>
      <w:tr w:rsidR="00FA7ACF" w:rsidRPr="00F33272" w:rsidTr="0088011D">
        <w:tc>
          <w:tcPr>
            <w:tcW w:w="1553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7ACF" w:rsidRPr="00F33272" w:rsidTr="0088011D">
        <w:tc>
          <w:tcPr>
            <w:tcW w:w="1553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FA7ACF" w:rsidRPr="00F33272" w:rsidRDefault="00AE6DDC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D10FD" w:rsidRPr="00F332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2,565</w:t>
            </w: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7ACF" w:rsidRPr="00F33272" w:rsidTr="0088011D">
        <w:tc>
          <w:tcPr>
            <w:tcW w:w="1553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3 -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FA7ACF" w:rsidRPr="00F33272" w:rsidRDefault="00AE6DDC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7ACF" w:rsidRPr="00F33272" w:rsidTr="0088011D">
        <w:tc>
          <w:tcPr>
            <w:tcW w:w="1553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2" w:space="0" w:color="auto"/>
            </w:tcBorders>
          </w:tcPr>
          <w:p w:rsidR="00FA7ACF" w:rsidRPr="00F33272" w:rsidRDefault="00AE6DDC" w:rsidP="007A67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1,694,31</w:t>
            </w:r>
            <w:r w:rsidR="007A6711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1,452,054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FA7ACF" w:rsidRPr="00F33272" w:rsidRDefault="00FA7ACF" w:rsidP="00A576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901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67</w:t>
            </w:r>
            <w:r w:rsidR="00A576D4" w:rsidRPr="00F33272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866,098</w:t>
            </w:r>
          </w:p>
        </w:tc>
      </w:tr>
      <w:tr w:rsidR="00FA7ACF" w:rsidRPr="00F33272" w:rsidTr="0088011D">
        <w:tc>
          <w:tcPr>
            <w:tcW w:w="1553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FA7ACF" w:rsidRPr="00F33272" w:rsidRDefault="00AC2DA9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2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7ACF" w:rsidRPr="00F33272" w:rsidTr="0088011D">
        <w:tc>
          <w:tcPr>
            <w:tcW w:w="1553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single" w:sz="4" w:space="0" w:color="auto"/>
            </w:tcBorders>
          </w:tcPr>
          <w:p w:rsidR="00FA7ACF" w:rsidRPr="00F33272" w:rsidRDefault="00AC2DA9" w:rsidP="007A67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1,694,31</w:t>
            </w:r>
            <w:r w:rsidR="007A6711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4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1,452,054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4" w:space="0" w:color="auto"/>
            </w:tcBorders>
          </w:tcPr>
          <w:p w:rsidR="00FA7ACF" w:rsidRPr="00F33272" w:rsidRDefault="00FA7ACF" w:rsidP="00A576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901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67</w:t>
            </w:r>
            <w:r w:rsidR="00A576D4" w:rsidRPr="00F33272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single" w:sz="4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866,098</w:t>
            </w:r>
          </w:p>
        </w:tc>
      </w:tr>
      <w:tr w:rsidR="00FA7ACF" w:rsidRPr="00F33272" w:rsidTr="0088011D">
        <w:tc>
          <w:tcPr>
            <w:tcW w:w="1553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A7ACF" w:rsidRPr="00F33272" w:rsidTr="0088011D">
        <w:tc>
          <w:tcPr>
            <w:tcW w:w="1553" w:type="pct"/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2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:rsidR="00FA7ACF" w:rsidRPr="00F33272" w:rsidRDefault="00AC2DA9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4,091,919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3,663,405</w:t>
            </w:r>
          </w:p>
        </w:tc>
        <w:tc>
          <w:tcPr>
            <w:tcW w:w="14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FA7ACF" w:rsidRPr="00F33272" w:rsidRDefault="00364765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/>
                <w:b/>
                <w:bCs/>
                <w:sz w:val="30"/>
                <w:szCs w:val="30"/>
              </w:rPr>
              <w:t>2,713,742</w:t>
            </w:r>
          </w:p>
        </w:tc>
        <w:tc>
          <w:tcPr>
            <w:tcW w:w="136" w:type="pct"/>
          </w:tcPr>
          <w:p w:rsidR="00FA7ACF" w:rsidRPr="00F33272" w:rsidRDefault="00FA7ACF" w:rsidP="00FA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:rsidR="00FA7ACF" w:rsidRPr="00F33272" w:rsidRDefault="00FA7ACF" w:rsidP="00FA7A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2,774,002</w:t>
            </w:r>
          </w:p>
        </w:tc>
      </w:tr>
    </w:tbl>
    <w:p w:rsidR="0093729E" w:rsidRPr="00F33272" w:rsidRDefault="0093729E" w:rsidP="002C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:rsidR="003F32F8" w:rsidRPr="00F33272" w:rsidRDefault="003E632F" w:rsidP="002C19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33272">
        <w:rPr>
          <w:rFonts w:asciiTheme="majorBidi" w:hAnsiTheme="majorBidi" w:cstheme="majorBidi"/>
          <w:b/>
          <w:sz w:val="30"/>
          <w:szCs w:val="30"/>
          <w:cs/>
        </w:rPr>
        <w:t>โดยปกติระยะเวลาการให้สินเชื่อแก่ลูกค้าของ</w:t>
      </w:r>
      <w:r w:rsidR="00DE5AE9" w:rsidRPr="00F33272">
        <w:rPr>
          <w:rFonts w:asciiTheme="majorBidi" w:hAnsiTheme="majorBidi" w:cstheme="majorBidi"/>
          <w:b/>
          <w:sz w:val="30"/>
          <w:szCs w:val="30"/>
          <w:cs/>
        </w:rPr>
        <w:t>กลุ่ม</w:t>
      </w:r>
      <w:r w:rsidRPr="00F33272">
        <w:rPr>
          <w:rFonts w:asciiTheme="majorBidi" w:hAnsiTheme="majorBidi" w:cstheme="majorBidi"/>
          <w:b/>
          <w:sz w:val="30"/>
          <w:szCs w:val="30"/>
          <w:cs/>
        </w:rPr>
        <w:t>บริษัทมีระยะเวลา</w:t>
      </w:r>
      <w:r w:rsidRPr="00F3327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bCs/>
          <w:sz w:val="30"/>
          <w:szCs w:val="30"/>
        </w:rPr>
        <w:t>30</w:t>
      </w:r>
      <w:r w:rsidRPr="00F3327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b/>
          <w:sz w:val="30"/>
          <w:szCs w:val="30"/>
          <w:cs/>
        </w:rPr>
        <w:t>วัน</w:t>
      </w:r>
    </w:p>
    <w:p w:rsidR="00DE31A6" w:rsidRPr="00F33272" w:rsidRDefault="00DE31A6" w:rsidP="00657DFF">
      <w:pPr>
        <w:pStyle w:val="Heading1"/>
        <w:keepNext w:val="0"/>
        <w:widowControl w:val="0"/>
        <w:numPr>
          <w:ilvl w:val="0"/>
          <w:numId w:val="54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  <w:sectPr w:rsidR="00DE31A6" w:rsidRPr="00F33272" w:rsidSect="0067000D"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5B7AA5" w:rsidRPr="00F33272" w:rsidRDefault="007B6258" w:rsidP="00657DFF">
      <w:pPr>
        <w:pStyle w:val="Heading1"/>
        <w:keepNext w:val="0"/>
        <w:widowControl w:val="0"/>
        <w:numPr>
          <w:ilvl w:val="0"/>
          <w:numId w:val="54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F33272">
        <w:rPr>
          <w:rFonts w:asciiTheme="majorBidi" w:hAnsiTheme="majorBidi" w:cstheme="majorBidi"/>
          <w:sz w:val="30"/>
          <w:szCs w:val="30"/>
          <w:u w:val="none"/>
          <w:cs/>
        </w:rPr>
        <w:t>ลูกหนี้ตามสัญญาเช่าการเงิน</w:t>
      </w:r>
    </w:p>
    <w:p w:rsidR="007B6258" w:rsidRPr="00F33272" w:rsidRDefault="007B6258" w:rsidP="007B6258">
      <w:pPr>
        <w:rPr>
          <w:rFonts w:asciiTheme="majorBidi" w:hAnsiTheme="majorBidi" w:cstheme="majorBidi"/>
          <w:sz w:val="24"/>
          <w:szCs w:val="24"/>
        </w:rPr>
      </w:pPr>
    </w:p>
    <w:tbl>
      <w:tblPr>
        <w:tblW w:w="142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240"/>
        <w:gridCol w:w="238"/>
        <w:gridCol w:w="1206"/>
        <w:gridCol w:w="259"/>
        <w:gridCol w:w="1204"/>
        <w:gridCol w:w="238"/>
        <w:gridCol w:w="1229"/>
        <w:gridCol w:w="259"/>
        <w:gridCol w:w="1203"/>
        <w:gridCol w:w="238"/>
        <w:gridCol w:w="15"/>
        <w:gridCol w:w="1205"/>
        <w:gridCol w:w="259"/>
        <w:gridCol w:w="1203"/>
        <w:gridCol w:w="259"/>
        <w:gridCol w:w="1249"/>
      </w:tblGrid>
      <w:tr w:rsidR="009D2F28" w:rsidRPr="00F33272" w:rsidTr="00582134">
        <w:trPr>
          <w:trHeight w:val="381"/>
        </w:trPr>
        <w:tc>
          <w:tcPr>
            <w:tcW w:w="2790" w:type="dxa"/>
          </w:tcPr>
          <w:p w:rsidR="00B3336F" w:rsidRPr="00F33272" w:rsidRDefault="00B3336F" w:rsidP="00E36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4" w:type="dxa"/>
            <w:gridSpan w:val="16"/>
          </w:tcPr>
          <w:p w:rsidR="00B3336F" w:rsidRPr="00F33272" w:rsidRDefault="00744C7E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500B" w:rsidRPr="00F33272" w:rsidTr="00582134">
        <w:trPr>
          <w:trHeight w:val="381"/>
        </w:trPr>
        <w:tc>
          <w:tcPr>
            <w:tcW w:w="2790" w:type="dxa"/>
          </w:tcPr>
          <w:p w:rsidR="00B3336F" w:rsidRPr="00F33272" w:rsidRDefault="00B3336F" w:rsidP="00E36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:rsidR="00B3336F" w:rsidRPr="00F33272" w:rsidRDefault="00744C7E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:rsidR="00B3336F" w:rsidRPr="00F33272" w:rsidRDefault="00B3336F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:rsidR="00B3336F" w:rsidRPr="00F33272" w:rsidRDefault="00744C7E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:rsidR="00B3336F" w:rsidRPr="00F33272" w:rsidRDefault="00B3336F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1" w:type="dxa"/>
            <w:gridSpan w:val="4"/>
          </w:tcPr>
          <w:p w:rsidR="00B3336F" w:rsidRPr="00F33272" w:rsidRDefault="00744C7E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:rsidR="00B3336F" w:rsidRPr="00F33272" w:rsidRDefault="00B3336F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11" w:type="dxa"/>
            <w:gridSpan w:val="3"/>
          </w:tcPr>
          <w:p w:rsidR="00B3336F" w:rsidRPr="00F33272" w:rsidRDefault="00B3336F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55500B" w:rsidRPr="00F33272" w:rsidTr="00582134">
        <w:trPr>
          <w:trHeight w:val="381"/>
        </w:trPr>
        <w:tc>
          <w:tcPr>
            <w:tcW w:w="2790" w:type="dxa"/>
          </w:tcPr>
          <w:p w:rsidR="00B3336F" w:rsidRPr="00F33272" w:rsidRDefault="00B3336F" w:rsidP="00E36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:rsidR="00B3336F" w:rsidRPr="00F33272" w:rsidRDefault="00744C7E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:rsidR="00B3336F" w:rsidRPr="00F33272" w:rsidRDefault="00B3336F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:rsidR="00B3336F" w:rsidRPr="00F33272" w:rsidRDefault="00744C7E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:rsidR="00B3336F" w:rsidRPr="00F33272" w:rsidRDefault="00B3336F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1" w:type="dxa"/>
            <w:gridSpan w:val="4"/>
          </w:tcPr>
          <w:p w:rsidR="00B3336F" w:rsidRPr="00F33272" w:rsidRDefault="00744C7E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:rsidR="00B3336F" w:rsidRPr="00F33272" w:rsidRDefault="00B3336F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11" w:type="dxa"/>
            <w:gridSpan w:val="3"/>
          </w:tcPr>
          <w:p w:rsidR="00B3336F" w:rsidRPr="00F33272" w:rsidRDefault="00744C7E" w:rsidP="0097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500D5" w:rsidRPr="00F33272" w:rsidTr="00582134">
        <w:trPr>
          <w:trHeight w:val="381"/>
        </w:trPr>
        <w:tc>
          <w:tcPr>
            <w:tcW w:w="2790" w:type="dxa"/>
          </w:tcPr>
          <w:p w:rsidR="00B500D5" w:rsidRPr="00F33272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:rsidR="00B500D5" w:rsidRPr="00F33272" w:rsidRDefault="00B500D5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88011D"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:rsidR="00B500D5" w:rsidRPr="00F33272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B500D5" w:rsidRPr="00F33272" w:rsidRDefault="0088011D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2560</w:t>
            </w:r>
          </w:p>
        </w:tc>
        <w:tc>
          <w:tcPr>
            <w:tcW w:w="259" w:type="dxa"/>
          </w:tcPr>
          <w:p w:rsidR="00B500D5" w:rsidRPr="00F33272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B500D5" w:rsidRPr="00F33272" w:rsidRDefault="00B500D5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88011D"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:rsidR="00B500D5" w:rsidRPr="00F33272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:rsidR="00B500D5" w:rsidRPr="00F33272" w:rsidRDefault="0088011D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2560</w:t>
            </w:r>
          </w:p>
        </w:tc>
        <w:tc>
          <w:tcPr>
            <w:tcW w:w="259" w:type="dxa"/>
          </w:tcPr>
          <w:p w:rsidR="00B500D5" w:rsidRPr="00F33272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:rsidR="00B500D5" w:rsidRPr="00F33272" w:rsidRDefault="00B500D5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88011D"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:rsidR="00B500D5" w:rsidRPr="00F33272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20" w:type="dxa"/>
            <w:gridSpan w:val="2"/>
          </w:tcPr>
          <w:p w:rsidR="00B500D5" w:rsidRPr="00F33272" w:rsidRDefault="0088011D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2560</w:t>
            </w:r>
          </w:p>
        </w:tc>
        <w:tc>
          <w:tcPr>
            <w:tcW w:w="259" w:type="dxa"/>
          </w:tcPr>
          <w:p w:rsidR="00B500D5" w:rsidRPr="00F33272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:rsidR="00B500D5" w:rsidRPr="00F33272" w:rsidRDefault="00B500D5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88011D"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259" w:type="dxa"/>
          </w:tcPr>
          <w:p w:rsidR="00B500D5" w:rsidRPr="00F33272" w:rsidRDefault="00B500D5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:rsidR="00B500D5" w:rsidRPr="00F33272" w:rsidRDefault="0088011D" w:rsidP="00B5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2560</w:t>
            </w:r>
          </w:p>
        </w:tc>
      </w:tr>
      <w:tr w:rsidR="00864745" w:rsidRPr="00F33272" w:rsidTr="00582134">
        <w:trPr>
          <w:trHeight w:val="420"/>
        </w:trPr>
        <w:tc>
          <w:tcPr>
            <w:tcW w:w="2790" w:type="dxa"/>
            <w:vAlign w:val="bottom"/>
          </w:tcPr>
          <w:p w:rsidR="00864745" w:rsidRPr="00F33272" w:rsidRDefault="00864745" w:rsidP="0086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04" w:type="dxa"/>
            <w:gridSpan w:val="16"/>
            <w:shd w:val="clear" w:color="auto" w:fill="auto"/>
            <w:vAlign w:val="bottom"/>
          </w:tcPr>
          <w:p w:rsidR="00864745" w:rsidRPr="00F33272" w:rsidRDefault="00864745" w:rsidP="00864745">
            <w:pPr>
              <w:pStyle w:val="a0"/>
              <w:tabs>
                <w:tab w:val="decimal" w:pos="810"/>
              </w:tabs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8011D" w:rsidRPr="00F33272" w:rsidTr="00582134">
        <w:trPr>
          <w:trHeight w:val="403"/>
        </w:trPr>
        <w:tc>
          <w:tcPr>
            <w:tcW w:w="2790" w:type="dxa"/>
            <w:vAlign w:val="bottom"/>
          </w:tcPr>
          <w:p w:rsidR="0088011D" w:rsidRPr="00F33272" w:rsidRDefault="0088011D" w:rsidP="002D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88011D" w:rsidRPr="00F33272" w:rsidRDefault="00A41581" w:rsidP="00B845DA">
            <w:pPr>
              <w:pStyle w:val="a0"/>
              <w:tabs>
                <w:tab w:val="decimal" w:pos="1046"/>
              </w:tabs>
              <w:ind w:left="-108" w:right="-2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1,181,866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990"/>
              </w:tabs>
              <w:ind w:left="-108" w:right="-2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1,148,037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88011D" w:rsidRPr="00F33272" w:rsidRDefault="00A41581" w:rsidP="00B845DA">
            <w:pPr>
              <w:pStyle w:val="a0"/>
              <w:tabs>
                <w:tab w:val="decimal" w:pos="983"/>
              </w:tabs>
              <w:ind w:left="-108" w:right="-175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4,412,657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1013"/>
              </w:tabs>
              <w:ind w:left="-108" w:right="-175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4,566,537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vAlign w:val="bottom"/>
          </w:tcPr>
          <w:p w:rsidR="0088011D" w:rsidRPr="00F33272" w:rsidRDefault="00A41581" w:rsidP="00B845DA">
            <w:pPr>
              <w:pStyle w:val="a0"/>
              <w:tabs>
                <w:tab w:val="decimal" w:pos="987"/>
              </w:tabs>
              <w:ind w:left="-108" w:right="-12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1,561,743</w:t>
            </w:r>
          </w:p>
        </w:tc>
        <w:tc>
          <w:tcPr>
            <w:tcW w:w="253" w:type="dxa"/>
            <w:gridSpan w:val="2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1007"/>
              </w:tabs>
              <w:ind w:left="-108" w:right="-12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2,589,728</w:t>
            </w:r>
          </w:p>
        </w:tc>
        <w:tc>
          <w:tcPr>
            <w:tcW w:w="259" w:type="dxa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88011D" w:rsidRPr="00F33272" w:rsidRDefault="002D7F69" w:rsidP="00B845DA">
            <w:pPr>
              <w:pStyle w:val="a0"/>
              <w:tabs>
                <w:tab w:val="decimal" w:pos="983"/>
              </w:tabs>
              <w:ind w:left="-108" w:right="-17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7,156,266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1051"/>
              </w:tabs>
              <w:ind w:left="-108" w:right="-17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8,304,302</w:t>
            </w:r>
          </w:p>
        </w:tc>
      </w:tr>
      <w:tr w:rsidR="0088011D" w:rsidRPr="00F33272" w:rsidTr="00582134">
        <w:trPr>
          <w:trHeight w:val="403"/>
        </w:trPr>
        <w:tc>
          <w:tcPr>
            <w:tcW w:w="2790" w:type="dxa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F33272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11D" w:rsidRPr="00F33272" w:rsidRDefault="00A41581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(481,005)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(542,850)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11D" w:rsidRPr="00F33272" w:rsidRDefault="00A41581" w:rsidP="00B8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(1,213,845)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(1,511,544)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:rsidR="0088011D" w:rsidRPr="00F33272" w:rsidRDefault="002D7F69" w:rsidP="00B845DA">
            <w:pPr>
              <w:pStyle w:val="a0"/>
              <w:tabs>
                <w:tab w:val="decimal" w:pos="987"/>
              </w:tabs>
              <w:ind w:left="-108" w:right="-12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(107,226)</w:t>
            </w:r>
          </w:p>
        </w:tc>
        <w:tc>
          <w:tcPr>
            <w:tcW w:w="253" w:type="dxa"/>
            <w:gridSpan w:val="2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1007"/>
              </w:tabs>
              <w:ind w:left="-108" w:right="-12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(290,531)</w:t>
            </w:r>
          </w:p>
        </w:tc>
        <w:tc>
          <w:tcPr>
            <w:tcW w:w="259" w:type="dxa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11D" w:rsidRPr="00F33272" w:rsidRDefault="002D7F69" w:rsidP="00B845DA">
            <w:pPr>
              <w:pStyle w:val="a0"/>
              <w:tabs>
                <w:tab w:val="decimal" w:pos="983"/>
              </w:tabs>
              <w:ind w:left="-108" w:right="-17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(1,802,076)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1051"/>
              </w:tabs>
              <w:ind w:left="-108" w:right="-17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(2,344,925)</w:t>
            </w:r>
          </w:p>
        </w:tc>
      </w:tr>
      <w:tr w:rsidR="0088011D" w:rsidRPr="00F33272" w:rsidTr="00582134">
        <w:trPr>
          <w:trHeight w:val="403"/>
        </w:trPr>
        <w:tc>
          <w:tcPr>
            <w:tcW w:w="2790" w:type="dxa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011D" w:rsidRPr="00F33272" w:rsidRDefault="00A41581" w:rsidP="0088011D">
            <w:pPr>
              <w:pStyle w:val="a0"/>
              <w:tabs>
                <w:tab w:val="decimal" w:pos="1046"/>
              </w:tabs>
              <w:ind w:left="-108" w:right="-2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700,861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990"/>
              </w:tabs>
              <w:ind w:left="-108" w:right="-2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605,187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011D" w:rsidRPr="00F33272" w:rsidRDefault="00A41581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3,198,812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3,054,993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:rsidR="0088011D" w:rsidRPr="00F33272" w:rsidRDefault="002D7F69" w:rsidP="0088011D">
            <w:pPr>
              <w:pStyle w:val="a0"/>
              <w:tabs>
                <w:tab w:val="decimal" w:pos="987"/>
              </w:tabs>
              <w:ind w:left="-108" w:right="-12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1,454,517</w:t>
            </w:r>
          </w:p>
        </w:tc>
        <w:tc>
          <w:tcPr>
            <w:tcW w:w="253" w:type="dxa"/>
            <w:gridSpan w:val="2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1007"/>
              </w:tabs>
              <w:ind w:left="-108" w:right="-12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2,299,197</w:t>
            </w:r>
          </w:p>
        </w:tc>
        <w:tc>
          <w:tcPr>
            <w:tcW w:w="259" w:type="dxa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011D" w:rsidRPr="00F33272" w:rsidRDefault="002D7F69" w:rsidP="00B845DA">
            <w:pPr>
              <w:pStyle w:val="a0"/>
              <w:tabs>
                <w:tab w:val="decimal" w:pos="983"/>
              </w:tabs>
              <w:ind w:left="-108" w:right="-17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5,354,190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1051"/>
              </w:tabs>
              <w:ind w:left="-108" w:right="-17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5,959,377</w:t>
            </w:r>
          </w:p>
        </w:tc>
      </w:tr>
      <w:tr w:rsidR="0088011D" w:rsidRPr="00F33272" w:rsidTr="00582134">
        <w:trPr>
          <w:trHeight w:val="420"/>
        </w:trPr>
        <w:tc>
          <w:tcPr>
            <w:tcW w:w="2790" w:type="dxa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11D" w:rsidRPr="00F33272" w:rsidRDefault="00A41581" w:rsidP="0088011D">
            <w:pPr>
              <w:pStyle w:val="a0"/>
              <w:tabs>
                <w:tab w:val="decimal" w:pos="1046"/>
              </w:tabs>
              <w:ind w:left="-108" w:right="-20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990"/>
              </w:tabs>
              <w:ind w:left="-108" w:right="-20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11D" w:rsidRPr="00F33272" w:rsidRDefault="00A41581" w:rsidP="0088011D">
            <w:pPr>
              <w:pStyle w:val="a0"/>
              <w:tabs>
                <w:tab w:val="decimal" w:pos="983"/>
              </w:tabs>
              <w:ind w:left="-108" w:right="-17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1013"/>
              </w:tabs>
              <w:ind w:left="-108" w:right="-17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:rsidR="0088011D" w:rsidRPr="00F33272" w:rsidRDefault="002D7F69" w:rsidP="0088011D">
            <w:pPr>
              <w:pStyle w:val="a0"/>
              <w:tabs>
                <w:tab w:val="decimal" w:pos="987"/>
              </w:tabs>
              <w:ind w:left="-108" w:right="-12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1007"/>
              </w:tabs>
              <w:ind w:left="-108" w:right="-12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11D" w:rsidRPr="00F33272" w:rsidRDefault="002D7F69" w:rsidP="0088011D">
            <w:pPr>
              <w:pStyle w:val="a0"/>
              <w:tabs>
                <w:tab w:val="decimal" w:pos="983"/>
              </w:tabs>
              <w:ind w:left="-108" w:right="-17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702"/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1051"/>
              </w:tabs>
              <w:ind w:left="-108" w:right="-17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8011D" w:rsidRPr="00F33272" w:rsidTr="00582134">
        <w:trPr>
          <w:trHeight w:val="70"/>
        </w:trPr>
        <w:tc>
          <w:tcPr>
            <w:tcW w:w="2790" w:type="dxa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011D" w:rsidRPr="00F33272" w:rsidRDefault="00A41581" w:rsidP="0088011D">
            <w:pPr>
              <w:pStyle w:val="a0"/>
              <w:tabs>
                <w:tab w:val="decimal" w:pos="1046"/>
              </w:tabs>
              <w:ind w:left="-108" w:right="-20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700,861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990"/>
              </w:tabs>
              <w:ind w:left="-108" w:right="-20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605,187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011D" w:rsidRPr="00F33272" w:rsidRDefault="00A41581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97" w:right="-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3,198,812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97" w:right="-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3,054,993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011D" w:rsidRPr="00F33272" w:rsidRDefault="002D7F69" w:rsidP="0088011D">
            <w:pPr>
              <w:pStyle w:val="a0"/>
              <w:tabs>
                <w:tab w:val="decimal" w:pos="987"/>
              </w:tabs>
              <w:ind w:left="-108" w:right="-12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1,454,517</w:t>
            </w:r>
          </w:p>
        </w:tc>
        <w:tc>
          <w:tcPr>
            <w:tcW w:w="253" w:type="dxa"/>
            <w:gridSpan w:val="2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1007"/>
              </w:tabs>
              <w:ind w:left="-108" w:right="-12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2,299,197</w:t>
            </w:r>
          </w:p>
        </w:tc>
        <w:tc>
          <w:tcPr>
            <w:tcW w:w="259" w:type="dxa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011D" w:rsidRPr="00F33272" w:rsidRDefault="002D7F69" w:rsidP="0088011D">
            <w:pPr>
              <w:pStyle w:val="a0"/>
              <w:tabs>
                <w:tab w:val="decimal" w:pos="983"/>
              </w:tabs>
              <w:ind w:left="-108" w:right="-17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5,354,190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011D" w:rsidRPr="00F33272" w:rsidRDefault="0088011D" w:rsidP="0088011D">
            <w:pPr>
              <w:pStyle w:val="a0"/>
              <w:tabs>
                <w:tab w:val="decimal" w:pos="1051"/>
              </w:tabs>
              <w:ind w:left="-108" w:right="-17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5,959,377</w:t>
            </w:r>
          </w:p>
        </w:tc>
      </w:tr>
    </w:tbl>
    <w:p w:rsidR="00CA5A21" w:rsidRPr="00F33272" w:rsidRDefault="00CA5A21" w:rsidP="00657DFF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p w:rsidR="00CE7D6E" w:rsidRPr="00F33272" w:rsidRDefault="00CE7D6E" w:rsidP="00CE7D6E">
      <w:pPr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33272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244744" w:rsidRPr="00F33272">
        <w:rPr>
          <w:rFonts w:asciiTheme="majorBidi" w:hAnsiTheme="majorBidi" w:cstheme="majorBidi"/>
          <w:sz w:val="30"/>
          <w:szCs w:val="30"/>
        </w:rPr>
        <w:t xml:space="preserve">31 </w:t>
      </w:r>
      <w:r w:rsidR="00244744" w:rsidRPr="00F3327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44744" w:rsidRPr="00F33272">
        <w:rPr>
          <w:rFonts w:asciiTheme="majorBidi" w:hAnsiTheme="majorBidi" w:cstheme="majorBidi"/>
          <w:sz w:val="30"/>
          <w:szCs w:val="30"/>
        </w:rPr>
        <w:t>25</w:t>
      </w:r>
      <w:r w:rsidR="0088011D" w:rsidRPr="00F33272">
        <w:rPr>
          <w:rFonts w:asciiTheme="majorBidi" w:hAnsiTheme="majorBidi" w:cstheme="majorBidi"/>
          <w:sz w:val="30"/>
          <w:szCs w:val="30"/>
        </w:rPr>
        <w:t>61</w:t>
      </w:r>
      <w:r w:rsidR="00244744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="00244744" w:rsidRPr="00F3327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8011D" w:rsidRPr="00F33272">
        <w:rPr>
          <w:rFonts w:asciiTheme="majorBidi" w:hAnsiTheme="majorBidi" w:cstheme="majorBidi"/>
          <w:sz w:val="30"/>
          <w:szCs w:val="30"/>
        </w:rPr>
        <w:t>2560</w:t>
      </w:r>
      <w:r w:rsidR="00244744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กลุ่มบริษัทและบริษัทไม่มีลูกหนี้ตามสัญญาเช่าการเงินที่เกินกำหนดชำระหนี้</w:t>
      </w:r>
    </w:p>
    <w:p w:rsidR="00504EC9" w:rsidRPr="00F33272" w:rsidRDefault="00CA5A21" w:rsidP="00212602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th-TH"/>
        </w:rPr>
        <w:sectPr w:rsidR="00504EC9" w:rsidRPr="00F33272" w:rsidSect="0067000D">
          <w:head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F33272"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p w:rsidR="009A3203" w:rsidRPr="00F33272" w:rsidRDefault="00F152AA" w:rsidP="00657DFF">
      <w:pPr>
        <w:pStyle w:val="Heading1"/>
        <w:keepNext w:val="0"/>
        <w:widowControl w:val="0"/>
        <w:numPr>
          <w:ilvl w:val="0"/>
          <w:numId w:val="54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ลูกหนี้อื่น</w:t>
      </w:r>
    </w:p>
    <w:p w:rsidR="00CC11A3" w:rsidRPr="00F33272" w:rsidRDefault="00CC11A3" w:rsidP="009850C1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9"/>
        <w:gridCol w:w="895"/>
        <w:gridCol w:w="1177"/>
        <w:gridCol w:w="269"/>
        <w:gridCol w:w="1172"/>
        <w:gridCol w:w="269"/>
        <w:gridCol w:w="1170"/>
        <w:gridCol w:w="256"/>
        <w:gridCol w:w="1183"/>
      </w:tblGrid>
      <w:tr w:rsidR="00351E50" w:rsidRPr="00F33272" w:rsidTr="00657DFF">
        <w:trPr>
          <w:tblHeader/>
        </w:trPr>
        <w:tc>
          <w:tcPr>
            <w:tcW w:w="1553" w:type="pct"/>
          </w:tcPr>
          <w:p w:rsidR="00046684" w:rsidRPr="00F33272" w:rsidRDefault="00046684" w:rsidP="00F72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:rsidR="00046684" w:rsidRPr="00F33272" w:rsidRDefault="00046684" w:rsidP="00F7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pct"/>
            <w:gridSpan w:val="3"/>
          </w:tcPr>
          <w:p w:rsidR="00046684" w:rsidRPr="00F33272" w:rsidRDefault="00046684" w:rsidP="00F7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:rsidR="00046684" w:rsidRPr="00F33272" w:rsidRDefault="00046684" w:rsidP="00F7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046684" w:rsidRPr="00F33272" w:rsidRDefault="00046684" w:rsidP="00F7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51E50" w:rsidRPr="00F33272" w:rsidTr="0088011D">
        <w:trPr>
          <w:tblHeader/>
        </w:trPr>
        <w:tc>
          <w:tcPr>
            <w:tcW w:w="1553" w:type="pct"/>
          </w:tcPr>
          <w:p w:rsidR="00FB7C93" w:rsidRPr="00F33272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" w:type="pct"/>
          </w:tcPr>
          <w:p w:rsidR="00FB7C93" w:rsidRPr="00F33272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5" w:type="pct"/>
          </w:tcPr>
          <w:p w:rsidR="00FB7C93" w:rsidRPr="00F33272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88011D"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FB7C93" w:rsidRPr="00F33272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FB7C93" w:rsidRPr="00F33272" w:rsidRDefault="0088011D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FB7C93" w:rsidRPr="00F33272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FB7C93" w:rsidRPr="00F33272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88011D"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38" w:type="pct"/>
          </w:tcPr>
          <w:p w:rsidR="00FB7C93" w:rsidRPr="00F33272" w:rsidRDefault="00FB7C93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FB7C93" w:rsidRPr="00F33272" w:rsidRDefault="0088011D" w:rsidP="00FB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2560</w:t>
            </w:r>
          </w:p>
        </w:tc>
      </w:tr>
      <w:tr w:rsidR="00667C65" w:rsidRPr="00F33272" w:rsidTr="00657DFF">
        <w:trPr>
          <w:tblHeader/>
        </w:trPr>
        <w:tc>
          <w:tcPr>
            <w:tcW w:w="1553" w:type="pct"/>
          </w:tcPr>
          <w:p w:rsidR="00C67509" w:rsidRPr="00F33272" w:rsidRDefault="00C67509" w:rsidP="00C67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:rsidR="00C67509" w:rsidRPr="00F33272" w:rsidRDefault="00C67509" w:rsidP="00C67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4" w:type="pct"/>
            <w:gridSpan w:val="7"/>
          </w:tcPr>
          <w:p w:rsidR="00C67509" w:rsidRPr="00F33272" w:rsidRDefault="00C67509" w:rsidP="00C67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011D" w:rsidRPr="00F33272" w:rsidTr="0088011D">
        <w:tc>
          <w:tcPr>
            <w:tcW w:w="1553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</w:p>
        </w:tc>
        <w:tc>
          <w:tcPr>
            <w:tcW w:w="483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88011D" w:rsidRPr="00F33272" w:rsidRDefault="00B845DA" w:rsidP="00B845D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394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D1B85" w:rsidRPr="00F332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</w:t>
            </w:r>
            <w:r w:rsidR="001D1B85" w:rsidRPr="00F33272">
              <w:rPr>
                <w:rFonts w:asciiTheme="majorBidi" w:hAnsi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45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269,444</w:t>
            </w:r>
          </w:p>
        </w:tc>
        <w:tc>
          <w:tcPr>
            <w:tcW w:w="145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88011D" w:rsidRPr="00F33272" w:rsidRDefault="003709AA" w:rsidP="00370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389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43</w:t>
            </w:r>
            <w:r w:rsidR="006D315B" w:rsidRPr="00F33272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8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268,158</w:t>
            </w:r>
          </w:p>
        </w:tc>
      </w:tr>
      <w:tr w:rsidR="008F59EF" w:rsidRPr="00F33272" w:rsidTr="008F59EF">
        <w:tc>
          <w:tcPr>
            <w:tcW w:w="1553" w:type="pct"/>
          </w:tcPr>
          <w:p w:rsidR="008F59EF" w:rsidRPr="00F33272" w:rsidRDefault="008F59EF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3" w:type="pct"/>
          </w:tcPr>
          <w:p w:rsidR="008F59EF" w:rsidRPr="00F33272" w:rsidRDefault="008F59EF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635" w:type="pct"/>
          </w:tcPr>
          <w:p w:rsidR="008F59EF" w:rsidRPr="00F33272" w:rsidRDefault="008F59EF" w:rsidP="00B845D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" w:type="pct"/>
          </w:tcPr>
          <w:p w:rsidR="008F59EF" w:rsidRPr="00F33272" w:rsidRDefault="008F59EF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2" w:type="pct"/>
          </w:tcPr>
          <w:p w:rsidR="008F59EF" w:rsidRPr="00F33272" w:rsidRDefault="008F59EF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</w:tcPr>
          <w:p w:rsidR="008F59EF" w:rsidRPr="00F33272" w:rsidRDefault="008F59EF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</w:tcPr>
          <w:p w:rsidR="008F59EF" w:rsidRPr="00F33272" w:rsidRDefault="008F59EF" w:rsidP="00370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8" w:type="pct"/>
          </w:tcPr>
          <w:p w:rsidR="008F59EF" w:rsidRPr="00F33272" w:rsidRDefault="008F59EF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" w:type="pct"/>
          </w:tcPr>
          <w:p w:rsidR="008F59EF" w:rsidRPr="00F33272" w:rsidRDefault="008F59EF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8011D" w:rsidRPr="00F33272" w:rsidTr="0088011D">
        <w:tc>
          <w:tcPr>
            <w:tcW w:w="1553" w:type="pct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483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8011D" w:rsidRPr="00F33272" w:rsidTr="0088011D">
        <w:tc>
          <w:tcPr>
            <w:tcW w:w="1553" w:type="pct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483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88011D" w:rsidRPr="00F33272" w:rsidRDefault="001D1B85" w:rsidP="00B845D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/>
                <w:sz w:val="30"/>
                <w:szCs w:val="30"/>
              </w:rPr>
              <w:t>144,955</w:t>
            </w:r>
          </w:p>
        </w:tc>
        <w:tc>
          <w:tcPr>
            <w:tcW w:w="145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234,094</w:t>
            </w:r>
          </w:p>
        </w:tc>
        <w:tc>
          <w:tcPr>
            <w:tcW w:w="145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8011D" w:rsidRPr="00F33272" w:rsidRDefault="00B63880" w:rsidP="00370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42,733</w:t>
            </w:r>
          </w:p>
        </w:tc>
        <w:tc>
          <w:tcPr>
            <w:tcW w:w="138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156,134</w:t>
            </w:r>
          </w:p>
        </w:tc>
      </w:tr>
      <w:tr w:rsidR="0088011D" w:rsidRPr="00F33272" w:rsidTr="0088011D">
        <w:tc>
          <w:tcPr>
            <w:tcW w:w="1553" w:type="pct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483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88011D" w:rsidRPr="00F33272" w:rsidRDefault="001D1B85" w:rsidP="00B845D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19,744</w:t>
            </w:r>
          </w:p>
        </w:tc>
        <w:tc>
          <w:tcPr>
            <w:tcW w:w="145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161,918</w:t>
            </w:r>
          </w:p>
        </w:tc>
        <w:tc>
          <w:tcPr>
            <w:tcW w:w="145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8011D" w:rsidRPr="00F33272" w:rsidRDefault="003709AA" w:rsidP="00370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19,500</w:t>
            </w:r>
          </w:p>
        </w:tc>
        <w:tc>
          <w:tcPr>
            <w:tcW w:w="138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30,133</w:t>
            </w:r>
          </w:p>
        </w:tc>
      </w:tr>
      <w:tr w:rsidR="0088011D" w:rsidRPr="00F33272" w:rsidTr="0088011D">
        <w:tc>
          <w:tcPr>
            <w:tcW w:w="1553" w:type="pct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ภาษีมูลค่าเพิ่มขอคืน</w:t>
            </w:r>
          </w:p>
        </w:tc>
        <w:tc>
          <w:tcPr>
            <w:tcW w:w="483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88011D" w:rsidRPr="00F33272" w:rsidRDefault="00D3703E" w:rsidP="00B638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18,85</w:t>
            </w:r>
            <w:r w:rsidR="00B63880" w:rsidRPr="00F3327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15,205</w:t>
            </w:r>
          </w:p>
        </w:tc>
        <w:tc>
          <w:tcPr>
            <w:tcW w:w="145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8011D" w:rsidRPr="00F33272" w:rsidRDefault="003709AA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011D" w:rsidRPr="00F33272" w:rsidTr="0088011D">
        <w:tc>
          <w:tcPr>
            <w:tcW w:w="1553" w:type="pct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ดอกเบี้ยเงินฝากธนาคารค้างรับ</w:t>
            </w:r>
          </w:p>
        </w:tc>
        <w:tc>
          <w:tcPr>
            <w:tcW w:w="483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88011D" w:rsidRPr="00F33272" w:rsidRDefault="00B845DA" w:rsidP="00B845D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145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6,678</w:t>
            </w:r>
          </w:p>
        </w:tc>
        <w:tc>
          <w:tcPr>
            <w:tcW w:w="145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8011D" w:rsidRPr="00F33272" w:rsidRDefault="003709AA" w:rsidP="00370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38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6,650</w:t>
            </w:r>
          </w:p>
        </w:tc>
      </w:tr>
      <w:tr w:rsidR="0088011D" w:rsidRPr="00F33272" w:rsidTr="0088011D">
        <w:tc>
          <w:tcPr>
            <w:tcW w:w="1553" w:type="pct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8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483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2" w:space="0" w:color="auto"/>
            </w:tcBorders>
          </w:tcPr>
          <w:p w:rsidR="0088011D" w:rsidRPr="00F33272" w:rsidRDefault="00D3703E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145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4,532</w:t>
            </w:r>
          </w:p>
        </w:tc>
        <w:tc>
          <w:tcPr>
            <w:tcW w:w="145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88011D" w:rsidRPr="00F33272" w:rsidRDefault="003709AA" w:rsidP="006D31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6D315B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2" w:space="0" w:color="auto"/>
            </w:tcBorders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4,410</w:t>
            </w:r>
          </w:p>
        </w:tc>
      </w:tr>
      <w:tr w:rsidR="0088011D" w:rsidRPr="00F33272" w:rsidTr="0088011D">
        <w:tc>
          <w:tcPr>
            <w:tcW w:w="1553" w:type="pct"/>
          </w:tcPr>
          <w:p w:rsidR="0088011D" w:rsidRPr="00F33272" w:rsidRDefault="0088011D" w:rsidP="0088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3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2" w:space="0" w:color="auto"/>
              <w:bottom w:val="single" w:sz="4" w:space="0" w:color="auto"/>
            </w:tcBorders>
          </w:tcPr>
          <w:p w:rsidR="0088011D" w:rsidRPr="00F33272" w:rsidRDefault="0046425D" w:rsidP="00B638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184,20</w:t>
            </w:r>
            <w:r w:rsidR="00B63880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2" w:space="0" w:color="auto"/>
              <w:bottom w:val="single" w:sz="4" w:space="0" w:color="auto"/>
            </w:tcBorders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422,427</w:t>
            </w:r>
          </w:p>
        </w:tc>
        <w:tc>
          <w:tcPr>
            <w:tcW w:w="145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4" w:space="0" w:color="auto"/>
            </w:tcBorders>
          </w:tcPr>
          <w:p w:rsidR="0088011D" w:rsidRPr="00F33272" w:rsidRDefault="00B63880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62,574</w:t>
            </w:r>
          </w:p>
        </w:tc>
        <w:tc>
          <w:tcPr>
            <w:tcW w:w="138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2" w:space="0" w:color="auto"/>
              <w:bottom w:val="single" w:sz="4" w:space="0" w:color="auto"/>
            </w:tcBorders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197,327</w:t>
            </w:r>
          </w:p>
        </w:tc>
      </w:tr>
      <w:tr w:rsidR="0088011D" w:rsidRPr="00F33272" w:rsidTr="0088011D">
        <w:tc>
          <w:tcPr>
            <w:tcW w:w="1553" w:type="pct"/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3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88011D" w:rsidRPr="00F33272" w:rsidRDefault="0046425D" w:rsidP="00B638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579,02</w:t>
            </w:r>
            <w:r w:rsidR="00B63880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691,871</w:t>
            </w:r>
          </w:p>
        </w:tc>
        <w:tc>
          <w:tcPr>
            <w:tcW w:w="145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88011D" w:rsidRPr="00F33272" w:rsidRDefault="00B63880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/>
                <w:b/>
                <w:bCs/>
                <w:sz w:val="30"/>
                <w:szCs w:val="30"/>
              </w:rPr>
              <w:t>452,006</w:t>
            </w:r>
          </w:p>
        </w:tc>
        <w:tc>
          <w:tcPr>
            <w:tcW w:w="138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465,485</w:t>
            </w:r>
          </w:p>
        </w:tc>
      </w:tr>
      <w:tr w:rsidR="0088011D" w:rsidRPr="00F33272" w:rsidTr="0088011D">
        <w:tc>
          <w:tcPr>
            <w:tcW w:w="1553" w:type="pct"/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3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2" w:space="0" w:color="auto"/>
            </w:tcBorders>
          </w:tcPr>
          <w:p w:rsidR="0088011D" w:rsidRPr="00F33272" w:rsidRDefault="00D3703E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(4,290)</w:t>
            </w:r>
          </w:p>
        </w:tc>
        <w:tc>
          <w:tcPr>
            <w:tcW w:w="145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88011D" w:rsidRPr="00F33272" w:rsidRDefault="006D315B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2" w:space="0" w:color="auto"/>
            </w:tcBorders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(4,290)</w:t>
            </w:r>
          </w:p>
        </w:tc>
      </w:tr>
      <w:tr w:rsidR="0088011D" w:rsidRPr="00F33272" w:rsidTr="0088011D">
        <w:tc>
          <w:tcPr>
            <w:tcW w:w="1553" w:type="pct"/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3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2" w:space="0" w:color="auto"/>
              <w:bottom w:val="double" w:sz="4" w:space="0" w:color="auto"/>
            </w:tcBorders>
          </w:tcPr>
          <w:p w:rsidR="0088011D" w:rsidRPr="00F33272" w:rsidRDefault="0046425D" w:rsidP="00B638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579,02</w:t>
            </w:r>
            <w:r w:rsidR="00B63880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2" w:space="0" w:color="auto"/>
              <w:bottom w:val="double" w:sz="4" w:space="0" w:color="auto"/>
            </w:tcBorders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687,581</w:t>
            </w:r>
          </w:p>
        </w:tc>
        <w:tc>
          <w:tcPr>
            <w:tcW w:w="145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88011D" w:rsidRPr="00F33272" w:rsidRDefault="00B63880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452,006</w:t>
            </w:r>
          </w:p>
        </w:tc>
        <w:tc>
          <w:tcPr>
            <w:tcW w:w="138" w:type="pct"/>
          </w:tcPr>
          <w:p w:rsidR="0088011D" w:rsidRPr="00F33272" w:rsidRDefault="0088011D" w:rsidP="0088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2" w:space="0" w:color="auto"/>
              <w:bottom w:val="double" w:sz="4" w:space="0" w:color="auto"/>
            </w:tcBorders>
          </w:tcPr>
          <w:p w:rsidR="0088011D" w:rsidRPr="00F33272" w:rsidRDefault="0088011D" w:rsidP="008801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461,195</w:t>
            </w:r>
          </w:p>
        </w:tc>
      </w:tr>
    </w:tbl>
    <w:p w:rsidR="00FE0C69" w:rsidRPr="00F33272" w:rsidRDefault="00FE0C69" w:rsidP="00657DFF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9A3203" w:rsidRPr="00F33272" w:rsidRDefault="00FB1617" w:rsidP="00657DFF">
      <w:pPr>
        <w:pStyle w:val="Heading1"/>
        <w:keepNext w:val="0"/>
        <w:widowControl w:val="0"/>
        <w:numPr>
          <w:ilvl w:val="0"/>
          <w:numId w:val="54"/>
        </w:numPr>
        <w:shd w:val="clear" w:color="auto" w:fill="auto"/>
        <w:tabs>
          <w:tab w:val="num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</w:p>
    <w:p w:rsidR="0044343B" w:rsidRPr="00F33272" w:rsidRDefault="0044343B" w:rsidP="009850C1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0"/>
        <w:gridCol w:w="265"/>
        <w:gridCol w:w="1177"/>
        <w:gridCol w:w="284"/>
        <w:gridCol w:w="1149"/>
        <w:gridCol w:w="265"/>
        <w:gridCol w:w="1172"/>
      </w:tblGrid>
      <w:tr w:rsidR="00351E50" w:rsidRPr="00F33272" w:rsidTr="00657DFF">
        <w:trPr>
          <w:tblHeader/>
        </w:trPr>
        <w:tc>
          <w:tcPr>
            <w:tcW w:w="2043" w:type="pct"/>
          </w:tcPr>
          <w:p w:rsidR="00286A55" w:rsidRPr="00F33272" w:rsidRDefault="00286A55" w:rsidP="00F72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286A55" w:rsidRPr="00F33272" w:rsidRDefault="00744C7E" w:rsidP="00F7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3" w:type="pct"/>
          </w:tcPr>
          <w:p w:rsidR="00286A55" w:rsidRPr="00F33272" w:rsidRDefault="00286A55" w:rsidP="00F7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:rsidR="00286A55" w:rsidRPr="00F33272" w:rsidRDefault="00744C7E" w:rsidP="00F7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51E50" w:rsidRPr="00F33272" w:rsidTr="00657DFF">
        <w:trPr>
          <w:tblHeader/>
        </w:trPr>
        <w:tc>
          <w:tcPr>
            <w:tcW w:w="2043" w:type="pct"/>
          </w:tcPr>
          <w:p w:rsidR="00EB248C" w:rsidRPr="00F33272" w:rsidRDefault="00EB248C" w:rsidP="00EB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EB248C" w:rsidRPr="00F33272" w:rsidRDefault="00EB248C" w:rsidP="00EB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88011D"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EB248C" w:rsidRPr="00F33272" w:rsidRDefault="00EB248C" w:rsidP="00EB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EB248C" w:rsidRPr="00F33272" w:rsidRDefault="0088011D" w:rsidP="00EB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2560</w:t>
            </w:r>
          </w:p>
        </w:tc>
        <w:tc>
          <w:tcPr>
            <w:tcW w:w="153" w:type="pct"/>
          </w:tcPr>
          <w:p w:rsidR="00EB248C" w:rsidRPr="00F33272" w:rsidRDefault="00EB248C" w:rsidP="00EB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:rsidR="00EB248C" w:rsidRPr="00F33272" w:rsidRDefault="00EB248C" w:rsidP="00EB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88011D"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EB248C" w:rsidRPr="00F33272" w:rsidRDefault="00EB248C" w:rsidP="00EB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EB248C" w:rsidRPr="00F33272" w:rsidRDefault="0088011D" w:rsidP="00EB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2560</w:t>
            </w:r>
          </w:p>
        </w:tc>
      </w:tr>
      <w:tr w:rsidR="00351E50" w:rsidRPr="00F33272" w:rsidTr="00351E50">
        <w:trPr>
          <w:tblHeader/>
        </w:trPr>
        <w:tc>
          <w:tcPr>
            <w:tcW w:w="2043" w:type="pct"/>
          </w:tcPr>
          <w:p w:rsidR="00C67509" w:rsidRPr="00F33272" w:rsidRDefault="00C67509" w:rsidP="00C67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7" w:type="pct"/>
            <w:gridSpan w:val="7"/>
          </w:tcPr>
          <w:p w:rsidR="00C67509" w:rsidRPr="00F33272" w:rsidRDefault="00C67509" w:rsidP="00C67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580F" w:rsidRPr="00F33272" w:rsidTr="00657DFF">
        <w:tc>
          <w:tcPr>
            <w:tcW w:w="2043" w:type="pct"/>
          </w:tcPr>
          <w:p w:rsidR="00B7580F" w:rsidRPr="00F33272" w:rsidRDefault="00B7580F" w:rsidP="00B758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1" w:type="pct"/>
          </w:tcPr>
          <w:p w:rsidR="00B7580F" w:rsidRPr="00F33272" w:rsidRDefault="0090099D" w:rsidP="009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6,056</w:t>
            </w:r>
          </w:p>
        </w:tc>
        <w:tc>
          <w:tcPr>
            <w:tcW w:w="143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6,412</w:t>
            </w:r>
          </w:p>
        </w:tc>
        <w:tc>
          <w:tcPr>
            <w:tcW w:w="153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056</w:t>
            </w:r>
          </w:p>
        </w:tc>
        <w:tc>
          <w:tcPr>
            <w:tcW w:w="143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6,412</w:t>
            </w:r>
          </w:p>
        </w:tc>
      </w:tr>
      <w:tr w:rsidR="00B7580F" w:rsidRPr="00F33272" w:rsidTr="00657DFF">
        <w:tc>
          <w:tcPr>
            <w:tcW w:w="2043" w:type="pct"/>
          </w:tcPr>
          <w:p w:rsidR="00B7580F" w:rsidRPr="00F33272" w:rsidRDefault="00B7580F" w:rsidP="00B758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1" w:type="pct"/>
          </w:tcPr>
          <w:p w:rsidR="00B7580F" w:rsidRPr="00F33272" w:rsidRDefault="0090099D" w:rsidP="009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11,527</w:t>
            </w:r>
          </w:p>
        </w:tc>
        <w:tc>
          <w:tcPr>
            <w:tcW w:w="143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1,433</w:t>
            </w:r>
          </w:p>
        </w:tc>
        <w:tc>
          <w:tcPr>
            <w:tcW w:w="153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:rsidR="00B7580F" w:rsidRPr="00F33272" w:rsidRDefault="00B7580F" w:rsidP="00B63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Pr="00F33272">
              <w:rPr>
                <w:rFonts w:asciiTheme="majorBidi" w:hAnsiTheme="majorBidi"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52</w:t>
            </w:r>
            <w:r w:rsidR="00B63880" w:rsidRPr="00F33272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1,433</w:t>
            </w:r>
          </w:p>
        </w:tc>
      </w:tr>
      <w:tr w:rsidR="00B7580F" w:rsidRPr="00F33272" w:rsidTr="00657DFF">
        <w:tc>
          <w:tcPr>
            <w:tcW w:w="2043" w:type="pct"/>
          </w:tcPr>
          <w:p w:rsidR="00B7580F" w:rsidRPr="00F33272" w:rsidRDefault="00B7580F" w:rsidP="00B758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พัสดุคงคลัง</w:t>
            </w: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B7580F" w:rsidRPr="00F33272" w:rsidRDefault="0090099D" w:rsidP="009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609,283</w:t>
            </w:r>
          </w:p>
        </w:tc>
        <w:tc>
          <w:tcPr>
            <w:tcW w:w="143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2" w:space="0" w:color="auto"/>
            </w:tcBorders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476,941</w:t>
            </w:r>
          </w:p>
        </w:tc>
        <w:tc>
          <w:tcPr>
            <w:tcW w:w="153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2" w:space="0" w:color="auto"/>
            </w:tcBorders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481,549</w:t>
            </w:r>
          </w:p>
        </w:tc>
        <w:tc>
          <w:tcPr>
            <w:tcW w:w="143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460,919</w:t>
            </w:r>
          </w:p>
        </w:tc>
      </w:tr>
      <w:tr w:rsidR="00B7580F" w:rsidRPr="00F33272" w:rsidTr="00657DFF">
        <w:tc>
          <w:tcPr>
            <w:tcW w:w="2043" w:type="pct"/>
          </w:tcPr>
          <w:p w:rsidR="00B7580F" w:rsidRPr="00F33272" w:rsidRDefault="00B7580F" w:rsidP="00B758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B7580F" w:rsidRPr="00F33272" w:rsidRDefault="0090099D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626,866</w:t>
            </w:r>
          </w:p>
        </w:tc>
        <w:tc>
          <w:tcPr>
            <w:tcW w:w="143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2" w:space="0" w:color="auto"/>
            </w:tcBorders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484,786</w:t>
            </w:r>
          </w:p>
        </w:tc>
        <w:tc>
          <w:tcPr>
            <w:tcW w:w="153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2" w:space="0" w:color="auto"/>
            </w:tcBorders>
          </w:tcPr>
          <w:p w:rsidR="00B7580F" w:rsidRPr="00F33272" w:rsidRDefault="00B7580F" w:rsidP="00B63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499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13</w:t>
            </w:r>
            <w:r w:rsidR="00B63880" w:rsidRPr="00F33272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2" w:space="0" w:color="auto"/>
            </w:tcBorders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468,764</w:t>
            </w:r>
          </w:p>
        </w:tc>
      </w:tr>
      <w:tr w:rsidR="00B7580F" w:rsidRPr="00F33272" w:rsidTr="00657DFF">
        <w:tc>
          <w:tcPr>
            <w:tcW w:w="2043" w:type="pct"/>
          </w:tcPr>
          <w:p w:rsidR="00B7580F" w:rsidRPr="00F33272" w:rsidRDefault="00B7580F" w:rsidP="00B758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B7580F" w:rsidRPr="00F33272" w:rsidRDefault="0090099D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2" w:space="0" w:color="auto"/>
            </w:tcBorders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2" w:space="0" w:color="auto"/>
            </w:tcBorders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580F" w:rsidRPr="00F33272" w:rsidTr="00657DFF">
        <w:tc>
          <w:tcPr>
            <w:tcW w:w="2043" w:type="pct"/>
          </w:tcPr>
          <w:p w:rsidR="00B7580F" w:rsidRPr="00F33272" w:rsidRDefault="00B7580F" w:rsidP="00B758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B7580F" w:rsidRPr="00F33272" w:rsidRDefault="0090099D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626,866</w:t>
            </w:r>
          </w:p>
        </w:tc>
        <w:tc>
          <w:tcPr>
            <w:tcW w:w="143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2" w:space="0" w:color="auto"/>
              <w:bottom w:val="double" w:sz="4" w:space="0" w:color="auto"/>
            </w:tcBorders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484,786</w:t>
            </w:r>
          </w:p>
        </w:tc>
        <w:tc>
          <w:tcPr>
            <w:tcW w:w="153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2" w:space="0" w:color="auto"/>
              <w:bottom w:val="double" w:sz="4" w:space="0" w:color="auto"/>
            </w:tcBorders>
          </w:tcPr>
          <w:p w:rsidR="00B7580F" w:rsidRPr="00F33272" w:rsidRDefault="00B7580F" w:rsidP="00B63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499,13</w:t>
            </w:r>
            <w:r w:rsidR="00B63880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2" w:space="0" w:color="auto"/>
              <w:bottom w:val="double" w:sz="4" w:space="0" w:color="auto"/>
            </w:tcBorders>
          </w:tcPr>
          <w:p w:rsidR="00B7580F" w:rsidRPr="00F33272" w:rsidRDefault="00B7580F" w:rsidP="00B7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468,764</w:t>
            </w:r>
          </w:p>
        </w:tc>
      </w:tr>
    </w:tbl>
    <w:p w:rsidR="00DD7569" w:rsidRPr="00F33272" w:rsidRDefault="00DD7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  <w:r w:rsidRPr="00F33272">
        <w:rPr>
          <w:rFonts w:asciiTheme="majorBidi" w:hAnsiTheme="majorBidi"/>
          <w:sz w:val="30"/>
          <w:szCs w:val="30"/>
          <w:cs/>
          <w:lang w:val="th-TH"/>
        </w:rPr>
        <w:br w:type="page"/>
      </w:r>
    </w:p>
    <w:p w:rsidR="00BC5C63" w:rsidRPr="00F33272" w:rsidRDefault="00BC5C63" w:rsidP="00BC5C63">
      <w:pPr>
        <w:pStyle w:val="Heading1"/>
        <w:keepLines/>
        <w:numPr>
          <w:ilvl w:val="0"/>
          <w:numId w:val="54"/>
        </w:numPr>
        <w:shd w:val="clear" w:color="auto" w:fill="auto"/>
        <w:tabs>
          <w:tab w:val="num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เงินลงทุนในบริษัทร่วมและการร่วมค้า</w:t>
      </w:r>
    </w:p>
    <w:p w:rsidR="00BC5C63" w:rsidRPr="00F33272" w:rsidRDefault="00BC5C63" w:rsidP="00BC5C63">
      <w:pPr>
        <w:ind w:left="9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F33272">
        <w:rPr>
          <w:rFonts w:asciiTheme="majorBidi" w:hAnsiTheme="majorBidi" w:cstheme="majorBidi"/>
          <w:sz w:val="20"/>
          <w:szCs w:val="20"/>
          <w:cs/>
          <w:lang w:val="th-TH"/>
        </w:rPr>
        <w:tab/>
      </w: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2"/>
        <w:gridCol w:w="94"/>
        <w:gridCol w:w="1083"/>
        <w:gridCol w:w="279"/>
        <w:gridCol w:w="1172"/>
        <w:gridCol w:w="277"/>
        <w:gridCol w:w="1172"/>
        <w:gridCol w:w="251"/>
        <w:gridCol w:w="1185"/>
      </w:tblGrid>
      <w:tr w:rsidR="00BC5C63" w:rsidRPr="00F33272" w:rsidTr="00B82399">
        <w:trPr>
          <w:tblHeader/>
        </w:trPr>
        <w:tc>
          <w:tcPr>
            <w:tcW w:w="2032" w:type="pct"/>
          </w:tcPr>
          <w:p w:rsidR="00BC5C63" w:rsidRPr="00F33272" w:rsidRDefault="00BC5C63" w:rsidP="000F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4" w:type="pct"/>
            <w:gridSpan w:val="4"/>
          </w:tcPr>
          <w:p w:rsidR="00BC5C63" w:rsidRPr="00F33272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:rsidR="00BC5C63" w:rsidRPr="00F33272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BC5C63" w:rsidRPr="00F33272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82399" w:rsidRPr="00F33272" w:rsidTr="00B82399">
        <w:trPr>
          <w:tblHeader/>
        </w:trPr>
        <w:tc>
          <w:tcPr>
            <w:tcW w:w="2032" w:type="pct"/>
          </w:tcPr>
          <w:p w:rsidR="00BC5C63" w:rsidRPr="00F33272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:rsidR="00BC5C63" w:rsidRPr="00F33272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011D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" w:type="pct"/>
            <w:vAlign w:val="bottom"/>
          </w:tcPr>
          <w:p w:rsidR="00BC5C63" w:rsidRPr="00F33272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BC5C63" w:rsidRPr="00F33272" w:rsidRDefault="0088011D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9" w:type="pct"/>
            <w:vAlign w:val="bottom"/>
          </w:tcPr>
          <w:p w:rsidR="00BC5C63" w:rsidRPr="00F33272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BC5C63" w:rsidRPr="00F33272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011D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" w:type="pct"/>
            <w:vAlign w:val="bottom"/>
          </w:tcPr>
          <w:p w:rsidR="00BC5C63" w:rsidRPr="00F33272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BC5C63" w:rsidRPr="00F33272" w:rsidRDefault="0088011D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C5C63" w:rsidRPr="00F33272" w:rsidTr="00B82399">
        <w:trPr>
          <w:tblHeader/>
        </w:trPr>
        <w:tc>
          <w:tcPr>
            <w:tcW w:w="2032" w:type="pct"/>
          </w:tcPr>
          <w:p w:rsidR="00BC5C63" w:rsidRPr="00F33272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8" w:type="pct"/>
            <w:gridSpan w:val="8"/>
          </w:tcPr>
          <w:p w:rsidR="00BC5C63" w:rsidRPr="00F33272" w:rsidRDefault="00BC5C63" w:rsidP="000F4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2399" w:rsidRPr="00F33272" w:rsidTr="00B82399">
        <w:tc>
          <w:tcPr>
            <w:tcW w:w="2032" w:type="pct"/>
          </w:tcPr>
          <w:p w:rsidR="007D7119" w:rsidRPr="00F33272" w:rsidRDefault="007D7119" w:rsidP="00E40E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3" w:type="pct"/>
            <w:gridSpan w:val="2"/>
          </w:tcPr>
          <w:p w:rsidR="007D7119" w:rsidRPr="00F33272" w:rsidRDefault="007D7119" w:rsidP="00E40E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7D7119" w:rsidRPr="00F33272" w:rsidRDefault="007D7119" w:rsidP="00E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D7119" w:rsidRPr="00F33272" w:rsidRDefault="007D7119" w:rsidP="00E40E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7D7119" w:rsidRPr="00F33272" w:rsidRDefault="007D7119" w:rsidP="00E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D7119" w:rsidRPr="00F33272" w:rsidRDefault="007D7119" w:rsidP="00E40E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7D7119" w:rsidRPr="00F33272" w:rsidRDefault="007D7119" w:rsidP="00E40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7D7119" w:rsidRPr="00F33272" w:rsidRDefault="007D7119" w:rsidP="00E40E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82399" w:rsidRPr="00F33272" w:rsidTr="00B82399">
        <w:tc>
          <w:tcPr>
            <w:tcW w:w="2032" w:type="pct"/>
          </w:tcPr>
          <w:p w:rsidR="00211FAB" w:rsidRPr="00F33272" w:rsidRDefault="00211FAB" w:rsidP="00211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3" w:type="pct"/>
            <w:gridSpan w:val="2"/>
            <w:shd w:val="clear" w:color="auto" w:fill="auto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F33272">
              <w:rPr>
                <w:rFonts w:asciiTheme="majorBidi" w:hAnsiTheme="majorBidi"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626</w:t>
            </w:r>
            <w:r w:rsidRPr="00F33272">
              <w:rPr>
                <w:rFonts w:asciiTheme="majorBidi" w:hAnsiTheme="majorBidi"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124</w:t>
            </w:r>
          </w:p>
        </w:tc>
        <w:tc>
          <w:tcPr>
            <w:tcW w:w="150" w:type="pct"/>
            <w:shd w:val="clear" w:color="auto" w:fill="auto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2,476,611</w:t>
            </w:r>
          </w:p>
        </w:tc>
        <w:tc>
          <w:tcPr>
            <w:tcW w:w="149" w:type="pct"/>
            <w:shd w:val="clear" w:color="auto" w:fill="auto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522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673</w:t>
            </w:r>
          </w:p>
        </w:tc>
        <w:tc>
          <w:tcPr>
            <w:tcW w:w="135" w:type="pct"/>
            <w:shd w:val="clear" w:color="auto" w:fill="auto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2,496,553</w:t>
            </w:r>
          </w:p>
        </w:tc>
      </w:tr>
      <w:tr w:rsidR="00B82399" w:rsidRPr="00F33272" w:rsidTr="00B82399">
        <w:tc>
          <w:tcPr>
            <w:tcW w:w="2083" w:type="pct"/>
            <w:gridSpan w:val="2"/>
          </w:tcPr>
          <w:p w:rsidR="00211FAB" w:rsidRPr="00F33272" w:rsidRDefault="00211FAB" w:rsidP="00B8239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ind w:left="162" w:right="-199" w:hanging="162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ส่วนแบ่งกำไร</w:t>
            </w:r>
            <w:r w:rsidRPr="00F33272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  <w:t>สุทธิ</w:t>
            </w:r>
            <w:r w:rsidRPr="00F33272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จากเงินลงทุนตามวิธีส่วนได้เสีย</w:t>
            </w:r>
          </w:p>
        </w:tc>
        <w:tc>
          <w:tcPr>
            <w:tcW w:w="582" w:type="pct"/>
            <w:shd w:val="clear" w:color="auto" w:fill="auto"/>
          </w:tcPr>
          <w:p w:rsidR="00211FAB" w:rsidRPr="00F33272" w:rsidRDefault="00F5185E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474,913</w:t>
            </w:r>
          </w:p>
        </w:tc>
        <w:tc>
          <w:tcPr>
            <w:tcW w:w="150" w:type="pct"/>
            <w:shd w:val="clear" w:color="auto" w:fill="auto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211FAB" w:rsidRPr="00F33272" w:rsidRDefault="00211FAB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450,797</w:t>
            </w:r>
          </w:p>
        </w:tc>
        <w:tc>
          <w:tcPr>
            <w:tcW w:w="149" w:type="pct"/>
            <w:shd w:val="clear" w:color="auto" w:fill="auto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2399" w:rsidRPr="00F33272" w:rsidTr="00B82399">
        <w:tc>
          <w:tcPr>
            <w:tcW w:w="2032" w:type="pct"/>
          </w:tcPr>
          <w:p w:rsidR="00211FAB" w:rsidRPr="00F33272" w:rsidRDefault="00211FAB" w:rsidP="00211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3" w:type="pct"/>
            <w:gridSpan w:val="2"/>
            <w:shd w:val="clear" w:color="auto" w:fill="auto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(490,433)</w:t>
            </w:r>
          </w:p>
        </w:tc>
        <w:tc>
          <w:tcPr>
            <w:tcW w:w="150" w:type="pct"/>
            <w:shd w:val="clear" w:color="auto" w:fill="auto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(301,000)</w:t>
            </w:r>
          </w:p>
        </w:tc>
        <w:tc>
          <w:tcPr>
            <w:tcW w:w="149" w:type="pct"/>
            <w:shd w:val="clear" w:color="auto" w:fill="auto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2399" w:rsidRPr="00F33272" w:rsidTr="00B82399">
        <w:tc>
          <w:tcPr>
            <w:tcW w:w="2032" w:type="pct"/>
          </w:tcPr>
          <w:p w:rsidR="00211FAB" w:rsidRPr="00F33272" w:rsidRDefault="00211FAB" w:rsidP="00211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จ่ายชำระค่าหุ้นเพิ่มเติม</w:t>
            </w:r>
          </w:p>
        </w:tc>
        <w:tc>
          <w:tcPr>
            <w:tcW w:w="633" w:type="pct"/>
            <w:gridSpan w:val="2"/>
            <w:shd w:val="clear" w:color="auto" w:fill="auto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90,360</w:t>
            </w:r>
          </w:p>
        </w:tc>
        <w:tc>
          <w:tcPr>
            <w:tcW w:w="150" w:type="pct"/>
            <w:shd w:val="clear" w:color="auto" w:fill="auto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26,120</w:t>
            </w:r>
          </w:p>
        </w:tc>
        <w:tc>
          <w:tcPr>
            <w:tcW w:w="149" w:type="pct"/>
            <w:shd w:val="clear" w:color="auto" w:fill="auto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90,360</w:t>
            </w:r>
          </w:p>
        </w:tc>
        <w:tc>
          <w:tcPr>
            <w:tcW w:w="135" w:type="pct"/>
            <w:shd w:val="clear" w:color="auto" w:fill="auto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26,120</w:t>
            </w:r>
          </w:p>
        </w:tc>
      </w:tr>
      <w:tr w:rsidR="00B82399" w:rsidRPr="00F33272" w:rsidTr="00B82399">
        <w:tc>
          <w:tcPr>
            <w:tcW w:w="2032" w:type="pct"/>
          </w:tcPr>
          <w:p w:rsidR="00211FAB" w:rsidRPr="00F33272" w:rsidRDefault="00211FAB" w:rsidP="00B823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ผลต่างของอัตราแลกเปลี่ยน</w:t>
            </w:r>
            <w:r w:rsidR="00B82399" w:rsidRPr="00F3327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633" w:type="pct"/>
            <w:gridSpan w:val="2"/>
            <w:tcBorders>
              <w:bottom w:val="single" w:sz="2" w:space="0" w:color="auto"/>
            </w:tcBorders>
            <w:shd w:val="clear" w:color="auto" w:fill="auto"/>
            <w:vAlign w:val="bottom"/>
          </w:tcPr>
          <w:p w:rsidR="00211FAB" w:rsidRPr="00F33272" w:rsidRDefault="00211FAB" w:rsidP="00355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355E32" w:rsidRPr="00F33272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  <w:shd w:val="clear" w:color="auto" w:fill="auto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  <w:shd w:val="clear" w:color="auto" w:fill="auto"/>
            <w:vAlign w:val="bottom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(26,404)</w:t>
            </w:r>
          </w:p>
        </w:tc>
        <w:tc>
          <w:tcPr>
            <w:tcW w:w="149" w:type="pct"/>
            <w:shd w:val="clear" w:color="auto" w:fill="auto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  <w:shd w:val="clear" w:color="auto" w:fill="auto"/>
            <w:vAlign w:val="bottom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2" w:space="0" w:color="auto"/>
            </w:tcBorders>
            <w:shd w:val="clear" w:color="auto" w:fill="auto"/>
            <w:vAlign w:val="bottom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2399" w:rsidRPr="00F33272" w:rsidTr="00B82399">
        <w:tc>
          <w:tcPr>
            <w:tcW w:w="2032" w:type="pct"/>
          </w:tcPr>
          <w:p w:rsidR="00211FAB" w:rsidRPr="00F33272" w:rsidRDefault="00211FAB" w:rsidP="00211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633" w:type="pct"/>
            <w:gridSpan w:val="2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211FAB" w:rsidRPr="00F33272" w:rsidRDefault="00DD2B17" w:rsidP="00355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2,700,25</w:t>
            </w:r>
            <w:r w:rsidR="00355E32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0" w:type="pct"/>
            <w:shd w:val="clear" w:color="auto" w:fill="auto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2,626,124</w:t>
            </w:r>
          </w:p>
        </w:tc>
        <w:tc>
          <w:tcPr>
            <w:tcW w:w="149" w:type="pct"/>
            <w:shd w:val="clear" w:color="auto" w:fill="auto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2,613,033</w:t>
            </w:r>
          </w:p>
        </w:tc>
        <w:tc>
          <w:tcPr>
            <w:tcW w:w="135" w:type="pct"/>
            <w:shd w:val="clear" w:color="auto" w:fill="auto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2,522,673</w:t>
            </w:r>
          </w:p>
        </w:tc>
      </w:tr>
      <w:tr w:rsidR="00B82399" w:rsidRPr="00F33272" w:rsidTr="00B82399">
        <w:tc>
          <w:tcPr>
            <w:tcW w:w="2032" w:type="pct"/>
          </w:tcPr>
          <w:p w:rsidR="00211FAB" w:rsidRPr="00F33272" w:rsidRDefault="00211FAB" w:rsidP="00211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3" w:type="pct"/>
            <w:gridSpan w:val="2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0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0" w:type="pct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82399" w:rsidRPr="00F33272" w:rsidTr="00B82399">
        <w:tc>
          <w:tcPr>
            <w:tcW w:w="2032" w:type="pct"/>
          </w:tcPr>
          <w:p w:rsidR="00211FAB" w:rsidRPr="00F33272" w:rsidRDefault="00211FAB" w:rsidP="00211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3" w:type="pct"/>
            <w:gridSpan w:val="2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2399" w:rsidRPr="00F33272" w:rsidTr="00B82399">
        <w:tc>
          <w:tcPr>
            <w:tcW w:w="2032" w:type="pct"/>
          </w:tcPr>
          <w:p w:rsidR="00211FAB" w:rsidRPr="00F33272" w:rsidRDefault="00211FAB" w:rsidP="00211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3" w:type="pct"/>
            <w:gridSpan w:val="2"/>
          </w:tcPr>
          <w:p w:rsidR="00211FAB" w:rsidRPr="00F33272" w:rsidRDefault="0081021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148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316</w:t>
            </w:r>
          </w:p>
        </w:tc>
        <w:tc>
          <w:tcPr>
            <w:tcW w:w="150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4,461,337</w:t>
            </w:r>
          </w:p>
        </w:tc>
        <w:tc>
          <w:tcPr>
            <w:tcW w:w="149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211FAB" w:rsidRPr="00F33272" w:rsidRDefault="0081021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923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750</w:t>
            </w:r>
          </w:p>
        </w:tc>
        <w:tc>
          <w:tcPr>
            <w:tcW w:w="135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673,438</w:t>
            </w:r>
          </w:p>
        </w:tc>
      </w:tr>
      <w:tr w:rsidR="00B82399" w:rsidRPr="00F33272" w:rsidTr="00B82399">
        <w:tc>
          <w:tcPr>
            <w:tcW w:w="2083" w:type="pct"/>
            <w:gridSpan w:val="2"/>
          </w:tcPr>
          <w:p w:rsidR="00B82399" w:rsidRPr="00F33272" w:rsidRDefault="00B82399" w:rsidP="00B8239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ind w:left="162" w:right="-199" w:hanging="162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ส่วนแบ่งกำไร</w:t>
            </w:r>
            <w:r w:rsidRPr="00F33272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  <w:t>สุทธิ</w:t>
            </w:r>
            <w:r w:rsidRPr="00F33272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จากเงินลงทุนตามวิธีส่วนได้เสีย</w:t>
            </w:r>
          </w:p>
        </w:tc>
        <w:tc>
          <w:tcPr>
            <w:tcW w:w="582" w:type="pct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119,896</w:t>
            </w:r>
          </w:p>
        </w:tc>
        <w:tc>
          <w:tcPr>
            <w:tcW w:w="150" w:type="pct"/>
          </w:tcPr>
          <w:p w:rsidR="00B82399" w:rsidRPr="00F33272" w:rsidRDefault="00B82399" w:rsidP="00B8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66,334</w:t>
            </w:r>
          </w:p>
        </w:tc>
        <w:tc>
          <w:tcPr>
            <w:tcW w:w="149" w:type="pct"/>
          </w:tcPr>
          <w:p w:rsidR="00B82399" w:rsidRPr="00F33272" w:rsidRDefault="00B82399" w:rsidP="00B8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B82399" w:rsidRPr="00F33272" w:rsidRDefault="00B82399" w:rsidP="00B8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2399" w:rsidRPr="00F33272" w:rsidTr="00B82399">
        <w:tc>
          <w:tcPr>
            <w:tcW w:w="2032" w:type="pct"/>
          </w:tcPr>
          <w:p w:rsidR="00211FAB" w:rsidRPr="00F33272" w:rsidRDefault="00211FAB" w:rsidP="00211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633" w:type="pct"/>
            <w:gridSpan w:val="2"/>
          </w:tcPr>
          <w:p w:rsidR="00211FAB" w:rsidRPr="00F33272" w:rsidRDefault="00570F29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149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211FAB" w:rsidRPr="00F33272" w:rsidRDefault="00570F29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2399" w:rsidRPr="00F33272" w:rsidTr="00B82399">
        <w:tc>
          <w:tcPr>
            <w:tcW w:w="2032" w:type="pct"/>
          </w:tcPr>
          <w:p w:rsidR="00211FAB" w:rsidRPr="00F33272" w:rsidRDefault="00211FAB" w:rsidP="00211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3" w:type="pct"/>
            <w:gridSpan w:val="2"/>
          </w:tcPr>
          <w:p w:rsidR="00211FAB" w:rsidRPr="00F33272" w:rsidRDefault="00570F29" w:rsidP="00570F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/>
                <w:sz w:val="30"/>
                <w:szCs w:val="30"/>
              </w:rPr>
              <w:t>(</w:t>
            </w: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81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150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(20,288)</w:t>
            </w:r>
          </w:p>
        </w:tc>
        <w:tc>
          <w:tcPr>
            <w:tcW w:w="149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211FAB" w:rsidRPr="00F33272" w:rsidRDefault="00570F29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2399" w:rsidRPr="00F33272" w:rsidTr="00B82399">
        <w:tc>
          <w:tcPr>
            <w:tcW w:w="2032" w:type="pct"/>
          </w:tcPr>
          <w:p w:rsidR="00211FAB" w:rsidRPr="00F33272" w:rsidRDefault="00211FAB" w:rsidP="00211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จ่ายชำระค่าหุ้นเพิ่มเติม</w:t>
            </w:r>
          </w:p>
        </w:tc>
        <w:tc>
          <w:tcPr>
            <w:tcW w:w="633" w:type="pct"/>
            <w:gridSpan w:val="2"/>
            <w:tcBorders>
              <w:bottom w:val="single" w:sz="2" w:space="0" w:color="auto"/>
            </w:tcBorders>
          </w:tcPr>
          <w:p w:rsidR="00211FAB" w:rsidRPr="00F33272" w:rsidRDefault="00AC2DA9" w:rsidP="00355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878,06</w:t>
            </w:r>
            <w:r w:rsidR="00355E32" w:rsidRPr="00F3327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0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1,640,353</w:t>
            </w:r>
          </w:p>
        </w:tc>
        <w:tc>
          <w:tcPr>
            <w:tcW w:w="149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211FAB" w:rsidRPr="00F33272" w:rsidRDefault="00570F29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2" w:space="0" w:color="auto"/>
            </w:tcBorders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250,312</w:t>
            </w:r>
          </w:p>
        </w:tc>
      </w:tr>
      <w:tr w:rsidR="00B82399" w:rsidRPr="00F33272" w:rsidTr="00B82399">
        <w:tc>
          <w:tcPr>
            <w:tcW w:w="2032" w:type="pct"/>
          </w:tcPr>
          <w:p w:rsidR="00211FAB" w:rsidRPr="00F33272" w:rsidRDefault="00211FAB" w:rsidP="00211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633" w:type="pct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:rsidR="00211FAB" w:rsidRPr="00F33272" w:rsidRDefault="00AC2DA9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7,065,122</w:t>
            </w:r>
          </w:p>
        </w:tc>
        <w:tc>
          <w:tcPr>
            <w:tcW w:w="150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6,148,316</w:t>
            </w:r>
          </w:p>
        </w:tc>
        <w:tc>
          <w:tcPr>
            <w:tcW w:w="149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211FAB" w:rsidRPr="00F33272" w:rsidRDefault="00570F29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923,750</w:t>
            </w:r>
          </w:p>
        </w:tc>
        <w:tc>
          <w:tcPr>
            <w:tcW w:w="135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2" w:space="0" w:color="auto"/>
              <w:bottom w:val="double" w:sz="4" w:space="0" w:color="auto"/>
            </w:tcBorders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923,750</w:t>
            </w:r>
          </w:p>
        </w:tc>
      </w:tr>
      <w:tr w:rsidR="00B82399" w:rsidRPr="00F33272" w:rsidTr="00B82399">
        <w:trPr>
          <w:trHeight w:val="80"/>
        </w:trPr>
        <w:tc>
          <w:tcPr>
            <w:tcW w:w="2032" w:type="pct"/>
          </w:tcPr>
          <w:p w:rsidR="00211FAB" w:rsidRPr="00F33272" w:rsidRDefault="00211FAB" w:rsidP="0059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71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3" w:type="pct"/>
            <w:gridSpan w:val="2"/>
          </w:tcPr>
          <w:p w:rsidR="00211FAB" w:rsidRPr="00F33272" w:rsidRDefault="00211FAB" w:rsidP="00595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" w:type="pct"/>
          </w:tcPr>
          <w:p w:rsidR="00211FAB" w:rsidRPr="00F33272" w:rsidRDefault="00211FAB" w:rsidP="00595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</w:tcPr>
          <w:p w:rsidR="00211FAB" w:rsidRPr="00F33272" w:rsidRDefault="00211FAB" w:rsidP="00595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9" w:type="pct"/>
          </w:tcPr>
          <w:p w:rsidR="00211FAB" w:rsidRPr="00F33272" w:rsidRDefault="00211FAB" w:rsidP="00595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</w:tcPr>
          <w:p w:rsidR="00211FAB" w:rsidRPr="00F33272" w:rsidRDefault="00211FAB" w:rsidP="00595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" w:type="pct"/>
          </w:tcPr>
          <w:p w:rsidR="00211FAB" w:rsidRPr="00F33272" w:rsidRDefault="00211FAB" w:rsidP="00595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0" w:type="pct"/>
          </w:tcPr>
          <w:p w:rsidR="00211FAB" w:rsidRPr="00F33272" w:rsidRDefault="00211FAB" w:rsidP="00595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B82399" w:rsidRPr="00F33272" w:rsidTr="00B82399">
        <w:tc>
          <w:tcPr>
            <w:tcW w:w="2032" w:type="pct"/>
          </w:tcPr>
          <w:p w:rsidR="00211FAB" w:rsidRPr="00F33272" w:rsidRDefault="00211FAB" w:rsidP="00211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gridSpan w:val="2"/>
            <w:vAlign w:val="bottom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  <w:vAlign w:val="bottom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82399" w:rsidRPr="00F33272" w:rsidTr="00B82399">
        <w:tc>
          <w:tcPr>
            <w:tcW w:w="2032" w:type="pct"/>
          </w:tcPr>
          <w:p w:rsidR="00211FAB" w:rsidRPr="00F33272" w:rsidRDefault="00211FAB" w:rsidP="00211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3" w:type="pct"/>
            <w:gridSpan w:val="2"/>
          </w:tcPr>
          <w:p w:rsidR="00211FAB" w:rsidRPr="00F33272" w:rsidRDefault="00054B9D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8,774,440</w:t>
            </w:r>
          </w:p>
        </w:tc>
        <w:tc>
          <w:tcPr>
            <w:tcW w:w="150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6,937,948</w:t>
            </w:r>
          </w:p>
        </w:tc>
        <w:tc>
          <w:tcPr>
            <w:tcW w:w="149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211FAB" w:rsidRPr="00F33272" w:rsidRDefault="00355E32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3,446,423</w:t>
            </w:r>
          </w:p>
        </w:tc>
        <w:tc>
          <w:tcPr>
            <w:tcW w:w="135" w:type="pct"/>
          </w:tcPr>
          <w:p w:rsidR="00211FAB" w:rsidRPr="00F33272" w:rsidRDefault="00211FAB" w:rsidP="0021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211FAB" w:rsidRPr="00F33272" w:rsidRDefault="00211FAB" w:rsidP="00211F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3,169,991</w:t>
            </w:r>
          </w:p>
        </w:tc>
      </w:tr>
      <w:tr w:rsidR="00B82399" w:rsidRPr="00F33272" w:rsidTr="00B82399">
        <w:tc>
          <w:tcPr>
            <w:tcW w:w="2083" w:type="pct"/>
            <w:gridSpan w:val="2"/>
          </w:tcPr>
          <w:p w:rsidR="00B82399" w:rsidRPr="00F33272" w:rsidRDefault="00B82399" w:rsidP="00B8239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ind w:left="162" w:right="-199" w:hanging="162"/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ส่วนแบ่งกำไร</w:t>
            </w:r>
            <w:r w:rsidRPr="00F33272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  <w:t>สุทธิ</w:t>
            </w:r>
            <w:r w:rsidRPr="00F33272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จากเงินลงทุนตามวิธีส่วนได้เสีย</w:t>
            </w:r>
          </w:p>
        </w:tc>
        <w:tc>
          <w:tcPr>
            <w:tcW w:w="583" w:type="pct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594,809</w:t>
            </w:r>
          </w:p>
        </w:tc>
        <w:tc>
          <w:tcPr>
            <w:tcW w:w="150" w:type="pct"/>
          </w:tcPr>
          <w:p w:rsidR="00B82399" w:rsidRPr="00F33272" w:rsidRDefault="00B82399" w:rsidP="00B8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517,131</w:t>
            </w:r>
          </w:p>
        </w:tc>
        <w:tc>
          <w:tcPr>
            <w:tcW w:w="149" w:type="pct"/>
          </w:tcPr>
          <w:p w:rsidR="00B82399" w:rsidRPr="00F33272" w:rsidRDefault="00B82399" w:rsidP="00B8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B82399" w:rsidRPr="00F33272" w:rsidRDefault="00B82399" w:rsidP="00B8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2399" w:rsidRPr="00F33272" w:rsidTr="00B82399">
        <w:tc>
          <w:tcPr>
            <w:tcW w:w="2032" w:type="pct"/>
          </w:tcPr>
          <w:p w:rsidR="00B82399" w:rsidRPr="00F33272" w:rsidRDefault="00B82399" w:rsidP="00B823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633" w:type="pct"/>
            <w:gridSpan w:val="2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B82399" w:rsidRPr="00F33272" w:rsidRDefault="00B82399" w:rsidP="00B8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149" w:type="pct"/>
          </w:tcPr>
          <w:p w:rsidR="00B82399" w:rsidRPr="00F33272" w:rsidRDefault="00B82399" w:rsidP="00B8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B82399" w:rsidRPr="00F33272" w:rsidRDefault="00B82399" w:rsidP="00B8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2399" w:rsidRPr="00F33272" w:rsidTr="00B82399">
        <w:tc>
          <w:tcPr>
            <w:tcW w:w="2032" w:type="pct"/>
          </w:tcPr>
          <w:p w:rsidR="00B82399" w:rsidRPr="00F33272" w:rsidRDefault="00B82399" w:rsidP="00B823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3" w:type="pct"/>
            <w:gridSpan w:val="2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(571,583)</w:t>
            </w:r>
          </w:p>
        </w:tc>
        <w:tc>
          <w:tcPr>
            <w:tcW w:w="150" w:type="pct"/>
          </w:tcPr>
          <w:p w:rsidR="00B82399" w:rsidRPr="00F33272" w:rsidRDefault="00B82399" w:rsidP="00B8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(321,288)</w:t>
            </w:r>
          </w:p>
        </w:tc>
        <w:tc>
          <w:tcPr>
            <w:tcW w:w="149" w:type="pct"/>
          </w:tcPr>
          <w:p w:rsidR="00B82399" w:rsidRPr="00F33272" w:rsidRDefault="00B82399" w:rsidP="00B8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B82399" w:rsidRPr="00F33272" w:rsidRDefault="00B82399" w:rsidP="00B8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2399" w:rsidRPr="00F33272" w:rsidTr="00B82399">
        <w:tc>
          <w:tcPr>
            <w:tcW w:w="2032" w:type="pct"/>
          </w:tcPr>
          <w:p w:rsidR="00B82399" w:rsidRPr="00F33272" w:rsidRDefault="00B82399" w:rsidP="00B823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จ่ายชำระค่าหุ้นเพิ่มเติม</w:t>
            </w:r>
          </w:p>
        </w:tc>
        <w:tc>
          <w:tcPr>
            <w:tcW w:w="633" w:type="pct"/>
            <w:gridSpan w:val="2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968,420</w:t>
            </w:r>
          </w:p>
        </w:tc>
        <w:tc>
          <w:tcPr>
            <w:tcW w:w="150" w:type="pct"/>
          </w:tcPr>
          <w:p w:rsidR="00B82399" w:rsidRPr="00F33272" w:rsidRDefault="00B82399" w:rsidP="00B8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1,666,473</w:t>
            </w:r>
          </w:p>
        </w:tc>
        <w:tc>
          <w:tcPr>
            <w:tcW w:w="149" w:type="pct"/>
          </w:tcPr>
          <w:p w:rsidR="00B82399" w:rsidRPr="00F33272" w:rsidRDefault="00B82399" w:rsidP="00B8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90,360</w:t>
            </w:r>
          </w:p>
        </w:tc>
        <w:tc>
          <w:tcPr>
            <w:tcW w:w="135" w:type="pct"/>
          </w:tcPr>
          <w:p w:rsidR="00B82399" w:rsidRPr="00F33272" w:rsidRDefault="00B82399" w:rsidP="00B8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276,432</w:t>
            </w:r>
          </w:p>
        </w:tc>
      </w:tr>
      <w:tr w:rsidR="00B82399" w:rsidRPr="00F33272" w:rsidTr="00B82399">
        <w:tc>
          <w:tcPr>
            <w:tcW w:w="2032" w:type="pct"/>
          </w:tcPr>
          <w:p w:rsidR="00B82399" w:rsidRPr="00F33272" w:rsidRDefault="00B82399" w:rsidP="00B823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ผลต่างของอัตราแลกเปลี่ยน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633" w:type="pct"/>
            <w:gridSpan w:val="2"/>
            <w:tcBorders>
              <w:bottom w:val="single" w:sz="2" w:space="0" w:color="auto"/>
            </w:tcBorders>
            <w:shd w:val="clear" w:color="auto" w:fill="auto"/>
            <w:vAlign w:val="bottom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(709)</w:t>
            </w:r>
          </w:p>
        </w:tc>
        <w:tc>
          <w:tcPr>
            <w:tcW w:w="150" w:type="pct"/>
            <w:shd w:val="clear" w:color="auto" w:fill="auto"/>
          </w:tcPr>
          <w:p w:rsidR="00B82399" w:rsidRPr="00F33272" w:rsidRDefault="00B82399" w:rsidP="00B8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  <w:shd w:val="clear" w:color="auto" w:fill="auto"/>
            <w:vAlign w:val="bottom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(26,404)</w:t>
            </w:r>
          </w:p>
        </w:tc>
        <w:tc>
          <w:tcPr>
            <w:tcW w:w="149" w:type="pct"/>
            <w:shd w:val="clear" w:color="auto" w:fill="auto"/>
          </w:tcPr>
          <w:p w:rsidR="00B82399" w:rsidRPr="00F33272" w:rsidRDefault="00B82399" w:rsidP="00B8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  <w:shd w:val="clear" w:color="auto" w:fill="auto"/>
            <w:vAlign w:val="bottom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B82399" w:rsidRPr="00F33272" w:rsidRDefault="00B82399" w:rsidP="00B8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2" w:space="0" w:color="auto"/>
            </w:tcBorders>
            <w:shd w:val="clear" w:color="auto" w:fill="auto"/>
            <w:vAlign w:val="bottom"/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2399" w:rsidRPr="00F33272" w:rsidTr="00B82399">
        <w:tc>
          <w:tcPr>
            <w:tcW w:w="2032" w:type="pct"/>
          </w:tcPr>
          <w:p w:rsidR="00B82399" w:rsidRPr="00F33272" w:rsidRDefault="00B82399" w:rsidP="00B823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633" w:type="pct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9,765,377</w:t>
            </w:r>
          </w:p>
        </w:tc>
        <w:tc>
          <w:tcPr>
            <w:tcW w:w="150" w:type="pct"/>
          </w:tcPr>
          <w:p w:rsidR="00B82399" w:rsidRPr="00F33272" w:rsidRDefault="00B82399" w:rsidP="00B8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8,774,440</w:t>
            </w:r>
          </w:p>
        </w:tc>
        <w:tc>
          <w:tcPr>
            <w:tcW w:w="149" w:type="pct"/>
          </w:tcPr>
          <w:p w:rsidR="00B82399" w:rsidRPr="00F33272" w:rsidRDefault="00B82399" w:rsidP="00B8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3,536,783</w:t>
            </w:r>
          </w:p>
        </w:tc>
        <w:tc>
          <w:tcPr>
            <w:tcW w:w="135" w:type="pct"/>
          </w:tcPr>
          <w:p w:rsidR="00B82399" w:rsidRPr="00F33272" w:rsidRDefault="00B82399" w:rsidP="00B82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2" w:space="0" w:color="auto"/>
              <w:bottom w:val="double" w:sz="4" w:space="0" w:color="auto"/>
            </w:tcBorders>
          </w:tcPr>
          <w:p w:rsidR="00B82399" w:rsidRPr="00F33272" w:rsidRDefault="00B82399" w:rsidP="00B823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3,446,423</w:t>
            </w:r>
          </w:p>
        </w:tc>
      </w:tr>
    </w:tbl>
    <w:p w:rsidR="00611A17" w:rsidRPr="00F33272" w:rsidRDefault="00611A17" w:rsidP="00BC5C63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:rsidR="007A47B7" w:rsidRPr="00F33272" w:rsidRDefault="007A4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BC5C63" w:rsidRPr="00F33272" w:rsidRDefault="00196A19" w:rsidP="00BC5C63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3327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</w:t>
      </w:r>
      <w:r w:rsidR="00BC5C63" w:rsidRPr="00F33272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การจ่ายชำระค่าหุ้นเพิ่มเติม</w:t>
      </w:r>
      <w:r w:rsidRPr="00F3327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ในบริษัทร่วมและการร่วมค้าในระหว่างปี</w:t>
      </w:r>
      <w:r w:rsidR="00BC5C63" w:rsidRPr="00F3327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สิ้นสุดวันที่ </w:t>
      </w:r>
      <w:r w:rsidR="00BC5C63" w:rsidRPr="00F33272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BC5C63" w:rsidRPr="00F3327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BC5C63" w:rsidRPr="00F33272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611A17" w:rsidRPr="00F3327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BC5C63" w:rsidRPr="00F3327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C4714" w:rsidRPr="00F3327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="008C4714" w:rsidRPr="00F33272">
        <w:rPr>
          <w:rFonts w:asciiTheme="majorBidi" w:hAnsiTheme="majorBidi" w:cstheme="majorBidi"/>
          <w:sz w:val="30"/>
          <w:szCs w:val="30"/>
          <w:lang w:val="en-US" w:bidi="th-TH"/>
        </w:rPr>
        <w:t xml:space="preserve">2560 </w:t>
      </w:r>
      <w:r w:rsidR="00BC5C63" w:rsidRPr="00F33272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ดังนี้</w:t>
      </w:r>
    </w:p>
    <w:p w:rsidR="00BC5C63" w:rsidRPr="00F33272" w:rsidRDefault="00BC5C63" w:rsidP="00BC5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8C5DAD" w:rsidRPr="00F33272" w:rsidRDefault="008C5DAD" w:rsidP="008C5DAD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F33272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 xml:space="preserve">บริษัท ไซยะบุรี </w:t>
      </w:r>
      <w:proofErr w:type="spellStart"/>
      <w:r w:rsidRPr="00F33272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พาวเวอร์</w:t>
      </w:r>
      <w:proofErr w:type="spellEnd"/>
      <w:r w:rsidRPr="00F33272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 xml:space="preserve"> จำกัด</w:t>
      </w:r>
    </w:p>
    <w:p w:rsidR="008C5DAD" w:rsidRPr="00F33272" w:rsidRDefault="008C5DAD" w:rsidP="008C5DAD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760698" w:rsidRPr="00F33272" w:rsidRDefault="008C5DAD" w:rsidP="00760698">
      <w:pPr>
        <w:pStyle w:val="block"/>
        <w:spacing w:after="0" w:line="20" w:lineRule="atLeast"/>
        <w:ind w:left="518" w:right="-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F33272">
        <w:rPr>
          <w:rFonts w:ascii="Angsana New" w:hAnsi="Angsana New" w:cs="Angsana New"/>
          <w:sz w:val="30"/>
          <w:szCs w:val="30"/>
          <w:cs/>
          <w:lang w:val="en-US" w:bidi="th-TH"/>
        </w:rPr>
        <w:t>บริษัท นที</w:t>
      </w:r>
      <w:r w:rsidRPr="00F3327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proofErr w:type="spellStart"/>
      <w:r w:rsidRPr="00F33272">
        <w:rPr>
          <w:rFonts w:ascii="Angsana New" w:hAnsi="Angsana New" w:cs="Angsana New"/>
          <w:sz w:val="30"/>
          <w:szCs w:val="30"/>
          <w:cs/>
          <w:lang w:val="en-US" w:bidi="th-TH"/>
        </w:rPr>
        <w:t>ซินเนอร์</w:t>
      </w:r>
      <w:proofErr w:type="spellEnd"/>
      <w:r w:rsidRPr="00F3327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ยี่ จำกัด ได้ชำระค่าหุ้นส่วนที่เหลือเพิ่มเติมของบริษัท ไซยะบุรี </w:t>
      </w:r>
      <w:proofErr w:type="spellStart"/>
      <w:r w:rsidRPr="00F33272">
        <w:rPr>
          <w:rFonts w:ascii="Angsana New" w:hAnsi="Angsana New" w:cs="Angsana New"/>
          <w:sz w:val="30"/>
          <w:szCs w:val="30"/>
          <w:cs/>
          <w:lang w:val="en-US" w:bidi="th-TH"/>
        </w:rPr>
        <w:t>พาวเวอร์</w:t>
      </w:r>
      <w:proofErr w:type="spellEnd"/>
      <w:r w:rsidRPr="00F3327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จำกัด เป็นจำนวนทั้งสิ้น </w:t>
      </w:r>
      <w:r w:rsidR="00054B9D" w:rsidRPr="00F33272">
        <w:rPr>
          <w:rFonts w:ascii="Angsana New" w:hAnsi="Angsana New" w:cs="Angsana New"/>
          <w:sz w:val="30"/>
          <w:szCs w:val="30"/>
          <w:lang w:val="en-US" w:bidi="th-TH"/>
        </w:rPr>
        <w:t>878.0</w:t>
      </w:r>
      <w:r w:rsidRPr="00F3327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F33272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</w:t>
      </w:r>
      <w:r w:rsidR="001B669B" w:rsidRPr="00F3327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B669B" w:rsidRPr="00F33272">
        <w:rPr>
          <w:rFonts w:ascii="Angsana New" w:hAnsi="Angsana New" w:cs="Angsana New"/>
          <w:i/>
          <w:iCs/>
          <w:sz w:val="30"/>
          <w:szCs w:val="30"/>
          <w:lang w:val="en-US" w:bidi="th-TH"/>
        </w:rPr>
        <w:t>(2560:</w:t>
      </w:r>
      <w:r w:rsidR="001B669B" w:rsidRPr="00F33272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="001B669B" w:rsidRPr="00F33272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1,390.0 </w:t>
      </w:r>
      <w:r w:rsidR="001B669B" w:rsidRPr="00F33272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ล้านบาท</w:t>
      </w:r>
      <w:r w:rsidR="001B669B" w:rsidRPr="00F33272">
        <w:rPr>
          <w:rFonts w:ascii="Angsana New" w:hAnsi="Angsana New" w:cs="Angsana New"/>
          <w:i/>
          <w:iCs/>
          <w:sz w:val="30"/>
          <w:szCs w:val="30"/>
          <w:lang w:val="en-US" w:bidi="th-TH"/>
        </w:rPr>
        <w:t>)</w:t>
      </w:r>
    </w:p>
    <w:p w:rsidR="00760698" w:rsidRPr="00F33272" w:rsidRDefault="00760698" w:rsidP="00760698">
      <w:pPr>
        <w:pStyle w:val="block"/>
        <w:spacing w:after="0" w:line="20" w:lineRule="atLeast"/>
        <w:ind w:left="518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:rsidR="00760698" w:rsidRPr="00F33272" w:rsidRDefault="008C5DAD" w:rsidP="00760698">
      <w:pPr>
        <w:pStyle w:val="block"/>
        <w:spacing w:after="0" w:line="20" w:lineRule="atLeast"/>
        <w:ind w:left="518" w:right="-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F33272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บริษัท  ไฟฟ้า น้ำ</w:t>
      </w:r>
      <w:proofErr w:type="spellStart"/>
      <w:r w:rsidRPr="00F33272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ลิก</w:t>
      </w:r>
      <w:proofErr w:type="spellEnd"/>
      <w:r w:rsidRPr="00F33272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 xml:space="preserve"> 1 จำกัด</w:t>
      </w:r>
    </w:p>
    <w:p w:rsidR="00D605B2" w:rsidRPr="00F33272" w:rsidRDefault="00D605B2" w:rsidP="00760698">
      <w:pPr>
        <w:pStyle w:val="block"/>
        <w:spacing w:after="0" w:line="20" w:lineRule="atLeast"/>
        <w:ind w:left="518" w:right="-43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 w:bidi="th-TH"/>
        </w:rPr>
      </w:pPr>
    </w:p>
    <w:p w:rsidR="00760698" w:rsidRPr="00F33272" w:rsidRDefault="008C5DAD" w:rsidP="00760698">
      <w:pPr>
        <w:pStyle w:val="block"/>
        <w:spacing w:after="0" w:line="20" w:lineRule="atLeast"/>
        <w:ind w:left="518" w:right="-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F3327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บริษัทได้ชำระค่าหุ้นส่วนที่เหลือเพิ่มเติมของบริษัท </w:t>
      </w:r>
      <w:r w:rsidRPr="00F33272">
        <w:rPr>
          <w:rFonts w:ascii="Angsana New" w:hAnsi="Angsana New" w:cs="Angsana New" w:hint="cs"/>
          <w:sz w:val="30"/>
          <w:szCs w:val="30"/>
          <w:cs/>
          <w:lang w:val="en-US" w:bidi="th-TH"/>
        </w:rPr>
        <w:t>ไฟฟ้า น้ำ</w:t>
      </w:r>
      <w:proofErr w:type="spellStart"/>
      <w:r w:rsidRPr="00F33272">
        <w:rPr>
          <w:rFonts w:ascii="Angsana New" w:hAnsi="Angsana New" w:cs="Angsana New" w:hint="cs"/>
          <w:sz w:val="30"/>
          <w:szCs w:val="30"/>
          <w:cs/>
          <w:lang w:val="en-US" w:bidi="th-TH"/>
        </w:rPr>
        <w:t>ลิก</w:t>
      </w:r>
      <w:proofErr w:type="spellEnd"/>
      <w:r w:rsidRPr="00F3327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F33272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F3327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จำกัด </w:t>
      </w:r>
      <w:r w:rsidRPr="00F33272">
        <w:rPr>
          <w:rFonts w:ascii="Angsana New" w:hAnsi="Angsana New" w:cs="Angsana New"/>
          <w:sz w:val="30"/>
          <w:szCs w:val="30"/>
          <w:cs/>
          <w:lang w:val="en-US" w:bidi="th-TH"/>
        </w:rPr>
        <w:t>เป็นจำนวนทั้งสิ้น</w:t>
      </w:r>
      <w:r w:rsidRPr="00F3327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222FE1" w:rsidRPr="00F33272">
        <w:rPr>
          <w:rFonts w:ascii="Angsana New" w:hAnsi="Angsana New" w:cs="Angsana New"/>
          <w:sz w:val="30"/>
          <w:szCs w:val="30"/>
          <w:lang w:val="en-US" w:bidi="th-TH"/>
        </w:rPr>
        <w:t>2.6</w:t>
      </w:r>
      <w:r w:rsidRPr="00F3327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3327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ล้านเหรียญสหรัฐฯ หรือเทียบเท่า </w:t>
      </w:r>
      <w:r w:rsidR="00355E32" w:rsidRPr="00F33272">
        <w:rPr>
          <w:rFonts w:ascii="Angsana New" w:hAnsi="Angsana New" w:cs="Angsana New"/>
          <w:sz w:val="30"/>
          <w:szCs w:val="30"/>
          <w:lang w:val="en-US" w:bidi="th-TH"/>
        </w:rPr>
        <w:t>82.9</w:t>
      </w:r>
      <w:r w:rsidRPr="00F3327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33272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</w:t>
      </w:r>
      <w:r w:rsidR="00760698" w:rsidRPr="00F3327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60698" w:rsidRPr="00F33272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(2560: </w:t>
      </w:r>
      <w:r w:rsidR="00760698" w:rsidRPr="00F33272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0.8 เหรียญสหรัฐฯ หรือเทียบเท่า  26.1 ล้านบาท</w:t>
      </w:r>
      <w:r w:rsidR="00760698" w:rsidRPr="00F33272">
        <w:rPr>
          <w:rFonts w:ascii="Angsana New" w:hAnsi="Angsana New" w:cs="Angsana New"/>
          <w:i/>
          <w:iCs/>
          <w:sz w:val="30"/>
          <w:szCs w:val="30"/>
          <w:lang w:val="en-US" w:bidi="th-TH"/>
        </w:rPr>
        <w:t>)</w:t>
      </w:r>
    </w:p>
    <w:p w:rsidR="00760698" w:rsidRPr="00F33272" w:rsidRDefault="00760698" w:rsidP="00760698">
      <w:pPr>
        <w:pStyle w:val="block"/>
        <w:spacing w:after="0" w:line="20" w:lineRule="atLeast"/>
        <w:ind w:left="518" w:right="-43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 w:bidi="th-TH"/>
        </w:rPr>
      </w:pPr>
    </w:p>
    <w:p w:rsidR="008C5DAD" w:rsidRPr="00F33272" w:rsidRDefault="008C5DAD" w:rsidP="00760698">
      <w:pPr>
        <w:pStyle w:val="block"/>
        <w:spacing w:after="0" w:line="20" w:lineRule="atLeast"/>
        <w:ind w:left="518" w:right="-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F33272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 xml:space="preserve">บริษัท ผลิตไฟฟ้า </w:t>
      </w:r>
      <w:proofErr w:type="spellStart"/>
      <w:r w:rsidRPr="00F33272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นวนคร</w:t>
      </w:r>
      <w:proofErr w:type="spellEnd"/>
      <w:r w:rsidRPr="00F33272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 xml:space="preserve"> จำกัด</w:t>
      </w:r>
    </w:p>
    <w:p w:rsidR="008C5DAD" w:rsidRPr="00F33272" w:rsidRDefault="008C5DAD" w:rsidP="008C5DAD">
      <w:pPr>
        <w:pStyle w:val="block"/>
        <w:spacing w:after="0" w:line="240" w:lineRule="atLeast"/>
        <w:ind w:left="0" w:right="-45" w:firstLine="518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 w:bidi="th-TH"/>
        </w:rPr>
      </w:pPr>
    </w:p>
    <w:p w:rsidR="008C5DAD" w:rsidRPr="00F33272" w:rsidRDefault="008C5DAD" w:rsidP="00D605B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sectPr w:rsidR="008C5DAD" w:rsidRPr="00F33272" w:rsidSect="0067000D">
          <w:footerReference w:type="default" r:id="rId15"/>
          <w:type w:val="nextColumn"/>
          <w:pgSz w:w="11909" w:h="16834" w:code="9"/>
          <w:pgMar w:top="691" w:right="1199" w:bottom="576" w:left="1152" w:header="720" w:footer="720" w:gutter="0"/>
          <w:paperSrc w:first="7" w:other="7"/>
          <w:cols w:space="720"/>
          <w:docGrid w:linePitch="360"/>
        </w:sectPr>
      </w:pPr>
      <w:r w:rsidRPr="00F3327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บริษัทได้ชำระค่าหุ้นส่วนที่เหลือเพิ่มเติมคิดของบริษัท </w:t>
      </w:r>
      <w:r w:rsidRPr="00F3327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ผลิตไฟฟ้า </w:t>
      </w:r>
      <w:proofErr w:type="spellStart"/>
      <w:r w:rsidRPr="00F33272">
        <w:rPr>
          <w:rFonts w:ascii="Angsana New" w:hAnsi="Angsana New" w:cs="Angsana New" w:hint="cs"/>
          <w:sz w:val="30"/>
          <w:szCs w:val="30"/>
          <w:cs/>
          <w:lang w:val="en-US" w:bidi="th-TH"/>
        </w:rPr>
        <w:t>นวนคร</w:t>
      </w:r>
      <w:proofErr w:type="spellEnd"/>
      <w:r w:rsidRPr="00F3327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3327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จำกัด </w:t>
      </w:r>
      <w:r w:rsidRPr="00F33272">
        <w:rPr>
          <w:rFonts w:ascii="Angsana New" w:hAnsi="Angsana New" w:cs="Angsana New"/>
          <w:sz w:val="30"/>
          <w:szCs w:val="30"/>
          <w:cs/>
          <w:lang w:val="en-US" w:bidi="th-TH"/>
        </w:rPr>
        <w:t>เป็นจำนวนทั้งสิ้น</w:t>
      </w:r>
      <w:r w:rsidRPr="00F3327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222FE1" w:rsidRPr="00F33272">
        <w:rPr>
          <w:rFonts w:ascii="Angsana New" w:hAnsi="Angsana New" w:cs="Angsana New"/>
          <w:sz w:val="30"/>
          <w:szCs w:val="30"/>
          <w:lang w:val="en-US" w:bidi="th-TH"/>
        </w:rPr>
        <w:t>7.5</w:t>
      </w:r>
      <w:r w:rsidRPr="00F3327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33272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</w:t>
      </w:r>
      <w:r w:rsidR="00D605B2" w:rsidRPr="00F3327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D605B2" w:rsidRPr="00F33272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(2560: </w:t>
      </w:r>
      <w:r w:rsidR="00D605B2" w:rsidRPr="00F33272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ไม่มี)</w:t>
      </w:r>
    </w:p>
    <w:p w:rsidR="00BC5C63" w:rsidRPr="00F33272" w:rsidRDefault="00BC5C63" w:rsidP="007D7119">
      <w:pPr>
        <w:pStyle w:val="block"/>
        <w:tabs>
          <w:tab w:val="left" w:pos="-2835"/>
          <w:tab w:val="left" w:pos="104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เงินลงทุนในบริษัทร่วมและการร่วมค้า</w:t>
      </w:r>
      <w:r w:rsidRPr="00F33272">
        <w:rPr>
          <w:rFonts w:asciiTheme="majorBidi" w:hAnsiTheme="majorBidi"/>
          <w:sz w:val="30"/>
          <w:szCs w:val="30"/>
          <w:rtl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Pr="00F33272">
        <w:rPr>
          <w:rFonts w:asciiTheme="majorBidi" w:hAnsiTheme="majorBidi"/>
          <w:sz w:val="30"/>
          <w:szCs w:val="30"/>
          <w:rtl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วันที่</w:t>
      </w:r>
      <w:r w:rsidRPr="00F33272">
        <w:rPr>
          <w:rFonts w:asciiTheme="majorBidi" w:hAnsiTheme="majorBidi"/>
          <w:sz w:val="30"/>
          <w:szCs w:val="30"/>
          <w:rtl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F3327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</w:t>
      </w:r>
      <w:r w:rsidR="00C65ED1" w:rsidRPr="00F33272">
        <w:rPr>
          <w:rFonts w:asciiTheme="majorBidi" w:hAnsiTheme="majorBidi" w:cstheme="majorBidi" w:hint="cs"/>
          <w:sz w:val="30"/>
          <w:szCs w:val="30"/>
          <w:cs/>
          <w:lang w:bidi="th-TH"/>
        </w:rPr>
        <w:t>จากเงินลงทุน</w:t>
      </w:r>
      <w:r w:rsidRPr="00F33272">
        <w:rPr>
          <w:rFonts w:asciiTheme="majorBidi" w:hAnsiTheme="majorBidi" w:cstheme="majorBidi"/>
          <w:sz w:val="30"/>
          <w:szCs w:val="30"/>
          <w:cs/>
          <w:lang w:val="en-US" w:bidi="th-TH"/>
        </w:rPr>
        <w:t>สำหรับ</w:t>
      </w:r>
      <w:r w:rsidR="00196A19" w:rsidRPr="00F3327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แต่ละปี</w:t>
      </w:r>
      <w:r w:rsidRPr="00F3327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มีดังนี้</w:t>
      </w:r>
    </w:p>
    <w:p w:rsidR="007D7119" w:rsidRPr="00F33272" w:rsidRDefault="007D7119" w:rsidP="00BC5C63">
      <w:pPr>
        <w:pStyle w:val="block"/>
        <w:tabs>
          <w:tab w:val="left" w:pos="-2835"/>
          <w:tab w:val="left" w:pos="10440"/>
        </w:tabs>
        <w:spacing w:after="0" w:line="240" w:lineRule="auto"/>
        <w:ind w:left="72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142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180"/>
        <w:gridCol w:w="900"/>
        <w:gridCol w:w="178"/>
        <w:gridCol w:w="913"/>
        <w:gridCol w:w="180"/>
        <w:gridCol w:w="900"/>
        <w:gridCol w:w="180"/>
        <w:gridCol w:w="990"/>
        <w:gridCol w:w="180"/>
        <w:gridCol w:w="990"/>
        <w:gridCol w:w="180"/>
        <w:gridCol w:w="990"/>
        <w:gridCol w:w="178"/>
        <w:gridCol w:w="992"/>
        <w:gridCol w:w="178"/>
        <w:gridCol w:w="992"/>
        <w:gridCol w:w="180"/>
        <w:gridCol w:w="990"/>
      </w:tblGrid>
      <w:tr w:rsidR="007D7119" w:rsidRPr="00F33272" w:rsidTr="00780611">
        <w:trPr>
          <w:cantSplit/>
        </w:trPr>
        <w:tc>
          <w:tcPr>
            <w:tcW w:w="306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71" w:type="dxa"/>
            <w:gridSpan w:val="19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D7119" w:rsidRPr="00F33272" w:rsidTr="00780611">
        <w:trPr>
          <w:cantSplit/>
        </w:trPr>
        <w:tc>
          <w:tcPr>
            <w:tcW w:w="306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7D7119" w:rsidRPr="00F33272" w:rsidRDefault="007D7119" w:rsidP="006F5BAB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993" w:type="dxa"/>
            <w:gridSpan w:val="3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0" w:type="dxa"/>
            <w:gridSpan w:val="3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7D7119" w:rsidRPr="00F33272" w:rsidTr="00780611">
        <w:trPr>
          <w:cantSplit/>
          <w:trHeight w:val="389"/>
        </w:trPr>
        <w:tc>
          <w:tcPr>
            <w:tcW w:w="306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F332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6</w:t>
            </w: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78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F332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6</w:t>
            </w: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F332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6</w:t>
            </w: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F332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6</w:t>
            </w: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78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F332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6</w:t>
            </w: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7D7119" w:rsidRPr="00F33272" w:rsidTr="00780611">
        <w:trPr>
          <w:cantSplit/>
        </w:trPr>
        <w:tc>
          <w:tcPr>
            <w:tcW w:w="306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3" w:type="dxa"/>
            <w:gridSpan w:val="15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F3327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F3327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7D7119" w:rsidRPr="00F33272" w:rsidTr="00780611">
        <w:trPr>
          <w:cantSplit/>
        </w:trPr>
        <w:tc>
          <w:tcPr>
            <w:tcW w:w="5040" w:type="dxa"/>
            <w:gridSpan w:val="4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78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222FE1" w:rsidRPr="00F33272" w:rsidTr="00780611">
        <w:trPr>
          <w:cantSplit/>
        </w:trPr>
        <w:tc>
          <w:tcPr>
            <w:tcW w:w="3060" w:type="dxa"/>
          </w:tcPr>
          <w:p w:rsidR="00222FE1" w:rsidRPr="00F33272" w:rsidRDefault="00222FE1" w:rsidP="00222FE1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โซ</w:t>
            </w:r>
            <w:proofErr w:type="spellStart"/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ล่าร์</w:t>
            </w:r>
            <w:proofErr w:type="spellEnd"/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รี</w:t>
            </w:r>
            <w:proofErr w:type="spellStart"/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นิว</w:t>
            </w:r>
            <w:proofErr w:type="spellEnd"/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เอ</w:t>
            </w:r>
            <w:proofErr w:type="spellStart"/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เบิล</w:t>
            </w:r>
            <w:proofErr w:type="spellEnd"/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</w:tcPr>
          <w:p w:rsidR="00222FE1" w:rsidRPr="00F33272" w:rsidRDefault="00222FE1" w:rsidP="0075695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15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583,333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583,333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222FE1" w:rsidRPr="00F33272" w:rsidRDefault="00A52514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1,697,000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1,697,000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222FE1" w:rsidRPr="00F33272" w:rsidRDefault="000B224E" w:rsidP="00222FE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1,638,799</w:t>
            </w: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1,711,829</w:t>
            </w: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:rsidR="00222FE1" w:rsidRPr="00F33272" w:rsidRDefault="000B224E" w:rsidP="00222FE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382,433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301,000</w:t>
            </w:r>
          </w:p>
        </w:tc>
      </w:tr>
      <w:tr w:rsidR="00222FE1" w:rsidRPr="00F33272" w:rsidTr="00780611">
        <w:trPr>
          <w:cantSplit/>
        </w:trPr>
        <w:tc>
          <w:tcPr>
            <w:tcW w:w="3060" w:type="dxa"/>
          </w:tcPr>
          <w:p w:rsidR="00222FE1" w:rsidRPr="00F33272" w:rsidRDefault="00222FE1" w:rsidP="00222FE1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F3327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ผลิตไฟฟ้า</w:t>
            </w:r>
            <w:r w:rsidRPr="00F3327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นวนคร</w:t>
            </w:r>
            <w:proofErr w:type="spellEnd"/>
            <w:r w:rsidRPr="00F3327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</w:t>
            </w: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</w:tcPr>
          <w:p w:rsidR="00222FE1" w:rsidRPr="00F33272" w:rsidRDefault="00222FE1" w:rsidP="0075695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1,550,000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1,525,000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222FE1" w:rsidRPr="00F33272" w:rsidRDefault="00A52514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488,400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480,900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222FE1" w:rsidRPr="00F33272" w:rsidRDefault="000B224E" w:rsidP="00222FE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599,754</w:t>
            </w: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588,631</w:t>
            </w: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</w:tcPr>
          <w:p w:rsidR="00222FE1" w:rsidRPr="00F33272" w:rsidRDefault="000B224E" w:rsidP="00222FE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108,000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22FE1" w:rsidRPr="00F33272" w:rsidTr="00780611">
        <w:trPr>
          <w:cantSplit/>
        </w:trPr>
        <w:tc>
          <w:tcPr>
            <w:tcW w:w="3060" w:type="dxa"/>
          </w:tcPr>
          <w:p w:rsidR="00222FE1" w:rsidRPr="00F33272" w:rsidRDefault="00222FE1" w:rsidP="00222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  <w:t>บ</w:t>
            </w: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ริษัท ไฟฟ้า น้ำ</w:t>
            </w:r>
            <w:proofErr w:type="spellStart"/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ลิก</w:t>
            </w:r>
            <w:proofErr w:type="spellEnd"/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1 จำกัด</w:t>
            </w:r>
            <w:r w:rsidRPr="00F33272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ทุนชำระแล้วหน่วยพันเหรียญสหรัฐอเมริกา)</w:t>
            </w:r>
          </w:p>
        </w:tc>
        <w:tc>
          <w:tcPr>
            <w:tcW w:w="900" w:type="dxa"/>
            <w:vAlign w:val="bottom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vAlign w:val="bottom"/>
          </w:tcPr>
          <w:p w:rsidR="00222FE1" w:rsidRPr="00F33272" w:rsidRDefault="00222FE1" w:rsidP="0075695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31,900</w:t>
            </w:r>
          </w:p>
        </w:tc>
        <w:tc>
          <w:tcPr>
            <w:tcW w:w="180" w:type="dxa"/>
            <w:vAlign w:val="bottom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25,400</w:t>
            </w:r>
          </w:p>
        </w:tc>
        <w:tc>
          <w:tcPr>
            <w:tcW w:w="180" w:type="dxa"/>
            <w:vAlign w:val="bottom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22FE1" w:rsidRPr="00F33272" w:rsidRDefault="00A52514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427,633</w:t>
            </w:r>
          </w:p>
        </w:tc>
        <w:tc>
          <w:tcPr>
            <w:tcW w:w="180" w:type="dxa"/>
            <w:vAlign w:val="bottom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344,7</w:t>
            </w: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F3327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22FE1" w:rsidRPr="00F33272" w:rsidRDefault="000B224E" w:rsidP="00222FE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461,702</w:t>
            </w:r>
          </w:p>
        </w:tc>
        <w:tc>
          <w:tcPr>
            <w:tcW w:w="178" w:type="dxa"/>
            <w:vAlign w:val="bottom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325,664</w:t>
            </w: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22FE1" w:rsidRPr="00F33272" w:rsidRDefault="000B224E" w:rsidP="00222FE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22FE1" w:rsidRPr="00F33272" w:rsidTr="00780611">
        <w:trPr>
          <w:cantSplit/>
        </w:trPr>
        <w:tc>
          <w:tcPr>
            <w:tcW w:w="3060" w:type="dxa"/>
          </w:tcPr>
          <w:p w:rsidR="00222FE1" w:rsidRPr="00F33272" w:rsidRDefault="00222FE1" w:rsidP="00222FE1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</w:tcPr>
          <w:p w:rsidR="00222FE1" w:rsidRPr="00F33272" w:rsidRDefault="00222FE1" w:rsidP="0075695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222FE1" w:rsidRPr="00F33272" w:rsidRDefault="00A52514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2,613,033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2,522,673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222FE1" w:rsidRPr="00F33272" w:rsidRDefault="000B224E" w:rsidP="00222FE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2,700,255</w:t>
            </w: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2,626,124</w:t>
            </w: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22FE1" w:rsidRPr="00F33272" w:rsidRDefault="000B224E" w:rsidP="00222FE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490,433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301,000</w:t>
            </w:r>
          </w:p>
        </w:tc>
      </w:tr>
      <w:tr w:rsidR="00222FE1" w:rsidRPr="00F33272" w:rsidTr="00780611">
        <w:trPr>
          <w:cantSplit/>
        </w:trPr>
        <w:tc>
          <w:tcPr>
            <w:tcW w:w="3060" w:type="dxa"/>
          </w:tcPr>
          <w:p w:rsidR="00222FE1" w:rsidRPr="00F33272" w:rsidRDefault="00222FE1" w:rsidP="00222FE1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</w:tcPr>
          <w:p w:rsidR="00222FE1" w:rsidRPr="00F33272" w:rsidRDefault="00222FE1" w:rsidP="0075695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22FE1" w:rsidRPr="00F33272" w:rsidTr="00780611">
        <w:trPr>
          <w:cantSplit/>
        </w:trPr>
        <w:tc>
          <w:tcPr>
            <w:tcW w:w="3060" w:type="dxa"/>
          </w:tcPr>
          <w:p w:rsidR="00222FE1" w:rsidRPr="00F33272" w:rsidRDefault="00222FE1" w:rsidP="00222FE1">
            <w:pPr>
              <w:tabs>
                <w:tab w:val="clear" w:pos="2807"/>
              </w:tabs>
              <w:ind w:right="-9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</w:t>
            </w:r>
            <w:r w:rsidRPr="00F332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F3327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บางปะอิน</w:t>
            </w:r>
            <w:r w:rsidRPr="00F332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F3327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โคเจนเนอ</w:t>
            </w:r>
            <w:proofErr w:type="spellStart"/>
            <w:r w:rsidRPr="00F3327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เรชั่น</w:t>
            </w:r>
            <w:proofErr w:type="spellEnd"/>
            <w:r w:rsidRPr="00F332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F3327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</w:t>
            </w: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</w:tcPr>
          <w:p w:rsidR="00222FE1" w:rsidRPr="00F33272" w:rsidRDefault="00222FE1" w:rsidP="0075695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2,705,000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2,705,000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22FE1" w:rsidRPr="00F33272" w:rsidRDefault="00A52514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22FE1" w:rsidRPr="00F33272" w:rsidRDefault="00A52514" w:rsidP="00222FE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881,009</w:t>
            </w: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817,512</w:t>
            </w: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22FE1" w:rsidRPr="00F33272" w:rsidRDefault="000B224E" w:rsidP="00222FE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81,150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20,288</w:t>
            </w:r>
          </w:p>
        </w:tc>
      </w:tr>
      <w:tr w:rsidR="00222FE1" w:rsidRPr="00F33272" w:rsidTr="00780611">
        <w:trPr>
          <w:cantSplit/>
          <w:trHeight w:val="377"/>
        </w:trPr>
        <w:tc>
          <w:tcPr>
            <w:tcW w:w="3060" w:type="dxa"/>
          </w:tcPr>
          <w:p w:rsidR="00222FE1" w:rsidRPr="00F33272" w:rsidRDefault="00222FE1" w:rsidP="00222FE1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</w:tcPr>
          <w:p w:rsidR="00222FE1" w:rsidRPr="00F33272" w:rsidRDefault="00222FE1" w:rsidP="0075695F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222FE1" w:rsidRPr="00F33272" w:rsidRDefault="00A52514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923,750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923,750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222FE1" w:rsidRPr="00F33272" w:rsidRDefault="00A52514" w:rsidP="00222FE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881,009</w:t>
            </w: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817,512</w:t>
            </w: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22FE1" w:rsidRPr="00F33272" w:rsidRDefault="000B224E" w:rsidP="00222FE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81,150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20,288</w:t>
            </w:r>
          </w:p>
        </w:tc>
      </w:tr>
      <w:tr w:rsidR="00222FE1" w:rsidRPr="00F33272" w:rsidTr="00780611">
        <w:trPr>
          <w:cantSplit/>
          <w:trHeight w:val="377"/>
        </w:trPr>
        <w:tc>
          <w:tcPr>
            <w:tcW w:w="3060" w:type="dxa"/>
          </w:tcPr>
          <w:p w:rsidR="00222FE1" w:rsidRPr="00F33272" w:rsidRDefault="00222FE1" w:rsidP="00222FE1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</w:tcPr>
          <w:p w:rsidR="00222FE1" w:rsidRPr="00F33272" w:rsidRDefault="00222FE1" w:rsidP="0075695F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22FE1" w:rsidRPr="00F33272" w:rsidTr="00780611">
        <w:trPr>
          <w:cantSplit/>
        </w:trPr>
        <w:tc>
          <w:tcPr>
            <w:tcW w:w="3060" w:type="dxa"/>
          </w:tcPr>
          <w:p w:rsidR="00222FE1" w:rsidRPr="00F33272" w:rsidRDefault="00222FE1" w:rsidP="00222FE1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F3327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ไซยะบุรี</w:t>
            </w:r>
            <w:r w:rsidRPr="00F3327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พาวเวอร์</w:t>
            </w:r>
            <w:proofErr w:type="spellEnd"/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25 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25 </w:t>
            </w: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</w:tcPr>
          <w:p w:rsidR="00222FE1" w:rsidRPr="00F33272" w:rsidRDefault="00222FE1" w:rsidP="0075695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25,577</w:t>
            </w:r>
            <w:r w:rsidR="00A52514"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,069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22,064,828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22FE1" w:rsidRPr="00F33272" w:rsidRDefault="00A52514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6,672,529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5,794,469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22FE1" w:rsidRPr="00F33272" w:rsidRDefault="00A52514" w:rsidP="00222FE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6,184,113</w:t>
            </w: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5,330,804</w:t>
            </w:r>
          </w:p>
        </w:tc>
        <w:tc>
          <w:tcPr>
            <w:tcW w:w="178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22FE1" w:rsidRPr="00F33272" w:rsidRDefault="000B224E" w:rsidP="00222FE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22FE1" w:rsidRPr="00F33272" w:rsidRDefault="00222FE1" w:rsidP="00222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D7119" w:rsidRPr="00F33272" w:rsidTr="00780611">
        <w:trPr>
          <w:cantSplit/>
        </w:trPr>
        <w:tc>
          <w:tcPr>
            <w:tcW w:w="3060" w:type="dxa"/>
          </w:tcPr>
          <w:p w:rsidR="007D7119" w:rsidRPr="00F33272" w:rsidRDefault="007D7119" w:rsidP="00E40EA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7D7119" w:rsidRPr="00F33272" w:rsidRDefault="00A52514" w:rsidP="00E40E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6,672,529</w:t>
            </w: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5,794,469</w:t>
            </w: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7D7119" w:rsidRPr="00F33272" w:rsidRDefault="00A52514" w:rsidP="00E40EA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6,184,113</w:t>
            </w:r>
          </w:p>
        </w:tc>
        <w:tc>
          <w:tcPr>
            <w:tcW w:w="178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5,330,804</w:t>
            </w:r>
          </w:p>
        </w:tc>
        <w:tc>
          <w:tcPr>
            <w:tcW w:w="178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D7119" w:rsidRPr="00F33272" w:rsidRDefault="000B224E" w:rsidP="00E40EAA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7D7119" w:rsidRPr="00F33272" w:rsidTr="00780611">
        <w:trPr>
          <w:cantSplit/>
        </w:trPr>
        <w:tc>
          <w:tcPr>
            <w:tcW w:w="3060" w:type="dxa"/>
          </w:tcPr>
          <w:p w:rsidR="007D7119" w:rsidRPr="00F33272" w:rsidRDefault="007D7119" w:rsidP="00E40EAA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13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7D7119" w:rsidRPr="00F33272" w:rsidTr="00780611">
        <w:trPr>
          <w:cantSplit/>
          <w:trHeight w:val="305"/>
        </w:trPr>
        <w:tc>
          <w:tcPr>
            <w:tcW w:w="3060" w:type="dxa"/>
            <w:vAlign w:val="bottom"/>
          </w:tcPr>
          <w:p w:rsidR="007D7119" w:rsidRPr="00F33272" w:rsidRDefault="007D7119" w:rsidP="00E40EA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3" w:type="dxa"/>
            <w:vAlign w:val="bottom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7D7119" w:rsidRPr="00F33272" w:rsidRDefault="00A52514" w:rsidP="00E40E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10,209,312</w:t>
            </w:r>
          </w:p>
        </w:tc>
        <w:tc>
          <w:tcPr>
            <w:tcW w:w="180" w:type="dxa"/>
            <w:vAlign w:val="bottom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9,240,892</w:t>
            </w:r>
          </w:p>
        </w:tc>
        <w:tc>
          <w:tcPr>
            <w:tcW w:w="180" w:type="dxa"/>
            <w:vAlign w:val="bottom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7D7119" w:rsidRPr="00F33272" w:rsidRDefault="000B224E" w:rsidP="00E40EA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9,765,377</w:t>
            </w:r>
          </w:p>
        </w:tc>
        <w:tc>
          <w:tcPr>
            <w:tcW w:w="178" w:type="dxa"/>
            <w:vAlign w:val="bottom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8,774,440</w:t>
            </w:r>
          </w:p>
        </w:tc>
        <w:tc>
          <w:tcPr>
            <w:tcW w:w="178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7D7119" w:rsidRPr="00F33272" w:rsidRDefault="000B224E" w:rsidP="00E40EAA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571,583</w:t>
            </w:r>
          </w:p>
        </w:tc>
        <w:tc>
          <w:tcPr>
            <w:tcW w:w="180" w:type="dxa"/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7D7119" w:rsidRPr="00F33272" w:rsidRDefault="007D7119" w:rsidP="00E40E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321,288</w:t>
            </w:r>
          </w:p>
        </w:tc>
      </w:tr>
    </w:tbl>
    <w:p w:rsidR="006F5BAB" w:rsidRPr="00F33272" w:rsidRDefault="006F5BAB">
      <w:r w:rsidRPr="00F33272">
        <w:br w:type="page"/>
      </w:r>
    </w:p>
    <w:tbl>
      <w:tblPr>
        <w:tblW w:w="144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10"/>
        <w:gridCol w:w="180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</w:tblGrid>
      <w:tr w:rsidR="0099462F" w:rsidRPr="00F33272" w:rsidTr="00670178">
        <w:trPr>
          <w:cantSplit/>
          <w:trHeight w:val="371"/>
        </w:trPr>
        <w:tc>
          <w:tcPr>
            <w:tcW w:w="2790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2" w:type="dxa"/>
            <w:gridSpan w:val="23"/>
            <w:vAlign w:val="center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99462F" w:rsidRPr="00F33272" w:rsidTr="00670178">
        <w:trPr>
          <w:cantSplit/>
          <w:trHeight w:val="355"/>
        </w:trPr>
        <w:tc>
          <w:tcPr>
            <w:tcW w:w="2790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2" w:type="dxa"/>
            <w:gridSpan w:val="3"/>
            <w:vAlign w:val="center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pacing w:val="-2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2" w:type="dxa"/>
            <w:gridSpan w:val="3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2" w:type="dxa"/>
            <w:gridSpan w:val="3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2" w:type="dxa"/>
            <w:gridSpan w:val="3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2" w:type="dxa"/>
            <w:gridSpan w:val="3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F33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  <w:r w:rsidRPr="00F33272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2" w:type="dxa"/>
            <w:gridSpan w:val="3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99462F" w:rsidRPr="00F33272" w:rsidTr="00670178">
        <w:trPr>
          <w:cantSplit/>
          <w:trHeight w:val="393"/>
        </w:trPr>
        <w:tc>
          <w:tcPr>
            <w:tcW w:w="2790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F3327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</w:t>
            </w: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F3327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</w:t>
            </w: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F3327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</w:t>
            </w: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F3327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</w:t>
            </w: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F3327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</w:t>
            </w: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F3327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</w:t>
            </w: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99462F" w:rsidRPr="00F33272" w:rsidTr="00670178">
        <w:trPr>
          <w:cantSplit/>
          <w:trHeight w:val="355"/>
        </w:trPr>
        <w:tc>
          <w:tcPr>
            <w:tcW w:w="2790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2" w:type="dxa"/>
            <w:gridSpan w:val="3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33272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2" w:type="dxa"/>
            <w:gridSpan w:val="19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F33272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9462F" w:rsidRPr="00F33272" w:rsidTr="00670178">
        <w:trPr>
          <w:cantSplit/>
          <w:trHeight w:val="371"/>
        </w:trPr>
        <w:tc>
          <w:tcPr>
            <w:tcW w:w="2790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810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2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99462F" w:rsidRPr="00F33272" w:rsidRDefault="0099462F" w:rsidP="00E40E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0B224E" w:rsidRPr="00F33272" w:rsidTr="00670178">
        <w:trPr>
          <w:cantSplit/>
          <w:trHeight w:val="355"/>
        </w:trPr>
        <w:tc>
          <w:tcPr>
            <w:tcW w:w="2790" w:type="dxa"/>
          </w:tcPr>
          <w:p w:rsidR="000B224E" w:rsidRPr="00F33272" w:rsidRDefault="000B224E" w:rsidP="000B224E">
            <w:pPr>
              <w:ind w:left="360" w:hanging="360"/>
              <w:jc w:val="thaiDistribute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F33272">
              <w:rPr>
                <w:rFonts w:ascii="Angsana New" w:hAnsi="Angsana New"/>
                <w:spacing w:val="-8"/>
                <w:sz w:val="26"/>
                <w:szCs w:val="26"/>
                <w:cs/>
              </w:rPr>
              <w:t>บริษัท ไทย โซ</w:t>
            </w:r>
            <w:proofErr w:type="spellStart"/>
            <w:r w:rsidRPr="00F33272">
              <w:rPr>
                <w:rFonts w:ascii="Angsana New" w:hAnsi="Angsana New"/>
                <w:spacing w:val="-8"/>
                <w:sz w:val="26"/>
                <w:szCs w:val="26"/>
                <w:cs/>
              </w:rPr>
              <w:t>ล่าร์</w:t>
            </w:r>
            <w:proofErr w:type="spellEnd"/>
            <w:r w:rsidRPr="00F33272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 รี</w:t>
            </w:r>
            <w:proofErr w:type="spellStart"/>
            <w:r w:rsidRPr="00F33272">
              <w:rPr>
                <w:rFonts w:ascii="Angsana New" w:hAnsi="Angsana New"/>
                <w:spacing w:val="-8"/>
                <w:sz w:val="26"/>
                <w:szCs w:val="26"/>
                <w:cs/>
              </w:rPr>
              <w:t>นิว</w:t>
            </w:r>
            <w:proofErr w:type="spellEnd"/>
            <w:r w:rsidRPr="00F33272">
              <w:rPr>
                <w:rFonts w:ascii="Angsana New" w:hAnsi="Angsana New"/>
                <w:spacing w:val="-8"/>
                <w:sz w:val="26"/>
                <w:szCs w:val="26"/>
                <w:cs/>
              </w:rPr>
              <w:t>เอ</w:t>
            </w:r>
            <w:proofErr w:type="spellStart"/>
            <w:r w:rsidRPr="00F33272">
              <w:rPr>
                <w:rFonts w:ascii="Angsana New" w:hAnsi="Angsana New"/>
                <w:spacing w:val="-8"/>
                <w:sz w:val="26"/>
                <w:szCs w:val="26"/>
                <w:cs/>
              </w:rPr>
              <w:t>เบิล</w:t>
            </w:r>
            <w:proofErr w:type="spellEnd"/>
            <w:r w:rsidRPr="00F33272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583,333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583,333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1,697,000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169"/>
              <w:rPr>
                <w:rFonts w:ascii="Angsana New" w:hAnsi="Angsana New" w:cs="Angsana New"/>
                <w:sz w:val="26"/>
                <w:szCs w:val="26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1,697,000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382,433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sz w:val="26"/>
                <w:szCs w:val="26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</w:rPr>
              <w:t>301,000</w:t>
            </w:r>
          </w:p>
        </w:tc>
      </w:tr>
      <w:tr w:rsidR="000B224E" w:rsidRPr="00F33272" w:rsidTr="00670178">
        <w:trPr>
          <w:cantSplit/>
          <w:trHeight w:val="355"/>
        </w:trPr>
        <w:tc>
          <w:tcPr>
            <w:tcW w:w="2790" w:type="dxa"/>
          </w:tcPr>
          <w:p w:rsidR="000B224E" w:rsidRPr="00F33272" w:rsidRDefault="000B224E" w:rsidP="000B224E">
            <w:pPr>
              <w:ind w:left="360" w:hanging="360"/>
              <w:jc w:val="thaiDistribute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F33272">
              <w:rPr>
                <w:rFonts w:ascii="Angsana New" w:hAnsi="Angsana New"/>
                <w:spacing w:val="-8"/>
                <w:sz w:val="26"/>
                <w:szCs w:val="26"/>
                <w:cs/>
              </w:rPr>
              <w:t>บริษัท</w:t>
            </w:r>
            <w:r w:rsidRPr="00F33272">
              <w:rPr>
                <w:rFonts w:ascii="Angsana New" w:hAnsi="Angsana New"/>
                <w:spacing w:val="-8"/>
                <w:sz w:val="26"/>
                <w:szCs w:val="26"/>
              </w:rPr>
              <w:t xml:space="preserve"> </w:t>
            </w:r>
            <w:r w:rsidRPr="00F33272">
              <w:rPr>
                <w:rFonts w:ascii="Angsana New" w:hAnsi="Angsana New"/>
                <w:spacing w:val="-8"/>
                <w:sz w:val="26"/>
                <w:szCs w:val="26"/>
                <w:cs/>
              </w:rPr>
              <w:t>ผลิตไฟฟ้า</w:t>
            </w:r>
            <w:r w:rsidRPr="00F33272">
              <w:rPr>
                <w:rFonts w:ascii="Angsana New" w:hAnsi="Angsana New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F33272">
              <w:rPr>
                <w:rFonts w:ascii="Angsana New" w:hAnsi="Angsana New"/>
                <w:spacing w:val="-8"/>
                <w:sz w:val="26"/>
                <w:szCs w:val="26"/>
                <w:cs/>
              </w:rPr>
              <w:t>นวนคร</w:t>
            </w:r>
            <w:proofErr w:type="spellEnd"/>
            <w:r w:rsidRPr="00F33272">
              <w:rPr>
                <w:rFonts w:ascii="Angsana New" w:hAnsi="Angsana New"/>
                <w:spacing w:val="-8"/>
                <w:sz w:val="26"/>
                <w:szCs w:val="26"/>
              </w:rPr>
              <w:t xml:space="preserve"> </w:t>
            </w:r>
            <w:r w:rsidRPr="00F33272">
              <w:rPr>
                <w:rFonts w:ascii="Angsana New" w:hAnsi="Angsana New"/>
                <w:spacing w:val="-8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80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1,550,000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1,525,000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488,400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16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480,900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488,400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480,900</w:t>
            </w:r>
          </w:p>
        </w:tc>
        <w:tc>
          <w:tcPr>
            <w:tcW w:w="178" w:type="dxa"/>
            <w:vMerge w:val="restart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108,000</w:t>
            </w:r>
          </w:p>
        </w:tc>
        <w:tc>
          <w:tcPr>
            <w:tcW w:w="178" w:type="dxa"/>
            <w:vMerge w:val="restart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0B224E" w:rsidRPr="00F33272" w:rsidTr="00670178">
        <w:trPr>
          <w:cantSplit/>
          <w:trHeight w:val="709"/>
        </w:trPr>
        <w:tc>
          <w:tcPr>
            <w:tcW w:w="2790" w:type="dxa"/>
          </w:tcPr>
          <w:p w:rsidR="000B224E" w:rsidRPr="00F33272" w:rsidRDefault="000B224E" w:rsidP="000B224E">
            <w:pPr>
              <w:tabs>
                <w:tab w:val="clear" w:pos="227"/>
                <w:tab w:val="clear" w:pos="454"/>
                <w:tab w:val="clear" w:pos="2580"/>
                <w:tab w:val="clear" w:pos="2807"/>
              </w:tabs>
              <w:ind w:left="191" w:right="-171" w:hanging="180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F33272">
              <w:rPr>
                <w:rFonts w:ascii="Angsana New" w:hAnsi="Angsana New"/>
                <w:spacing w:val="-8"/>
                <w:sz w:val="26"/>
                <w:szCs w:val="26"/>
                <w:cs/>
                <w:lang w:eastAsia="ja-JP"/>
              </w:rPr>
              <w:t>บ</w:t>
            </w:r>
            <w:r w:rsidRPr="00F33272">
              <w:rPr>
                <w:rFonts w:ascii="Angsana New" w:hAnsi="Angsana New"/>
                <w:spacing w:val="-8"/>
                <w:sz w:val="26"/>
                <w:szCs w:val="26"/>
                <w:cs/>
              </w:rPr>
              <w:t>ริษัท ไฟฟ้า น้ำ</w:t>
            </w:r>
            <w:proofErr w:type="spellStart"/>
            <w:r w:rsidRPr="00F33272">
              <w:rPr>
                <w:rFonts w:ascii="Angsana New" w:hAnsi="Angsana New"/>
                <w:spacing w:val="-8"/>
                <w:sz w:val="26"/>
                <w:szCs w:val="26"/>
                <w:cs/>
              </w:rPr>
              <w:t>ลิก</w:t>
            </w:r>
            <w:proofErr w:type="spellEnd"/>
            <w:r w:rsidRPr="00F33272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 1 จำกัด</w:t>
            </w:r>
            <w:r w:rsidRPr="00F33272">
              <w:rPr>
                <w:rFonts w:ascii="Angsana New" w:hAnsi="Angsana New"/>
                <w:spacing w:val="-8"/>
                <w:sz w:val="26"/>
                <w:szCs w:val="26"/>
              </w:rPr>
              <w:t xml:space="preserve"> (</w:t>
            </w:r>
            <w:r w:rsidRPr="00F33272">
              <w:rPr>
                <w:rFonts w:ascii="Angsana New" w:hAnsi="Angsana New"/>
                <w:spacing w:val="-8"/>
                <w:sz w:val="26"/>
                <w:szCs w:val="26"/>
                <w:cs/>
              </w:rPr>
              <w:t>ทุนชำระแล้วหน่วยพันเหรียญสหรัฐอเมริกา)</w:t>
            </w:r>
          </w:p>
        </w:tc>
        <w:tc>
          <w:tcPr>
            <w:tcW w:w="810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31,900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25,400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427,633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16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val="en-US"/>
              </w:rPr>
              <w:t>344,773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427,633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val="en-US"/>
              </w:rPr>
              <w:t>344,773</w:t>
            </w:r>
          </w:p>
        </w:tc>
        <w:tc>
          <w:tcPr>
            <w:tcW w:w="178" w:type="dxa"/>
            <w:vMerge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Merge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sz w:val="26"/>
                <w:szCs w:val="26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B224E" w:rsidRPr="00F33272" w:rsidTr="00670178">
        <w:trPr>
          <w:cantSplit/>
          <w:trHeight w:val="355"/>
        </w:trPr>
        <w:tc>
          <w:tcPr>
            <w:tcW w:w="2790" w:type="dxa"/>
          </w:tcPr>
          <w:p w:rsidR="000B224E" w:rsidRPr="00F33272" w:rsidRDefault="000B224E" w:rsidP="000B224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2,613,033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2,522,673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2,613,033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2,522,673</w:t>
            </w:r>
          </w:p>
        </w:tc>
        <w:tc>
          <w:tcPr>
            <w:tcW w:w="178" w:type="dxa"/>
            <w:vMerge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490,433</w:t>
            </w:r>
          </w:p>
        </w:tc>
        <w:tc>
          <w:tcPr>
            <w:tcW w:w="178" w:type="dxa"/>
            <w:vMerge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301,000</w:t>
            </w:r>
          </w:p>
        </w:tc>
      </w:tr>
      <w:tr w:rsidR="000B224E" w:rsidRPr="00F33272" w:rsidTr="00460C9A">
        <w:trPr>
          <w:cantSplit/>
          <w:trHeight w:val="371"/>
        </w:trPr>
        <w:tc>
          <w:tcPr>
            <w:tcW w:w="2790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810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41"/>
                <w:tab w:val="decimal" w:pos="654"/>
              </w:tabs>
              <w:spacing w:line="240" w:lineRule="atLeast"/>
              <w:ind w:left="-79" w:right="-25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19"/>
                <w:tab w:val="decimal" w:pos="654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6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19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19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0B224E" w:rsidRPr="00F33272" w:rsidTr="00670178">
        <w:trPr>
          <w:cantSplit/>
          <w:trHeight w:val="355"/>
        </w:trPr>
        <w:tc>
          <w:tcPr>
            <w:tcW w:w="2790" w:type="dxa"/>
          </w:tcPr>
          <w:p w:rsidR="000B224E" w:rsidRPr="00F33272" w:rsidRDefault="000B224E" w:rsidP="000B224E">
            <w:pPr>
              <w:ind w:left="360" w:hanging="360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F33272">
              <w:rPr>
                <w:rFonts w:ascii="Angsana New" w:hAnsi="Angsana New"/>
                <w:spacing w:val="-8"/>
                <w:sz w:val="26"/>
                <w:szCs w:val="26"/>
                <w:cs/>
              </w:rPr>
              <w:t>บริษัท บางปะอิน โคเจนเนอ</w:t>
            </w:r>
            <w:proofErr w:type="spellStart"/>
            <w:r w:rsidRPr="00F33272">
              <w:rPr>
                <w:rFonts w:ascii="Angsana New" w:hAnsi="Angsana New"/>
                <w:spacing w:val="-8"/>
                <w:sz w:val="26"/>
                <w:szCs w:val="26"/>
                <w:cs/>
              </w:rPr>
              <w:t>เรชั่น</w:t>
            </w:r>
            <w:proofErr w:type="spellEnd"/>
            <w:r w:rsidRPr="00F33272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80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2,705,000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2,705,000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Merge w:val="restart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81,150</w:t>
            </w:r>
          </w:p>
        </w:tc>
        <w:tc>
          <w:tcPr>
            <w:tcW w:w="178" w:type="dxa"/>
            <w:vMerge w:val="restart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sz w:val="26"/>
                <w:szCs w:val="26"/>
              </w:rPr>
            </w:pPr>
            <w:r w:rsidRPr="00F33272">
              <w:rPr>
                <w:rFonts w:ascii="Angsana New" w:hAnsi="Angsana New" w:cs="Angsana New"/>
                <w:sz w:val="26"/>
                <w:szCs w:val="26"/>
              </w:rPr>
              <w:t>20,288</w:t>
            </w:r>
          </w:p>
        </w:tc>
      </w:tr>
      <w:tr w:rsidR="000B224E" w:rsidRPr="00F33272" w:rsidTr="00670178">
        <w:trPr>
          <w:cantSplit/>
          <w:trHeight w:val="355"/>
        </w:trPr>
        <w:tc>
          <w:tcPr>
            <w:tcW w:w="2790" w:type="dxa"/>
          </w:tcPr>
          <w:p w:rsidR="000B224E" w:rsidRPr="00F33272" w:rsidRDefault="000B224E" w:rsidP="000B224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25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Merge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81,150</w:t>
            </w:r>
          </w:p>
        </w:tc>
        <w:tc>
          <w:tcPr>
            <w:tcW w:w="178" w:type="dxa"/>
            <w:vMerge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20,288</w:t>
            </w:r>
          </w:p>
        </w:tc>
      </w:tr>
      <w:tr w:rsidR="000B224E" w:rsidRPr="00F33272" w:rsidTr="00670178">
        <w:trPr>
          <w:cantSplit/>
          <w:trHeight w:val="355"/>
        </w:trPr>
        <w:tc>
          <w:tcPr>
            <w:tcW w:w="2790" w:type="dxa"/>
          </w:tcPr>
          <w:p w:rsidR="000B224E" w:rsidRPr="00F33272" w:rsidRDefault="000B224E" w:rsidP="000B224E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80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2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78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259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  <w:vMerge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8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78" w:type="dxa"/>
            <w:vMerge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0B224E" w:rsidRPr="00F33272" w:rsidTr="00670178">
        <w:trPr>
          <w:cantSplit/>
          <w:trHeight w:val="308"/>
        </w:trPr>
        <w:tc>
          <w:tcPr>
            <w:tcW w:w="2790" w:type="dxa"/>
            <w:vAlign w:val="bottom"/>
          </w:tcPr>
          <w:p w:rsidR="000B224E" w:rsidRPr="00F33272" w:rsidRDefault="000B224E" w:rsidP="000B224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32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41"/>
                <w:tab w:val="decimal" w:pos="654"/>
              </w:tabs>
              <w:spacing w:line="240" w:lineRule="atLeast"/>
              <w:ind w:left="-79" w:right="-25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3,536,783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3,446,423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3,536,783</w:t>
            </w:r>
          </w:p>
        </w:tc>
        <w:tc>
          <w:tcPr>
            <w:tcW w:w="178" w:type="dxa"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3,446,423</w:t>
            </w:r>
          </w:p>
        </w:tc>
        <w:tc>
          <w:tcPr>
            <w:tcW w:w="178" w:type="dxa"/>
            <w:vMerge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center"/>
          </w:tcPr>
          <w:p w:rsidR="000B224E" w:rsidRPr="00F33272" w:rsidRDefault="000B224E" w:rsidP="0075695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8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571,583</w:t>
            </w:r>
          </w:p>
        </w:tc>
        <w:tc>
          <w:tcPr>
            <w:tcW w:w="178" w:type="dxa"/>
            <w:vMerge/>
            <w:vAlign w:val="bottom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center"/>
          </w:tcPr>
          <w:p w:rsidR="000B224E" w:rsidRPr="00F33272" w:rsidRDefault="000B224E" w:rsidP="000B224E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F3327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321,288</w:t>
            </w:r>
          </w:p>
        </w:tc>
      </w:tr>
    </w:tbl>
    <w:p w:rsidR="0099462F" w:rsidRPr="00F33272" w:rsidRDefault="0099462F" w:rsidP="00BC5C63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:rsidR="00BC5C63" w:rsidRPr="00F33272" w:rsidRDefault="00BC5C63" w:rsidP="0099462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และการร่วมค้าทั้งหมดไม่ได้เป็นบริษัทจดทะเบียนในตลาดหลักทรัพย์จึงไม่มีราคาที่ต้องเปิดเผยต่อสาธารณชน</w:t>
      </w:r>
    </w:p>
    <w:p w:rsidR="00BD4FF7" w:rsidRPr="00F33272" w:rsidRDefault="00BD4FF7" w:rsidP="00BC5C63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BD4FF7" w:rsidRPr="00F33272" w:rsidRDefault="00BD4FF7" w:rsidP="00BC5C6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  <w:sectPr w:rsidR="00BD4FF7" w:rsidRPr="00F33272" w:rsidSect="0067000D">
          <w:headerReference w:type="even" r:id="rId16"/>
          <w:headerReference w:type="first" r:id="rId17"/>
          <w:footerReference w:type="first" r:id="rId18"/>
          <w:type w:val="nextColumn"/>
          <w:pgSz w:w="16834" w:h="11909" w:orient="landscape" w:code="9"/>
          <w:pgMar w:top="691" w:right="1444" w:bottom="576" w:left="1152" w:header="720" w:footer="720" w:gutter="0"/>
          <w:paperSrc w:first="7" w:other="7"/>
          <w:cols w:space="720"/>
          <w:docGrid w:linePitch="360"/>
        </w:sectPr>
      </w:pPr>
    </w:p>
    <w:p w:rsidR="00BC5C63" w:rsidRPr="00F33272" w:rsidRDefault="00BC5C63" w:rsidP="00BD4FF7">
      <w:pPr>
        <w:pStyle w:val="block"/>
        <w:tabs>
          <w:tab w:val="left" w:pos="10080"/>
        </w:tabs>
        <w:spacing w:after="0"/>
        <w:ind w:left="540" w:right="-72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cs/>
          <w:lang w:val="en-US" w:bidi="th-TH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บริษัทร่วมและการร่วมค้า</w:t>
      </w:r>
    </w:p>
    <w:p w:rsidR="00BC5C63" w:rsidRPr="00F33272" w:rsidRDefault="00BC5C63" w:rsidP="00BD4FF7">
      <w:pPr>
        <w:pStyle w:val="block"/>
        <w:tabs>
          <w:tab w:val="left" w:pos="10080"/>
        </w:tabs>
        <w:spacing w:after="0"/>
        <w:ind w:left="540" w:right="-72"/>
        <w:jc w:val="both"/>
        <w:rPr>
          <w:rFonts w:asciiTheme="majorBidi" w:hAnsiTheme="majorBidi" w:cstheme="majorBidi"/>
          <w:color w:val="0000FF"/>
          <w:sz w:val="24"/>
          <w:szCs w:val="24"/>
          <w:shd w:val="clear" w:color="auto" w:fill="E6E6E6"/>
          <w:lang w:bidi="th-TH"/>
        </w:rPr>
      </w:pPr>
    </w:p>
    <w:p w:rsidR="00BC5C63" w:rsidRPr="00F33272" w:rsidRDefault="00BC5C63" w:rsidP="007A47B7">
      <w:pPr>
        <w:pStyle w:val="block"/>
        <w:tabs>
          <w:tab w:val="left" w:pos="10080"/>
        </w:tabs>
        <w:spacing w:after="0"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และการร่วมค้าที่รวมอยู่ในงบการเงินของบริษัทร่วมและ</w:t>
      </w:r>
      <w:r w:rsidR="00BD4FF7" w:rsidRPr="00F33272">
        <w:rPr>
          <w:rFonts w:asciiTheme="majorBidi" w:hAnsiTheme="majorBidi" w:cstheme="majorBidi"/>
          <w:sz w:val="30"/>
          <w:szCs w:val="30"/>
          <w:lang w:bidi="th-TH"/>
        </w:rPr>
        <w:br/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 ปรับปรุงด้วยการปรับมูลค่ายุติธรรม ณ วันที่ซื้อ</w:t>
      </w:r>
      <w:r w:rsidR="00BD4FF7" w:rsidRPr="00F3327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196A19" w:rsidRPr="00F33272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ในกิจการเหล่านี้</w:t>
      </w:r>
    </w:p>
    <w:p w:rsidR="007A47B7" w:rsidRPr="00F33272" w:rsidRDefault="007A47B7" w:rsidP="007A47B7">
      <w:pPr>
        <w:pStyle w:val="block"/>
        <w:tabs>
          <w:tab w:val="left" w:pos="10080"/>
        </w:tabs>
        <w:spacing w:after="0" w:line="240" w:lineRule="auto"/>
        <w:ind w:left="547" w:right="-72"/>
        <w:jc w:val="both"/>
        <w:rPr>
          <w:rFonts w:asciiTheme="majorBidi" w:hAnsiTheme="majorBidi" w:cstheme="majorBidi"/>
          <w:color w:val="0000FF"/>
          <w:sz w:val="24"/>
          <w:szCs w:val="24"/>
          <w:shd w:val="clear" w:color="auto" w:fill="E6E6E6"/>
          <w:lang w:bidi="th-TH"/>
        </w:rPr>
      </w:pPr>
    </w:p>
    <w:tbl>
      <w:tblPr>
        <w:tblStyle w:val="TableGridLight1"/>
        <w:tblW w:w="927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5"/>
        <w:gridCol w:w="1170"/>
        <w:gridCol w:w="270"/>
        <w:gridCol w:w="1170"/>
        <w:gridCol w:w="270"/>
        <w:gridCol w:w="1170"/>
        <w:gridCol w:w="270"/>
        <w:gridCol w:w="1170"/>
      </w:tblGrid>
      <w:tr w:rsidR="00CE0DF1" w:rsidRPr="00F33272" w:rsidTr="0075695F">
        <w:trPr>
          <w:trHeight w:val="446"/>
        </w:trPr>
        <w:tc>
          <w:tcPr>
            <w:tcW w:w="3785" w:type="dxa"/>
          </w:tcPr>
          <w:p w:rsidR="00CE0DF1" w:rsidRPr="00F33272" w:rsidRDefault="00CE0DF1" w:rsidP="000F4B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CE0DF1" w:rsidRPr="00F33272" w:rsidRDefault="00CE0DF1" w:rsidP="000F4B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ไซยะบุรี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CE0DF1" w:rsidRPr="00F33272" w:rsidRDefault="00CE0DF1" w:rsidP="000F4B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พาวเวอร์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270" w:type="dxa"/>
          </w:tcPr>
          <w:p w:rsidR="00CE0DF1" w:rsidRPr="00F33272" w:rsidRDefault="00CE0DF1" w:rsidP="000F4B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E0DF1" w:rsidRPr="00F33272" w:rsidRDefault="00CE0DF1" w:rsidP="000F4B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ไทย โซ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ล่าร์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:rsidR="00CE0DF1" w:rsidRPr="00F33272" w:rsidRDefault="00CE0DF1" w:rsidP="000F4B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รี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นิว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เอ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เบิล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</w:tr>
      <w:tr w:rsidR="00CE0DF1" w:rsidRPr="00F33272" w:rsidTr="0075695F">
        <w:trPr>
          <w:trHeight w:val="425"/>
        </w:trPr>
        <w:tc>
          <w:tcPr>
            <w:tcW w:w="3785" w:type="dxa"/>
          </w:tcPr>
          <w:p w:rsidR="00CE0DF1" w:rsidRPr="00F33272" w:rsidRDefault="00CE0DF1" w:rsidP="000F4B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CE0DF1" w:rsidRPr="00F33272" w:rsidRDefault="00CE0DF1" w:rsidP="00E40EA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40EAA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E0DF1" w:rsidRPr="00F33272" w:rsidRDefault="00CE0DF1" w:rsidP="000F4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E0DF1" w:rsidRPr="00F33272" w:rsidRDefault="00CE0DF1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40EAA"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E0DF1" w:rsidRPr="00F33272" w:rsidRDefault="00CE0DF1" w:rsidP="000F4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E0DF1" w:rsidRPr="00F33272" w:rsidRDefault="00CE0DF1" w:rsidP="000F4B5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51D54"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E40EAA"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CE0DF1" w:rsidRPr="00F33272" w:rsidRDefault="00CE0DF1" w:rsidP="000F4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E0DF1" w:rsidRPr="00F33272" w:rsidRDefault="00CE0DF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40EAA"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BC5C63" w:rsidRPr="00F33272" w:rsidTr="0075695F">
        <w:trPr>
          <w:trHeight w:val="428"/>
        </w:trPr>
        <w:tc>
          <w:tcPr>
            <w:tcW w:w="3785" w:type="dxa"/>
          </w:tcPr>
          <w:p w:rsidR="00BC5C63" w:rsidRPr="00F33272" w:rsidRDefault="00BC5C63" w:rsidP="000F4B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BC5C63" w:rsidRPr="00F33272" w:rsidRDefault="00BC5C63" w:rsidP="007A47B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40EAA" w:rsidRPr="00F33272" w:rsidTr="0075695F">
        <w:trPr>
          <w:trHeight w:val="428"/>
        </w:trPr>
        <w:tc>
          <w:tcPr>
            <w:tcW w:w="3785" w:type="dxa"/>
          </w:tcPr>
          <w:p w:rsidR="00E40EAA" w:rsidRPr="00F33272" w:rsidRDefault="00E40EAA" w:rsidP="00E40E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</w:tcPr>
          <w:p w:rsidR="00E40EAA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0EAA" w:rsidRPr="00F33272" w:rsidRDefault="00E40EAA" w:rsidP="00E40EA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0EAA" w:rsidRPr="00F33272" w:rsidRDefault="00E40EAA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0EAA" w:rsidRPr="00F33272" w:rsidRDefault="00E40EAA" w:rsidP="00E40EA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0EAA" w:rsidRPr="00F33272" w:rsidRDefault="001C40C8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1,480,626</w:t>
            </w:r>
          </w:p>
        </w:tc>
        <w:tc>
          <w:tcPr>
            <w:tcW w:w="270" w:type="dxa"/>
          </w:tcPr>
          <w:p w:rsidR="00E40EAA" w:rsidRPr="00F33272" w:rsidRDefault="00E40EAA" w:rsidP="00E40EA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0EAA" w:rsidRPr="00F33272" w:rsidRDefault="00E40EAA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1,480,733</w:t>
            </w:r>
          </w:p>
        </w:tc>
      </w:tr>
      <w:tr w:rsidR="001C40C8" w:rsidRPr="00F33272" w:rsidTr="0075695F">
        <w:trPr>
          <w:trHeight w:val="407"/>
        </w:trPr>
        <w:tc>
          <w:tcPr>
            <w:tcW w:w="3785" w:type="dxa"/>
          </w:tcPr>
          <w:p w:rsidR="001C40C8" w:rsidRPr="00F33272" w:rsidRDefault="001C40C8" w:rsidP="001C40C8">
            <w:pPr>
              <w:tabs>
                <w:tab w:val="clear" w:pos="3515"/>
              </w:tabs>
              <w:ind w:left="162" w:right="-198" w:hanging="162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กำไร</w:t>
            </w:r>
            <w:r w:rsidRPr="00F3327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(ขาดทุน) </w:t>
            </w: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170" w:type="dxa"/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(100,135)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(86,432)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40C8" w:rsidRPr="00F33272" w:rsidRDefault="00EF0075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774,054</w:t>
            </w:r>
            <w:r w:rsidR="001C40C8" w:rsidRPr="00F33272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738,215</w:t>
            </w:r>
            <w:r w:rsidRPr="00F33272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</w:tr>
      <w:tr w:rsidR="001C40C8" w:rsidRPr="00F33272" w:rsidTr="0075695F">
        <w:trPr>
          <w:trHeight w:val="408"/>
        </w:trPr>
        <w:tc>
          <w:tcPr>
            <w:tcW w:w="3785" w:type="dxa"/>
          </w:tcPr>
          <w:p w:rsidR="001C40C8" w:rsidRPr="00F33272" w:rsidRDefault="001C40C8" w:rsidP="001C40C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40C8" w:rsidRPr="00F33272" w:rsidTr="0075695F">
        <w:trPr>
          <w:trHeight w:val="425"/>
        </w:trPr>
        <w:tc>
          <w:tcPr>
            <w:tcW w:w="3785" w:type="dxa"/>
          </w:tcPr>
          <w:p w:rsidR="001C40C8" w:rsidRPr="00F33272" w:rsidRDefault="001C40C8" w:rsidP="001C40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(ร้อยละ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(100,135)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(86,432)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C40C8" w:rsidRPr="00F33272" w:rsidRDefault="00EF0075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774,054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738,215</w:t>
            </w:r>
          </w:p>
        </w:tc>
      </w:tr>
      <w:tr w:rsidR="001C40C8" w:rsidRPr="00F33272" w:rsidTr="007A47B7">
        <w:trPr>
          <w:trHeight w:val="100"/>
        </w:trPr>
        <w:tc>
          <w:tcPr>
            <w:tcW w:w="3785" w:type="dxa"/>
          </w:tcPr>
          <w:p w:rsidR="001C40C8" w:rsidRPr="00F33272" w:rsidRDefault="001C40C8" w:rsidP="007A47B7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C40C8" w:rsidRPr="00F33272" w:rsidDel="0098245F" w:rsidRDefault="001C40C8" w:rsidP="007A47B7">
            <w:pPr>
              <w:pStyle w:val="acctfourfigures"/>
              <w:tabs>
                <w:tab w:val="clear" w:pos="765"/>
                <w:tab w:val="decimal" w:pos="972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:rsidR="001C40C8" w:rsidRPr="00F33272" w:rsidRDefault="001C40C8" w:rsidP="007A47B7">
            <w:pPr>
              <w:pStyle w:val="acctfourfigures"/>
              <w:tabs>
                <w:tab w:val="clear" w:pos="765"/>
                <w:tab w:val="decimal" w:pos="9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C40C8" w:rsidRPr="00F33272" w:rsidDel="0098245F" w:rsidRDefault="001C40C8" w:rsidP="007A47B7">
            <w:pPr>
              <w:pStyle w:val="acctfourfigures"/>
              <w:tabs>
                <w:tab w:val="clear" w:pos="765"/>
                <w:tab w:val="decimal" w:pos="972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:rsidR="001C40C8" w:rsidRPr="00F33272" w:rsidRDefault="001C40C8" w:rsidP="007A47B7">
            <w:pPr>
              <w:pStyle w:val="acctfourfigures"/>
              <w:tabs>
                <w:tab w:val="clear" w:pos="765"/>
                <w:tab w:val="decimal" w:pos="9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C40C8" w:rsidRPr="00F33272" w:rsidDel="0098245F" w:rsidRDefault="001C40C8" w:rsidP="007A47B7">
            <w:pPr>
              <w:pStyle w:val="acctfourfigures"/>
              <w:tabs>
                <w:tab w:val="clear" w:pos="765"/>
                <w:tab w:val="decimal" w:pos="95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:rsidR="001C40C8" w:rsidRPr="00F33272" w:rsidRDefault="001C40C8" w:rsidP="007A47B7">
            <w:pPr>
              <w:pStyle w:val="acctfourfigures"/>
              <w:tabs>
                <w:tab w:val="clear" w:pos="765"/>
                <w:tab w:val="decimal" w:pos="9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C40C8" w:rsidRPr="00F33272" w:rsidDel="0098245F" w:rsidRDefault="001C40C8" w:rsidP="007A47B7">
            <w:pPr>
              <w:pStyle w:val="acctfourfigures"/>
              <w:tabs>
                <w:tab w:val="clear" w:pos="765"/>
                <w:tab w:val="decimal" w:pos="95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</w:tr>
      <w:tr w:rsidR="001C40C8" w:rsidRPr="00F33272" w:rsidTr="0075695F">
        <w:trPr>
          <w:trHeight w:val="408"/>
        </w:trPr>
        <w:tc>
          <w:tcPr>
            <w:tcW w:w="3785" w:type="dxa"/>
          </w:tcPr>
          <w:p w:rsidR="001C40C8" w:rsidRPr="00F33272" w:rsidRDefault="001C40C8" w:rsidP="001C40C8">
            <w:pPr>
              <w:tabs>
                <w:tab w:val="clear" w:pos="3515"/>
              </w:tabs>
              <w:ind w:left="162" w:right="-108" w:hanging="180"/>
              <w:rPr>
                <w:rFonts w:cs="Arial"/>
                <w:b/>
                <w:bCs/>
                <w:spacing w:val="-4"/>
                <w:sz w:val="20"/>
                <w:szCs w:val="2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กำไรขาดทุนเบ็ดเสร็จรวม</w:t>
            </w:r>
            <w:r w:rsidRPr="00F33272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ตามส่วนได้เสีย</w:t>
            </w:r>
            <w:r w:rsidRPr="00F3327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br/>
              <w:t>ของกลุ่มบริษัท</w:t>
            </w:r>
          </w:p>
        </w:tc>
        <w:tc>
          <w:tcPr>
            <w:tcW w:w="1170" w:type="dxa"/>
            <w:vAlign w:val="bottom"/>
          </w:tcPr>
          <w:p w:rsidR="001C40C8" w:rsidRPr="00F33272" w:rsidDel="002D7FE4" w:rsidRDefault="001B3A19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(25,034)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1C40C8" w:rsidRPr="00F33272" w:rsidDel="002D7FE4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(21,608)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C40C8" w:rsidRPr="00F33272" w:rsidDel="002D7FE4" w:rsidRDefault="00EF0075" w:rsidP="00355E3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309,62</w:t>
            </w:r>
            <w:r w:rsidR="00355E32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1C40C8" w:rsidRPr="00F33272" w:rsidDel="002D7FE4" w:rsidRDefault="001C40C8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295,286</w:t>
            </w:r>
          </w:p>
        </w:tc>
      </w:tr>
      <w:tr w:rsidR="007A47B7" w:rsidRPr="00F33272" w:rsidTr="0091448C">
        <w:trPr>
          <w:trHeight w:val="100"/>
        </w:trPr>
        <w:tc>
          <w:tcPr>
            <w:tcW w:w="3785" w:type="dxa"/>
          </w:tcPr>
          <w:p w:rsidR="007A47B7" w:rsidRPr="00F33272" w:rsidRDefault="007A47B7" w:rsidP="0091448C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A47B7" w:rsidRPr="00F33272" w:rsidDel="0098245F" w:rsidRDefault="007A47B7" w:rsidP="0091448C">
            <w:pPr>
              <w:pStyle w:val="acctfourfigures"/>
              <w:tabs>
                <w:tab w:val="clear" w:pos="765"/>
                <w:tab w:val="decimal" w:pos="972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:rsidR="007A47B7" w:rsidRPr="00F33272" w:rsidRDefault="007A47B7" w:rsidP="0091448C">
            <w:pPr>
              <w:pStyle w:val="acctfourfigures"/>
              <w:tabs>
                <w:tab w:val="clear" w:pos="765"/>
                <w:tab w:val="decimal" w:pos="9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A47B7" w:rsidRPr="00F33272" w:rsidDel="0098245F" w:rsidRDefault="007A47B7" w:rsidP="0091448C">
            <w:pPr>
              <w:pStyle w:val="acctfourfigures"/>
              <w:tabs>
                <w:tab w:val="clear" w:pos="765"/>
                <w:tab w:val="decimal" w:pos="972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:rsidR="007A47B7" w:rsidRPr="00F33272" w:rsidRDefault="007A47B7" w:rsidP="0091448C">
            <w:pPr>
              <w:pStyle w:val="acctfourfigures"/>
              <w:tabs>
                <w:tab w:val="clear" w:pos="765"/>
                <w:tab w:val="decimal" w:pos="9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A47B7" w:rsidRPr="00F33272" w:rsidDel="0098245F" w:rsidRDefault="007A47B7" w:rsidP="0091448C">
            <w:pPr>
              <w:pStyle w:val="acctfourfigures"/>
              <w:tabs>
                <w:tab w:val="clear" w:pos="765"/>
                <w:tab w:val="decimal" w:pos="95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:rsidR="007A47B7" w:rsidRPr="00F33272" w:rsidRDefault="007A47B7" w:rsidP="0091448C">
            <w:pPr>
              <w:pStyle w:val="acctfourfigures"/>
              <w:tabs>
                <w:tab w:val="clear" w:pos="765"/>
                <w:tab w:val="decimal" w:pos="990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A47B7" w:rsidRPr="00F33272" w:rsidDel="0098245F" w:rsidRDefault="007A47B7" w:rsidP="0091448C">
            <w:pPr>
              <w:pStyle w:val="acctfourfigures"/>
              <w:tabs>
                <w:tab w:val="clear" w:pos="765"/>
                <w:tab w:val="decimal" w:pos="954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</w:tr>
      <w:tr w:rsidR="001C40C8" w:rsidRPr="00F33272" w:rsidTr="0075695F">
        <w:trPr>
          <w:trHeight w:val="408"/>
        </w:trPr>
        <w:tc>
          <w:tcPr>
            <w:tcW w:w="3785" w:type="dxa"/>
          </w:tcPr>
          <w:p w:rsidR="001C40C8" w:rsidRPr="00F33272" w:rsidRDefault="001C40C8" w:rsidP="001C40C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170" w:type="dxa"/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841,156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948,252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40C8" w:rsidRPr="00F33272" w:rsidRDefault="00EF0075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596,638</w:t>
            </w:r>
            <w:r w:rsidR="00E043EC" w:rsidRPr="00F33272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580,833</w:t>
            </w:r>
            <w:r w:rsidRPr="00F33272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</w:tr>
      <w:tr w:rsidR="001C40C8" w:rsidRPr="00F33272" w:rsidTr="0075695F">
        <w:trPr>
          <w:trHeight w:val="425"/>
        </w:trPr>
        <w:tc>
          <w:tcPr>
            <w:tcW w:w="3785" w:type="dxa"/>
          </w:tcPr>
          <w:p w:rsidR="001C40C8" w:rsidRPr="00F33272" w:rsidRDefault="001C40C8" w:rsidP="001C40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124,116,662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106,802,916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40C8" w:rsidRPr="00F33272" w:rsidRDefault="0024632E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6,231</w:t>
            </w:r>
            <w:r w:rsidR="00E043EC" w:rsidRPr="00F33272">
              <w:rPr>
                <w:rFonts w:asciiTheme="majorBidi" w:hAnsiTheme="majorBidi" w:cstheme="majorBidi"/>
                <w:sz w:val="30"/>
                <w:szCs w:val="30"/>
              </w:rPr>
              <w:t>,854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6,835,951</w:t>
            </w:r>
          </w:p>
        </w:tc>
      </w:tr>
      <w:tr w:rsidR="001C40C8" w:rsidRPr="00F33272" w:rsidTr="0075695F">
        <w:trPr>
          <w:trHeight w:val="146"/>
        </w:trPr>
        <w:tc>
          <w:tcPr>
            <w:tcW w:w="3785" w:type="dxa"/>
          </w:tcPr>
          <w:p w:rsidR="001C40C8" w:rsidRPr="00F33272" w:rsidRDefault="001C40C8" w:rsidP="001C40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170" w:type="dxa"/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(1,946,527)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(1,098,376)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40C8" w:rsidRPr="00F33272" w:rsidRDefault="0024632E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(587,717</w:t>
            </w:r>
            <w:r w:rsidR="00EF0075"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  <w:r w:rsidR="00E043EC" w:rsidRPr="00F33272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(779,798)</w:t>
            </w:r>
            <w:r w:rsidRPr="00F33272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bidi="th-TH"/>
              </w:rPr>
              <w:t>ค</w:t>
            </w:r>
          </w:p>
        </w:tc>
      </w:tr>
      <w:tr w:rsidR="001C40C8" w:rsidRPr="00F33272" w:rsidTr="0075695F">
        <w:trPr>
          <w:trHeight w:val="146"/>
        </w:trPr>
        <w:tc>
          <w:tcPr>
            <w:tcW w:w="3785" w:type="dxa"/>
          </w:tcPr>
          <w:p w:rsidR="001C40C8" w:rsidRPr="00F33272" w:rsidRDefault="001C40C8" w:rsidP="001C40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(98,414,196)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(85,468,933)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C40C8" w:rsidRPr="00F33272" w:rsidRDefault="00EF0075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(2,231,974)</w:t>
            </w:r>
            <w:r w:rsidR="00E043EC" w:rsidRPr="00F33272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bidi="th-TH"/>
              </w:rPr>
              <w:t>ง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(2,445,610)</w:t>
            </w:r>
            <w:r w:rsidRPr="00F33272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bidi="th-TH"/>
              </w:rPr>
              <w:t>ง</w:t>
            </w:r>
          </w:p>
        </w:tc>
      </w:tr>
      <w:tr w:rsidR="001C40C8" w:rsidRPr="00F33272" w:rsidTr="0075695F">
        <w:trPr>
          <w:trHeight w:val="146"/>
        </w:trPr>
        <w:tc>
          <w:tcPr>
            <w:tcW w:w="3785" w:type="dxa"/>
          </w:tcPr>
          <w:p w:rsidR="001C40C8" w:rsidRPr="00F33272" w:rsidRDefault="001C40C8" w:rsidP="001C40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24,597,095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21,183,859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C40C8" w:rsidRPr="00F33272" w:rsidRDefault="00E043EC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4,008,801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4,191,376</w:t>
            </w:r>
          </w:p>
        </w:tc>
      </w:tr>
      <w:tr w:rsidR="001C40C8" w:rsidRPr="00F33272" w:rsidTr="0075695F">
        <w:trPr>
          <w:trHeight w:val="146"/>
        </w:trPr>
        <w:tc>
          <w:tcPr>
            <w:tcW w:w="3785" w:type="dxa"/>
          </w:tcPr>
          <w:p w:rsidR="001C40C8" w:rsidRPr="00F33272" w:rsidRDefault="001C40C8" w:rsidP="001C40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6,149,274</w:t>
            </w:r>
          </w:p>
        </w:tc>
        <w:tc>
          <w:tcPr>
            <w:tcW w:w="270" w:type="dxa"/>
            <w:vAlign w:val="bottom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5,295,965</w:t>
            </w:r>
          </w:p>
        </w:tc>
        <w:tc>
          <w:tcPr>
            <w:tcW w:w="270" w:type="dxa"/>
            <w:vAlign w:val="bottom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1C40C8" w:rsidRPr="00F33272" w:rsidRDefault="00E043EC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2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1,603,520</w:t>
            </w:r>
          </w:p>
        </w:tc>
        <w:tc>
          <w:tcPr>
            <w:tcW w:w="270" w:type="dxa"/>
            <w:vAlign w:val="bottom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2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1,676,550</w:t>
            </w:r>
          </w:p>
        </w:tc>
      </w:tr>
      <w:tr w:rsidR="001C40C8" w:rsidRPr="00F33272" w:rsidTr="0075695F">
        <w:trPr>
          <w:trHeight w:val="146"/>
        </w:trPr>
        <w:tc>
          <w:tcPr>
            <w:tcW w:w="3785" w:type="dxa"/>
          </w:tcPr>
          <w:p w:rsidR="001C40C8" w:rsidRPr="00F33272" w:rsidRDefault="001C40C8" w:rsidP="001C40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34,839</w:t>
            </w:r>
          </w:p>
        </w:tc>
        <w:tc>
          <w:tcPr>
            <w:tcW w:w="270" w:type="dxa"/>
            <w:vAlign w:val="bottom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34,839</w:t>
            </w:r>
          </w:p>
        </w:tc>
        <w:tc>
          <w:tcPr>
            <w:tcW w:w="270" w:type="dxa"/>
            <w:vAlign w:val="bottom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C40C8" w:rsidRPr="00F33272" w:rsidRDefault="0024632E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2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35,279</w:t>
            </w:r>
          </w:p>
        </w:tc>
        <w:tc>
          <w:tcPr>
            <w:tcW w:w="270" w:type="dxa"/>
            <w:vAlign w:val="bottom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2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35,279</w:t>
            </w:r>
          </w:p>
        </w:tc>
      </w:tr>
      <w:tr w:rsidR="001C40C8" w:rsidRPr="00F33272" w:rsidTr="0075695F">
        <w:trPr>
          <w:trHeight w:val="146"/>
        </w:trPr>
        <w:tc>
          <w:tcPr>
            <w:tcW w:w="3785" w:type="dxa"/>
          </w:tcPr>
          <w:p w:rsidR="001C40C8" w:rsidRPr="00F33272" w:rsidRDefault="001C40C8" w:rsidP="001C40C8">
            <w:pPr>
              <w:tabs>
                <w:tab w:val="clear" w:pos="227"/>
                <w:tab w:val="left" w:pos="191"/>
              </w:tabs>
              <w:ind w:left="191" w:hanging="204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มูลค่าตามบัญชีของ</w:t>
            </w:r>
            <w:r w:rsidRPr="00F33272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เงินลงทุนในบริษัทร่วม</w:t>
            </w:r>
            <w:r w:rsidRPr="00F3327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/</w:t>
            </w:r>
            <w:r w:rsidRPr="00F33272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6,184,113</w:t>
            </w:r>
          </w:p>
        </w:tc>
        <w:tc>
          <w:tcPr>
            <w:tcW w:w="270" w:type="dxa"/>
            <w:vAlign w:val="bottom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90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5,330,804</w:t>
            </w:r>
          </w:p>
        </w:tc>
        <w:tc>
          <w:tcPr>
            <w:tcW w:w="270" w:type="dxa"/>
            <w:vAlign w:val="bottom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90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40C8" w:rsidRPr="00F33272" w:rsidRDefault="0024632E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90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1,638,799</w:t>
            </w:r>
          </w:p>
        </w:tc>
        <w:tc>
          <w:tcPr>
            <w:tcW w:w="270" w:type="dxa"/>
          </w:tcPr>
          <w:p w:rsidR="001C40C8" w:rsidRPr="00F33272" w:rsidRDefault="001C40C8" w:rsidP="001C40C8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90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1C40C8" w:rsidRPr="00F33272" w:rsidRDefault="001C40C8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1,711,829</w:t>
            </w:r>
          </w:p>
        </w:tc>
      </w:tr>
    </w:tbl>
    <w:p w:rsidR="00C8292D" w:rsidRPr="00F33272" w:rsidRDefault="00C8292D">
      <w:r w:rsidRPr="00F33272">
        <w:br w:type="page"/>
      </w:r>
    </w:p>
    <w:tbl>
      <w:tblPr>
        <w:tblStyle w:val="TableGridLight1"/>
        <w:tblW w:w="927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5"/>
        <w:gridCol w:w="1170"/>
        <w:gridCol w:w="270"/>
        <w:gridCol w:w="1170"/>
      </w:tblGrid>
      <w:tr w:rsidR="00C8292D" w:rsidRPr="00F33272" w:rsidTr="00657DFF">
        <w:trPr>
          <w:trHeight w:val="425"/>
        </w:trPr>
        <w:tc>
          <w:tcPr>
            <w:tcW w:w="6665" w:type="dxa"/>
          </w:tcPr>
          <w:p w:rsidR="00C8292D" w:rsidRPr="00F33272" w:rsidRDefault="00C8292D" w:rsidP="0053460C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C8292D" w:rsidRPr="00F33272" w:rsidRDefault="00C8292D" w:rsidP="0053460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</w:t>
            </w: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โซ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ล่าร์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รี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นิว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เอ</w:t>
            </w:r>
            <w:proofErr w:type="spellStart"/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เบิล</w:t>
            </w:r>
            <w:proofErr w:type="spellEnd"/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</w:tr>
      <w:tr w:rsidR="00BC5C63" w:rsidRPr="00F33272" w:rsidTr="00657DFF">
        <w:trPr>
          <w:trHeight w:val="425"/>
        </w:trPr>
        <w:tc>
          <w:tcPr>
            <w:tcW w:w="6665" w:type="dxa"/>
          </w:tcPr>
          <w:p w:rsidR="00BC5C63" w:rsidRPr="00F33272" w:rsidRDefault="00BC5C63" w:rsidP="00BD4FF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BC5C63" w:rsidRPr="00F33272" w:rsidRDefault="00E40EAA" w:rsidP="00BD4FF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C5C63" w:rsidRPr="00F33272" w:rsidRDefault="00BC5C63" w:rsidP="00BD4FF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C63" w:rsidRPr="00F33272" w:rsidRDefault="00E40EAA" w:rsidP="00BD4FF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C8292D" w:rsidRPr="00F33272" w:rsidTr="00657DFF">
        <w:trPr>
          <w:trHeight w:val="425"/>
        </w:trPr>
        <w:tc>
          <w:tcPr>
            <w:tcW w:w="6665" w:type="dxa"/>
          </w:tcPr>
          <w:p w:rsidR="00C8292D" w:rsidRPr="00F33272" w:rsidRDefault="00C8292D" w:rsidP="00BD4FF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C8292D" w:rsidRPr="00F33272" w:rsidRDefault="00C8292D" w:rsidP="00BD4FF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C5C63" w:rsidRPr="00F33272" w:rsidTr="00657DFF">
        <w:trPr>
          <w:trHeight w:val="146"/>
        </w:trPr>
        <w:tc>
          <w:tcPr>
            <w:tcW w:w="6665" w:type="dxa"/>
          </w:tcPr>
          <w:p w:rsidR="00BC5C63" w:rsidRPr="00F33272" w:rsidRDefault="00C8292D" w:rsidP="00657DF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 w:hanging="34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.   </w:t>
            </w:r>
            <w:r w:rsidR="00BC5C63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1170" w:type="dxa"/>
            <w:vAlign w:val="bottom"/>
          </w:tcPr>
          <w:p w:rsidR="00BC5C63" w:rsidRPr="00F33272" w:rsidRDefault="00BC5C63" w:rsidP="00BD4FF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C5C63" w:rsidRPr="00F33272" w:rsidRDefault="00BC5C63" w:rsidP="00BD4FF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C5C63" w:rsidRPr="00F33272" w:rsidRDefault="00BC5C63" w:rsidP="00BD4FF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</w:tr>
      <w:tr w:rsidR="006F5BAB" w:rsidRPr="00F33272" w:rsidTr="00657DFF">
        <w:trPr>
          <w:trHeight w:val="146"/>
        </w:trPr>
        <w:tc>
          <w:tcPr>
            <w:tcW w:w="6665" w:type="dxa"/>
          </w:tcPr>
          <w:p w:rsidR="006F5BAB" w:rsidRPr="00F33272" w:rsidRDefault="006F5BAB" w:rsidP="006F5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- 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:rsidR="006F5BAB" w:rsidRPr="00F33272" w:rsidRDefault="00E043EC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232,927</w:t>
            </w:r>
          </w:p>
        </w:tc>
        <w:tc>
          <w:tcPr>
            <w:tcW w:w="270" w:type="dxa"/>
            <w:vAlign w:val="bottom"/>
          </w:tcPr>
          <w:p w:rsidR="006F5BAB" w:rsidRPr="00F33272" w:rsidRDefault="006F5BAB" w:rsidP="006F5B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F5BAB" w:rsidRPr="00F33272" w:rsidRDefault="006F5BAB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233,027</w:t>
            </w:r>
          </w:p>
        </w:tc>
      </w:tr>
      <w:tr w:rsidR="006F5BAB" w:rsidRPr="00F33272" w:rsidTr="00657DFF">
        <w:trPr>
          <w:trHeight w:val="146"/>
        </w:trPr>
        <w:tc>
          <w:tcPr>
            <w:tcW w:w="6665" w:type="dxa"/>
          </w:tcPr>
          <w:p w:rsidR="006F5BAB" w:rsidRPr="00F33272" w:rsidRDefault="006F5BAB" w:rsidP="006F5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- ดอกเบี้ยจ่าย</w:t>
            </w:r>
          </w:p>
        </w:tc>
        <w:tc>
          <w:tcPr>
            <w:tcW w:w="1170" w:type="dxa"/>
            <w:vAlign w:val="bottom"/>
          </w:tcPr>
          <w:p w:rsidR="006F5BAB" w:rsidRPr="00F33272" w:rsidRDefault="00E043EC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124,893</w:t>
            </w:r>
          </w:p>
        </w:tc>
        <w:tc>
          <w:tcPr>
            <w:tcW w:w="270" w:type="dxa"/>
            <w:vAlign w:val="bottom"/>
          </w:tcPr>
          <w:p w:rsidR="006F5BAB" w:rsidRPr="00F33272" w:rsidRDefault="006F5BAB" w:rsidP="006F5B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F5BAB" w:rsidRPr="00F33272" w:rsidRDefault="006F5BAB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150,236</w:t>
            </w:r>
          </w:p>
        </w:tc>
      </w:tr>
      <w:tr w:rsidR="006F5BAB" w:rsidRPr="00F33272" w:rsidTr="00657DFF">
        <w:trPr>
          <w:trHeight w:val="146"/>
        </w:trPr>
        <w:tc>
          <w:tcPr>
            <w:tcW w:w="6665" w:type="dxa"/>
          </w:tcPr>
          <w:p w:rsidR="006F5BAB" w:rsidRPr="00F33272" w:rsidRDefault="006F5BAB" w:rsidP="006F5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- ค่าใช้จ่ายภาษีเงินได้</w:t>
            </w:r>
          </w:p>
        </w:tc>
        <w:tc>
          <w:tcPr>
            <w:tcW w:w="1170" w:type="dxa"/>
            <w:vAlign w:val="bottom"/>
          </w:tcPr>
          <w:p w:rsidR="006F5BAB" w:rsidRPr="00F33272" w:rsidRDefault="00E043EC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1,397</w:t>
            </w:r>
          </w:p>
        </w:tc>
        <w:tc>
          <w:tcPr>
            <w:tcW w:w="270" w:type="dxa"/>
            <w:vAlign w:val="bottom"/>
          </w:tcPr>
          <w:p w:rsidR="006F5BAB" w:rsidRPr="00F33272" w:rsidRDefault="006F5BAB" w:rsidP="006F5B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F5BAB" w:rsidRPr="00F33272" w:rsidRDefault="006F5BAB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7,079</w:t>
            </w:r>
          </w:p>
        </w:tc>
      </w:tr>
      <w:tr w:rsidR="006F5BAB" w:rsidRPr="00F33272" w:rsidTr="00657DFF">
        <w:trPr>
          <w:trHeight w:val="146"/>
        </w:trPr>
        <w:tc>
          <w:tcPr>
            <w:tcW w:w="6665" w:type="dxa"/>
          </w:tcPr>
          <w:p w:rsidR="006F5BAB" w:rsidRPr="00F33272" w:rsidRDefault="006F5BAB" w:rsidP="006F5BAB">
            <w:pPr>
              <w:pStyle w:val="ListParagraph"/>
              <w:numPr>
                <w:ilvl w:val="0"/>
                <w:numId w:val="10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:rsidR="006F5BAB" w:rsidRPr="00F33272" w:rsidRDefault="00E043EC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1,554</w:t>
            </w:r>
          </w:p>
        </w:tc>
        <w:tc>
          <w:tcPr>
            <w:tcW w:w="270" w:type="dxa"/>
            <w:vAlign w:val="bottom"/>
          </w:tcPr>
          <w:p w:rsidR="006F5BAB" w:rsidRPr="00F33272" w:rsidRDefault="006F5BAB" w:rsidP="006F5B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F5BAB" w:rsidRPr="00F33272" w:rsidRDefault="006F5BAB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2,281</w:t>
            </w:r>
          </w:p>
        </w:tc>
      </w:tr>
      <w:tr w:rsidR="006F5BAB" w:rsidRPr="00F33272" w:rsidTr="00657DFF">
        <w:trPr>
          <w:trHeight w:val="146"/>
        </w:trPr>
        <w:tc>
          <w:tcPr>
            <w:tcW w:w="6665" w:type="dxa"/>
          </w:tcPr>
          <w:p w:rsidR="006F5BAB" w:rsidRPr="00F33272" w:rsidRDefault="006F5BAB" w:rsidP="006F5BAB">
            <w:pPr>
              <w:pStyle w:val="ListParagraph"/>
              <w:numPr>
                <w:ilvl w:val="0"/>
                <w:numId w:val="10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รวมรายการหนี้สินทางการเงินหมุนเวียน </w:t>
            </w:r>
          </w:p>
          <w:p w:rsidR="006F5BAB" w:rsidRPr="00F33272" w:rsidRDefault="006F5BAB" w:rsidP="006F5BA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170" w:type="dxa"/>
            <w:vAlign w:val="bottom"/>
          </w:tcPr>
          <w:p w:rsidR="006F5BAB" w:rsidRPr="00F33272" w:rsidRDefault="00E043EC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321,750</w:t>
            </w:r>
          </w:p>
        </w:tc>
        <w:tc>
          <w:tcPr>
            <w:tcW w:w="270" w:type="dxa"/>
            <w:vAlign w:val="bottom"/>
          </w:tcPr>
          <w:p w:rsidR="006F5BAB" w:rsidRPr="00F33272" w:rsidRDefault="006F5BAB" w:rsidP="006F5B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F5BAB" w:rsidRPr="00F33272" w:rsidRDefault="006F5BAB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537,750</w:t>
            </w:r>
          </w:p>
        </w:tc>
      </w:tr>
      <w:tr w:rsidR="006F5BAB" w:rsidRPr="00F33272" w:rsidTr="00657DFF">
        <w:trPr>
          <w:trHeight w:val="146"/>
        </w:trPr>
        <w:tc>
          <w:tcPr>
            <w:tcW w:w="6665" w:type="dxa"/>
          </w:tcPr>
          <w:p w:rsidR="006F5BAB" w:rsidRPr="00F33272" w:rsidRDefault="006F5BAB" w:rsidP="006F5BAB">
            <w:pPr>
              <w:pStyle w:val="ListParagraph"/>
              <w:numPr>
                <w:ilvl w:val="0"/>
                <w:numId w:val="10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รวมรายการหนี้สินทางการเงินไม่หมุนเวียน </w:t>
            </w:r>
          </w:p>
          <w:p w:rsidR="006F5BAB" w:rsidRPr="00F33272" w:rsidRDefault="006F5BAB" w:rsidP="006F5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170" w:type="dxa"/>
            <w:vAlign w:val="bottom"/>
          </w:tcPr>
          <w:p w:rsidR="006F5BAB" w:rsidRPr="00F33272" w:rsidRDefault="00E043EC" w:rsidP="007569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2,183,291</w:t>
            </w:r>
          </w:p>
        </w:tc>
        <w:tc>
          <w:tcPr>
            <w:tcW w:w="270" w:type="dxa"/>
            <w:vAlign w:val="bottom"/>
          </w:tcPr>
          <w:p w:rsidR="006F5BAB" w:rsidRPr="00F33272" w:rsidRDefault="006F5BAB" w:rsidP="006F5B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F5BAB" w:rsidRPr="00F33272" w:rsidRDefault="006F5BAB" w:rsidP="0075695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2,397,04</w:t>
            </w: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</w:tbl>
    <w:p w:rsidR="00BC5C63" w:rsidRPr="00F33272" w:rsidRDefault="00BC5C63" w:rsidP="00BC5C63">
      <w:pPr>
        <w:rPr>
          <w:rFonts w:asciiTheme="majorBidi" w:hAnsiTheme="majorBidi" w:cstheme="majorBidi"/>
          <w:sz w:val="24"/>
          <w:szCs w:val="24"/>
        </w:rPr>
      </w:pPr>
    </w:p>
    <w:p w:rsidR="00BC5C63" w:rsidRPr="00F33272" w:rsidRDefault="00E47FC0" w:rsidP="00BC5C63">
      <w:pPr>
        <w:pStyle w:val="block"/>
        <w:spacing w:after="0" w:line="240" w:lineRule="atLeast"/>
        <w:ind w:left="54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บริษัทร่วมและ</w:t>
      </w:r>
      <w:r w:rsidR="00BC5C63" w:rsidRPr="00F33272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การร่วมค้าที่ไม่มีสาระสำคัญ</w:t>
      </w:r>
    </w:p>
    <w:p w:rsidR="00BC5C63" w:rsidRPr="00F33272" w:rsidRDefault="00BC5C63" w:rsidP="00C8292D">
      <w:pPr>
        <w:pStyle w:val="block"/>
        <w:spacing w:after="0" w:line="240" w:lineRule="atLeast"/>
        <w:ind w:left="540" w:right="-72"/>
        <w:rPr>
          <w:rFonts w:asciiTheme="majorBidi" w:hAnsiTheme="majorBidi" w:cstheme="majorBidi"/>
          <w:sz w:val="24"/>
          <w:szCs w:val="24"/>
          <w:lang w:val="en-US"/>
        </w:rPr>
      </w:pPr>
    </w:p>
    <w:p w:rsidR="00BC5C63" w:rsidRPr="00F33272" w:rsidRDefault="00BC5C63" w:rsidP="00C8292D">
      <w:pPr>
        <w:pStyle w:val="block"/>
        <w:spacing w:after="0" w:line="240" w:lineRule="atLeast"/>
        <w:ind w:left="540" w:right="-7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</w:t>
      </w:r>
      <w:r w:rsidR="00E47FC0" w:rsidRPr="00F33272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บริษัทร่วมและ</w:t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การร่วมค้าที่ไม่มีสาระสำคัญ จากจำนวนเงินที่รายงานในงบการเงินรวมของกลุ่มบริษัท</w:t>
      </w:r>
    </w:p>
    <w:p w:rsidR="00BC5C63" w:rsidRPr="00F33272" w:rsidRDefault="00BC5C63" w:rsidP="00BC5C63">
      <w:pPr>
        <w:pStyle w:val="block"/>
        <w:spacing w:after="0" w:line="240" w:lineRule="atLeast"/>
        <w:ind w:left="360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BC5C63" w:rsidRPr="00F33272" w:rsidTr="000F4B56">
        <w:trPr>
          <w:cantSplit/>
          <w:trHeight w:val="104"/>
          <w:tblHeader/>
        </w:trPr>
        <w:tc>
          <w:tcPr>
            <w:tcW w:w="6660" w:type="dxa"/>
          </w:tcPr>
          <w:p w:rsidR="00BC5C63" w:rsidRPr="00F33272" w:rsidRDefault="00BC5C63" w:rsidP="000F4B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BC5C63" w:rsidRPr="00F33272" w:rsidRDefault="006F5BAB" w:rsidP="006F5BAB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C5C63" w:rsidRPr="00F33272" w:rsidRDefault="00BC5C63" w:rsidP="000F4B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C5C63" w:rsidRPr="00F33272" w:rsidRDefault="006F5BAB" w:rsidP="006F5BAB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</w:tr>
      <w:tr w:rsidR="00BC5C63" w:rsidRPr="00F33272" w:rsidTr="000F4B56">
        <w:trPr>
          <w:cantSplit/>
          <w:trHeight w:val="104"/>
          <w:tblHeader/>
        </w:trPr>
        <w:tc>
          <w:tcPr>
            <w:tcW w:w="6660" w:type="dxa"/>
          </w:tcPr>
          <w:p w:rsidR="00BC5C63" w:rsidRPr="00F33272" w:rsidRDefault="00BC5C63" w:rsidP="000F4B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BC5C63" w:rsidRPr="00F33272" w:rsidRDefault="00BC5C63" w:rsidP="000F4B56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33272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F5BAB" w:rsidRPr="00F33272" w:rsidTr="00657DFF">
        <w:trPr>
          <w:cantSplit/>
          <w:trHeight w:val="407"/>
        </w:trPr>
        <w:tc>
          <w:tcPr>
            <w:tcW w:w="6660" w:type="dxa"/>
          </w:tcPr>
          <w:p w:rsidR="006F5BAB" w:rsidRPr="00F33272" w:rsidRDefault="006F5BAB" w:rsidP="006F5BAB">
            <w:pPr>
              <w:tabs>
                <w:tab w:val="clear" w:pos="227"/>
                <w:tab w:val="left" w:pos="-61"/>
              </w:tabs>
              <w:ind w:left="11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มูลค่าตามบัญชีของส่วนได้เสียในบริษัทร่วมและการร่วมค้าที่ไม่มีสาระสำคัญ</w:t>
            </w:r>
          </w:p>
        </w:tc>
        <w:tc>
          <w:tcPr>
            <w:tcW w:w="1170" w:type="dxa"/>
            <w:vAlign w:val="bottom"/>
          </w:tcPr>
          <w:p w:rsidR="006F5BAB" w:rsidRPr="00F33272" w:rsidRDefault="00355E32" w:rsidP="006F5B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1,942,465</w:t>
            </w:r>
          </w:p>
        </w:tc>
        <w:tc>
          <w:tcPr>
            <w:tcW w:w="270" w:type="dxa"/>
            <w:vAlign w:val="bottom"/>
          </w:tcPr>
          <w:p w:rsidR="006F5BAB" w:rsidRPr="00F33272" w:rsidRDefault="006F5BAB" w:rsidP="006F5BAB">
            <w:pPr>
              <w:pStyle w:val="acctfourfigures"/>
              <w:tabs>
                <w:tab w:val="clear" w:pos="765"/>
                <w:tab w:val="decimal" w:pos="1262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F5BAB" w:rsidRPr="00F33272" w:rsidRDefault="006F5BAB" w:rsidP="006F5B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1,731,807</w:t>
            </w:r>
          </w:p>
        </w:tc>
      </w:tr>
      <w:tr w:rsidR="006F5BAB" w:rsidRPr="00F33272" w:rsidTr="000F4B56">
        <w:trPr>
          <w:cantSplit/>
          <w:trHeight w:val="404"/>
        </w:trPr>
        <w:tc>
          <w:tcPr>
            <w:tcW w:w="6660" w:type="dxa"/>
          </w:tcPr>
          <w:p w:rsidR="006F5BAB" w:rsidRPr="00F33272" w:rsidRDefault="006F5BAB" w:rsidP="006F5BAB">
            <w:pPr>
              <w:ind w:firstLine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</w:tcPr>
          <w:p w:rsidR="006F5BAB" w:rsidRPr="00F33272" w:rsidRDefault="006F5BAB" w:rsidP="006F5B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BAB" w:rsidRPr="00F33272" w:rsidRDefault="006F5BAB" w:rsidP="006F5BAB">
            <w:pPr>
              <w:pStyle w:val="acctfourfigures"/>
              <w:tabs>
                <w:tab w:val="clear" w:pos="765"/>
                <w:tab w:val="decimal" w:pos="1262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5BAB" w:rsidRPr="00F33272" w:rsidRDefault="006F5BAB" w:rsidP="006F5B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5BAB" w:rsidRPr="00F33272" w:rsidTr="000F4B56">
        <w:trPr>
          <w:cantSplit/>
          <w:trHeight w:val="404"/>
        </w:trPr>
        <w:tc>
          <w:tcPr>
            <w:tcW w:w="6660" w:type="dxa"/>
          </w:tcPr>
          <w:p w:rsidR="006F5BAB" w:rsidRPr="00F33272" w:rsidRDefault="006F5BAB" w:rsidP="006F5BAB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170" w:type="dxa"/>
          </w:tcPr>
          <w:p w:rsidR="006F5BAB" w:rsidRPr="00F33272" w:rsidRDefault="00355E32" w:rsidP="00355E3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310,797</w:t>
            </w:r>
          </w:p>
        </w:tc>
        <w:tc>
          <w:tcPr>
            <w:tcW w:w="270" w:type="dxa"/>
          </w:tcPr>
          <w:p w:rsidR="006F5BAB" w:rsidRPr="00F33272" w:rsidRDefault="006F5BAB" w:rsidP="006F5BAB">
            <w:pPr>
              <w:pStyle w:val="acctfourfigures"/>
              <w:tabs>
                <w:tab w:val="clear" w:pos="765"/>
                <w:tab w:val="decimal" w:pos="1262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5BAB" w:rsidRPr="00F33272" w:rsidRDefault="006F5BAB" w:rsidP="006F5B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242,088</w:t>
            </w:r>
          </w:p>
        </w:tc>
      </w:tr>
      <w:tr w:rsidR="006F5BAB" w:rsidRPr="00F33272" w:rsidTr="000F4B56">
        <w:trPr>
          <w:cantSplit/>
          <w:trHeight w:val="421"/>
        </w:trPr>
        <w:tc>
          <w:tcPr>
            <w:tcW w:w="6660" w:type="dxa"/>
          </w:tcPr>
          <w:p w:rsidR="006F5BAB" w:rsidRPr="00F33272" w:rsidRDefault="006F5BAB" w:rsidP="006F5BAB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AF407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AF4075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5BAB" w:rsidRPr="00F33272" w:rsidRDefault="00355E32" w:rsidP="006F5B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76588E" w:rsidRPr="00F3327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6588E" w:rsidRPr="00F332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F5BAB" w:rsidRPr="00F33272" w:rsidRDefault="006F5BAB" w:rsidP="006F5BAB">
            <w:pPr>
              <w:pStyle w:val="acctfourfigures"/>
              <w:tabs>
                <w:tab w:val="clear" w:pos="765"/>
                <w:tab w:val="decimal" w:pos="1262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5BAB" w:rsidRPr="00F33272" w:rsidRDefault="006F5BAB" w:rsidP="006F5B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(25,824)</w:t>
            </w:r>
          </w:p>
        </w:tc>
      </w:tr>
      <w:tr w:rsidR="006F5BAB" w:rsidRPr="00F33272" w:rsidTr="000F4B56">
        <w:trPr>
          <w:cantSplit/>
          <w:trHeight w:val="437"/>
        </w:trPr>
        <w:tc>
          <w:tcPr>
            <w:tcW w:w="6660" w:type="dxa"/>
          </w:tcPr>
          <w:p w:rsidR="006F5BAB" w:rsidRPr="00F33272" w:rsidRDefault="006F5BAB" w:rsidP="006F5BAB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AF407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AF4075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5BAB" w:rsidRPr="00F33272" w:rsidRDefault="00355E32" w:rsidP="006F5B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310,088</w:t>
            </w:r>
          </w:p>
        </w:tc>
        <w:tc>
          <w:tcPr>
            <w:tcW w:w="270" w:type="dxa"/>
          </w:tcPr>
          <w:p w:rsidR="006F5BAB" w:rsidRPr="00F33272" w:rsidRDefault="006F5BAB" w:rsidP="006F5BAB">
            <w:pPr>
              <w:pStyle w:val="acctfourfigures"/>
              <w:tabs>
                <w:tab w:val="clear" w:pos="765"/>
                <w:tab w:val="decimal" w:pos="1262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5BAB" w:rsidRPr="00F33272" w:rsidRDefault="006F5BAB" w:rsidP="006F5B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216,264</w:t>
            </w:r>
          </w:p>
        </w:tc>
      </w:tr>
    </w:tbl>
    <w:p w:rsidR="00BC5C63" w:rsidRPr="00F33272" w:rsidRDefault="00BC5C63" w:rsidP="00657DFF">
      <w:pPr>
        <w:pStyle w:val="block"/>
        <w:spacing w:after="0" w:line="240" w:lineRule="atLeast"/>
        <w:ind w:left="360"/>
        <w:rPr>
          <w:rFonts w:asciiTheme="majorBidi" w:hAnsiTheme="majorBidi" w:cstheme="majorBidi"/>
          <w:sz w:val="24"/>
          <w:szCs w:val="24"/>
          <w:rtl/>
          <w:cs/>
          <w:lang w:val="en-US"/>
        </w:rPr>
      </w:pPr>
    </w:p>
    <w:p w:rsidR="007A47B7" w:rsidRPr="00F33272" w:rsidRDefault="007A4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33272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:rsidR="00EB248C" w:rsidRPr="00F33272" w:rsidRDefault="00EB248C" w:rsidP="001C2B6A">
      <w:pPr>
        <w:pStyle w:val="Heading1"/>
        <w:keepLines/>
        <w:numPr>
          <w:ilvl w:val="0"/>
          <w:numId w:val="54"/>
        </w:numPr>
        <w:shd w:val="clear" w:color="auto" w:fill="auto"/>
        <w:tabs>
          <w:tab w:val="num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F3327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:rsidR="00EB248C" w:rsidRPr="00F33272" w:rsidRDefault="00EB248C" w:rsidP="00657DFF">
      <w:pPr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59"/>
        <w:gridCol w:w="1168"/>
        <w:gridCol w:w="271"/>
        <w:gridCol w:w="1169"/>
      </w:tblGrid>
      <w:tr w:rsidR="0055504E" w:rsidRPr="00F33272" w:rsidTr="0055504E">
        <w:trPr>
          <w:trHeight w:val="317"/>
        </w:trPr>
        <w:tc>
          <w:tcPr>
            <w:tcW w:w="3593" w:type="pct"/>
          </w:tcPr>
          <w:p w:rsidR="0055504E" w:rsidRPr="00F33272" w:rsidRDefault="0055504E" w:rsidP="00B240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55504E" w:rsidRPr="00F33272" w:rsidRDefault="0055504E" w:rsidP="00B2408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504E" w:rsidRPr="00F33272" w:rsidTr="0055504E">
        <w:tc>
          <w:tcPr>
            <w:tcW w:w="3593" w:type="pct"/>
          </w:tcPr>
          <w:p w:rsidR="0055504E" w:rsidRPr="00F33272" w:rsidRDefault="0055504E" w:rsidP="00B240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55504E" w:rsidRPr="00F33272" w:rsidRDefault="0055504E" w:rsidP="00B2408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55504E" w:rsidRPr="00F33272" w:rsidRDefault="0055504E" w:rsidP="00B2408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55504E" w:rsidRPr="00F33272" w:rsidRDefault="0055504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2560</w:t>
            </w:r>
          </w:p>
        </w:tc>
      </w:tr>
      <w:tr w:rsidR="0055504E" w:rsidRPr="00F33272" w:rsidTr="0055504E">
        <w:tc>
          <w:tcPr>
            <w:tcW w:w="3593" w:type="pct"/>
          </w:tcPr>
          <w:p w:rsidR="0055504E" w:rsidRPr="00F33272" w:rsidRDefault="0055504E" w:rsidP="00B240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55504E" w:rsidRPr="00F33272" w:rsidRDefault="0055504E" w:rsidP="007569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504E" w:rsidRPr="00F33272" w:rsidTr="0055504E">
        <w:tc>
          <w:tcPr>
            <w:tcW w:w="3593" w:type="pct"/>
          </w:tcPr>
          <w:p w:rsidR="0055504E" w:rsidRPr="00F33272" w:rsidRDefault="0055504E" w:rsidP="006F5B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630" w:type="pct"/>
          </w:tcPr>
          <w:p w:rsidR="0055504E" w:rsidRPr="00F33272" w:rsidRDefault="00181248" w:rsidP="006F5BA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8,499,119</w:t>
            </w:r>
          </w:p>
        </w:tc>
        <w:tc>
          <w:tcPr>
            <w:tcW w:w="146" w:type="pct"/>
          </w:tcPr>
          <w:p w:rsidR="0055504E" w:rsidRPr="00F33272" w:rsidRDefault="0055504E" w:rsidP="006F5BA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55504E" w:rsidRPr="00F33272" w:rsidRDefault="0055504E" w:rsidP="006F5BA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7,626,921</w:t>
            </w:r>
          </w:p>
        </w:tc>
      </w:tr>
      <w:tr w:rsidR="0055504E" w:rsidRPr="00F33272" w:rsidTr="0055504E">
        <w:tc>
          <w:tcPr>
            <w:tcW w:w="3593" w:type="pct"/>
          </w:tcPr>
          <w:p w:rsidR="0055504E" w:rsidRPr="00F33272" w:rsidRDefault="0055504E" w:rsidP="006F5B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จ่ายชำระค่าหุ้นเพิ่มเติม</w:t>
            </w:r>
          </w:p>
        </w:tc>
        <w:tc>
          <w:tcPr>
            <w:tcW w:w="630" w:type="pct"/>
          </w:tcPr>
          <w:p w:rsidR="0055504E" w:rsidRPr="00F33272" w:rsidRDefault="00722871" w:rsidP="006F5BA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879,060</w:t>
            </w:r>
          </w:p>
        </w:tc>
        <w:tc>
          <w:tcPr>
            <w:tcW w:w="146" w:type="pct"/>
          </w:tcPr>
          <w:p w:rsidR="0055504E" w:rsidRPr="00F33272" w:rsidRDefault="0055504E" w:rsidP="006F5BA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55504E" w:rsidRPr="00F33272" w:rsidRDefault="0055504E" w:rsidP="006F5BA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872,198</w:t>
            </w:r>
          </w:p>
        </w:tc>
      </w:tr>
      <w:tr w:rsidR="0055504E" w:rsidRPr="00F33272" w:rsidTr="0055504E">
        <w:tc>
          <w:tcPr>
            <w:tcW w:w="3593" w:type="pct"/>
          </w:tcPr>
          <w:p w:rsidR="0055504E" w:rsidRPr="00F33272" w:rsidRDefault="0055504E" w:rsidP="006F5B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55504E" w:rsidRPr="00F33272" w:rsidRDefault="00722871" w:rsidP="0072287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9,378,179</w:t>
            </w:r>
          </w:p>
        </w:tc>
        <w:tc>
          <w:tcPr>
            <w:tcW w:w="146" w:type="pct"/>
          </w:tcPr>
          <w:p w:rsidR="0055504E" w:rsidRPr="00F33272" w:rsidRDefault="0055504E" w:rsidP="006F5BA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55504E" w:rsidRPr="00F33272" w:rsidRDefault="0055504E" w:rsidP="006F5BA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8,499,119</w:t>
            </w:r>
          </w:p>
        </w:tc>
      </w:tr>
    </w:tbl>
    <w:p w:rsidR="00EB248C" w:rsidRPr="00F33272" w:rsidRDefault="00EB248C" w:rsidP="00657DF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EB248C" w:rsidRPr="00F33272" w:rsidRDefault="00EB248C" w:rsidP="00EB24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33272">
        <w:rPr>
          <w:rFonts w:ascii="Angsana New" w:hAnsi="Angsana New"/>
          <w:sz w:val="30"/>
          <w:szCs w:val="30"/>
          <w:cs/>
        </w:rPr>
        <w:t>มีการจ่ายชำระค่าหุ้นเพิ่มเติมในบริษัทย่อยในระหว่างปีสิ้นสุดวันที่ 3</w:t>
      </w:r>
      <w:r w:rsidRPr="00F33272">
        <w:rPr>
          <w:rFonts w:ascii="Angsana New" w:hAnsi="Angsana New"/>
          <w:sz w:val="30"/>
          <w:szCs w:val="30"/>
        </w:rPr>
        <w:t>1</w:t>
      </w:r>
      <w:r w:rsidRPr="00F33272">
        <w:rPr>
          <w:rFonts w:ascii="Angsana New" w:hAnsi="Angsana New"/>
          <w:sz w:val="30"/>
          <w:szCs w:val="30"/>
          <w:cs/>
        </w:rPr>
        <w:t xml:space="preserve"> ธันวาคม 25</w:t>
      </w:r>
      <w:r w:rsidR="00283024" w:rsidRPr="00F33272">
        <w:rPr>
          <w:rFonts w:ascii="Angsana New" w:hAnsi="Angsana New"/>
          <w:sz w:val="30"/>
          <w:szCs w:val="30"/>
        </w:rPr>
        <w:t>6</w:t>
      </w:r>
      <w:r w:rsidR="006F5BAB" w:rsidRPr="00F33272">
        <w:rPr>
          <w:rFonts w:ascii="Angsana New" w:hAnsi="Angsana New"/>
          <w:sz w:val="30"/>
          <w:szCs w:val="30"/>
        </w:rPr>
        <w:t xml:space="preserve">1 </w:t>
      </w:r>
      <w:r w:rsidR="0042178A" w:rsidRPr="00F332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42178A" w:rsidRPr="00F33272">
        <w:rPr>
          <w:rFonts w:ascii="Angsana New" w:hAnsi="Angsana New"/>
          <w:sz w:val="30"/>
          <w:szCs w:val="30"/>
        </w:rPr>
        <w:t xml:space="preserve">2560 </w:t>
      </w:r>
      <w:r w:rsidRPr="00F33272">
        <w:rPr>
          <w:rFonts w:ascii="Angsana New" w:hAnsi="Angsana New"/>
          <w:sz w:val="30"/>
          <w:szCs w:val="30"/>
          <w:cs/>
        </w:rPr>
        <w:t>ดังนี้</w:t>
      </w:r>
    </w:p>
    <w:p w:rsidR="00EB248C" w:rsidRPr="00F33272" w:rsidRDefault="00EB248C" w:rsidP="00EB24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0C6E05" w:rsidRPr="00F33272" w:rsidRDefault="00EB248C" w:rsidP="000C6E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บริษัท นที </w:t>
      </w:r>
      <w:proofErr w:type="spellStart"/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ซินเนอร์</w:t>
      </w:r>
      <w:proofErr w:type="spellEnd"/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ยี่ จำกัด</w:t>
      </w:r>
    </w:p>
    <w:p w:rsidR="000C6E05" w:rsidRPr="00F33272" w:rsidRDefault="000C6E05" w:rsidP="000C6E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181248" w:rsidRPr="00F33272" w:rsidRDefault="00181248" w:rsidP="00CC76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F33272">
        <w:rPr>
          <w:rFonts w:ascii="Angsana New" w:hAnsi="Angsana New"/>
          <w:spacing w:val="-2"/>
          <w:sz w:val="30"/>
          <w:szCs w:val="30"/>
          <w:cs/>
        </w:rPr>
        <w:t>บริษัทได้จ่ายชำระค่าหุ้นจากหุ้นสามัญ</w:t>
      </w:r>
      <w:r w:rsidRPr="00F33272">
        <w:rPr>
          <w:rFonts w:ascii="Angsana New" w:hAnsi="Angsana New" w:hint="cs"/>
          <w:spacing w:val="-2"/>
          <w:sz w:val="30"/>
          <w:szCs w:val="30"/>
          <w:cs/>
        </w:rPr>
        <w:t xml:space="preserve">ของบริษัท นที </w:t>
      </w:r>
      <w:proofErr w:type="spellStart"/>
      <w:r w:rsidRPr="00F33272">
        <w:rPr>
          <w:rFonts w:ascii="Angsana New" w:hAnsi="Angsana New" w:hint="cs"/>
          <w:spacing w:val="-2"/>
          <w:sz w:val="30"/>
          <w:szCs w:val="30"/>
          <w:cs/>
        </w:rPr>
        <w:t>ซินเนอร์</w:t>
      </w:r>
      <w:proofErr w:type="spellEnd"/>
      <w:r w:rsidRPr="00F33272">
        <w:rPr>
          <w:rFonts w:ascii="Angsana New" w:hAnsi="Angsana New" w:hint="cs"/>
          <w:spacing w:val="-2"/>
          <w:sz w:val="30"/>
          <w:szCs w:val="30"/>
          <w:cs/>
        </w:rPr>
        <w:t>ยี่ จำกัด เพิ่มเติม</w:t>
      </w:r>
      <w:r w:rsidRPr="00F33272">
        <w:rPr>
          <w:rFonts w:ascii="Angsana New" w:hAnsi="Angsana New"/>
          <w:spacing w:val="-2"/>
          <w:sz w:val="30"/>
          <w:szCs w:val="30"/>
          <w:cs/>
        </w:rPr>
        <w:t>เป็นจำนวน</w:t>
      </w:r>
      <w:r w:rsidRPr="00F33272">
        <w:rPr>
          <w:rFonts w:ascii="Angsana New" w:hAnsi="Angsana New"/>
          <w:spacing w:val="-2"/>
          <w:sz w:val="30"/>
          <w:szCs w:val="30"/>
        </w:rPr>
        <w:t xml:space="preserve"> </w:t>
      </w:r>
      <w:r w:rsidR="00722871" w:rsidRPr="00F33272">
        <w:rPr>
          <w:rFonts w:ascii="Angsana New" w:hAnsi="Angsana New"/>
          <w:spacing w:val="-2"/>
          <w:sz w:val="30"/>
          <w:szCs w:val="30"/>
        </w:rPr>
        <w:t>878.</w:t>
      </w:r>
      <w:r w:rsidR="00355E32" w:rsidRPr="00F33272">
        <w:rPr>
          <w:rFonts w:ascii="Angsana New" w:hAnsi="Angsana New"/>
          <w:spacing w:val="-2"/>
          <w:sz w:val="30"/>
          <w:szCs w:val="30"/>
        </w:rPr>
        <w:t>1</w:t>
      </w:r>
      <w:r w:rsidRPr="00F33272">
        <w:rPr>
          <w:rFonts w:ascii="Angsana New" w:hAnsi="Angsana New"/>
          <w:spacing w:val="-2"/>
          <w:sz w:val="30"/>
          <w:szCs w:val="30"/>
        </w:rPr>
        <w:t xml:space="preserve"> </w:t>
      </w:r>
      <w:r w:rsidRPr="00F33272">
        <w:rPr>
          <w:rFonts w:ascii="Angsana New" w:hAnsi="Angsana New"/>
          <w:spacing w:val="-2"/>
          <w:sz w:val="30"/>
          <w:szCs w:val="30"/>
          <w:cs/>
        </w:rPr>
        <w:t xml:space="preserve">ล้านบาท รวมเป็นทุนจดทะเบียนและชำระแล้วทั้งหมดจำนวน </w:t>
      </w:r>
      <w:r w:rsidR="00722871" w:rsidRPr="00F33272">
        <w:rPr>
          <w:rFonts w:ascii="Angsana New" w:hAnsi="Angsana New"/>
          <w:spacing w:val="-2"/>
          <w:sz w:val="30"/>
          <w:szCs w:val="30"/>
        </w:rPr>
        <w:t>6,</w:t>
      </w:r>
      <w:r w:rsidR="00355E32" w:rsidRPr="00F33272">
        <w:rPr>
          <w:rFonts w:ascii="Angsana New" w:hAnsi="Angsana New"/>
          <w:spacing w:val="-2"/>
          <w:sz w:val="30"/>
          <w:szCs w:val="30"/>
        </w:rPr>
        <w:t>505.5</w:t>
      </w:r>
      <w:r w:rsidRPr="00F33272">
        <w:rPr>
          <w:rFonts w:ascii="Angsana New" w:hAnsi="Angsana New"/>
          <w:spacing w:val="-2"/>
          <w:sz w:val="30"/>
          <w:szCs w:val="30"/>
        </w:rPr>
        <w:t xml:space="preserve"> </w:t>
      </w:r>
      <w:r w:rsidRPr="00F33272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42178A" w:rsidRPr="00F33272">
        <w:rPr>
          <w:rFonts w:ascii="Angsana New" w:hAnsi="Angsana New"/>
          <w:spacing w:val="-2"/>
          <w:sz w:val="30"/>
          <w:szCs w:val="30"/>
        </w:rPr>
        <w:t xml:space="preserve"> </w:t>
      </w:r>
      <w:r w:rsidR="0042178A" w:rsidRPr="00F33272">
        <w:rPr>
          <w:rFonts w:ascii="Angsana New" w:hAnsi="Angsana New"/>
          <w:i/>
          <w:iCs/>
          <w:spacing w:val="-2"/>
          <w:sz w:val="30"/>
          <w:szCs w:val="30"/>
        </w:rPr>
        <w:t xml:space="preserve">(2560: 798.6 </w:t>
      </w:r>
      <w:r w:rsidR="0042178A" w:rsidRPr="00F33272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42178A" w:rsidRPr="00F33272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:rsidR="0000441E" w:rsidRPr="00F33272" w:rsidRDefault="0000441E" w:rsidP="001812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24"/>
          <w:szCs w:val="24"/>
        </w:rPr>
      </w:pPr>
    </w:p>
    <w:p w:rsidR="000C6E05" w:rsidRPr="00F33272" w:rsidRDefault="0000441E" w:rsidP="00BF72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F33272">
        <w:rPr>
          <w:rFonts w:ascii="Angsana New" w:hAnsi="Angsana New"/>
          <w:bCs/>
          <w:i/>
          <w:iCs/>
          <w:sz w:val="30"/>
          <w:szCs w:val="30"/>
          <w:cs/>
        </w:rPr>
        <w:t>บริษัท โก</w:t>
      </w:r>
      <w:proofErr w:type="spellStart"/>
      <w:r w:rsidRPr="00F33272">
        <w:rPr>
          <w:rFonts w:ascii="Angsana New" w:hAnsi="Angsana New"/>
          <w:bCs/>
          <w:i/>
          <w:iCs/>
          <w:sz w:val="30"/>
          <w:szCs w:val="30"/>
          <w:cs/>
        </w:rPr>
        <w:t>ลบอล</w:t>
      </w:r>
      <w:proofErr w:type="spellEnd"/>
      <w:r w:rsidRPr="00F33272">
        <w:rPr>
          <w:rFonts w:ascii="Angsana New" w:hAnsi="Angsana New"/>
          <w:bCs/>
          <w:i/>
          <w:iCs/>
          <w:sz w:val="30"/>
          <w:szCs w:val="30"/>
          <w:cs/>
        </w:rPr>
        <w:t xml:space="preserve"> รี</w:t>
      </w:r>
      <w:proofErr w:type="spellStart"/>
      <w:r w:rsidRPr="00F33272">
        <w:rPr>
          <w:rFonts w:ascii="Angsana New" w:hAnsi="Angsana New"/>
          <w:bCs/>
          <w:i/>
          <w:iCs/>
          <w:sz w:val="30"/>
          <w:szCs w:val="30"/>
          <w:cs/>
        </w:rPr>
        <w:t>นิว</w:t>
      </w:r>
      <w:proofErr w:type="spellEnd"/>
      <w:r w:rsidRPr="00F33272">
        <w:rPr>
          <w:rFonts w:ascii="Angsana New" w:hAnsi="Angsana New"/>
          <w:bCs/>
          <w:i/>
          <w:iCs/>
          <w:sz w:val="30"/>
          <w:szCs w:val="30"/>
          <w:cs/>
        </w:rPr>
        <w:t>เอ</w:t>
      </w:r>
      <w:proofErr w:type="spellStart"/>
      <w:r w:rsidRPr="00F33272">
        <w:rPr>
          <w:rFonts w:ascii="Angsana New" w:hAnsi="Angsana New"/>
          <w:bCs/>
          <w:i/>
          <w:iCs/>
          <w:sz w:val="30"/>
          <w:szCs w:val="30"/>
          <w:cs/>
        </w:rPr>
        <w:t>เบิล</w:t>
      </w:r>
      <w:proofErr w:type="spellEnd"/>
      <w:r w:rsidRPr="00F33272">
        <w:rPr>
          <w:rFonts w:ascii="Angsana New" w:hAnsi="Angsana New"/>
          <w:bCs/>
          <w:i/>
          <w:iCs/>
          <w:sz w:val="30"/>
          <w:szCs w:val="30"/>
          <w:cs/>
        </w:rPr>
        <w:t xml:space="preserve"> เพาเวอร์ จำกัด</w:t>
      </w:r>
    </w:p>
    <w:p w:rsidR="00BF72FD" w:rsidRPr="00F33272" w:rsidRDefault="00BF72FD" w:rsidP="00BF72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5"/>
        <w:rPr>
          <w:rFonts w:asciiTheme="majorBidi" w:hAnsiTheme="majorBidi" w:cstheme="majorBidi"/>
          <w:sz w:val="24"/>
          <w:szCs w:val="24"/>
        </w:rPr>
      </w:pPr>
    </w:p>
    <w:p w:rsidR="0000441E" w:rsidRPr="00B16A0E" w:rsidRDefault="0000441E" w:rsidP="00BF72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F3327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33272">
        <w:rPr>
          <w:rFonts w:ascii="Angsana New" w:hAnsi="Angsana New"/>
          <w:sz w:val="30"/>
          <w:szCs w:val="30"/>
        </w:rPr>
        <w:t xml:space="preserve">20 </w:t>
      </w:r>
      <w:r w:rsidRPr="00F33272">
        <w:rPr>
          <w:rFonts w:ascii="Angsana New" w:hAnsi="Angsana New"/>
          <w:sz w:val="30"/>
          <w:szCs w:val="30"/>
          <w:cs/>
        </w:rPr>
        <w:t xml:space="preserve">ธันวาคม </w:t>
      </w:r>
      <w:r w:rsidR="00AF4075">
        <w:rPr>
          <w:rFonts w:ascii="Angsana New" w:hAnsi="Angsana New"/>
          <w:sz w:val="30"/>
          <w:szCs w:val="30"/>
        </w:rPr>
        <w:t>25</w:t>
      </w:r>
      <w:r w:rsidRPr="00F33272">
        <w:rPr>
          <w:rFonts w:ascii="Angsana New" w:hAnsi="Angsana New"/>
          <w:sz w:val="30"/>
          <w:szCs w:val="30"/>
        </w:rPr>
        <w:t xml:space="preserve">61 </w:t>
      </w:r>
      <w:r w:rsidRPr="00F33272">
        <w:rPr>
          <w:rFonts w:ascii="Angsana New" w:hAnsi="Angsana New"/>
          <w:sz w:val="30"/>
          <w:szCs w:val="30"/>
          <w:cs/>
        </w:rPr>
        <w:t>บริษัทได้</w:t>
      </w:r>
      <w:r w:rsidR="000C6E05" w:rsidRPr="00F33272">
        <w:rPr>
          <w:rFonts w:ascii="Angsana New" w:hAnsi="Angsana New" w:hint="cs"/>
          <w:sz w:val="30"/>
          <w:szCs w:val="30"/>
          <w:cs/>
        </w:rPr>
        <w:t>ดำเนินการ</w:t>
      </w:r>
      <w:r w:rsidRPr="00F33272">
        <w:rPr>
          <w:rFonts w:ascii="Angsana New" w:hAnsi="Angsana New"/>
          <w:sz w:val="30"/>
          <w:szCs w:val="30"/>
          <w:cs/>
        </w:rPr>
        <w:t>จ</w:t>
      </w:r>
      <w:r w:rsidRPr="00F33272">
        <w:rPr>
          <w:rFonts w:ascii="Angsana New" w:hAnsi="Angsana New" w:hint="cs"/>
          <w:sz w:val="30"/>
          <w:szCs w:val="30"/>
          <w:cs/>
        </w:rPr>
        <w:t>ัดตั้ง</w:t>
      </w:r>
      <w:r w:rsidRPr="00F33272">
        <w:rPr>
          <w:rFonts w:ascii="Angsana New" w:hAnsi="Angsana New"/>
          <w:sz w:val="30"/>
          <w:szCs w:val="30"/>
          <w:cs/>
        </w:rPr>
        <w:t>บริษัทย่อยชื่อ</w:t>
      </w:r>
      <w:r w:rsidRPr="00F33272">
        <w:rPr>
          <w:rFonts w:ascii="Angsana New" w:hAnsi="Angsana New" w:hint="cs"/>
          <w:sz w:val="30"/>
          <w:szCs w:val="30"/>
          <w:cs/>
        </w:rPr>
        <w:t xml:space="preserve"> </w:t>
      </w:r>
      <w:r w:rsidRPr="00F33272">
        <w:rPr>
          <w:rFonts w:ascii="Angsana New" w:hAnsi="Angsana New"/>
          <w:sz w:val="30"/>
          <w:szCs w:val="30"/>
          <w:cs/>
        </w:rPr>
        <w:t>บริษัท โก</w:t>
      </w:r>
      <w:proofErr w:type="spellStart"/>
      <w:r w:rsidRPr="00F33272">
        <w:rPr>
          <w:rFonts w:ascii="Angsana New" w:hAnsi="Angsana New"/>
          <w:sz w:val="30"/>
          <w:szCs w:val="30"/>
          <w:cs/>
        </w:rPr>
        <w:t>ลบอล</w:t>
      </w:r>
      <w:proofErr w:type="spellEnd"/>
      <w:r w:rsidRPr="00F33272">
        <w:rPr>
          <w:rFonts w:ascii="Angsana New" w:hAnsi="Angsana New"/>
          <w:sz w:val="30"/>
          <w:szCs w:val="30"/>
          <w:cs/>
        </w:rPr>
        <w:t xml:space="preserve"> รี</w:t>
      </w:r>
      <w:proofErr w:type="spellStart"/>
      <w:r w:rsidRPr="00F33272">
        <w:rPr>
          <w:rFonts w:ascii="Angsana New" w:hAnsi="Angsana New"/>
          <w:sz w:val="30"/>
          <w:szCs w:val="30"/>
          <w:cs/>
        </w:rPr>
        <w:t>นิว</w:t>
      </w:r>
      <w:proofErr w:type="spellEnd"/>
      <w:r w:rsidRPr="00F33272">
        <w:rPr>
          <w:rFonts w:ascii="Angsana New" w:hAnsi="Angsana New"/>
          <w:sz w:val="30"/>
          <w:szCs w:val="30"/>
          <w:cs/>
        </w:rPr>
        <w:t>เอ</w:t>
      </w:r>
      <w:proofErr w:type="spellStart"/>
      <w:r w:rsidRPr="00F33272">
        <w:rPr>
          <w:rFonts w:ascii="Angsana New" w:hAnsi="Angsana New"/>
          <w:sz w:val="30"/>
          <w:szCs w:val="30"/>
          <w:cs/>
        </w:rPr>
        <w:t>เบิล</w:t>
      </w:r>
      <w:proofErr w:type="spellEnd"/>
      <w:r w:rsidRPr="00F33272">
        <w:rPr>
          <w:rFonts w:ascii="Angsana New" w:hAnsi="Angsana New"/>
          <w:sz w:val="30"/>
          <w:szCs w:val="30"/>
          <w:cs/>
        </w:rPr>
        <w:t xml:space="preserve"> เพาเวอร์ จำกัด</w:t>
      </w:r>
      <w:r w:rsidRPr="00F33272">
        <w:rPr>
          <w:rFonts w:ascii="Angsana New" w:hAnsi="Angsana New" w:hint="cs"/>
          <w:sz w:val="30"/>
          <w:szCs w:val="30"/>
          <w:cs/>
        </w:rPr>
        <w:t xml:space="preserve"> </w:t>
      </w:r>
      <w:r w:rsidR="0075695F" w:rsidRPr="00F33272">
        <w:rPr>
          <w:rFonts w:ascii="Angsana New" w:hAnsi="Angsana New"/>
          <w:sz w:val="30"/>
          <w:szCs w:val="30"/>
        </w:rPr>
        <w:br/>
      </w:r>
      <w:r w:rsidRPr="00F33272">
        <w:rPr>
          <w:rFonts w:ascii="Angsana New" w:hAnsi="Angsana New"/>
          <w:sz w:val="30"/>
          <w:szCs w:val="30"/>
          <w:cs/>
        </w:rPr>
        <w:t>ซึ่งเป็นบริษัทที่จัดตั้งขึ้นใหม่ในประเทศไท</w:t>
      </w:r>
      <w:r w:rsidRPr="00F33272">
        <w:rPr>
          <w:rFonts w:ascii="Angsana New" w:hAnsi="Angsana New" w:hint="cs"/>
          <w:sz w:val="30"/>
          <w:szCs w:val="30"/>
          <w:cs/>
        </w:rPr>
        <w:t>ย</w:t>
      </w:r>
      <w:r w:rsidR="000C6E05" w:rsidRPr="00F33272">
        <w:rPr>
          <w:rFonts w:ascii="Angsana New" w:hAnsi="Angsana New"/>
          <w:sz w:val="30"/>
          <w:szCs w:val="30"/>
          <w:cs/>
        </w:rPr>
        <w:t xml:space="preserve"> </w:t>
      </w:r>
      <w:r w:rsidR="000C6E05" w:rsidRPr="00F33272">
        <w:rPr>
          <w:rFonts w:ascii="Angsana New" w:hAnsi="Angsana New" w:hint="cs"/>
          <w:sz w:val="30"/>
          <w:szCs w:val="30"/>
          <w:cs/>
        </w:rPr>
        <w:t>โดยมี</w:t>
      </w:r>
      <w:r w:rsidRPr="00F33272">
        <w:rPr>
          <w:rFonts w:ascii="Angsana New" w:hAnsi="Angsana New"/>
          <w:sz w:val="30"/>
          <w:szCs w:val="30"/>
          <w:cs/>
        </w:rPr>
        <w:t xml:space="preserve">ทุนจดทะเบียนเท่ากับ </w:t>
      </w:r>
      <w:r w:rsidRPr="00F33272">
        <w:rPr>
          <w:rFonts w:ascii="Angsana New" w:hAnsi="Angsana New"/>
          <w:sz w:val="30"/>
          <w:szCs w:val="30"/>
        </w:rPr>
        <w:t xml:space="preserve">1,000,000 </w:t>
      </w:r>
      <w:r w:rsidRPr="00F33272">
        <w:rPr>
          <w:rFonts w:ascii="Angsana New" w:hAnsi="Angsana New" w:hint="cs"/>
          <w:sz w:val="30"/>
          <w:szCs w:val="30"/>
          <w:cs/>
        </w:rPr>
        <w:t>บาท</w:t>
      </w:r>
      <w:r w:rsidRPr="00F33272">
        <w:rPr>
          <w:rFonts w:ascii="Angsana New" w:hAnsi="Angsana New"/>
          <w:sz w:val="30"/>
          <w:szCs w:val="30"/>
          <w:cs/>
        </w:rPr>
        <w:t xml:space="preserve"> แบ่ง</w:t>
      </w:r>
      <w:r w:rsidR="000C6E05" w:rsidRPr="00F33272">
        <w:rPr>
          <w:rFonts w:ascii="Angsana New" w:hAnsi="Angsana New" w:hint="cs"/>
          <w:sz w:val="30"/>
          <w:szCs w:val="30"/>
          <w:cs/>
        </w:rPr>
        <w:t>ออก</w:t>
      </w:r>
      <w:r w:rsidRPr="00F33272">
        <w:rPr>
          <w:rFonts w:ascii="Angsana New" w:hAnsi="Angsana New"/>
          <w:sz w:val="30"/>
          <w:szCs w:val="30"/>
          <w:cs/>
        </w:rPr>
        <w:t>เป็น</w:t>
      </w:r>
      <w:r w:rsidR="000C6E05" w:rsidRPr="00F33272">
        <w:rPr>
          <w:rFonts w:ascii="Angsana New" w:hAnsi="Angsana New" w:hint="cs"/>
          <w:sz w:val="30"/>
          <w:szCs w:val="30"/>
          <w:cs/>
        </w:rPr>
        <w:t>จำนวน</w:t>
      </w:r>
      <w:r w:rsidRPr="00F33272">
        <w:rPr>
          <w:rFonts w:ascii="Angsana New" w:hAnsi="Angsana New"/>
          <w:sz w:val="30"/>
          <w:szCs w:val="30"/>
          <w:cs/>
        </w:rPr>
        <w:t xml:space="preserve"> </w:t>
      </w:r>
      <w:r w:rsidRPr="00F33272">
        <w:rPr>
          <w:rFonts w:ascii="Angsana New" w:hAnsi="Angsana New"/>
          <w:sz w:val="30"/>
          <w:szCs w:val="30"/>
        </w:rPr>
        <w:t xml:space="preserve">10,000 </w:t>
      </w:r>
      <w:r w:rsidRPr="00F33272">
        <w:rPr>
          <w:rFonts w:ascii="Angsana New" w:hAnsi="Angsana New"/>
          <w:sz w:val="30"/>
          <w:szCs w:val="30"/>
          <w:cs/>
        </w:rPr>
        <w:t xml:space="preserve">หุ้น </w:t>
      </w:r>
      <w:r w:rsidRPr="00AF4075">
        <w:rPr>
          <w:rFonts w:ascii="Angsana New" w:hAnsi="Angsana New"/>
          <w:sz w:val="30"/>
          <w:szCs w:val="30"/>
          <w:cs/>
        </w:rPr>
        <w:t xml:space="preserve">มูลค่าที่ตราไว้หุ้นละ </w:t>
      </w:r>
      <w:r w:rsidRPr="00AF4075">
        <w:rPr>
          <w:rFonts w:ascii="Angsana New" w:hAnsi="Angsana New"/>
          <w:sz w:val="30"/>
          <w:szCs w:val="30"/>
        </w:rPr>
        <w:t>100</w:t>
      </w:r>
      <w:r w:rsidRPr="00AF4075">
        <w:rPr>
          <w:rFonts w:ascii="Angsana New" w:hAnsi="Angsana New"/>
          <w:sz w:val="30"/>
          <w:szCs w:val="30"/>
          <w:cs/>
        </w:rPr>
        <w:t xml:space="preserve"> </w:t>
      </w:r>
      <w:r w:rsidRPr="00AF4075">
        <w:rPr>
          <w:rFonts w:ascii="Angsana New" w:hAnsi="Angsana New" w:hint="cs"/>
          <w:sz w:val="30"/>
          <w:szCs w:val="30"/>
          <w:cs/>
        </w:rPr>
        <w:t>บาท</w:t>
      </w:r>
      <w:r w:rsidR="000C6E05" w:rsidRPr="00AF4075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AF4075">
        <w:rPr>
          <w:rFonts w:ascii="Angsana New" w:hAnsi="Angsana New"/>
          <w:sz w:val="30"/>
          <w:szCs w:val="30"/>
          <w:cs/>
        </w:rPr>
        <w:t xml:space="preserve">บริษัทถือหุ้นร้อยละ </w:t>
      </w:r>
      <w:r w:rsidR="000C6E05" w:rsidRPr="00AF4075">
        <w:rPr>
          <w:rFonts w:ascii="Angsana New" w:hAnsi="Angsana New"/>
          <w:sz w:val="30"/>
          <w:szCs w:val="30"/>
        </w:rPr>
        <w:t>100</w:t>
      </w:r>
    </w:p>
    <w:p w:rsidR="0055504E" w:rsidRPr="00F33272" w:rsidRDefault="0055504E" w:rsidP="005550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:rsidR="00B9413E" w:rsidRPr="00F33272" w:rsidRDefault="00B9413E" w:rsidP="00555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B9413E" w:rsidRPr="00F33272" w:rsidSect="0067000D">
          <w:headerReference w:type="even" r:id="rId19"/>
          <w:footerReference w:type="default" r:id="rId20"/>
          <w:headerReference w:type="first" r:id="rId21"/>
          <w:type w:val="nextColumn"/>
          <w:pgSz w:w="11909" w:h="16834" w:code="9"/>
          <w:pgMar w:top="691" w:right="1199" w:bottom="576" w:left="1152" w:header="720" w:footer="720" w:gutter="0"/>
          <w:paperSrc w:first="7" w:other="7"/>
          <w:cols w:space="720"/>
          <w:docGrid w:linePitch="360"/>
        </w:sectPr>
      </w:pPr>
    </w:p>
    <w:p w:rsidR="00EB248C" w:rsidRPr="00F33272" w:rsidRDefault="00B24088" w:rsidP="00657D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30"/>
          <w:szCs w:val="30"/>
        </w:rPr>
      </w:pPr>
      <w:r w:rsidRPr="00F33272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F33272">
        <w:rPr>
          <w:rFonts w:ascii="Angsana New" w:hAnsi="Angsana New"/>
          <w:sz w:val="30"/>
          <w:szCs w:val="30"/>
        </w:rPr>
        <w:t xml:space="preserve">31 </w:t>
      </w:r>
      <w:r w:rsidRPr="00F33272">
        <w:rPr>
          <w:rFonts w:ascii="Angsana New" w:hAnsi="Angsana New"/>
          <w:sz w:val="30"/>
          <w:szCs w:val="30"/>
          <w:cs/>
        </w:rPr>
        <w:t>ธันวาคม</w:t>
      </w:r>
      <w:r w:rsidR="00643F66" w:rsidRPr="00F33272">
        <w:rPr>
          <w:rFonts w:ascii="Angsana New" w:hAnsi="Angsana New"/>
          <w:sz w:val="30"/>
          <w:szCs w:val="30"/>
        </w:rPr>
        <w:t xml:space="preserve"> </w:t>
      </w:r>
      <w:r w:rsidRPr="00F33272">
        <w:rPr>
          <w:rFonts w:ascii="Angsana New" w:hAnsi="Angsana New"/>
          <w:sz w:val="30"/>
          <w:szCs w:val="30"/>
          <w:cs/>
        </w:rPr>
        <w:t>และเงินปันผลรับ</w:t>
      </w:r>
      <w:r w:rsidR="00BB2D23" w:rsidRPr="00F33272">
        <w:rPr>
          <w:rFonts w:ascii="Angsana New" w:hAnsi="Angsana New" w:hint="cs"/>
          <w:sz w:val="30"/>
          <w:szCs w:val="30"/>
          <w:cs/>
        </w:rPr>
        <w:t>จากเงินลงทุน</w:t>
      </w:r>
      <w:r w:rsidRPr="00F33272">
        <w:rPr>
          <w:rFonts w:ascii="Angsana New" w:hAnsi="Angsana New"/>
          <w:sz w:val="30"/>
          <w:szCs w:val="30"/>
          <w:cs/>
        </w:rPr>
        <w:t>สำหรับ</w:t>
      </w:r>
      <w:r w:rsidR="00BB2D23" w:rsidRPr="00F33272">
        <w:rPr>
          <w:rFonts w:ascii="Angsana New" w:hAnsi="Angsana New" w:hint="cs"/>
          <w:sz w:val="30"/>
          <w:szCs w:val="30"/>
          <w:cs/>
        </w:rPr>
        <w:t>แต่ละ</w:t>
      </w:r>
      <w:r w:rsidR="00B9413E" w:rsidRPr="00F33272">
        <w:rPr>
          <w:rFonts w:ascii="Angsana New" w:hAnsi="Angsana New" w:hint="cs"/>
          <w:sz w:val="30"/>
          <w:szCs w:val="30"/>
          <w:cs/>
        </w:rPr>
        <w:t>ปี</w:t>
      </w:r>
      <w:r w:rsidRPr="00F33272">
        <w:rPr>
          <w:rFonts w:ascii="Angsana New" w:hAnsi="Angsana New" w:hint="cs"/>
          <w:sz w:val="30"/>
          <w:szCs w:val="30"/>
          <w:cs/>
        </w:rPr>
        <w:t xml:space="preserve"> </w:t>
      </w:r>
      <w:r w:rsidRPr="00F33272">
        <w:rPr>
          <w:rFonts w:ascii="Angsana New" w:hAnsi="Angsana New"/>
          <w:sz w:val="30"/>
          <w:szCs w:val="30"/>
          <w:cs/>
        </w:rPr>
        <w:t>มีดังนี้</w:t>
      </w:r>
    </w:p>
    <w:p w:rsidR="00EB248C" w:rsidRPr="00F33272" w:rsidRDefault="00EB248C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142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720"/>
        <w:gridCol w:w="180"/>
        <w:gridCol w:w="72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43"/>
        <w:gridCol w:w="180"/>
        <w:gridCol w:w="810"/>
        <w:gridCol w:w="180"/>
        <w:gridCol w:w="810"/>
        <w:gridCol w:w="180"/>
        <w:gridCol w:w="810"/>
      </w:tblGrid>
      <w:tr w:rsidR="002879E3" w:rsidRPr="00F33272" w:rsidTr="0055504E">
        <w:trPr>
          <w:cantSplit/>
          <w:tblHeader/>
        </w:trPr>
        <w:tc>
          <w:tcPr>
            <w:tcW w:w="2880" w:type="dxa"/>
          </w:tcPr>
          <w:p w:rsidR="00EB248C" w:rsidRPr="00F33272" w:rsidRDefault="00EB248C" w:rsidP="00B24088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3" w:type="dxa"/>
            <w:gridSpan w:val="22"/>
          </w:tcPr>
          <w:p w:rsidR="00EB248C" w:rsidRPr="00F33272" w:rsidRDefault="00EB248C" w:rsidP="00B2408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879E3" w:rsidRPr="00F33272" w:rsidTr="0055504E">
        <w:trPr>
          <w:cantSplit/>
          <w:tblHeader/>
        </w:trPr>
        <w:tc>
          <w:tcPr>
            <w:tcW w:w="2880" w:type="dxa"/>
          </w:tcPr>
          <w:p w:rsidR="00EB248C" w:rsidRPr="00F33272" w:rsidRDefault="00EB248C" w:rsidP="00B24088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3"/>
          </w:tcPr>
          <w:p w:rsidR="00EB248C" w:rsidRPr="00F33272" w:rsidRDefault="00EB248C" w:rsidP="00B24088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1800" w:type="dxa"/>
            <w:gridSpan w:val="3"/>
          </w:tcPr>
          <w:p w:rsidR="00EB248C" w:rsidRPr="00F33272" w:rsidRDefault="00EB248C" w:rsidP="00B2408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EB248C" w:rsidRPr="00F33272" w:rsidRDefault="00EB248C" w:rsidP="00B2408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B248C" w:rsidRPr="00F33272" w:rsidRDefault="00EB248C" w:rsidP="00B2408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EB248C" w:rsidRPr="00F33272" w:rsidRDefault="00EB248C" w:rsidP="00B2408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B248C" w:rsidRPr="00F33272" w:rsidRDefault="00EB248C" w:rsidP="00B24088">
            <w:pPr>
              <w:pStyle w:val="BodyText"/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EB248C" w:rsidRPr="00F33272" w:rsidRDefault="00EB248C" w:rsidP="00B2408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vAlign w:val="bottom"/>
          </w:tcPr>
          <w:p w:rsidR="00EB248C" w:rsidRPr="00F33272" w:rsidRDefault="00EB248C" w:rsidP="00B2408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EB248C" w:rsidRPr="00F33272" w:rsidRDefault="00EB248C" w:rsidP="00B2408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B248C" w:rsidRPr="00F33272" w:rsidRDefault="00EB248C" w:rsidP="00B2408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2879E3" w:rsidRPr="00F33272" w:rsidTr="0055504E">
        <w:trPr>
          <w:cantSplit/>
          <w:tblHeader/>
        </w:trPr>
        <w:tc>
          <w:tcPr>
            <w:tcW w:w="2880" w:type="dxa"/>
          </w:tcPr>
          <w:p w:rsidR="00EB248C" w:rsidRPr="00F33272" w:rsidRDefault="00EB248C" w:rsidP="00B24088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3"/>
          </w:tcPr>
          <w:p w:rsidR="00EB248C" w:rsidRPr="00F33272" w:rsidRDefault="00EB248C" w:rsidP="00B24088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800" w:type="dxa"/>
            <w:gridSpan w:val="3"/>
          </w:tcPr>
          <w:p w:rsidR="00EB248C" w:rsidRPr="00F33272" w:rsidRDefault="00EB248C" w:rsidP="00B2408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EB248C" w:rsidRPr="00F33272" w:rsidRDefault="00EB248C" w:rsidP="00B2408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B248C" w:rsidRPr="00F33272" w:rsidRDefault="00EB248C" w:rsidP="00B2408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:rsidR="00EB248C" w:rsidRPr="00F33272" w:rsidRDefault="00EB248C" w:rsidP="00B2408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B248C" w:rsidRPr="00F33272" w:rsidRDefault="00EB248C" w:rsidP="00B24088">
            <w:pPr>
              <w:pStyle w:val="BodyText"/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0" w:type="dxa"/>
          </w:tcPr>
          <w:p w:rsidR="00EB248C" w:rsidRPr="00F33272" w:rsidRDefault="00EB248C" w:rsidP="00B2408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vAlign w:val="bottom"/>
          </w:tcPr>
          <w:p w:rsidR="00EB248C" w:rsidRPr="00F33272" w:rsidRDefault="00EB248C" w:rsidP="00B2408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F332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F3327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:rsidR="00EB248C" w:rsidRPr="00F33272" w:rsidRDefault="00EB248C" w:rsidP="00B2408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B248C" w:rsidRPr="00F33272" w:rsidRDefault="00EB248C" w:rsidP="00B2408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2879E3" w:rsidRPr="00F33272" w:rsidTr="0055504E">
        <w:trPr>
          <w:cantSplit/>
          <w:tblHeader/>
        </w:trPr>
        <w:tc>
          <w:tcPr>
            <w:tcW w:w="2880" w:type="dxa"/>
          </w:tcPr>
          <w:p w:rsidR="00B9413E" w:rsidRPr="00F33272" w:rsidRDefault="00B9413E" w:rsidP="00B941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:rsidR="00B9413E" w:rsidRPr="00F33272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</w:t>
            </w:r>
            <w:r w:rsidR="0055504E" w:rsidRPr="00F3327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B9413E" w:rsidRPr="00F33272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:rsidR="00B9413E" w:rsidRPr="00F33272" w:rsidRDefault="0055504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2560</w:t>
            </w:r>
          </w:p>
        </w:tc>
        <w:tc>
          <w:tcPr>
            <w:tcW w:w="810" w:type="dxa"/>
          </w:tcPr>
          <w:p w:rsidR="00B9413E" w:rsidRPr="00F33272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</w:t>
            </w:r>
            <w:r w:rsidR="0055504E" w:rsidRPr="00F3327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B9413E" w:rsidRPr="00F33272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B9413E" w:rsidRPr="00F33272" w:rsidRDefault="0055504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2560</w:t>
            </w:r>
          </w:p>
        </w:tc>
        <w:tc>
          <w:tcPr>
            <w:tcW w:w="180" w:type="dxa"/>
          </w:tcPr>
          <w:p w:rsidR="00B9413E" w:rsidRPr="00F33272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B9413E" w:rsidRPr="00F33272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</w:t>
            </w:r>
            <w:r w:rsidR="0055504E" w:rsidRPr="00F3327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B9413E" w:rsidRPr="00F33272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B9413E" w:rsidRPr="00F33272" w:rsidRDefault="0055504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2560</w:t>
            </w:r>
          </w:p>
        </w:tc>
        <w:tc>
          <w:tcPr>
            <w:tcW w:w="180" w:type="dxa"/>
          </w:tcPr>
          <w:p w:rsidR="00B9413E" w:rsidRPr="00F33272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B9413E" w:rsidRPr="00F33272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</w:t>
            </w:r>
            <w:r w:rsidR="0055504E" w:rsidRPr="00F3327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B9413E" w:rsidRPr="00F33272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B9413E" w:rsidRPr="00F33272" w:rsidRDefault="0055504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2560</w:t>
            </w:r>
          </w:p>
        </w:tc>
        <w:tc>
          <w:tcPr>
            <w:tcW w:w="180" w:type="dxa"/>
          </w:tcPr>
          <w:p w:rsidR="00B9413E" w:rsidRPr="00F33272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43" w:type="dxa"/>
          </w:tcPr>
          <w:p w:rsidR="00B9413E" w:rsidRPr="00F33272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</w:t>
            </w:r>
            <w:r w:rsidR="0055504E" w:rsidRPr="00F3327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B9413E" w:rsidRPr="00F33272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B9413E" w:rsidRPr="00F33272" w:rsidRDefault="0055504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2560</w:t>
            </w:r>
          </w:p>
        </w:tc>
        <w:tc>
          <w:tcPr>
            <w:tcW w:w="180" w:type="dxa"/>
          </w:tcPr>
          <w:p w:rsidR="00B9413E" w:rsidRPr="00F33272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B9413E" w:rsidRPr="00F33272" w:rsidRDefault="00B9413E" w:rsidP="005550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</w:t>
            </w:r>
            <w:r w:rsidRPr="00F3327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  <w:r w:rsidR="0055504E" w:rsidRPr="00F3327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B9413E" w:rsidRPr="00F33272" w:rsidRDefault="00B9413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B9413E" w:rsidRPr="00F33272" w:rsidRDefault="0055504E" w:rsidP="00B941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2560</w:t>
            </w:r>
          </w:p>
        </w:tc>
      </w:tr>
      <w:tr w:rsidR="002879E3" w:rsidRPr="00F33272" w:rsidTr="0055504E">
        <w:trPr>
          <w:cantSplit/>
          <w:trHeight w:val="270"/>
        </w:trPr>
        <w:tc>
          <w:tcPr>
            <w:tcW w:w="2880" w:type="dxa"/>
          </w:tcPr>
          <w:p w:rsidR="00EB248C" w:rsidRPr="00F33272" w:rsidRDefault="00EB248C" w:rsidP="00B240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</w:tcPr>
          <w:p w:rsidR="00EB248C" w:rsidRPr="00F33272" w:rsidRDefault="00EB248C" w:rsidP="00B24088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(%)</w:t>
            </w:r>
          </w:p>
        </w:tc>
        <w:tc>
          <w:tcPr>
            <w:tcW w:w="9753" w:type="dxa"/>
            <w:gridSpan w:val="19"/>
          </w:tcPr>
          <w:p w:rsidR="00EB248C" w:rsidRPr="00F33272" w:rsidRDefault="00EB248C" w:rsidP="00B24088">
            <w:pPr>
              <w:pStyle w:val="BodyText"/>
              <w:widowControl w:val="0"/>
              <w:spacing w:after="0" w:line="240" w:lineRule="auto"/>
              <w:ind w:right="-11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879E3" w:rsidRPr="00F33272" w:rsidTr="0055504E">
        <w:trPr>
          <w:cantSplit/>
          <w:trHeight w:val="270"/>
        </w:trPr>
        <w:tc>
          <w:tcPr>
            <w:tcW w:w="2880" w:type="dxa"/>
          </w:tcPr>
          <w:p w:rsidR="00EB248C" w:rsidRPr="00F33272" w:rsidRDefault="00EB248C" w:rsidP="00B24088">
            <w:pPr>
              <w:pStyle w:val="BodyText"/>
              <w:tabs>
                <w:tab w:val="left" w:pos="720"/>
              </w:tabs>
              <w:spacing w:after="0" w:line="240" w:lineRule="auto"/>
              <w:ind w:left="128" w:hanging="11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rtl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0" w:type="dxa"/>
          </w:tcPr>
          <w:p w:rsidR="00EB248C" w:rsidRPr="00F33272" w:rsidRDefault="00EB248C" w:rsidP="00B24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EB248C" w:rsidRPr="00F33272" w:rsidRDefault="00EB248C" w:rsidP="00B24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EB248C" w:rsidRPr="00F33272" w:rsidRDefault="00EB248C" w:rsidP="00B24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0" w:type="dxa"/>
          </w:tcPr>
          <w:p w:rsidR="00EB248C" w:rsidRPr="00F33272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EB248C" w:rsidRPr="00F33272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EB248C" w:rsidRPr="00F33272" w:rsidRDefault="00EB248C" w:rsidP="00B24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EB248C" w:rsidRPr="00F33272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EB248C" w:rsidRPr="00F33272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EB248C" w:rsidRPr="00F33272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EB248C" w:rsidRPr="00F33272" w:rsidRDefault="00EB248C" w:rsidP="00B24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58" w:right="-4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EB248C" w:rsidRPr="00F33272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EB248C" w:rsidRPr="00F33272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EB248C" w:rsidRPr="00F33272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EB248C" w:rsidRPr="00F33272" w:rsidRDefault="00EB248C" w:rsidP="00B24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</w:tcPr>
          <w:p w:rsidR="00EB248C" w:rsidRPr="00F33272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</w:tcPr>
          <w:p w:rsidR="00EB248C" w:rsidRPr="00F33272" w:rsidRDefault="00EB248C" w:rsidP="00B240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EB248C" w:rsidRPr="00F33272" w:rsidRDefault="00EB248C" w:rsidP="00B240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EB248C" w:rsidRPr="00F33272" w:rsidRDefault="00EB248C" w:rsidP="00B24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2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EB248C" w:rsidRPr="00F33272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EB248C" w:rsidRPr="00F33272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EB248C" w:rsidRPr="00F33272" w:rsidRDefault="00EB248C" w:rsidP="00B240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EB248C" w:rsidRPr="00F33272" w:rsidRDefault="00EB248C" w:rsidP="00B24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DE3F93" w:rsidRPr="00F33272" w:rsidTr="0055504E">
        <w:trPr>
          <w:cantSplit/>
          <w:trHeight w:val="270"/>
        </w:trPr>
        <w:tc>
          <w:tcPr>
            <w:tcW w:w="2880" w:type="dxa"/>
          </w:tcPr>
          <w:p w:rsidR="00DE3F93" w:rsidRPr="00F33272" w:rsidRDefault="00DE3F93" w:rsidP="00DE3F93">
            <w:pPr>
              <w:pStyle w:val="Heading8"/>
              <w:widowControl w:val="0"/>
              <w:tabs>
                <w:tab w:val="left" w:pos="328"/>
              </w:tabs>
              <w:ind w:left="202" w:hanging="202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บริษัท ผลิตไฟฟ้าและพลังงานร่วม</w:t>
            </w:r>
            <w:r w:rsidRPr="00F3327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 </w:t>
            </w:r>
            <w:r w:rsidRPr="00F33272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จำกัด</w:t>
            </w:r>
          </w:p>
        </w:tc>
        <w:tc>
          <w:tcPr>
            <w:tcW w:w="720" w:type="dxa"/>
          </w:tcPr>
          <w:p w:rsidR="00DE3F93" w:rsidRPr="00F33272" w:rsidRDefault="00DE3F93" w:rsidP="00DE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DE3F93" w:rsidRPr="00F33272" w:rsidRDefault="00DE3F93" w:rsidP="00DE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1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371,730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371,730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E3F93" w:rsidRPr="00F33272" w:rsidRDefault="00DE3F93" w:rsidP="002704C2">
            <w:pPr>
              <w:pStyle w:val="acctfourfigures"/>
              <w:tabs>
                <w:tab w:val="clear" w:pos="765"/>
              </w:tabs>
              <w:spacing w:line="240" w:lineRule="auto"/>
              <w:ind w:left="-16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265,510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265,510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265,510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265,510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rtl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rtl/>
                <w:lang w:val="en-GB" w:bidi="ar-SA"/>
              </w:rPr>
              <w:t>-</w:t>
            </w:r>
          </w:p>
        </w:tc>
      </w:tr>
      <w:tr w:rsidR="00DE3F93" w:rsidRPr="00F33272" w:rsidTr="0055504E">
        <w:trPr>
          <w:cantSplit/>
          <w:trHeight w:val="270"/>
        </w:trPr>
        <w:tc>
          <w:tcPr>
            <w:tcW w:w="288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นที </w:t>
            </w:r>
            <w:proofErr w:type="spellStart"/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ซินเนอร์</w:t>
            </w:r>
            <w:proofErr w:type="spellEnd"/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ยี่ จำกัด</w:t>
            </w:r>
          </w:p>
        </w:tc>
        <w:tc>
          <w:tcPr>
            <w:tcW w:w="720" w:type="dxa"/>
          </w:tcPr>
          <w:p w:rsidR="00DE3F93" w:rsidRPr="00F33272" w:rsidRDefault="00DE3F93" w:rsidP="00DE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DE3F93" w:rsidRPr="00F33272" w:rsidRDefault="00DE3F93" w:rsidP="00DE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1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6,505,517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5,627,457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E3F93" w:rsidRPr="00F33272" w:rsidRDefault="00DE3F93" w:rsidP="0027423F">
            <w:pPr>
              <w:pStyle w:val="acctfourfigures"/>
              <w:tabs>
                <w:tab w:val="clear" w:pos="765"/>
              </w:tabs>
              <w:spacing w:line="240" w:lineRule="auto"/>
              <w:ind w:left="-16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6,740,75</w:t>
            </w:r>
            <w:r w:rsidR="0027423F" w:rsidRPr="00F3327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5,862,693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:rsidR="00DE3F93" w:rsidRPr="00FB1841" w:rsidRDefault="00DE3F93" w:rsidP="00B16A0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FB1841">
              <w:rPr>
                <w:rFonts w:asciiTheme="majorBidi" w:hAnsiTheme="majorBidi" w:cstheme="majorBidi"/>
                <w:sz w:val="26"/>
                <w:szCs w:val="26"/>
                <w:highlight w:val="yellow"/>
              </w:rPr>
              <w:t>6,740,75</w:t>
            </w:r>
            <w:r w:rsidR="00B16A0E" w:rsidRPr="00FB1841">
              <w:rPr>
                <w:rFonts w:asciiTheme="majorBidi" w:hAnsiTheme="majorBidi" w:cstheme="majorBidi"/>
                <w:sz w:val="26"/>
                <w:szCs w:val="26"/>
                <w:highlight w:val="yellow"/>
              </w:rPr>
              <w:t>3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5,862,693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rtl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rtl/>
                <w:lang w:val="en-GB" w:bidi="ar-SA"/>
              </w:rPr>
              <w:t>-</w:t>
            </w:r>
          </w:p>
        </w:tc>
      </w:tr>
      <w:tr w:rsidR="00DE3F93" w:rsidRPr="00F33272" w:rsidTr="0055504E">
        <w:trPr>
          <w:cantSplit/>
          <w:trHeight w:val="270"/>
        </w:trPr>
        <w:tc>
          <w:tcPr>
            <w:tcW w:w="288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ไอ</w:t>
            </w:r>
            <w:proofErr w:type="spellStart"/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อาร์</w:t>
            </w:r>
            <w:proofErr w:type="spellEnd"/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พีซี </w:t>
            </w:r>
            <w:proofErr w:type="spellStart"/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คลีน</w:t>
            </w:r>
            <w:proofErr w:type="spellEnd"/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proofErr w:type="spellStart"/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พาวเวอร์</w:t>
            </w:r>
            <w:proofErr w:type="spellEnd"/>
            <w:r w:rsidRPr="00F33272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720" w:type="dxa"/>
          </w:tcPr>
          <w:p w:rsidR="00DE3F93" w:rsidRPr="00F33272" w:rsidRDefault="00DE3F93" w:rsidP="00DE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DE3F93" w:rsidRPr="00F33272" w:rsidRDefault="00DE3F93" w:rsidP="00DE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81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3,083,000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3,083,000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E3F93" w:rsidRPr="00F33272" w:rsidRDefault="00DE3F93" w:rsidP="002704C2">
            <w:pPr>
              <w:pStyle w:val="acctfourfigures"/>
              <w:tabs>
                <w:tab w:val="clear" w:pos="765"/>
              </w:tabs>
              <w:spacing w:line="240" w:lineRule="auto"/>
              <w:ind w:left="-16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1,822,330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1,822,330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1,822,330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1,822,330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</w:tr>
      <w:tr w:rsidR="00DE3F93" w:rsidRPr="00F33272" w:rsidTr="0055504E">
        <w:trPr>
          <w:cantSplit/>
        </w:trPr>
        <w:tc>
          <w:tcPr>
            <w:tcW w:w="288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F33272">
              <w:rPr>
                <w:rFonts w:asciiTheme="majorBidi" w:eastAsia="Calibri" w:hAnsiTheme="majorBidi" w:cstheme="majorBidi"/>
                <w:sz w:val="26"/>
                <w:szCs w:val="26"/>
              </w:rPr>
              <w:t>Ichinoseki</w:t>
            </w:r>
            <w:proofErr w:type="spellEnd"/>
            <w:r w:rsidRPr="00F33272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Solar Power 1 GK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F3327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ทุนชำระแล้วหน่วยพันเยน)</w:t>
            </w:r>
          </w:p>
        </w:tc>
        <w:tc>
          <w:tcPr>
            <w:tcW w:w="720" w:type="dxa"/>
          </w:tcPr>
          <w:p w:rsidR="00DE3F93" w:rsidRPr="00F33272" w:rsidRDefault="00DE3F93" w:rsidP="00DE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E3F93" w:rsidRPr="00F33272" w:rsidRDefault="00DE3F93" w:rsidP="00DE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DE3F93" w:rsidRPr="00F33272" w:rsidRDefault="00DE3F93" w:rsidP="00DE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E3F93" w:rsidRPr="00F33272" w:rsidRDefault="00DE3F93" w:rsidP="00DE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81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E3F93" w:rsidRPr="00F33272" w:rsidRDefault="00DE3F93" w:rsidP="002704C2">
            <w:pPr>
              <w:pStyle w:val="acctfourfigures"/>
              <w:tabs>
                <w:tab w:val="clear" w:pos="765"/>
              </w:tabs>
              <w:spacing w:line="240" w:lineRule="auto"/>
              <w:ind w:left="-16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545,250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545,250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545,250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545,250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</w:tr>
      <w:tr w:rsidR="00DE3F93" w:rsidRPr="00F33272" w:rsidTr="0072540A">
        <w:trPr>
          <w:cantSplit/>
        </w:trPr>
        <w:tc>
          <w:tcPr>
            <w:tcW w:w="288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8" w:hanging="15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eastAsia="Calibri" w:hAnsiTheme="majorBidi" w:cstheme="majorBidi"/>
                <w:sz w:val="26"/>
                <w:szCs w:val="26"/>
              </w:rPr>
              <w:t>GPSC International Holdings Limited (</w:t>
            </w:r>
            <w:r w:rsidRPr="00F3327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ทุนชำระแล้วหน่วยพันเหรียญสหรัฐอเมริกา)</w:t>
            </w:r>
          </w:p>
        </w:tc>
        <w:tc>
          <w:tcPr>
            <w:tcW w:w="720" w:type="dxa"/>
          </w:tcPr>
          <w:p w:rsidR="00DE3F93" w:rsidRPr="00F33272" w:rsidRDefault="00DE3F93" w:rsidP="00DE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E3F93" w:rsidRPr="00F33272" w:rsidRDefault="00DE3F93" w:rsidP="00DE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E3F93" w:rsidRPr="00F33272" w:rsidRDefault="00DE3F93" w:rsidP="0027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DE3F93" w:rsidRPr="00F33272" w:rsidRDefault="00DE3F93" w:rsidP="00DE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E3F93" w:rsidRPr="00F33272" w:rsidRDefault="00DE3F93" w:rsidP="00DE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E3F93" w:rsidRPr="00F33272" w:rsidRDefault="00DE3F93" w:rsidP="0027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1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E3F93" w:rsidRPr="00F33272" w:rsidRDefault="00DE3F93" w:rsidP="002704C2">
            <w:pPr>
              <w:pStyle w:val="acctfourfigures"/>
              <w:tabs>
                <w:tab w:val="clear" w:pos="765"/>
              </w:tabs>
              <w:spacing w:line="240" w:lineRule="auto"/>
              <w:ind w:left="-169" w:right="1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3,336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3,336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3,336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3,336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</w:tr>
      <w:tr w:rsidR="00DE3F93" w:rsidRPr="00F33272" w:rsidTr="0055504E">
        <w:trPr>
          <w:cantSplit/>
        </w:trPr>
        <w:tc>
          <w:tcPr>
            <w:tcW w:w="2880" w:type="dxa"/>
          </w:tcPr>
          <w:p w:rsidR="00DE3F93" w:rsidRPr="00F33272" w:rsidRDefault="00DE3F93" w:rsidP="00B14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720"/>
              </w:tabs>
              <w:spacing w:after="0" w:line="240" w:lineRule="auto"/>
              <w:ind w:left="158" w:right="-169" w:hanging="15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332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บริษัท โก</w:t>
            </w:r>
            <w:proofErr w:type="spellStart"/>
            <w:r w:rsidRPr="00F332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ลบอล</w:t>
            </w:r>
            <w:proofErr w:type="spellEnd"/>
            <w:r w:rsidRPr="00F332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รี</w:t>
            </w:r>
            <w:proofErr w:type="spellStart"/>
            <w:r w:rsidRPr="00F332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นิว</w:t>
            </w:r>
            <w:proofErr w:type="spellEnd"/>
            <w:r w:rsidRPr="00F332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เอ</w:t>
            </w:r>
            <w:proofErr w:type="spellStart"/>
            <w:r w:rsidRPr="00F332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เบิล</w:t>
            </w:r>
            <w:proofErr w:type="spellEnd"/>
            <w:r w:rsidRPr="00F332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720" w:type="dxa"/>
            <w:vAlign w:val="bottom"/>
          </w:tcPr>
          <w:p w:rsidR="00DE3F93" w:rsidRPr="00F33272" w:rsidRDefault="00DE3F93" w:rsidP="00DE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0" w:type="dxa"/>
            <w:vAlign w:val="bottom"/>
          </w:tcPr>
          <w:p w:rsidR="00DE3F93" w:rsidRPr="00F33272" w:rsidRDefault="00DE3F93" w:rsidP="00DE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E3F93" w:rsidRPr="00F33272" w:rsidRDefault="00DE3F93" w:rsidP="00DE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E3F93" w:rsidRPr="00F33272" w:rsidRDefault="0027423F" w:rsidP="002704C2">
            <w:pPr>
              <w:pStyle w:val="acctfourfigures"/>
              <w:tabs>
                <w:tab w:val="clear" w:pos="765"/>
              </w:tabs>
              <w:spacing w:line="240" w:lineRule="auto"/>
              <w:ind w:left="-169"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8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:rsidR="00DE3F93" w:rsidRPr="00FB1841" w:rsidRDefault="00B16A0E" w:rsidP="00DE3F9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FB1841">
              <w:rPr>
                <w:rFonts w:asciiTheme="majorBidi" w:hAnsiTheme="majorBidi" w:cstheme="majorBidi"/>
                <w:sz w:val="26"/>
                <w:szCs w:val="26"/>
                <w:highlight w:val="yellow"/>
              </w:rPr>
              <w:t>1,000</w:t>
            </w:r>
          </w:p>
        </w:tc>
        <w:tc>
          <w:tcPr>
            <w:tcW w:w="18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DE3F93" w:rsidRPr="00F33272" w:rsidRDefault="00DE3F93" w:rsidP="00DE3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E3F93" w:rsidRPr="00F33272" w:rsidRDefault="00DE3F93" w:rsidP="00DE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</w:tr>
      <w:tr w:rsidR="009F1090" w:rsidRPr="00F33272" w:rsidTr="0055504E">
        <w:trPr>
          <w:cantSplit/>
        </w:trPr>
        <w:tc>
          <w:tcPr>
            <w:tcW w:w="2880" w:type="dxa"/>
          </w:tcPr>
          <w:p w:rsidR="009F1090" w:rsidRPr="00F33272" w:rsidRDefault="009F1090" w:rsidP="009F10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</w:tcPr>
          <w:p w:rsidR="009F1090" w:rsidRPr="00F33272" w:rsidRDefault="009F1090" w:rsidP="009F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9F1090" w:rsidRPr="00F33272" w:rsidRDefault="009F1090" w:rsidP="009F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:rsidR="009F1090" w:rsidRPr="00F33272" w:rsidRDefault="009F1090" w:rsidP="009F1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0" w:type="dxa"/>
          </w:tcPr>
          <w:p w:rsidR="009F1090" w:rsidRPr="00F33272" w:rsidRDefault="009F1090" w:rsidP="009F10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9F1090" w:rsidRPr="00F33272" w:rsidRDefault="009F1090" w:rsidP="009F10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9F1090" w:rsidRPr="00F33272" w:rsidRDefault="009F1090" w:rsidP="009F10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9F1090" w:rsidRPr="00F33272" w:rsidRDefault="009F1090" w:rsidP="009F10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090" w:rsidRPr="00F33272" w:rsidRDefault="00DE3F93" w:rsidP="002704C2">
            <w:pPr>
              <w:pStyle w:val="acctfourfigures"/>
              <w:tabs>
                <w:tab w:val="clear" w:pos="765"/>
              </w:tabs>
              <w:spacing w:line="240" w:lineRule="auto"/>
              <w:ind w:left="-16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9,378,179</w:t>
            </w:r>
          </w:p>
        </w:tc>
        <w:tc>
          <w:tcPr>
            <w:tcW w:w="180" w:type="dxa"/>
          </w:tcPr>
          <w:p w:rsidR="009F1090" w:rsidRPr="00F33272" w:rsidRDefault="009F1090" w:rsidP="009F10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090" w:rsidRPr="00F33272" w:rsidRDefault="009F1090" w:rsidP="009F1090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8,499,119</w:t>
            </w:r>
          </w:p>
        </w:tc>
        <w:tc>
          <w:tcPr>
            <w:tcW w:w="180" w:type="dxa"/>
          </w:tcPr>
          <w:p w:rsidR="009F1090" w:rsidRPr="00F33272" w:rsidRDefault="009F1090" w:rsidP="009F10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9F1090" w:rsidRPr="00F33272" w:rsidRDefault="009F1090" w:rsidP="009F1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80" w:type="dxa"/>
          </w:tcPr>
          <w:p w:rsidR="009F1090" w:rsidRPr="00F33272" w:rsidRDefault="009F1090" w:rsidP="009F10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9F1090" w:rsidRPr="00F33272" w:rsidRDefault="009F1090" w:rsidP="009F1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80" w:type="dxa"/>
          </w:tcPr>
          <w:p w:rsidR="009F1090" w:rsidRPr="00F33272" w:rsidRDefault="009F1090" w:rsidP="009F10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090" w:rsidRPr="00F33272" w:rsidRDefault="00DE3F93" w:rsidP="009F109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9,378,179</w:t>
            </w:r>
          </w:p>
        </w:tc>
        <w:tc>
          <w:tcPr>
            <w:tcW w:w="180" w:type="dxa"/>
          </w:tcPr>
          <w:p w:rsidR="009F1090" w:rsidRPr="00F33272" w:rsidRDefault="009F1090" w:rsidP="009F10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090" w:rsidRPr="00F33272" w:rsidRDefault="009F1090" w:rsidP="009F109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8,499,119</w:t>
            </w:r>
          </w:p>
        </w:tc>
        <w:tc>
          <w:tcPr>
            <w:tcW w:w="180" w:type="dxa"/>
          </w:tcPr>
          <w:p w:rsidR="009F1090" w:rsidRPr="00F33272" w:rsidRDefault="009F1090" w:rsidP="009F10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9F1090" w:rsidRPr="00F33272" w:rsidRDefault="009F1090" w:rsidP="009F1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rtl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9F1090" w:rsidRPr="00F33272" w:rsidRDefault="009F1090" w:rsidP="009F10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9F1090" w:rsidRPr="00F33272" w:rsidRDefault="009F1090" w:rsidP="009F1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rtl/>
                <w:lang w:val="en-GB" w:bidi="ar-SA"/>
              </w:rPr>
              <w:t>-</w:t>
            </w:r>
          </w:p>
        </w:tc>
      </w:tr>
    </w:tbl>
    <w:p w:rsidR="00EB248C" w:rsidRPr="00F33272" w:rsidRDefault="00EB248C" w:rsidP="0018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:rsidR="009109C1" w:rsidRPr="00F33272" w:rsidRDefault="00B9413E" w:rsidP="00657DF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9109C1" w:rsidRPr="00F33272" w:rsidSect="0067000D">
          <w:headerReference w:type="even" r:id="rId22"/>
          <w:footerReference w:type="default" r:id="rId23"/>
          <w:headerReference w:type="first" r:id="rId24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F33272">
        <w:rPr>
          <w:rFonts w:ascii="Angsana New" w:hAnsi="Angsana New"/>
          <w:sz w:val="30"/>
          <w:szCs w:val="30"/>
          <w:cs/>
        </w:rPr>
        <w:t>บริษัทย่อยทั้งหมดไม่ได้เป็นบริษัทจดทะเบียนในตลาดหลักทรัพย์จึงไม่มีราคาที่ต้องเปิดเผยต่อสาธารณช</w:t>
      </w:r>
      <w:r w:rsidR="007478F1" w:rsidRPr="00F33272">
        <w:rPr>
          <w:rFonts w:ascii="Angsana New" w:hAnsi="Angsana New" w:hint="cs"/>
          <w:sz w:val="30"/>
          <w:szCs w:val="30"/>
          <w:cs/>
        </w:rPr>
        <w:t>น</w:t>
      </w:r>
    </w:p>
    <w:p w:rsidR="00DA014B" w:rsidRPr="00F33272" w:rsidRDefault="00DA014B" w:rsidP="00657DFF">
      <w:pPr>
        <w:pStyle w:val="Heading1"/>
        <w:keepLines/>
        <w:numPr>
          <w:ilvl w:val="0"/>
          <w:numId w:val="54"/>
        </w:numPr>
        <w:shd w:val="clear" w:color="auto" w:fill="auto"/>
        <w:tabs>
          <w:tab w:val="num" w:pos="540"/>
        </w:tabs>
        <w:spacing w:line="0" w:lineRule="atLeast"/>
        <w:ind w:left="540" w:right="-45" w:hanging="540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F3327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ส่วน</w:t>
      </w:r>
      <w:r w:rsidR="00247F3A" w:rsidRPr="00F3327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ได้เสียที่</w:t>
      </w:r>
      <w:r w:rsidRPr="00F3327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ไม่มีอำนาจควบคุม</w:t>
      </w:r>
    </w:p>
    <w:p w:rsidR="00DA014B" w:rsidRPr="00F33272" w:rsidRDefault="00DA014B" w:rsidP="00657DFF">
      <w:pPr>
        <w:spacing w:line="0" w:lineRule="atLeast"/>
        <w:rPr>
          <w:rFonts w:asciiTheme="majorBidi" w:hAnsiTheme="majorBidi" w:cstheme="majorBidi"/>
          <w:sz w:val="24"/>
          <w:szCs w:val="24"/>
          <w:cs/>
        </w:rPr>
      </w:pPr>
    </w:p>
    <w:p w:rsidR="00DA014B" w:rsidRPr="00F33272" w:rsidRDefault="00DA014B" w:rsidP="00657DFF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</w:t>
      </w:r>
      <w:r w:rsidR="0055504E" w:rsidRPr="00F33272">
        <w:rPr>
          <w:rFonts w:asciiTheme="majorBidi" w:hAnsiTheme="majorBidi" w:cstheme="majorBidi"/>
          <w:sz w:val="30"/>
          <w:szCs w:val="30"/>
          <w:cs/>
        </w:rPr>
        <w:t>่ไม่มีอำนาจควบคุมที่มีสาระสำคัญ</w:t>
      </w:r>
      <w:r w:rsidRPr="00F33272">
        <w:rPr>
          <w:rFonts w:asciiTheme="majorBidi" w:hAnsiTheme="majorBidi" w:cstheme="majorBidi"/>
          <w:sz w:val="30"/>
          <w:szCs w:val="30"/>
          <w:cs/>
        </w:rPr>
        <w:t>ก่อนการตัดรายการระหว่างกัน</w:t>
      </w:r>
    </w:p>
    <w:p w:rsidR="00006A2A" w:rsidRPr="00F33272" w:rsidRDefault="00006A2A" w:rsidP="00DA014B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55504E" w:rsidRPr="00F33272" w:rsidTr="00C219F3">
        <w:trPr>
          <w:cantSplit/>
        </w:trPr>
        <w:tc>
          <w:tcPr>
            <w:tcW w:w="3780" w:type="dxa"/>
            <w:vAlign w:val="bottom"/>
          </w:tcPr>
          <w:p w:rsidR="0055504E" w:rsidRPr="00F33272" w:rsidRDefault="0055504E" w:rsidP="00E65CD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55504E" w:rsidRPr="00F33272" w:rsidRDefault="0055504E" w:rsidP="00E65CD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561</w:t>
            </w:r>
          </w:p>
        </w:tc>
      </w:tr>
      <w:tr w:rsidR="0055504E" w:rsidRPr="00F33272" w:rsidTr="00C219F3">
        <w:trPr>
          <w:cantSplit/>
        </w:trPr>
        <w:tc>
          <w:tcPr>
            <w:tcW w:w="3780" w:type="dxa"/>
            <w:vAlign w:val="bottom"/>
          </w:tcPr>
          <w:p w:rsidR="0055504E" w:rsidRPr="00F33272" w:rsidRDefault="0055504E" w:rsidP="00E65CD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55504E" w:rsidRPr="00F33272" w:rsidRDefault="0055504E" w:rsidP="00C219F3">
            <w:pPr>
              <w:pStyle w:val="acctmergecolhdg"/>
              <w:spacing w:line="240" w:lineRule="auto"/>
              <w:ind w:left="-169" w:right="-169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 xml:space="preserve">บริษัท </w:t>
            </w:r>
            <w:r w:rsidR="00C219F3" w:rsidRPr="00F33272">
              <w:rPr>
                <w:rFonts w:asciiTheme="majorBidi" w:hAnsiTheme="majorBidi" w:cstheme="majorBidi"/>
                <w:spacing w:val="-6"/>
                <w:sz w:val="30"/>
                <w:szCs w:val="30"/>
                <w:lang w:bidi="th-TH"/>
              </w:rPr>
              <w:br/>
            </w: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ไอ</w:t>
            </w:r>
            <w:proofErr w:type="spellStart"/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อาร์</w:t>
            </w:r>
            <w:proofErr w:type="spellEnd"/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 xml:space="preserve">พีซี </w:t>
            </w:r>
            <w:proofErr w:type="spellStart"/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คลีน</w:t>
            </w:r>
            <w:proofErr w:type="spellEnd"/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 xml:space="preserve"> </w:t>
            </w:r>
            <w:proofErr w:type="spellStart"/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พาวเวอร์</w:t>
            </w:r>
            <w:proofErr w:type="spellEnd"/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270" w:type="dxa"/>
            <w:vAlign w:val="bottom"/>
          </w:tcPr>
          <w:p w:rsidR="0055504E" w:rsidRPr="00F33272" w:rsidRDefault="0055504E" w:rsidP="00E65CD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5504E" w:rsidRPr="00F33272" w:rsidRDefault="0055504E" w:rsidP="00C219F3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270" w:type="dxa"/>
            <w:vAlign w:val="bottom"/>
          </w:tcPr>
          <w:p w:rsidR="0055504E" w:rsidRPr="00F33272" w:rsidRDefault="0055504E" w:rsidP="00E65CD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5504E" w:rsidRPr="00F33272" w:rsidRDefault="0055504E" w:rsidP="00E65CD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270" w:type="dxa"/>
            <w:vAlign w:val="bottom"/>
          </w:tcPr>
          <w:p w:rsidR="0055504E" w:rsidRPr="00F33272" w:rsidRDefault="0055504E" w:rsidP="00E65C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5504E" w:rsidRPr="00F33272" w:rsidRDefault="0055504E" w:rsidP="00E65C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5504E" w:rsidRPr="00F33272" w:rsidTr="00C219F3">
        <w:trPr>
          <w:cantSplit/>
        </w:trPr>
        <w:tc>
          <w:tcPr>
            <w:tcW w:w="3780" w:type="dxa"/>
            <w:vAlign w:val="bottom"/>
          </w:tcPr>
          <w:p w:rsidR="0055504E" w:rsidRPr="00F33272" w:rsidRDefault="0055504E" w:rsidP="00E65CD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55504E" w:rsidRPr="00F33272" w:rsidRDefault="0055504E" w:rsidP="00E65CD5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5504E" w:rsidRPr="00F33272" w:rsidTr="00C219F3">
        <w:trPr>
          <w:cantSplit/>
        </w:trPr>
        <w:tc>
          <w:tcPr>
            <w:tcW w:w="3780" w:type="dxa"/>
            <w:vAlign w:val="bottom"/>
          </w:tcPr>
          <w:p w:rsidR="0055504E" w:rsidRPr="00F33272" w:rsidRDefault="0055504E" w:rsidP="00E65CD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vAlign w:val="bottom"/>
          </w:tcPr>
          <w:p w:rsidR="0055504E" w:rsidRPr="00F33272" w:rsidRDefault="005B0793" w:rsidP="00E65CD5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49%</w:t>
            </w:r>
          </w:p>
        </w:tc>
        <w:tc>
          <w:tcPr>
            <w:tcW w:w="270" w:type="dxa"/>
            <w:vAlign w:val="bottom"/>
          </w:tcPr>
          <w:p w:rsidR="0055504E" w:rsidRPr="00F33272" w:rsidRDefault="0055504E" w:rsidP="00E65CD5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5504E" w:rsidRPr="00F33272" w:rsidRDefault="0055504E" w:rsidP="00E65CD5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5504E" w:rsidRPr="00F33272" w:rsidRDefault="0055504E" w:rsidP="00E65CD5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5504E" w:rsidRPr="00F33272" w:rsidRDefault="0055504E" w:rsidP="00E65CD5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5504E" w:rsidRPr="00F33272" w:rsidRDefault="0055504E" w:rsidP="00E65CD5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5504E" w:rsidRPr="00F33272" w:rsidRDefault="0055504E" w:rsidP="00E65CD5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55504E" w:rsidRPr="00F33272" w:rsidTr="00480911">
        <w:trPr>
          <w:cantSplit/>
        </w:trPr>
        <w:tc>
          <w:tcPr>
            <w:tcW w:w="3780" w:type="dxa"/>
          </w:tcPr>
          <w:p w:rsidR="0055504E" w:rsidRPr="00F33272" w:rsidRDefault="0055504E" w:rsidP="00E65CD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  <w:vAlign w:val="bottom"/>
          </w:tcPr>
          <w:p w:rsidR="0055504E" w:rsidRPr="00F33272" w:rsidRDefault="00480911" w:rsidP="002A323C">
            <w:pPr>
              <w:pStyle w:val="acctmergecolhdg"/>
              <w:tabs>
                <w:tab w:val="decimal" w:pos="100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2,</w:t>
            </w:r>
            <w:r w:rsidR="002A323C"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306,405</w:t>
            </w:r>
          </w:p>
        </w:tc>
        <w:tc>
          <w:tcPr>
            <w:tcW w:w="2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55504E" w:rsidRPr="00F33272" w:rsidTr="00480911">
        <w:trPr>
          <w:cantSplit/>
        </w:trPr>
        <w:tc>
          <w:tcPr>
            <w:tcW w:w="3780" w:type="dxa"/>
          </w:tcPr>
          <w:p w:rsidR="0055504E" w:rsidRPr="00F33272" w:rsidRDefault="0055504E" w:rsidP="00E65CD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  <w:vAlign w:val="bottom"/>
          </w:tcPr>
          <w:p w:rsidR="0055504E" w:rsidRPr="00F33272" w:rsidRDefault="001D0FB3" w:rsidP="002A323C">
            <w:pPr>
              <w:pStyle w:val="acctmergecolhdg"/>
              <w:tabs>
                <w:tab w:val="decimal" w:pos="100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11</w:t>
            </w:r>
            <w:r w:rsidR="002A323C"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,796,823</w:t>
            </w:r>
          </w:p>
        </w:tc>
        <w:tc>
          <w:tcPr>
            <w:tcW w:w="2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55504E" w:rsidRPr="00F33272" w:rsidTr="00480911">
        <w:trPr>
          <w:cantSplit/>
        </w:trPr>
        <w:tc>
          <w:tcPr>
            <w:tcW w:w="3780" w:type="dxa"/>
          </w:tcPr>
          <w:p w:rsidR="0055504E" w:rsidRPr="00F33272" w:rsidRDefault="0055504E" w:rsidP="00E65CD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  <w:vAlign w:val="bottom"/>
          </w:tcPr>
          <w:p w:rsidR="0055504E" w:rsidRPr="00F33272" w:rsidRDefault="00480911" w:rsidP="001D0FB3">
            <w:pPr>
              <w:pStyle w:val="acctmergecolhdg"/>
              <w:tabs>
                <w:tab w:val="decimal" w:pos="100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</w:t>
            </w:r>
            <w:r w:rsidR="001D0FB3"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,930,273</w:t>
            </w: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55504E" w:rsidRPr="00F33272" w:rsidTr="00480911">
        <w:trPr>
          <w:cantSplit/>
        </w:trPr>
        <w:tc>
          <w:tcPr>
            <w:tcW w:w="3780" w:type="dxa"/>
          </w:tcPr>
          <w:p w:rsidR="0055504E" w:rsidRPr="00F33272" w:rsidRDefault="0055504E" w:rsidP="00E65CD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5504E" w:rsidRPr="00F33272" w:rsidRDefault="00480911" w:rsidP="001D0FB3">
            <w:pPr>
              <w:pStyle w:val="acctmergecolhdg"/>
              <w:tabs>
                <w:tab w:val="decimal" w:pos="100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(7,</w:t>
            </w:r>
            <w:r w:rsidR="001D0FB3"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373,822</w:t>
            </w: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55504E" w:rsidRPr="00F33272" w:rsidTr="00BE3DE0">
        <w:trPr>
          <w:cantSplit/>
        </w:trPr>
        <w:tc>
          <w:tcPr>
            <w:tcW w:w="3780" w:type="dxa"/>
          </w:tcPr>
          <w:p w:rsidR="0055504E" w:rsidRPr="00F33272" w:rsidRDefault="0055504E" w:rsidP="00E65CD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504E" w:rsidRPr="00F33272" w:rsidRDefault="00480911" w:rsidP="002704C2">
            <w:pPr>
              <w:pStyle w:val="acctmergecolhdg"/>
              <w:tabs>
                <w:tab w:val="decimal" w:pos="100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4,799,133</w:t>
            </w:r>
          </w:p>
        </w:tc>
        <w:tc>
          <w:tcPr>
            <w:tcW w:w="2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5504E" w:rsidRPr="00F33272" w:rsidRDefault="0055504E" w:rsidP="00BE3DE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5504E" w:rsidRPr="00F33272" w:rsidRDefault="0055504E" w:rsidP="00E65CD5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BE3DE0" w:rsidRPr="00F33272" w:rsidTr="00BE3DE0">
        <w:trPr>
          <w:cantSplit/>
        </w:trPr>
        <w:tc>
          <w:tcPr>
            <w:tcW w:w="378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</w:t>
            </w:r>
          </w:p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left="11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DE0" w:rsidRPr="00F33272" w:rsidRDefault="00BE3DE0" w:rsidP="002704C2">
            <w:pPr>
              <w:pStyle w:val="acctmergecolhdg"/>
              <w:tabs>
                <w:tab w:val="decimal" w:pos="100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2,351,575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1D0FB3" w:rsidP="002704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3,055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1D0FB3" w:rsidP="002704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2,483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2704C2">
            <w:pPr>
              <w:pStyle w:val="acctmergecolhdg"/>
              <w:tabs>
                <w:tab w:val="decimal" w:pos="100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2,357,113</w:t>
            </w:r>
          </w:p>
        </w:tc>
      </w:tr>
      <w:tr w:rsidR="00BE3DE0" w:rsidRPr="00F33272" w:rsidTr="00C219F3">
        <w:trPr>
          <w:cantSplit/>
          <w:trHeight w:val="270"/>
        </w:trPr>
        <w:tc>
          <w:tcPr>
            <w:tcW w:w="3780" w:type="dxa"/>
          </w:tcPr>
          <w:p w:rsidR="00BE3DE0" w:rsidRPr="00F33272" w:rsidRDefault="00BE3DE0" w:rsidP="00BE3DE0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E3DE0" w:rsidRPr="00F33272" w:rsidRDefault="00BE3DE0" w:rsidP="002704C2">
            <w:pPr>
              <w:tabs>
                <w:tab w:val="clear" w:pos="680"/>
                <w:tab w:val="clear" w:pos="907"/>
                <w:tab w:val="clear" w:pos="1644"/>
                <w:tab w:val="decimal" w:pos="806"/>
                <w:tab w:val="decimal" w:pos="937"/>
                <w:tab w:val="decimal" w:pos="1001"/>
                <w:tab w:val="decimal" w:pos="1361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:rsidR="00BE3DE0" w:rsidRPr="00F33272" w:rsidRDefault="00BE3DE0" w:rsidP="002704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</w:tcPr>
          <w:p w:rsidR="00BE3DE0" w:rsidRPr="00F33272" w:rsidRDefault="00BE3DE0" w:rsidP="002704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</w:tcPr>
          <w:p w:rsidR="00BE3DE0" w:rsidRPr="00F33272" w:rsidRDefault="00BE3DE0" w:rsidP="002704C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BE3DE0" w:rsidRPr="00F33272" w:rsidTr="008C5E49">
        <w:trPr>
          <w:cantSplit/>
          <w:trHeight w:val="270"/>
        </w:trPr>
        <w:tc>
          <w:tcPr>
            <w:tcW w:w="3780" w:type="dxa"/>
          </w:tcPr>
          <w:p w:rsidR="00BE3DE0" w:rsidRPr="00F33272" w:rsidRDefault="00BE3DE0" w:rsidP="00BE3DE0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  <w:vAlign w:val="bottom"/>
          </w:tcPr>
          <w:p w:rsidR="00BE3DE0" w:rsidRPr="00F33272" w:rsidRDefault="00BE3DE0" w:rsidP="0027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6,316,743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2704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2704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2704C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E3DE0" w:rsidRPr="00F33272" w:rsidTr="008C5E49">
        <w:trPr>
          <w:cantSplit/>
          <w:trHeight w:val="270"/>
        </w:trPr>
        <w:tc>
          <w:tcPr>
            <w:tcW w:w="378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กำไร</w:t>
            </w:r>
          </w:p>
        </w:tc>
        <w:tc>
          <w:tcPr>
            <w:tcW w:w="1170" w:type="dxa"/>
            <w:vAlign w:val="bottom"/>
          </w:tcPr>
          <w:p w:rsidR="00BE3DE0" w:rsidRPr="00F33272" w:rsidRDefault="00BE3DE0" w:rsidP="0027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1,079,838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2704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2704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2704C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E1C" w:rsidRPr="00F33272" w:rsidTr="008C5E49">
        <w:trPr>
          <w:cantSplit/>
          <w:trHeight w:val="270"/>
        </w:trPr>
        <w:tc>
          <w:tcPr>
            <w:tcW w:w="3780" w:type="dxa"/>
          </w:tcPr>
          <w:p w:rsidR="005A7E1C" w:rsidRPr="00F33272" w:rsidRDefault="005A7E1C" w:rsidP="00BE3D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:rsidR="005A7E1C" w:rsidRPr="00F33272" w:rsidRDefault="005A7E1C" w:rsidP="0027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(2,569)</w:t>
            </w:r>
          </w:p>
        </w:tc>
        <w:tc>
          <w:tcPr>
            <w:tcW w:w="270" w:type="dxa"/>
          </w:tcPr>
          <w:p w:rsidR="005A7E1C" w:rsidRPr="00F33272" w:rsidRDefault="005A7E1C" w:rsidP="00BE3DE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7E1C" w:rsidRPr="00F33272" w:rsidRDefault="005A7E1C" w:rsidP="002704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A7E1C" w:rsidRPr="00F33272" w:rsidRDefault="005A7E1C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7E1C" w:rsidRPr="00F33272" w:rsidRDefault="005A7E1C" w:rsidP="002704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A7E1C" w:rsidRPr="00F33272" w:rsidRDefault="005A7E1C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7E1C" w:rsidRPr="00F33272" w:rsidRDefault="005A7E1C" w:rsidP="002704C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E0" w:rsidRPr="00F33272" w:rsidTr="008C5E49">
        <w:trPr>
          <w:cantSplit/>
          <w:trHeight w:val="270"/>
        </w:trPr>
        <w:tc>
          <w:tcPr>
            <w:tcW w:w="378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3DE0" w:rsidRPr="00F33272" w:rsidRDefault="00BE3DE0" w:rsidP="0027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1,077,269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2704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2704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2704C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E0" w:rsidRPr="00F33272" w:rsidTr="00BE3DE0">
        <w:trPr>
          <w:cantSplit/>
          <w:trHeight w:val="270"/>
        </w:trPr>
        <w:tc>
          <w:tcPr>
            <w:tcW w:w="378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กำไร (ขาดทุน)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ที่แบ่งให้กับส่วนได้เสีย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ที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่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DE0" w:rsidRPr="00F33272" w:rsidRDefault="00BE3DE0" w:rsidP="0027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529,121</w:t>
            </w:r>
          </w:p>
        </w:tc>
        <w:tc>
          <w:tcPr>
            <w:tcW w:w="270" w:type="dxa"/>
            <w:vAlign w:val="bottom"/>
          </w:tcPr>
          <w:p w:rsidR="00BE3DE0" w:rsidRPr="00F33272" w:rsidRDefault="00BE3DE0" w:rsidP="00BE3DE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2704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E3DE0" w:rsidRPr="00F33272" w:rsidRDefault="001D0FB3" w:rsidP="002704C2">
            <w:pPr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986</w:t>
            </w:r>
          </w:p>
        </w:tc>
        <w:tc>
          <w:tcPr>
            <w:tcW w:w="270" w:type="dxa"/>
            <w:vAlign w:val="bottom"/>
          </w:tcPr>
          <w:p w:rsidR="00BE3DE0" w:rsidRPr="00F33272" w:rsidRDefault="00BE3DE0" w:rsidP="00BE3DE0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1D0FB3" w:rsidP="001D0F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(81)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2704C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530,026</w:t>
            </w:r>
          </w:p>
        </w:tc>
      </w:tr>
      <w:tr w:rsidR="00BE3DE0" w:rsidRPr="00F33272" w:rsidTr="00BE3DE0">
        <w:trPr>
          <w:cantSplit/>
          <w:trHeight w:val="270"/>
        </w:trPr>
        <w:tc>
          <w:tcPr>
            <w:tcW w:w="378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="00AF40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  <w:r w:rsidR="00AF40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เบ็ดเสร็จอื่นที่แบ่งให้กับ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E3DE0" w:rsidRPr="00F33272" w:rsidRDefault="00BE3CFF" w:rsidP="0027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(1,259)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D822DD" w:rsidP="001D0F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1,306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247F3A" w:rsidP="001D0F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2704C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</w:tr>
      <w:tr w:rsidR="00BE3DE0" w:rsidRPr="00F33272" w:rsidTr="00C219F3">
        <w:trPr>
          <w:cantSplit/>
          <w:trHeight w:val="233"/>
        </w:trPr>
        <w:tc>
          <w:tcPr>
            <w:tcW w:w="378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ind w:left="191" w:hanging="18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70" w:type="dxa"/>
          </w:tcPr>
          <w:p w:rsidR="00BE3DE0" w:rsidRPr="00F33272" w:rsidRDefault="00BE3DE0" w:rsidP="002704C2">
            <w:pPr>
              <w:tabs>
                <w:tab w:val="clear" w:pos="680"/>
                <w:tab w:val="clear" w:pos="907"/>
                <w:tab w:val="clear" w:pos="1644"/>
                <w:tab w:val="decimal" w:pos="937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BE3DE0" w:rsidRPr="00F33272" w:rsidTr="00C219F3">
        <w:trPr>
          <w:cantSplit/>
          <w:trHeight w:val="270"/>
        </w:trPr>
        <w:tc>
          <w:tcPr>
            <w:tcW w:w="3780" w:type="dxa"/>
            <w:vAlign w:val="bottom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กิจกรรมดำเนินงาน</w:t>
            </w:r>
          </w:p>
        </w:tc>
        <w:tc>
          <w:tcPr>
            <w:tcW w:w="1170" w:type="dxa"/>
            <w:vAlign w:val="bottom"/>
          </w:tcPr>
          <w:p w:rsidR="00BE3DE0" w:rsidRPr="00F33272" w:rsidRDefault="0062729A" w:rsidP="0027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1,773,305</w:t>
            </w:r>
          </w:p>
        </w:tc>
        <w:tc>
          <w:tcPr>
            <w:tcW w:w="270" w:type="dxa"/>
            <w:vAlign w:val="bottom"/>
          </w:tcPr>
          <w:p w:rsidR="00BE3DE0" w:rsidRPr="00F33272" w:rsidRDefault="00BE3DE0" w:rsidP="00BE3DE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BE3DE0">
            <w:pPr>
              <w:pStyle w:val="acctfourfigures"/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E0" w:rsidRPr="00F33272" w:rsidTr="00C219F3">
        <w:trPr>
          <w:cantSplit/>
          <w:trHeight w:val="270"/>
        </w:trPr>
        <w:tc>
          <w:tcPr>
            <w:tcW w:w="3780" w:type="dxa"/>
            <w:vAlign w:val="bottom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170" w:type="dxa"/>
            <w:vAlign w:val="bottom"/>
          </w:tcPr>
          <w:p w:rsidR="00BE3DE0" w:rsidRPr="00F33272" w:rsidRDefault="0062729A" w:rsidP="0027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(571,076)</w:t>
            </w:r>
          </w:p>
        </w:tc>
        <w:tc>
          <w:tcPr>
            <w:tcW w:w="270" w:type="dxa"/>
            <w:vAlign w:val="bottom"/>
          </w:tcPr>
          <w:p w:rsidR="00BE3DE0" w:rsidRPr="00F33272" w:rsidRDefault="00BE3DE0" w:rsidP="00BE3DE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BE3DE0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E0" w:rsidRPr="00F33272" w:rsidTr="00C219F3">
        <w:trPr>
          <w:cantSplit/>
          <w:trHeight w:val="270"/>
        </w:trPr>
        <w:tc>
          <w:tcPr>
            <w:tcW w:w="3780" w:type="dxa"/>
          </w:tcPr>
          <w:p w:rsidR="00BE3DE0" w:rsidRPr="00F33272" w:rsidRDefault="00BE3DE0" w:rsidP="00247F3A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="00247F3A" w:rsidRPr="00F3327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ใช้ไปใน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กิจกรรมจัดหาเงิน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E3DE0" w:rsidRPr="00F33272" w:rsidRDefault="0062729A" w:rsidP="0027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(614,159)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E0" w:rsidRPr="00F33272" w:rsidTr="00C219F3">
        <w:trPr>
          <w:cantSplit/>
          <w:trHeight w:val="270"/>
        </w:trPr>
        <w:tc>
          <w:tcPr>
            <w:tcW w:w="3780" w:type="dxa"/>
          </w:tcPr>
          <w:p w:rsidR="00BE3DE0" w:rsidRPr="00F33272" w:rsidRDefault="00BE3DE0" w:rsidP="00247F3A">
            <w:pPr>
              <w:pStyle w:val="acctfourfigures"/>
              <w:tabs>
                <w:tab w:val="clear" w:pos="765"/>
              </w:tabs>
              <w:spacing w:line="240" w:lineRule="auto"/>
              <w:ind w:left="191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  <w:r w:rsidR="00247F3A" w:rsidRPr="00F332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เพิ่มขึ้น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E3DE0" w:rsidRPr="00F33272" w:rsidRDefault="0062729A" w:rsidP="0027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588,070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E0" w:rsidRPr="00F33272" w:rsidTr="00C219F3">
        <w:trPr>
          <w:cantSplit/>
        </w:trPr>
        <w:tc>
          <w:tcPr>
            <w:tcW w:w="3780" w:type="dxa"/>
            <w:vAlign w:val="bottom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BE3DE0" w:rsidRPr="00F33272" w:rsidRDefault="00BE3DE0" w:rsidP="00BE3DE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</w:p>
        </w:tc>
      </w:tr>
      <w:tr w:rsidR="00BE3DE0" w:rsidRPr="00F33272" w:rsidTr="00C219F3">
        <w:trPr>
          <w:cantSplit/>
        </w:trPr>
        <w:tc>
          <w:tcPr>
            <w:tcW w:w="3780" w:type="dxa"/>
            <w:vAlign w:val="bottom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BE3DE0">
            <w:pPr>
              <w:pStyle w:val="acctmergecolhdg"/>
              <w:spacing w:line="240" w:lineRule="auto"/>
              <w:ind w:left="-169" w:right="-169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 xml:space="preserve">บริษัท </w:t>
            </w: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lang w:bidi="th-TH"/>
              </w:rPr>
              <w:br/>
            </w: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ไอ</w:t>
            </w:r>
            <w:proofErr w:type="spellStart"/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อาร์</w:t>
            </w:r>
            <w:proofErr w:type="spellEnd"/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 xml:space="preserve">พีซี </w:t>
            </w:r>
            <w:proofErr w:type="spellStart"/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คลีน</w:t>
            </w:r>
            <w:proofErr w:type="spellEnd"/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 xml:space="preserve"> </w:t>
            </w:r>
            <w:proofErr w:type="spellStart"/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พาวเวอร์</w:t>
            </w:r>
            <w:proofErr w:type="spellEnd"/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270" w:type="dxa"/>
            <w:vAlign w:val="bottom"/>
          </w:tcPr>
          <w:p w:rsidR="00BE3DE0" w:rsidRPr="00F33272" w:rsidRDefault="00BE3DE0" w:rsidP="00BE3DE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BE3DE0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270" w:type="dxa"/>
            <w:vAlign w:val="bottom"/>
          </w:tcPr>
          <w:p w:rsidR="00BE3DE0" w:rsidRPr="00F33272" w:rsidRDefault="00BE3DE0" w:rsidP="00BE3DE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BE3DE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270" w:type="dxa"/>
            <w:vAlign w:val="bottom"/>
          </w:tcPr>
          <w:p w:rsidR="00BE3DE0" w:rsidRPr="00F33272" w:rsidRDefault="00BE3DE0" w:rsidP="00BE3DE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BE3DE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E3DE0" w:rsidRPr="00F33272" w:rsidTr="00C219F3">
        <w:trPr>
          <w:cantSplit/>
        </w:trPr>
        <w:tc>
          <w:tcPr>
            <w:tcW w:w="3780" w:type="dxa"/>
            <w:vAlign w:val="bottom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BE3DE0" w:rsidRPr="00F33272" w:rsidRDefault="00BE3DE0" w:rsidP="00BE3DE0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E3DE0" w:rsidRPr="00F33272" w:rsidTr="00C219F3">
        <w:trPr>
          <w:cantSplit/>
        </w:trPr>
        <w:tc>
          <w:tcPr>
            <w:tcW w:w="3780" w:type="dxa"/>
            <w:vAlign w:val="bottom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vAlign w:val="bottom"/>
          </w:tcPr>
          <w:p w:rsidR="00BE3DE0" w:rsidRPr="00F33272" w:rsidRDefault="00BE3DE0" w:rsidP="00BE3DE0">
            <w:pPr>
              <w:pStyle w:val="acctmergecolhdg"/>
              <w:tabs>
                <w:tab w:val="decimal" w:pos="91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49%</w:t>
            </w:r>
          </w:p>
        </w:tc>
        <w:tc>
          <w:tcPr>
            <w:tcW w:w="270" w:type="dxa"/>
            <w:vAlign w:val="bottom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BE3DE0">
            <w:pPr>
              <w:pStyle w:val="acctmergecolhdg"/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BE3DE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BE3DE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BE3DE0" w:rsidRPr="00F33272" w:rsidTr="00C219F3">
        <w:trPr>
          <w:cantSplit/>
        </w:trPr>
        <w:tc>
          <w:tcPr>
            <w:tcW w:w="378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mergecolhdg"/>
              <w:tabs>
                <w:tab w:val="decimal" w:pos="1001"/>
              </w:tabs>
              <w:spacing w:line="240" w:lineRule="auto"/>
              <w:ind w:right="-25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1,238,483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BE3DE0" w:rsidRPr="00F33272" w:rsidTr="00C219F3">
        <w:trPr>
          <w:cantSplit/>
        </w:trPr>
        <w:tc>
          <w:tcPr>
            <w:tcW w:w="378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mergecolhdg"/>
              <w:tabs>
                <w:tab w:val="decimal" w:pos="1001"/>
              </w:tabs>
              <w:spacing w:line="240" w:lineRule="auto"/>
              <w:ind w:right="-25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12,186,948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BE3DE0" w:rsidRPr="00F33272" w:rsidTr="00C219F3">
        <w:trPr>
          <w:cantSplit/>
        </w:trPr>
        <w:tc>
          <w:tcPr>
            <w:tcW w:w="378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mergecolhdg"/>
              <w:tabs>
                <w:tab w:val="decimal" w:pos="1001"/>
              </w:tabs>
              <w:spacing w:line="240" w:lineRule="auto"/>
              <w:ind w:right="-25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(1,988,637)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BE3DE0" w:rsidRPr="00F33272" w:rsidTr="00C219F3">
        <w:trPr>
          <w:cantSplit/>
        </w:trPr>
        <w:tc>
          <w:tcPr>
            <w:tcW w:w="378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E3DE0" w:rsidRPr="00F33272" w:rsidRDefault="00BE3DE0" w:rsidP="00BE3DE0">
            <w:pPr>
              <w:pStyle w:val="acctmergecolhdg"/>
              <w:tabs>
                <w:tab w:val="decimal" w:pos="1001"/>
              </w:tabs>
              <w:spacing w:line="240" w:lineRule="auto"/>
              <w:ind w:right="-25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(7,716,564)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BE3DE0" w:rsidRPr="00F33272" w:rsidTr="00C219F3">
        <w:trPr>
          <w:cantSplit/>
        </w:trPr>
        <w:tc>
          <w:tcPr>
            <w:tcW w:w="378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E3DE0" w:rsidRPr="00F33272" w:rsidRDefault="00BE3DE0" w:rsidP="00BE3DE0">
            <w:pPr>
              <w:pStyle w:val="acctmergecolhdg"/>
              <w:tabs>
                <w:tab w:val="decimal" w:pos="1001"/>
              </w:tabs>
              <w:spacing w:line="240" w:lineRule="auto"/>
              <w:ind w:right="-2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3,720,230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ind w:right="10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BE3DE0" w:rsidRPr="00F33272" w:rsidTr="00C219F3">
        <w:trPr>
          <w:cantSplit/>
        </w:trPr>
        <w:tc>
          <w:tcPr>
            <w:tcW w:w="378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</w:t>
            </w:r>
          </w:p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left="11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E3DE0" w:rsidRPr="00F33272" w:rsidRDefault="00BE3DE0" w:rsidP="00BE3DE0">
            <w:pPr>
              <w:pStyle w:val="acctmergecolhdg"/>
              <w:tabs>
                <w:tab w:val="decimal" w:pos="1001"/>
              </w:tabs>
              <w:spacing w:line="240" w:lineRule="auto"/>
              <w:ind w:right="-2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E3DE0" w:rsidRPr="00F33272" w:rsidRDefault="00BE3DE0" w:rsidP="00BE3DE0">
            <w:pPr>
              <w:pStyle w:val="acctmergecolhdg"/>
              <w:tabs>
                <w:tab w:val="decimal" w:pos="1001"/>
              </w:tabs>
              <w:spacing w:line="240" w:lineRule="auto"/>
              <w:ind w:right="-25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1,822,913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BE3DE0" w:rsidRPr="00F33272" w:rsidRDefault="00BE3DE0" w:rsidP="00BE3DE0">
            <w:pPr>
              <w:pStyle w:val="acctmergecolhdg"/>
              <w:tabs>
                <w:tab w:val="decimal" w:pos="100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2,051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ind w:right="-7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BE3DE0" w:rsidRPr="00F33272" w:rsidRDefault="00BE3DE0" w:rsidP="001423EF">
            <w:pPr>
              <w:pStyle w:val="acctmergecolhdg"/>
              <w:tabs>
                <w:tab w:val="decimal" w:pos="100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2,077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mergecolhdg"/>
              <w:tabs>
                <w:tab w:val="decimal" w:pos="832"/>
              </w:tabs>
              <w:spacing w:line="240" w:lineRule="auto"/>
              <w:ind w:right="-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E3DE0" w:rsidRPr="00F33272" w:rsidRDefault="00BE3DE0" w:rsidP="00BE3DE0">
            <w:pPr>
              <w:pStyle w:val="acctmergecolhdg"/>
              <w:tabs>
                <w:tab w:val="decimal" w:pos="1001"/>
              </w:tabs>
              <w:spacing w:line="240" w:lineRule="auto"/>
              <w:ind w:right="-16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1,827,041</w:t>
            </w:r>
          </w:p>
        </w:tc>
      </w:tr>
      <w:tr w:rsidR="00BE3DE0" w:rsidRPr="00F33272" w:rsidTr="00C219F3">
        <w:trPr>
          <w:cantSplit/>
          <w:trHeight w:val="270"/>
        </w:trPr>
        <w:tc>
          <w:tcPr>
            <w:tcW w:w="3780" w:type="dxa"/>
          </w:tcPr>
          <w:p w:rsidR="00BE3DE0" w:rsidRPr="00F33272" w:rsidRDefault="00BE3DE0" w:rsidP="00BE3DE0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E3DE0" w:rsidRPr="00F33272" w:rsidRDefault="00BE3DE0" w:rsidP="00BE3DE0">
            <w:pPr>
              <w:tabs>
                <w:tab w:val="clear" w:pos="907"/>
                <w:tab w:val="clear" w:pos="1644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16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BE3DE0" w:rsidRPr="00F33272" w:rsidTr="00C219F3">
        <w:trPr>
          <w:cantSplit/>
          <w:trHeight w:val="270"/>
        </w:trPr>
        <w:tc>
          <w:tcPr>
            <w:tcW w:w="3780" w:type="dxa"/>
          </w:tcPr>
          <w:p w:rsidR="00BE3DE0" w:rsidRPr="00F33272" w:rsidRDefault="00BE3DE0" w:rsidP="00BE3DE0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</w:tcPr>
          <w:p w:rsidR="00BE3DE0" w:rsidRPr="00F33272" w:rsidRDefault="00BE3DE0" w:rsidP="00BE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2,093,963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16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E3DE0" w:rsidRPr="00F33272" w:rsidTr="00C219F3">
        <w:trPr>
          <w:cantSplit/>
          <w:trHeight w:val="270"/>
        </w:trPr>
        <w:tc>
          <w:tcPr>
            <w:tcW w:w="378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กำไร</w:t>
            </w:r>
          </w:p>
        </w:tc>
        <w:tc>
          <w:tcPr>
            <w:tcW w:w="1170" w:type="dxa"/>
          </w:tcPr>
          <w:p w:rsidR="00BE3DE0" w:rsidRPr="00F33272" w:rsidRDefault="00BE3DE0" w:rsidP="00BE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338,318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7FD6" w:rsidRPr="00F33272" w:rsidTr="00C219F3">
        <w:trPr>
          <w:cantSplit/>
          <w:trHeight w:val="270"/>
        </w:trPr>
        <w:tc>
          <w:tcPr>
            <w:tcW w:w="3780" w:type="dxa"/>
          </w:tcPr>
          <w:p w:rsidR="00677FD6" w:rsidRPr="00F33272" w:rsidRDefault="00677FD6" w:rsidP="00BE3D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กำไรขาดทุนเบ็ดเสร็จอื่น</w:t>
            </w:r>
          </w:p>
        </w:tc>
        <w:tc>
          <w:tcPr>
            <w:tcW w:w="1170" w:type="dxa"/>
          </w:tcPr>
          <w:p w:rsidR="00677FD6" w:rsidRPr="00F33272" w:rsidRDefault="00677FD6" w:rsidP="00BE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77FD6" w:rsidRPr="00F33272" w:rsidRDefault="00677FD6" w:rsidP="00BE3DE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77FD6" w:rsidRPr="00F33272" w:rsidRDefault="00677FD6" w:rsidP="00BE3D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77FD6" w:rsidRPr="00F33272" w:rsidRDefault="00677FD6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77FD6" w:rsidRPr="00F33272" w:rsidRDefault="00677FD6" w:rsidP="00BE3D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77FD6" w:rsidRPr="00F33272" w:rsidRDefault="00677FD6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77FD6" w:rsidRPr="00F33272" w:rsidRDefault="00677FD6" w:rsidP="00BE3DE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E0" w:rsidRPr="00F33272" w:rsidTr="00C219F3">
        <w:trPr>
          <w:cantSplit/>
          <w:trHeight w:val="270"/>
        </w:trPr>
        <w:tc>
          <w:tcPr>
            <w:tcW w:w="378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E3DE0" w:rsidRPr="00F33272" w:rsidRDefault="00BE3DE0" w:rsidP="00BE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338,318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E0" w:rsidRPr="00F33272" w:rsidTr="00C219F3">
        <w:trPr>
          <w:cantSplit/>
          <w:trHeight w:val="270"/>
        </w:trPr>
        <w:tc>
          <w:tcPr>
            <w:tcW w:w="378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กำไร (ขาดทุน)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ที่แบ่งให้กับส่วนได้เสีย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ที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่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E3DE0" w:rsidRPr="00F33272" w:rsidRDefault="00BE3DE0" w:rsidP="00BE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E3DE0" w:rsidRPr="00F33272" w:rsidRDefault="00BE3DE0" w:rsidP="00BE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165,776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(189)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832"/>
                <w:tab w:val="decimal" w:pos="1080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E3DE0" w:rsidRPr="00F33272" w:rsidRDefault="00BE3DE0" w:rsidP="001423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165,587</w:t>
            </w:r>
          </w:p>
        </w:tc>
      </w:tr>
      <w:tr w:rsidR="00BE3DE0" w:rsidRPr="00F33272" w:rsidTr="00C219F3">
        <w:trPr>
          <w:cantSplit/>
          <w:trHeight w:val="270"/>
        </w:trPr>
        <w:tc>
          <w:tcPr>
            <w:tcW w:w="378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BE3DE0" w:rsidRPr="00F33272" w:rsidRDefault="00BE3DE0" w:rsidP="00BE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E3DE0" w:rsidRPr="00F33272" w:rsidRDefault="00BE3DE0" w:rsidP="00BE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(130)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E3DE0" w:rsidRPr="00F33272" w:rsidRDefault="00BE3DE0" w:rsidP="003750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37505A"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832"/>
                <w:tab w:val="decimal" w:pos="1080"/>
              </w:tabs>
              <w:spacing w:line="240" w:lineRule="auto"/>
              <w:ind w:right="-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E3DE0" w:rsidRPr="00F33272" w:rsidRDefault="00BE3DE0" w:rsidP="003750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37505A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BE3DE0" w:rsidRPr="00F33272" w:rsidTr="00C219F3">
        <w:trPr>
          <w:cantSplit/>
          <w:trHeight w:val="233"/>
        </w:trPr>
        <w:tc>
          <w:tcPr>
            <w:tcW w:w="378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ind w:left="191" w:hanging="18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tabs>
                <w:tab w:val="clear" w:pos="907"/>
                <w:tab w:val="clear" w:pos="1644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BE3DE0" w:rsidRPr="00F33272" w:rsidTr="00C219F3">
        <w:trPr>
          <w:cantSplit/>
          <w:trHeight w:val="270"/>
        </w:trPr>
        <w:tc>
          <w:tcPr>
            <w:tcW w:w="3780" w:type="dxa"/>
            <w:vAlign w:val="bottom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กิจกรรมดำเนินงาน</w:t>
            </w:r>
          </w:p>
        </w:tc>
        <w:tc>
          <w:tcPr>
            <w:tcW w:w="1170" w:type="dxa"/>
            <w:vAlign w:val="bottom"/>
          </w:tcPr>
          <w:p w:rsidR="00BE3DE0" w:rsidRPr="00F33272" w:rsidRDefault="00BE3DE0" w:rsidP="00BE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447,394</w:t>
            </w:r>
          </w:p>
        </w:tc>
        <w:tc>
          <w:tcPr>
            <w:tcW w:w="270" w:type="dxa"/>
            <w:vAlign w:val="bottom"/>
          </w:tcPr>
          <w:p w:rsidR="00BE3DE0" w:rsidRPr="00F33272" w:rsidRDefault="00BE3DE0" w:rsidP="00BE3DE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BE3DE0">
            <w:pPr>
              <w:pStyle w:val="acctfourfigures"/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E0" w:rsidRPr="00F33272" w:rsidTr="00C219F3">
        <w:trPr>
          <w:cantSplit/>
          <w:trHeight w:val="270"/>
        </w:trPr>
        <w:tc>
          <w:tcPr>
            <w:tcW w:w="3780" w:type="dxa"/>
            <w:vAlign w:val="bottom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170" w:type="dxa"/>
            <w:vAlign w:val="bottom"/>
          </w:tcPr>
          <w:p w:rsidR="00BE3DE0" w:rsidRPr="00F33272" w:rsidRDefault="00BE3DE0" w:rsidP="00BE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(1,008,950)</w:t>
            </w:r>
          </w:p>
        </w:tc>
        <w:tc>
          <w:tcPr>
            <w:tcW w:w="270" w:type="dxa"/>
            <w:vAlign w:val="bottom"/>
          </w:tcPr>
          <w:p w:rsidR="00BE3DE0" w:rsidRPr="00F33272" w:rsidRDefault="00BE3DE0" w:rsidP="00BE3DE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3DE0" w:rsidRPr="00F33272" w:rsidRDefault="00BE3DE0" w:rsidP="00BE3DE0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E0" w:rsidRPr="00F33272" w:rsidTr="00C219F3">
        <w:trPr>
          <w:cantSplit/>
          <w:trHeight w:val="270"/>
        </w:trPr>
        <w:tc>
          <w:tcPr>
            <w:tcW w:w="378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E3DE0" w:rsidRPr="00F33272" w:rsidRDefault="00BE3DE0" w:rsidP="00BE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518,012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E0" w:rsidRPr="00F33272" w:rsidTr="00C219F3">
        <w:trPr>
          <w:cantSplit/>
          <w:trHeight w:val="270"/>
        </w:trPr>
        <w:tc>
          <w:tcPr>
            <w:tcW w:w="378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  <w:r w:rsidRPr="00F332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ลดลง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E3DE0" w:rsidRPr="00F33272" w:rsidRDefault="00BE3DE0" w:rsidP="00BE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(43,544)</w:t>
            </w:r>
          </w:p>
        </w:tc>
        <w:tc>
          <w:tcPr>
            <w:tcW w:w="270" w:type="dxa"/>
          </w:tcPr>
          <w:p w:rsidR="00BE3DE0" w:rsidRPr="00F33272" w:rsidRDefault="00BE3DE0" w:rsidP="00BE3DE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DE0" w:rsidRPr="00F33272" w:rsidRDefault="00BE3DE0" w:rsidP="00BE3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3DE0" w:rsidRPr="00F33272" w:rsidRDefault="00BE3DE0" w:rsidP="00BE3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006A2A" w:rsidRPr="00F33272" w:rsidRDefault="00006A2A" w:rsidP="00DA014B">
      <w:pPr>
        <w:rPr>
          <w:rFonts w:cs="Arial"/>
          <w:cs/>
          <w:lang w:val="th-TH"/>
        </w:rPr>
      </w:pPr>
    </w:p>
    <w:p w:rsidR="001C2B6A" w:rsidRPr="00F33272" w:rsidRDefault="001C2B6A" w:rsidP="00657DFF">
      <w:pPr>
        <w:rPr>
          <w:rFonts w:asciiTheme="majorBidi" w:hAnsiTheme="majorBidi" w:cstheme="majorBidi"/>
          <w:b/>
          <w:sz w:val="30"/>
          <w:szCs w:val="30"/>
        </w:rPr>
      </w:pPr>
      <w:r w:rsidRPr="00F33272">
        <w:rPr>
          <w:rFonts w:asciiTheme="majorBidi" w:hAnsiTheme="majorBidi" w:cstheme="majorBidi"/>
          <w:b/>
          <w:sz w:val="30"/>
          <w:szCs w:val="30"/>
        </w:rPr>
        <w:tab/>
      </w:r>
    </w:p>
    <w:p w:rsidR="001C2B6A" w:rsidRPr="00F33272" w:rsidRDefault="001C2B6A" w:rsidP="001C2B6A">
      <w:pPr>
        <w:pStyle w:val="Heading1"/>
        <w:keepNext w:val="0"/>
        <w:widowControl w:val="0"/>
        <w:numPr>
          <w:ilvl w:val="0"/>
          <w:numId w:val="0"/>
        </w:numPr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u w:val="none"/>
        </w:rPr>
        <w:sectPr w:rsidR="001C2B6A" w:rsidRPr="00F33272" w:rsidSect="0067000D">
          <w:headerReference w:type="even" r:id="rId25"/>
          <w:headerReference w:type="first" r:id="rId26"/>
          <w:footerReference w:type="first" r:id="rId27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F32B8C" w:rsidRPr="00F33272" w:rsidRDefault="00F32B8C" w:rsidP="00F32B8C">
      <w:pPr>
        <w:pStyle w:val="Heading1"/>
        <w:keepLines/>
        <w:numPr>
          <w:ilvl w:val="0"/>
          <w:numId w:val="54"/>
        </w:numPr>
        <w:shd w:val="clear" w:color="auto" w:fill="auto"/>
        <w:tabs>
          <w:tab w:val="num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:rsidR="009F38E3" w:rsidRPr="00F33272" w:rsidRDefault="009F38E3" w:rsidP="004D5F22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141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3"/>
        <w:gridCol w:w="243"/>
        <w:gridCol w:w="14"/>
        <w:gridCol w:w="1261"/>
        <w:gridCol w:w="6"/>
        <w:gridCol w:w="235"/>
        <w:gridCol w:w="6"/>
        <w:gridCol w:w="1292"/>
        <w:gridCol w:w="6"/>
        <w:gridCol w:w="238"/>
        <w:gridCol w:w="20"/>
        <w:gridCol w:w="1278"/>
        <w:gridCol w:w="249"/>
        <w:gridCol w:w="1287"/>
        <w:gridCol w:w="249"/>
        <w:gridCol w:w="17"/>
        <w:gridCol w:w="1258"/>
        <w:gridCol w:w="6"/>
        <w:gridCol w:w="236"/>
        <w:gridCol w:w="11"/>
        <w:gridCol w:w="1275"/>
      </w:tblGrid>
      <w:tr w:rsidR="00672A7F" w:rsidRPr="00F33272" w:rsidTr="004B2928">
        <w:tc>
          <w:tcPr>
            <w:tcW w:w="1305" w:type="pct"/>
          </w:tcPr>
          <w:p w:rsidR="00512558" w:rsidRPr="00F33272" w:rsidRDefault="00512558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21"/>
          </w:tcPr>
          <w:p w:rsidR="00512558" w:rsidRPr="00F33272" w:rsidRDefault="005125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20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672A7F" w:rsidRPr="00F33272" w:rsidTr="00DD1EF4">
        <w:tc>
          <w:tcPr>
            <w:tcW w:w="1305" w:type="pct"/>
          </w:tcPr>
          <w:p w:rsidR="00512558" w:rsidRPr="00F33272" w:rsidRDefault="00512558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7" w:type="pct"/>
            <w:vAlign w:val="bottom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  <w:r w:rsidR="001C547A" w:rsidRPr="00F3327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86" w:type="pct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gridSpan w:val="2"/>
            <w:vAlign w:val="bottom"/>
          </w:tcPr>
          <w:p w:rsidR="001C547A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85" w:type="pct"/>
            <w:gridSpan w:val="2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  <w:vAlign w:val="bottom"/>
          </w:tcPr>
          <w:p w:rsidR="00512558" w:rsidRPr="00F33272" w:rsidRDefault="00DD1EF4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โรงผลิตกระแส</w:t>
            </w:r>
            <w:r w:rsidRPr="00F33272">
              <w:rPr>
                <w:rFonts w:asciiTheme="majorBidi" w:hAnsiTheme="majorBidi" w:cstheme="majorBidi"/>
                <w:spacing w:val="-6"/>
                <w:sz w:val="26"/>
                <w:szCs w:val="26"/>
              </w:rPr>
              <w:br/>
            </w:r>
            <w:r w:rsidRPr="00F3327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ไฟฟ้า เครื่องจักร</w:t>
            </w:r>
            <w:r w:rsidRPr="00F33272">
              <w:rPr>
                <w:rFonts w:asciiTheme="majorBidi" w:hAnsiTheme="majorBidi" w:cstheme="majorBidi"/>
                <w:spacing w:val="-6"/>
                <w:sz w:val="26"/>
                <w:szCs w:val="26"/>
              </w:rPr>
              <w:br/>
            </w:r>
            <w:r w:rsidRPr="00F3327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6" w:type="pct"/>
            <w:gridSpan w:val="2"/>
            <w:vAlign w:val="bottom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gridSpan w:val="2"/>
            <w:vAlign w:val="bottom"/>
          </w:tcPr>
          <w:p w:rsidR="00512558" w:rsidRPr="00F33272" w:rsidRDefault="00DD1EF4" w:rsidP="00DD1EF4">
            <w:pPr>
              <w:pStyle w:val="BodyText"/>
              <w:widowControl w:val="0"/>
              <w:spacing w:after="0" w:line="240" w:lineRule="auto"/>
              <w:ind w:left="-68" w:right="-11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เครื่องตกแต่ง</w:t>
            </w:r>
            <w:r w:rsidRPr="00F33272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F3327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ติดตั้ง</w:t>
            </w:r>
            <w:r w:rsidRPr="00F33272">
              <w:rPr>
                <w:rFonts w:asciiTheme="majorBidi" w:hAnsiTheme="majorBidi" w:cstheme="majorBidi"/>
                <w:spacing w:val="-6"/>
                <w:sz w:val="26"/>
                <w:szCs w:val="26"/>
              </w:rPr>
              <w:br/>
            </w:r>
            <w:r w:rsidRPr="00F3327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แล</w:t>
            </w:r>
            <w:r w:rsidRPr="00F3327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ะอุ</w:t>
            </w:r>
            <w:r w:rsidRPr="00F3327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ปกรณ์</w:t>
            </w:r>
          </w:p>
        </w:tc>
        <w:tc>
          <w:tcPr>
            <w:tcW w:w="88" w:type="pct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8" w:type="pct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3"/>
            <w:vAlign w:val="bottom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83" w:type="pct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gridSpan w:val="2"/>
            <w:vAlign w:val="bottom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72A7F" w:rsidRPr="00F33272" w:rsidTr="004B2928">
        <w:tc>
          <w:tcPr>
            <w:tcW w:w="1305" w:type="pct"/>
          </w:tcPr>
          <w:p w:rsidR="00512558" w:rsidRPr="00F33272" w:rsidRDefault="00512558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21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2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72A7F" w:rsidRPr="00F33272" w:rsidTr="00DD1EF4">
        <w:tc>
          <w:tcPr>
            <w:tcW w:w="1305" w:type="pct"/>
          </w:tcPr>
          <w:p w:rsidR="00512558" w:rsidRPr="00F33272" w:rsidRDefault="00512558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47" w:type="pct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gridSpan w:val="2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gridSpan w:val="2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3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gridSpan w:val="2"/>
          </w:tcPr>
          <w:p w:rsidR="00512558" w:rsidRPr="00F33272" w:rsidRDefault="00512558" w:rsidP="009850C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3200" w:rsidRPr="00F33272" w:rsidTr="00DD1EF4">
        <w:tc>
          <w:tcPr>
            <w:tcW w:w="1305" w:type="pct"/>
          </w:tcPr>
          <w:p w:rsidR="00FF3200" w:rsidRPr="00F33272" w:rsidRDefault="00FF3200" w:rsidP="00FF320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447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1,168,248</w:t>
            </w:r>
          </w:p>
        </w:tc>
        <w:tc>
          <w:tcPr>
            <w:tcW w:w="86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gridSpan w:val="2"/>
          </w:tcPr>
          <w:p w:rsidR="00FF3200" w:rsidRPr="00F33272" w:rsidRDefault="00FF3200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947,037</w:t>
            </w:r>
          </w:p>
        </w:tc>
        <w:tc>
          <w:tcPr>
            <w:tcW w:w="85" w:type="pct"/>
            <w:gridSpan w:val="2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24,935,482</w:t>
            </w:r>
          </w:p>
        </w:tc>
        <w:tc>
          <w:tcPr>
            <w:tcW w:w="86" w:type="pct"/>
            <w:gridSpan w:val="2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gridSpan w:val="2"/>
          </w:tcPr>
          <w:p w:rsidR="00FF3200" w:rsidRPr="00F33272" w:rsidRDefault="00FF3200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121,059</w:t>
            </w:r>
          </w:p>
        </w:tc>
        <w:tc>
          <w:tcPr>
            <w:tcW w:w="88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</w:tcPr>
          <w:p w:rsidR="00FF3200" w:rsidRPr="00F33272" w:rsidRDefault="00FF3200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3,126</w:t>
            </w:r>
          </w:p>
        </w:tc>
        <w:tc>
          <w:tcPr>
            <w:tcW w:w="88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3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7,400,653</w:t>
            </w:r>
          </w:p>
        </w:tc>
        <w:tc>
          <w:tcPr>
            <w:tcW w:w="83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gridSpan w:val="2"/>
          </w:tcPr>
          <w:p w:rsidR="00FF3200" w:rsidRPr="00F33272" w:rsidRDefault="00FF3200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34,575,605</w:t>
            </w:r>
          </w:p>
        </w:tc>
      </w:tr>
      <w:tr w:rsidR="00FF3200" w:rsidRPr="00F33272" w:rsidTr="00DD1EF4">
        <w:tc>
          <w:tcPr>
            <w:tcW w:w="1305" w:type="pct"/>
          </w:tcPr>
          <w:p w:rsidR="00FF3200" w:rsidRPr="00F33272" w:rsidRDefault="00FF3200" w:rsidP="00FF320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447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86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gridSpan w:val="2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9,068</w:t>
            </w:r>
          </w:p>
        </w:tc>
        <w:tc>
          <w:tcPr>
            <w:tcW w:w="85" w:type="pct"/>
            <w:gridSpan w:val="2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7,200</w:t>
            </w:r>
          </w:p>
        </w:tc>
        <w:tc>
          <w:tcPr>
            <w:tcW w:w="86" w:type="pct"/>
            <w:gridSpan w:val="2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gridSpan w:val="2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11,763</w:t>
            </w:r>
          </w:p>
        </w:tc>
        <w:tc>
          <w:tcPr>
            <w:tcW w:w="88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</w:tcPr>
          <w:p w:rsidR="00FF3200" w:rsidRPr="00F33272" w:rsidRDefault="00FF3200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16,721</w:t>
            </w:r>
          </w:p>
        </w:tc>
        <w:tc>
          <w:tcPr>
            <w:tcW w:w="88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3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2,672,797</w:t>
            </w:r>
          </w:p>
        </w:tc>
        <w:tc>
          <w:tcPr>
            <w:tcW w:w="83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gridSpan w:val="2"/>
          </w:tcPr>
          <w:p w:rsidR="00FF3200" w:rsidRPr="00F33272" w:rsidRDefault="00FF3200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2,717,626</w:t>
            </w:r>
          </w:p>
        </w:tc>
      </w:tr>
      <w:tr w:rsidR="00FF3200" w:rsidRPr="00F33272" w:rsidTr="00DD1EF4">
        <w:tc>
          <w:tcPr>
            <w:tcW w:w="1305" w:type="pct"/>
          </w:tcPr>
          <w:p w:rsidR="00FF3200" w:rsidRPr="00F33272" w:rsidRDefault="00FF3200" w:rsidP="00FF320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447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(253,489)</w:t>
            </w:r>
            <w:r w:rsidRPr="00F33272" w:rsidDel="00810B9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gridSpan w:val="2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822,477</w:t>
            </w:r>
          </w:p>
        </w:tc>
        <w:tc>
          <w:tcPr>
            <w:tcW w:w="85" w:type="pct"/>
            <w:gridSpan w:val="2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8,195,389</w:t>
            </w:r>
          </w:p>
        </w:tc>
        <w:tc>
          <w:tcPr>
            <w:tcW w:w="86" w:type="pct"/>
            <w:gridSpan w:val="2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gridSpan w:val="2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3,082</w:t>
            </w:r>
          </w:p>
        </w:tc>
        <w:tc>
          <w:tcPr>
            <w:tcW w:w="88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</w:tcPr>
          <w:p w:rsidR="00FF3200" w:rsidRPr="00F33272" w:rsidRDefault="00FF3200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3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(9,020,948)</w:t>
            </w:r>
          </w:p>
        </w:tc>
        <w:tc>
          <w:tcPr>
            <w:tcW w:w="83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gridSpan w:val="2"/>
          </w:tcPr>
          <w:p w:rsidR="00FF3200" w:rsidRPr="00F33272" w:rsidRDefault="00FF3200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(253,489)</w:t>
            </w:r>
          </w:p>
        </w:tc>
      </w:tr>
      <w:tr w:rsidR="00FF3200" w:rsidRPr="00F33272" w:rsidTr="00DD1EF4">
        <w:tc>
          <w:tcPr>
            <w:tcW w:w="1305" w:type="pct"/>
          </w:tcPr>
          <w:p w:rsidR="00FF3200" w:rsidRPr="00F33272" w:rsidRDefault="00FF3200" w:rsidP="00FF320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จำหน่าย 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gridSpan w:val="2"/>
            <w:tcBorders>
              <w:bottom w:val="single" w:sz="4" w:space="0" w:color="auto"/>
            </w:tcBorders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  <w:tcBorders>
              <w:bottom w:val="single" w:sz="4" w:space="0" w:color="auto"/>
            </w:tcBorders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(3,807)</w:t>
            </w:r>
          </w:p>
        </w:tc>
        <w:tc>
          <w:tcPr>
            <w:tcW w:w="86" w:type="pct"/>
            <w:gridSpan w:val="2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gridSpan w:val="2"/>
            <w:tcBorders>
              <w:bottom w:val="single" w:sz="4" w:space="0" w:color="auto"/>
            </w:tcBorders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(802)</w:t>
            </w:r>
          </w:p>
        </w:tc>
        <w:tc>
          <w:tcPr>
            <w:tcW w:w="88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FF3200" w:rsidRPr="00F33272" w:rsidRDefault="00FF3200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3"/>
            <w:tcBorders>
              <w:bottom w:val="single" w:sz="4" w:space="0" w:color="auto"/>
            </w:tcBorders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gridSpan w:val="2"/>
            <w:tcBorders>
              <w:bottom w:val="single" w:sz="4" w:space="0" w:color="auto"/>
            </w:tcBorders>
          </w:tcPr>
          <w:p w:rsidR="00FF3200" w:rsidRPr="00F33272" w:rsidRDefault="00FF3200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(4,609)</w:t>
            </w:r>
          </w:p>
        </w:tc>
      </w:tr>
      <w:tr w:rsidR="00FF3200" w:rsidRPr="00F33272" w:rsidTr="00DD1EF4">
        <w:tc>
          <w:tcPr>
            <w:tcW w:w="1305" w:type="pct"/>
          </w:tcPr>
          <w:p w:rsidR="00FF3200" w:rsidRPr="00F33272" w:rsidRDefault="00FF3200" w:rsidP="001C54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2560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447" w:type="pct"/>
            <w:tcBorders>
              <w:top w:val="single" w:sz="4" w:space="0" w:color="auto"/>
            </w:tcBorders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914,836</w:t>
            </w:r>
          </w:p>
        </w:tc>
        <w:tc>
          <w:tcPr>
            <w:tcW w:w="86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auto"/>
            </w:tcBorders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1,778,582</w:t>
            </w:r>
          </w:p>
        </w:tc>
        <w:tc>
          <w:tcPr>
            <w:tcW w:w="85" w:type="pct"/>
            <w:gridSpan w:val="2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9" w:type="pct"/>
            <w:gridSpan w:val="2"/>
            <w:tcBorders>
              <w:top w:val="single" w:sz="4" w:space="0" w:color="auto"/>
            </w:tcBorders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33,134,264</w:t>
            </w:r>
          </w:p>
        </w:tc>
        <w:tc>
          <w:tcPr>
            <w:tcW w:w="86" w:type="pct"/>
            <w:gridSpan w:val="2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</w:tcBorders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135,102</w:t>
            </w:r>
          </w:p>
        </w:tc>
        <w:tc>
          <w:tcPr>
            <w:tcW w:w="88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</w:tcPr>
          <w:p w:rsidR="00FF3200" w:rsidRPr="00F33272" w:rsidRDefault="00FF3200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19,847</w:t>
            </w:r>
          </w:p>
        </w:tc>
        <w:tc>
          <w:tcPr>
            <w:tcW w:w="88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gridSpan w:val="3"/>
            <w:tcBorders>
              <w:top w:val="single" w:sz="4" w:space="0" w:color="auto"/>
            </w:tcBorders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1,052,502</w:t>
            </w:r>
          </w:p>
        </w:tc>
        <w:tc>
          <w:tcPr>
            <w:tcW w:w="83" w:type="pct"/>
          </w:tcPr>
          <w:p w:rsidR="00FF3200" w:rsidRPr="00F33272" w:rsidRDefault="00FF3200" w:rsidP="00FF320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</w:tcBorders>
          </w:tcPr>
          <w:p w:rsidR="00FF3200" w:rsidRPr="00F33272" w:rsidRDefault="00FF3200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37,035,133</w:t>
            </w:r>
          </w:p>
        </w:tc>
      </w:tr>
      <w:tr w:rsidR="0056675D" w:rsidRPr="00F33272" w:rsidTr="00DD1EF4">
        <w:tc>
          <w:tcPr>
            <w:tcW w:w="1305" w:type="pct"/>
          </w:tcPr>
          <w:p w:rsidR="0056675D" w:rsidRPr="00F33272" w:rsidRDefault="0056675D" w:rsidP="005667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447" w:type="pct"/>
          </w:tcPr>
          <w:p w:rsidR="0056675D" w:rsidRPr="00F33272" w:rsidRDefault="002A394C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274,271</w:t>
            </w:r>
          </w:p>
        </w:tc>
        <w:tc>
          <w:tcPr>
            <w:tcW w:w="86" w:type="pct"/>
          </w:tcPr>
          <w:p w:rsidR="0056675D" w:rsidRPr="00F33272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gridSpan w:val="2"/>
          </w:tcPr>
          <w:p w:rsidR="0056675D" w:rsidRPr="00F33272" w:rsidRDefault="002A394C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826</w:t>
            </w:r>
          </w:p>
        </w:tc>
        <w:tc>
          <w:tcPr>
            <w:tcW w:w="85" w:type="pct"/>
            <w:gridSpan w:val="2"/>
          </w:tcPr>
          <w:p w:rsidR="0056675D" w:rsidRPr="00F33272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</w:tcPr>
          <w:p w:rsidR="0056675D" w:rsidRPr="00F33272" w:rsidRDefault="004D511D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13,720</w:t>
            </w:r>
          </w:p>
        </w:tc>
        <w:tc>
          <w:tcPr>
            <w:tcW w:w="86" w:type="pct"/>
            <w:gridSpan w:val="2"/>
          </w:tcPr>
          <w:p w:rsidR="0056675D" w:rsidRPr="00F33272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gridSpan w:val="2"/>
          </w:tcPr>
          <w:p w:rsidR="0056675D" w:rsidRPr="00F33272" w:rsidRDefault="002C36F2" w:rsidP="004D511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4D511D" w:rsidRPr="00F33272">
              <w:rPr>
                <w:rFonts w:asciiTheme="majorBidi" w:hAnsiTheme="majorBidi" w:cstheme="majorBidi"/>
                <w:sz w:val="26"/>
                <w:szCs w:val="26"/>
              </w:rPr>
              <w:t>763</w:t>
            </w:r>
          </w:p>
        </w:tc>
        <w:tc>
          <w:tcPr>
            <w:tcW w:w="88" w:type="pct"/>
          </w:tcPr>
          <w:p w:rsidR="0056675D" w:rsidRPr="00F33272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</w:tcPr>
          <w:p w:rsidR="0056675D" w:rsidRPr="00F33272" w:rsidRDefault="002A394C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4,360</w:t>
            </w:r>
          </w:p>
        </w:tc>
        <w:tc>
          <w:tcPr>
            <w:tcW w:w="88" w:type="pct"/>
          </w:tcPr>
          <w:p w:rsidR="0056675D" w:rsidRPr="00F33272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3"/>
          </w:tcPr>
          <w:p w:rsidR="0056675D" w:rsidRPr="00F33272" w:rsidRDefault="00460C9A" w:rsidP="004D511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4D511D" w:rsidRPr="00F33272">
              <w:rPr>
                <w:rFonts w:asciiTheme="majorBidi" w:hAnsiTheme="majorBidi" w:cstheme="majorBidi"/>
                <w:sz w:val="26"/>
                <w:szCs w:val="26"/>
              </w:rPr>
              <w:t>687,291</w:t>
            </w:r>
          </w:p>
        </w:tc>
        <w:tc>
          <w:tcPr>
            <w:tcW w:w="83" w:type="pct"/>
          </w:tcPr>
          <w:p w:rsidR="0056675D" w:rsidRPr="00F33272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gridSpan w:val="2"/>
          </w:tcPr>
          <w:p w:rsidR="0056675D" w:rsidRPr="00F33272" w:rsidRDefault="00920DC0" w:rsidP="004D511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4D511D" w:rsidRPr="00F33272">
              <w:rPr>
                <w:rFonts w:asciiTheme="majorBidi" w:hAnsiTheme="majorBidi" w:cstheme="majorBidi"/>
                <w:sz w:val="26"/>
                <w:szCs w:val="26"/>
              </w:rPr>
              <w:t>987,231</w:t>
            </w:r>
          </w:p>
        </w:tc>
      </w:tr>
      <w:tr w:rsidR="0056675D" w:rsidRPr="00F33272" w:rsidTr="00DD1EF4">
        <w:tc>
          <w:tcPr>
            <w:tcW w:w="1305" w:type="pct"/>
          </w:tcPr>
          <w:p w:rsidR="0056675D" w:rsidRPr="00F33272" w:rsidRDefault="0056675D" w:rsidP="005667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447" w:type="pct"/>
          </w:tcPr>
          <w:p w:rsidR="0056675D" w:rsidRPr="00F33272" w:rsidRDefault="002A394C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:rsidR="0056675D" w:rsidRPr="00F33272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gridSpan w:val="2"/>
          </w:tcPr>
          <w:p w:rsidR="0056675D" w:rsidRPr="00F33272" w:rsidRDefault="002A394C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125,698</w:t>
            </w:r>
          </w:p>
        </w:tc>
        <w:tc>
          <w:tcPr>
            <w:tcW w:w="85" w:type="pct"/>
            <w:gridSpan w:val="2"/>
          </w:tcPr>
          <w:p w:rsidR="0056675D" w:rsidRPr="00F33272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</w:tcPr>
          <w:p w:rsidR="0056675D" w:rsidRPr="00F33272" w:rsidRDefault="004D511D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896,519</w:t>
            </w:r>
          </w:p>
        </w:tc>
        <w:tc>
          <w:tcPr>
            <w:tcW w:w="86" w:type="pct"/>
            <w:gridSpan w:val="2"/>
          </w:tcPr>
          <w:p w:rsidR="0056675D" w:rsidRPr="00F33272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gridSpan w:val="2"/>
          </w:tcPr>
          <w:p w:rsidR="0056675D" w:rsidRPr="00F33272" w:rsidRDefault="004D511D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15,970</w:t>
            </w:r>
          </w:p>
        </w:tc>
        <w:tc>
          <w:tcPr>
            <w:tcW w:w="88" w:type="pct"/>
          </w:tcPr>
          <w:p w:rsidR="0056675D" w:rsidRPr="00F33272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</w:tcPr>
          <w:p w:rsidR="0056675D" w:rsidRPr="00F33272" w:rsidRDefault="002A394C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:rsidR="0056675D" w:rsidRPr="00F33272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3"/>
          </w:tcPr>
          <w:p w:rsidR="0056675D" w:rsidRPr="00F33272" w:rsidRDefault="00B73FF9" w:rsidP="004D511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(1,038,18</w:t>
            </w:r>
            <w:r w:rsidR="004D511D" w:rsidRPr="00F3327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2A394C" w:rsidRPr="00F3327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3" w:type="pct"/>
          </w:tcPr>
          <w:p w:rsidR="0056675D" w:rsidRPr="00F33272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gridSpan w:val="2"/>
          </w:tcPr>
          <w:p w:rsidR="0056675D" w:rsidRPr="00F33272" w:rsidRDefault="002B3E17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547A" w:rsidRPr="00F33272" w:rsidTr="00DD1EF4">
        <w:tc>
          <w:tcPr>
            <w:tcW w:w="1305" w:type="pct"/>
          </w:tcPr>
          <w:p w:rsidR="001C547A" w:rsidRPr="00F33272" w:rsidRDefault="001C547A" w:rsidP="005667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โอนไปสินทรัพย์ที่ยังไม่ได้ใช้งาน</w:t>
            </w:r>
          </w:p>
        </w:tc>
        <w:tc>
          <w:tcPr>
            <w:tcW w:w="447" w:type="pct"/>
          </w:tcPr>
          <w:p w:rsidR="001C547A" w:rsidRPr="00F33272" w:rsidRDefault="001C547A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:rsidR="001C547A" w:rsidRPr="00F33272" w:rsidRDefault="001C547A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gridSpan w:val="2"/>
          </w:tcPr>
          <w:p w:rsidR="001C547A" w:rsidRPr="00F33272" w:rsidRDefault="001C547A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</w:tcPr>
          <w:p w:rsidR="001C547A" w:rsidRPr="00F33272" w:rsidRDefault="001C547A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</w:tcPr>
          <w:p w:rsidR="001C547A" w:rsidRPr="00F33272" w:rsidRDefault="001C547A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gridSpan w:val="2"/>
          </w:tcPr>
          <w:p w:rsidR="001C547A" w:rsidRPr="00F33272" w:rsidRDefault="001C547A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gridSpan w:val="2"/>
          </w:tcPr>
          <w:p w:rsidR="001C547A" w:rsidRPr="00F33272" w:rsidRDefault="001C547A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:rsidR="001C547A" w:rsidRPr="00F33272" w:rsidRDefault="001C547A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</w:tcPr>
          <w:p w:rsidR="001C547A" w:rsidRPr="00F33272" w:rsidRDefault="001C547A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:rsidR="001C547A" w:rsidRPr="00F33272" w:rsidRDefault="001C547A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3"/>
          </w:tcPr>
          <w:p w:rsidR="001C547A" w:rsidRPr="00F33272" w:rsidRDefault="001C547A" w:rsidP="004D511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(31,499)</w:t>
            </w:r>
          </w:p>
        </w:tc>
        <w:tc>
          <w:tcPr>
            <w:tcW w:w="83" w:type="pct"/>
          </w:tcPr>
          <w:p w:rsidR="001C547A" w:rsidRPr="00F33272" w:rsidRDefault="001C547A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gridSpan w:val="2"/>
          </w:tcPr>
          <w:p w:rsidR="001C547A" w:rsidRPr="00F33272" w:rsidRDefault="001C547A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(31,499)</w:t>
            </w:r>
          </w:p>
        </w:tc>
      </w:tr>
      <w:tr w:rsidR="0056675D" w:rsidRPr="00F33272" w:rsidTr="00DD1EF4">
        <w:tc>
          <w:tcPr>
            <w:tcW w:w="1305" w:type="pct"/>
          </w:tcPr>
          <w:p w:rsidR="0056675D" w:rsidRPr="00F33272" w:rsidRDefault="0056675D" w:rsidP="005667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447" w:type="pct"/>
          </w:tcPr>
          <w:p w:rsidR="0056675D" w:rsidRPr="00F33272" w:rsidRDefault="002A394C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:rsidR="0056675D" w:rsidRPr="00F33272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gridSpan w:val="2"/>
          </w:tcPr>
          <w:p w:rsidR="0056675D" w:rsidRPr="00F33272" w:rsidRDefault="002A394C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(13,884)</w:t>
            </w:r>
          </w:p>
        </w:tc>
        <w:tc>
          <w:tcPr>
            <w:tcW w:w="85" w:type="pct"/>
            <w:gridSpan w:val="2"/>
          </w:tcPr>
          <w:p w:rsidR="0056675D" w:rsidRPr="00F33272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</w:tcPr>
          <w:p w:rsidR="0056675D" w:rsidRPr="00F33272" w:rsidRDefault="002258C3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(4,464)</w:t>
            </w:r>
          </w:p>
        </w:tc>
        <w:tc>
          <w:tcPr>
            <w:tcW w:w="86" w:type="pct"/>
            <w:gridSpan w:val="2"/>
          </w:tcPr>
          <w:p w:rsidR="0056675D" w:rsidRPr="00F33272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gridSpan w:val="2"/>
          </w:tcPr>
          <w:p w:rsidR="0056675D" w:rsidRPr="00F33272" w:rsidRDefault="002C36F2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(2,544)</w:t>
            </w:r>
          </w:p>
        </w:tc>
        <w:tc>
          <w:tcPr>
            <w:tcW w:w="88" w:type="pct"/>
          </w:tcPr>
          <w:p w:rsidR="0056675D" w:rsidRPr="00F33272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</w:tcPr>
          <w:p w:rsidR="0056675D" w:rsidRPr="00F33272" w:rsidRDefault="002A394C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:rsidR="0056675D" w:rsidRPr="00F33272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3"/>
          </w:tcPr>
          <w:p w:rsidR="0056675D" w:rsidRPr="00F33272" w:rsidRDefault="001C547A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:rsidR="0056675D" w:rsidRPr="00F33272" w:rsidRDefault="0056675D" w:rsidP="005667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gridSpan w:val="2"/>
          </w:tcPr>
          <w:p w:rsidR="0056675D" w:rsidRPr="00F33272" w:rsidRDefault="002B3E17" w:rsidP="001C54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C547A" w:rsidRPr="00F33272">
              <w:rPr>
                <w:rFonts w:asciiTheme="majorBidi" w:hAnsiTheme="majorBidi" w:cstheme="majorBidi"/>
                <w:sz w:val="26"/>
                <w:szCs w:val="26"/>
              </w:rPr>
              <w:t>20,892</w:t>
            </w:r>
            <w:r w:rsidRPr="00F3327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D7C25" w:rsidRPr="00F33272" w:rsidTr="00DD1EF4">
        <w:tc>
          <w:tcPr>
            <w:tcW w:w="1305" w:type="pct"/>
          </w:tcPr>
          <w:p w:rsidR="00FD7C25" w:rsidRPr="00F33272" w:rsidRDefault="00FD7C25" w:rsidP="007A47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vAlign w:val="bottom"/>
          </w:tcPr>
          <w:p w:rsidR="00FD7C25" w:rsidRPr="00F33272" w:rsidRDefault="00FD7C25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vAlign w:val="bottom"/>
          </w:tcPr>
          <w:p w:rsidR="00FD7C25" w:rsidRPr="00F33272" w:rsidRDefault="00FD7C25" w:rsidP="00FD7C2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259"/>
              </w:tabs>
              <w:spacing w:after="0" w:line="240" w:lineRule="auto"/>
              <w:ind w:left="-107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1" w:type="pct"/>
            <w:gridSpan w:val="2"/>
            <w:tcBorders>
              <w:bottom w:val="single" w:sz="4" w:space="0" w:color="auto"/>
            </w:tcBorders>
            <w:vAlign w:val="bottom"/>
          </w:tcPr>
          <w:p w:rsidR="00FD7C25" w:rsidRPr="00F33272" w:rsidRDefault="00FD7C25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7" w:right="-116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:rsidR="00FD7C25" w:rsidRPr="00F33272" w:rsidRDefault="00FD7C25" w:rsidP="00FD7C2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259"/>
              </w:tabs>
              <w:spacing w:after="0" w:line="240" w:lineRule="auto"/>
              <w:ind w:left="-107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  <w:tcBorders>
              <w:bottom w:val="single" w:sz="4" w:space="0" w:color="auto"/>
            </w:tcBorders>
            <w:vAlign w:val="bottom"/>
          </w:tcPr>
          <w:p w:rsidR="00FD7C25" w:rsidRPr="00F33272" w:rsidRDefault="00FD7C25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8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(31,039)</w:t>
            </w:r>
          </w:p>
        </w:tc>
        <w:tc>
          <w:tcPr>
            <w:tcW w:w="86" w:type="pct"/>
            <w:gridSpan w:val="2"/>
            <w:vAlign w:val="bottom"/>
          </w:tcPr>
          <w:p w:rsidR="00FD7C25" w:rsidRPr="00F33272" w:rsidRDefault="00FD7C25" w:rsidP="00FD7C2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259"/>
              </w:tabs>
              <w:spacing w:after="0" w:line="240" w:lineRule="auto"/>
              <w:ind w:left="-107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gridSpan w:val="2"/>
            <w:tcBorders>
              <w:bottom w:val="single" w:sz="4" w:space="0" w:color="auto"/>
            </w:tcBorders>
            <w:vAlign w:val="bottom"/>
          </w:tcPr>
          <w:p w:rsidR="00FD7C25" w:rsidRPr="00F33272" w:rsidRDefault="00FD7C25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240" w:lineRule="auto"/>
              <w:ind w:left="-107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88" w:type="pct"/>
            <w:vAlign w:val="bottom"/>
          </w:tcPr>
          <w:p w:rsidR="00FD7C25" w:rsidRPr="00F33272" w:rsidRDefault="00FD7C25" w:rsidP="00FD7C2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259"/>
              </w:tabs>
              <w:spacing w:after="0" w:line="240" w:lineRule="auto"/>
              <w:ind w:left="-107"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vAlign w:val="bottom"/>
          </w:tcPr>
          <w:p w:rsidR="00FD7C25" w:rsidRPr="00F33272" w:rsidRDefault="00B73FF9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:rsidR="00FD7C25" w:rsidRPr="00F33272" w:rsidRDefault="00FD7C25" w:rsidP="00FD7C2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259"/>
              </w:tabs>
              <w:spacing w:after="0" w:line="240" w:lineRule="auto"/>
              <w:ind w:left="-107"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3"/>
            <w:tcBorders>
              <w:bottom w:val="single" w:sz="4" w:space="0" w:color="auto"/>
            </w:tcBorders>
            <w:vAlign w:val="bottom"/>
          </w:tcPr>
          <w:p w:rsidR="00FD7C25" w:rsidRPr="00F33272" w:rsidRDefault="00B73FF9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:rsidR="00FD7C25" w:rsidRPr="00F33272" w:rsidRDefault="00FD7C25" w:rsidP="00FD7C2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259"/>
              </w:tabs>
              <w:spacing w:after="0" w:line="240" w:lineRule="auto"/>
              <w:ind w:left="-107"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gridSpan w:val="2"/>
            <w:tcBorders>
              <w:bottom w:val="single" w:sz="4" w:space="0" w:color="auto"/>
            </w:tcBorders>
            <w:vAlign w:val="bottom"/>
          </w:tcPr>
          <w:p w:rsidR="00FD7C25" w:rsidRPr="00F33272" w:rsidRDefault="00B73FF9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117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(31,041)</w:t>
            </w:r>
          </w:p>
        </w:tc>
      </w:tr>
      <w:tr w:rsidR="00672A7F" w:rsidRPr="00F33272" w:rsidTr="00DD1EF4">
        <w:tc>
          <w:tcPr>
            <w:tcW w:w="1305" w:type="pct"/>
          </w:tcPr>
          <w:p w:rsidR="00512558" w:rsidRPr="00F33272" w:rsidRDefault="00512558" w:rsidP="00422B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FB0A28"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FF3200"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:rsidR="00512558" w:rsidRPr="00F33272" w:rsidRDefault="002A394C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1,189,107</w:t>
            </w:r>
          </w:p>
        </w:tc>
        <w:tc>
          <w:tcPr>
            <w:tcW w:w="86" w:type="pct"/>
          </w:tcPr>
          <w:p w:rsidR="00512558" w:rsidRPr="00F33272" w:rsidRDefault="00512558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2558" w:rsidRPr="00F33272" w:rsidRDefault="002A394C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1,891,222</w:t>
            </w:r>
          </w:p>
        </w:tc>
        <w:tc>
          <w:tcPr>
            <w:tcW w:w="85" w:type="pct"/>
            <w:gridSpan w:val="2"/>
          </w:tcPr>
          <w:p w:rsidR="00512558" w:rsidRPr="00F33272" w:rsidRDefault="00512558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2558" w:rsidRPr="00F33272" w:rsidRDefault="002C36F2" w:rsidP="004D511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B73FF9"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4,009,00</w:t>
            </w:r>
            <w:r w:rsidR="004D511D"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6" w:type="pct"/>
            <w:gridSpan w:val="2"/>
          </w:tcPr>
          <w:p w:rsidR="00512558" w:rsidRPr="00F33272" w:rsidRDefault="00512558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2558" w:rsidRPr="00F33272" w:rsidRDefault="00460C9A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155,289</w:t>
            </w:r>
          </w:p>
        </w:tc>
        <w:tc>
          <w:tcPr>
            <w:tcW w:w="88" w:type="pct"/>
          </w:tcPr>
          <w:p w:rsidR="00512558" w:rsidRPr="00F33272" w:rsidRDefault="00512558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</w:tcPr>
          <w:p w:rsidR="00512558" w:rsidRPr="00F33272" w:rsidRDefault="002A394C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24,207</w:t>
            </w:r>
          </w:p>
        </w:tc>
        <w:tc>
          <w:tcPr>
            <w:tcW w:w="88" w:type="pct"/>
          </w:tcPr>
          <w:p w:rsidR="00512558" w:rsidRPr="00F33272" w:rsidRDefault="00512558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12558" w:rsidRPr="00F33272" w:rsidRDefault="002B3E17" w:rsidP="00B73F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</w:t>
            </w:r>
            <w:r w:rsidR="00B73FF9"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670,10</w:t>
            </w:r>
            <w:r w:rsidR="004D511D"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3" w:type="pct"/>
          </w:tcPr>
          <w:p w:rsidR="00512558" w:rsidRPr="00F33272" w:rsidRDefault="00512558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2558" w:rsidRPr="00F33272" w:rsidRDefault="0014310B" w:rsidP="004D511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39,938,93</w:t>
            </w:r>
            <w:r w:rsidR="004D511D"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7A47B7" w:rsidRPr="00F33272" w:rsidTr="00DD1EF4">
        <w:tc>
          <w:tcPr>
            <w:tcW w:w="1305" w:type="pct"/>
          </w:tcPr>
          <w:p w:rsidR="007A47B7" w:rsidRPr="00F33272" w:rsidRDefault="007A47B7" w:rsidP="00422B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</w:tcPr>
          <w:p w:rsidR="007A47B7" w:rsidRPr="00F33272" w:rsidRDefault="007A47B7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pct"/>
          </w:tcPr>
          <w:p w:rsidR="007A47B7" w:rsidRPr="00F33272" w:rsidRDefault="007A47B7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auto"/>
            </w:tcBorders>
          </w:tcPr>
          <w:p w:rsidR="007A47B7" w:rsidRPr="00F33272" w:rsidRDefault="007A47B7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" w:type="pct"/>
            <w:gridSpan w:val="2"/>
          </w:tcPr>
          <w:p w:rsidR="007A47B7" w:rsidRPr="00F33272" w:rsidRDefault="007A47B7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tcBorders>
              <w:top w:val="single" w:sz="4" w:space="0" w:color="auto"/>
            </w:tcBorders>
          </w:tcPr>
          <w:p w:rsidR="007A47B7" w:rsidRPr="00F33272" w:rsidRDefault="007A47B7" w:rsidP="004D511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pct"/>
            <w:gridSpan w:val="2"/>
          </w:tcPr>
          <w:p w:rsidR="007A47B7" w:rsidRPr="00F33272" w:rsidRDefault="007A47B7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</w:tcBorders>
          </w:tcPr>
          <w:p w:rsidR="007A47B7" w:rsidRPr="00F33272" w:rsidRDefault="007A47B7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pct"/>
          </w:tcPr>
          <w:p w:rsidR="007A47B7" w:rsidRPr="00F33272" w:rsidRDefault="007A47B7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</w:tcPr>
          <w:p w:rsidR="007A47B7" w:rsidRPr="00F33272" w:rsidRDefault="007A47B7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pct"/>
          </w:tcPr>
          <w:p w:rsidR="007A47B7" w:rsidRPr="00F33272" w:rsidRDefault="007A47B7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3" w:type="pct"/>
            <w:gridSpan w:val="3"/>
            <w:tcBorders>
              <w:top w:val="single" w:sz="4" w:space="0" w:color="auto"/>
            </w:tcBorders>
          </w:tcPr>
          <w:p w:rsidR="007A47B7" w:rsidRPr="00F33272" w:rsidRDefault="007A47B7" w:rsidP="00B73F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" w:type="pct"/>
          </w:tcPr>
          <w:p w:rsidR="007A47B7" w:rsidRPr="00F33272" w:rsidRDefault="007A47B7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</w:tcBorders>
          </w:tcPr>
          <w:p w:rsidR="007A47B7" w:rsidRPr="00F33272" w:rsidRDefault="007A47B7" w:rsidP="004D511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D1EF4" w:rsidRPr="00F33272" w:rsidTr="00DD1EF4">
        <w:tc>
          <w:tcPr>
            <w:tcW w:w="1305" w:type="pct"/>
          </w:tcPr>
          <w:p w:rsidR="00DD1EF4" w:rsidRPr="00F33272" w:rsidRDefault="00DD1EF4" w:rsidP="00422B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47" w:type="pct"/>
          </w:tcPr>
          <w:p w:rsidR="00DD1EF4" w:rsidRPr="00F33272" w:rsidRDefault="00DD1EF4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pct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1" w:type="pct"/>
            <w:gridSpan w:val="2"/>
          </w:tcPr>
          <w:p w:rsidR="00DD1EF4" w:rsidRPr="00F33272" w:rsidRDefault="00DD1EF4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" w:type="pct"/>
            <w:gridSpan w:val="2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9" w:type="pct"/>
            <w:gridSpan w:val="2"/>
          </w:tcPr>
          <w:p w:rsidR="00DD1EF4" w:rsidRPr="00F33272" w:rsidRDefault="00DD1EF4" w:rsidP="004D511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pct"/>
            <w:gridSpan w:val="2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gridSpan w:val="2"/>
          </w:tcPr>
          <w:p w:rsidR="00DD1EF4" w:rsidRPr="00F33272" w:rsidRDefault="00DD1EF4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pct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5" w:type="pct"/>
          </w:tcPr>
          <w:p w:rsidR="00DD1EF4" w:rsidRPr="00F33272" w:rsidRDefault="00DD1EF4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pct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3" w:type="pct"/>
            <w:gridSpan w:val="3"/>
          </w:tcPr>
          <w:p w:rsidR="00DD1EF4" w:rsidRPr="00F33272" w:rsidRDefault="00DD1EF4" w:rsidP="00B73F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" w:type="pct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gridSpan w:val="2"/>
          </w:tcPr>
          <w:p w:rsidR="00DD1EF4" w:rsidRPr="00F33272" w:rsidRDefault="00DD1EF4" w:rsidP="004D511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D1EF4" w:rsidRPr="00F33272" w:rsidTr="00DD1EF4">
        <w:tc>
          <w:tcPr>
            <w:tcW w:w="1305" w:type="pct"/>
          </w:tcPr>
          <w:p w:rsidR="00DD1EF4" w:rsidRPr="00F33272" w:rsidRDefault="00DD1EF4" w:rsidP="00422B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47" w:type="pct"/>
          </w:tcPr>
          <w:p w:rsidR="00DD1EF4" w:rsidRPr="00F33272" w:rsidRDefault="00DD1EF4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pct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1" w:type="pct"/>
            <w:gridSpan w:val="2"/>
          </w:tcPr>
          <w:p w:rsidR="00DD1EF4" w:rsidRPr="00F33272" w:rsidRDefault="00DD1EF4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" w:type="pct"/>
            <w:gridSpan w:val="2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9" w:type="pct"/>
            <w:gridSpan w:val="2"/>
          </w:tcPr>
          <w:p w:rsidR="00DD1EF4" w:rsidRPr="00F33272" w:rsidRDefault="00DD1EF4" w:rsidP="004D511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pct"/>
            <w:gridSpan w:val="2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gridSpan w:val="2"/>
          </w:tcPr>
          <w:p w:rsidR="00DD1EF4" w:rsidRPr="00F33272" w:rsidRDefault="00DD1EF4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pct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5" w:type="pct"/>
          </w:tcPr>
          <w:p w:rsidR="00DD1EF4" w:rsidRPr="00F33272" w:rsidRDefault="00DD1EF4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pct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3" w:type="pct"/>
            <w:gridSpan w:val="3"/>
          </w:tcPr>
          <w:p w:rsidR="00DD1EF4" w:rsidRPr="00F33272" w:rsidRDefault="00DD1EF4" w:rsidP="00B73F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" w:type="pct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gridSpan w:val="2"/>
          </w:tcPr>
          <w:p w:rsidR="00DD1EF4" w:rsidRPr="00F33272" w:rsidRDefault="00DD1EF4" w:rsidP="004D511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D1EF4" w:rsidRPr="00F33272" w:rsidTr="00DD1EF4">
        <w:tc>
          <w:tcPr>
            <w:tcW w:w="1305" w:type="pct"/>
          </w:tcPr>
          <w:p w:rsidR="00DD1EF4" w:rsidRPr="00F33272" w:rsidRDefault="00DD1EF4" w:rsidP="00422B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47" w:type="pct"/>
          </w:tcPr>
          <w:p w:rsidR="00DD1EF4" w:rsidRPr="00F33272" w:rsidRDefault="00DD1EF4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pct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1" w:type="pct"/>
            <w:gridSpan w:val="2"/>
          </w:tcPr>
          <w:p w:rsidR="00DD1EF4" w:rsidRPr="00F33272" w:rsidRDefault="00DD1EF4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" w:type="pct"/>
            <w:gridSpan w:val="2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9" w:type="pct"/>
            <w:gridSpan w:val="2"/>
          </w:tcPr>
          <w:p w:rsidR="00DD1EF4" w:rsidRPr="00F33272" w:rsidRDefault="00DD1EF4" w:rsidP="004D511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pct"/>
            <w:gridSpan w:val="2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gridSpan w:val="2"/>
          </w:tcPr>
          <w:p w:rsidR="00DD1EF4" w:rsidRPr="00F33272" w:rsidRDefault="00DD1EF4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pct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5" w:type="pct"/>
          </w:tcPr>
          <w:p w:rsidR="00DD1EF4" w:rsidRPr="00F33272" w:rsidRDefault="00DD1EF4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pct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3" w:type="pct"/>
            <w:gridSpan w:val="3"/>
          </w:tcPr>
          <w:p w:rsidR="00DD1EF4" w:rsidRPr="00F33272" w:rsidRDefault="00DD1EF4" w:rsidP="00B73F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" w:type="pct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gridSpan w:val="2"/>
          </w:tcPr>
          <w:p w:rsidR="00DD1EF4" w:rsidRPr="00F33272" w:rsidRDefault="00DD1EF4" w:rsidP="004D511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D1EF4" w:rsidRPr="00F33272" w:rsidTr="00DD1EF4">
        <w:tc>
          <w:tcPr>
            <w:tcW w:w="1305" w:type="pct"/>
          </w:tcPr>
          <w:p w:rsidR="00DD1EF4" w:rsidRPr="00F33272" w:rsidRDefault="00DD1EF4" w:rsidP="00422B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47" w:type="pct"/>
          </w:tcPr>
          <w:p w:rsidR="00DD1EF4" w:rsidRPr="00F33272" w:rsidRDefault="00DD1EF4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pct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1" w:type="pct"/>
            <w:gridSpan w:val="2"/>
          </w:tcPr>
          <w:p w:rsidR="00DD1EF4" w:rsidRPr="00F33272" w:rsidRDefault="00DD1EF4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" w:type="pct"/>
            <w:gridSpan w:val="2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9" w:type="pct"/>
            <w:gridSpan w:val="2"/>
          </w:tcPr>
          <w:p w:rsidR="00DD1EF4" w:rsidRPr="00F33272" w:rsidRDefault="00DD1EF4" w:rsidP="004D511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pct"/>
            <w:gridSpan w:val="2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gridSpan w:val="2"/>
          </w:tcPr>
          <w:p w:rsidR="00DD1EF4" w:rsidRPr="00F33272" w:rsidRDefault="00DD1EF4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pct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5" w:type="pct"/>
          </w:tcPr>
          <w:p w:rsidR="00DD1EF4" w:rsidRPr="00F33272" w:rsidRDefault="00DD1EF4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pct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3" w:type="pct"/>
            <w:gridSpan w:val="3"/>
          </w:tcPr>
          <w:p w:rsidR="00DD1EF4" w:rsidRPr="00F33272" w:rsidRDefault="00DD1EF4" w:rsidP="00B73F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" w:type="pct"/>
          </w:tcPr>
          <w:p w:rsidR="00DD1EF4" w:rsidRPr="00F33272" w:rsidRDefault="00DD1EF4" w:rsidP="0076287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gridSpan w:val="2"/>
          </w:tcPr>
          <w:p w:rsidR="00DD1EF4" w:rsidRPr="00F33272" w:rsidRDefault="00DD1EF4" w:rsidP="004D511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B6C7F" w:rsidRPr="00F33272" w:rsidTr="007A47B7">
        <w:trPr>
          <w:tblHeader/>
        </w:trPr>
        <w:tc>
          <w:tcPr>
            <w:tcW w:w="1305" w:type="pct"/>
          </w:tcPr>
          <w:p w:rsidR="003D76E0" w:rsidRPr="00F33272" w:rsidRDefault="003D76E0" w:rsidP="004F15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21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97" w:right="-20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2B6C7F" w:rsidRPr="00F33272" w:rsidTr="00DD1EF4">
        <w:trPr>
          <w:tblHeader/>
        </w:trPr>
        <w:tc>
          <w:tcPr>
            <w:tcW w:w="1305" w:type="pct"/>
          </w:tcPr>
          <w:p w:rsidR="003D76E0" w:rsidRPr="00F33272" w:rsidRDefault="003D76E0" w:rsidP="004F15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7" w:type="pct"/>
            <w:vAlign w:val="bottom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  <w:r w:rsidR="00DD1EF4" w:rsidRPr="00F3327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91" w:type="pct"/>
            <w:gridSpan w:val="2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gridSpan w:val="2"/>
            <w:vAlign w:val="bottom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="00DD1EF4" w:rsidRPr="00F3327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85" w:type="pct"/>
            <w:gridSpan w:val="2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  <w:vAlign w:val="bottom"/>
          </w:tcPr>
          <w:p w:rsidR="003D76E0" w:rsidRPr="00F33272" w:rsidRDefault="003D76E0" w:rsidP="00DD1E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6" w:right="-10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โรงผลิตกระแส</w:t>
            </w:r>
            <w:r w:rsidR="00DD1EF4" w:rsidRPr="00F33272">
              <w:rPr>
                <w:rFonts w:asciiTheme="majorBidi" w:hAnsiTheme="majorBidi" w:cstheme="majorBidi"/>
                <w:spacing w:val="-6"/>
                <w:sz w:val="26"/>
                <w:szCs w:val="26"/>
              </w:rPr>
              <w:br/>
            </w:r>
            <w:r w:rsidRPr="00F3327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ไฟฟ้า เ</w:t>
            </w:r>
            <w:r w:rsidR="008239EE" w:rsidRPr="00F3327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ครื่องจักร</w:t>
            </w:r>
            <w:r w:rsidR="00DD1EF4" w:rsidRPr="00F33272">
              <w:rPr>
                <w:rFonts w:asciiTheme="majorBidi" w:hAnsiTheme="majorBidi" w:cstheme="majorBidi"/>
                <w:spacing w:val="-6"/>
                <w:sz w:val="26"/>
                <w:szCs w:val="26"/>
              </w:rPr>
              <w:br/>
            </w:r>
            <w:r w:rsidRPr="00F3327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91" w:type="pct"/>
            <w:gridSpan w:val="2"/>
            <w:vAlign w:val="bottom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  <w:vAlign w:val="bottom"/>
          </w:tcPr>
          <w:p w:rsidR="003D76E0" w:rsidRPr="00F33272" w:rsidRDefault="002B6C7F" w:rsidP="00DD1EF4">
            <w:pPr>
              <w:pStyle w:val="BodyText"/>
              <w:widowControl w:val="0"/>
              <w:spacing w:after="0" w:line="240" w:lineRule="auto"/>
              <w:ind w:left="-102" w:right="-9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เครื่องตกแต่ง</w:t>
            </w:r>
            <w:r w:rsidR="00DD1EF4" w:rsidRPr="00F33272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F3327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ติดตั้ง</w:t>
            </w:r>
            <w:r w:rsidR="00DD1EF4" w:rsidRPr="00F33272">
              <w:rPr>
                <w:rFonts w:asciiTheme="majorBidi" w:hAnsiTheme="majorBidi" w:cstheme="majorBidi"/>
                <w:spacing w:val="-6"/>
                <w:sz w:val="26"/>
                <w:szCs w:val="26"/>
              </w:rPr>
              <w:br/>
            </w:r>
            <w:r w:rsidRPr="00F3327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แล</w:t>
            </w:r>
            <w:r w:rsidRPr="00F3327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ะ</w:t>
            </w:r>
            <w:r w:rsidR="00542382" w:rsidRPr="00F3327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อุ</w:t>
            </w:r>
            <w:r w:rsidR="003D76E0" w:rsidRPr="00F3327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ปกรณ์</w:t>
            </w:r>
          </w:p>
        </w:tc>
        <w:tc>
          <w:tcPr>
            <w:tcW w:w="88" w:type="pct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4" w:type="pct"/>
            <w:gridSpan w:val="2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5" w:type="pct"/>
            <w:vAlign w:val="bottom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89" w:type="pct"/>
            <w:gridSpan w:val="3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vAlign w:val="bottom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B6C7F" w:rsidRPr="00F33272" w:rsidTr="00DD1EF4">
        <w:trPr>
          <w:trHeight w:val="216"/>
          <w:tblHeader/>
        </w:trPr>
        <w:tc>
          <w:tcPr>
            <w:tcW w:w="1305" w:type="pct"/>
          </w:tcPr>
          <w:p w:rsidR="003D76E0" w:rsidRPr="00F33272" w:rsidRDefault="003D76E0" w:rsidP="004F15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21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97" w:right="-2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B6C7F" w:rsidRPr="00F33272" w:rsidTr="00DD1EF4">
        <w:trPr>
          <w:trHeight w:val="216"/>
        </w:trPr>
        <w:tc>
          <w:tcPr>
            <w:tcW w:w="1305" w:type="pct"/>
          </w:tcPr>
          <w:p w:rsidR="003D76E0" w:rsidRPr="00F33272" w:rsidRDefault="003D76E0" w:rsidP="004F15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447" w:type="pct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380" w:lineRule="exact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gridSpan w:val="2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80" w:lineRule="exact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380" w:lineRule="exact"/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380" w:lineRule="exact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:rsidR="003D76E0" w:rsidRPr="00F33272" w:rsidRDefault="003D76E0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5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gridSpan w:val="2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380" w:lineRule="exact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5" w:type="pct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gridSpan w:val="3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:rsidR="003D76E0" w:rsidRPr="00F33272" w:rsidRDefault="003D76E0" w:rsidP="004F15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5F22" w:rsidRPr="00F33272" w:rsidTr="00DD1EF4">
        <w:trPr>
          <w:trHeight w:val="216"/>
        </w:trPr>
        <w:tc>
          <w:tcPr>
            <w:tcW w:w="1305" w:type="pct"/>
          </w:tcPr>
          <w:p w:rsidR="004D5F22" w:rsidRPr="00F33272" w:rsidRDefault="004D5F22" w:rsidP="004D5F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447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283,275</w:t>
            </w:r>
          </w:p>
        </w:tc>
        <w:tc>
          <w:tcPr>
            <w:tcW w:w="85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8,094,318</w:t>
            </w: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66,464</w:t>
            </w:r>
          </w:p>
        </w:tc>
        <w:tc>
          <w:tcPr>
            <w:tcW w:w="88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3,029</w:t>
            </w:r>
          </w:p>
        </w:tc>
        <w:tc>
          <w:tcPr>
            <w:tcW w:w="94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5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gridSpan w:val="3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8,447,086</w:t>
            </w:r>
          </w:p>
        </w:tc>
      </w:tr>
      <w:tr w:rsidR="004D5F22" w:rsidRPr="00F33272" w:rsidTr="00DD1EF4">
        <w:trPr>
          <w:trHeight w:val="216"/>
        </w:trPr>
        <w:tc>
          <w:tcPr>
            <w:tcW w:w="1305" w:type="pct"/>
          </w:tcPr>
          <w:p w:rsidR="004D5F22" w:rsidRPr="00F33272" w:rsidRDefault="004D5F22" w:rsidP="004D5F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447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40,425</w:t>
            </w:r>
          </w:p>
        </w:tc>
        <w:tc>
          <w:tcPr>
            <w:tcW w:w="85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1,245,679</w:t>
            </w: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13,031</w:t>
            </w:r>
          </w:p>
        </w:tc>
        <w:tc>
          <w:tcPr>
            <w:tcW w:w="88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2,225</w:t>
            </w:r>
          </w:p>
        </w:tc>
        <w:tc>
          <w:tcPr>
            <w:tcW w:w="94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5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gridSpan w:val="3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1,301,360</w:t>
            </w:r>
          </w:p>
        </w:tc>
      </w:tr>
      <w:tr w:rsidR="004D5F22" w:rsidRPr="00F33272" w:rsidTr="00DD1EF4">
        <w:trPr>
          <w:trHeight w:val="216"/>
        </w:trPr>
        <w:tc>
          <w:tcPr>
            <w:tcW w:w="1305" w:type="pct"/>
          </w:tcPr>
          <w:p w:rsidR="004D5F22" w:rsidRPr="00F33272" w:rsidRDefault="004D5F22" w:rsidP="004D5F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447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5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42,990</w:t>
            </w:r>
          </w:p>
        </w:tc>
        <w:tc>
          <w:tcPr>
            <w:tcW w:w="89" w:type="pct"/>
            <w:gridSpan w:val="3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42,990</w:t>
            </w:r>
          </w:p>
        </w:tc>
      </w:tr>
      <w:tr w:rsidR="004D5F22" w:rsidRPr="00F33272" w:rsidTr="00DD1EF4">
        <w:trPr>
          <w:trHeight w:val="216"/>
        </w:trPr>
        <w:tc>
          <w:tcPr>
            <w:tcW w:w="1305" w:type="pct"/>
          </w:tcPr>
          <w:p w:rsidR="004D5F22" w:rsidRPr="00F33272" w:rsidRDefault="004D5F22" w:rsidP="004D5F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จำหน่าย 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gridSpan w:val="2"/>
            <w:tcBorders>
              <w:bottom w:val="sing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  <w:tcBorders>
              <w:bottom w:val="sing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(1,780)</w:t>
            </w: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(236)</w:t>
            </w:r>
          </w:p>
        </w:tc>
        <w:tc>
          <w:tcPr>
            <w:tcW w:w="88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gridSpan w:val="3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(2,016)</w:t>
            </w:r>
          </w:p>
        </w:tc>
      </w:tr>
      <w:tr w:rsidR="004D5F22" w:rsidRPr="00F33272" w:rsidTr="00DD1EF4">
        <w:trPr>
          <w:trHeight w:val="216"/>
        </w:trPr>
        <w:tc>
          <w:tcPr>
            <w:tcW w:w="1305" w:type="pct"/>
          </w:tcPr>
          <w:p w:rsidR="004D5F22" w:rsidRPr="00F33272" w:rsidRDefault="008239EE" w:rsidP="004D5F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2560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447" w:type="pct"/>
            <w:tcBorders>
              <w:top w:val="sing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323,700</w:t>
            </w:r>
          </w:p>
        </w:tc>
        <w:tc>
          <w:tcPr>
            <w:tcW w:w="85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9" w:type="pct"/>
            <w:gridSpan w:val="2"/>
            <w:tcBorders>
              <w:top w:val="sing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9,338,217</w:t>
            </w: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79,259</w:t>
            </w:r>
          </w:p>
        </w:tc>
        <w:tc>
          <w:tcPr>
            <w:tcW w:w="88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5,254</w:t>
            </w:r>
          </w:p>
        </w:tc>
        <w:tc>
          <w:tcPr>
            <w:tcW w:w="94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42,990</w:t>
            </w:r>
          </w:p>
        </w:tc>
        <w:tc>
          <w:tcPr>
            <w:tcW w:w="89" w:type="pct"/>
            <w:gridSpan w:val="3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9,789,420</w:t>
            </w:r>
          </w:p>
        </w:tc>
      </w:tr>
      <w:tr w:rsidR="004D5F22" w:rsidRPr="00F33272" w:rsidTr="00DD1EF4">
        <w:trPr>
          <w:trHeight w:val="216"/>
        </w:trPr>
        <w:tc>
          <w:tcPr>
            <w:tcW w:w="1305" w:type="pct"/>
          </w:tcPr>
          <w:p w:rsidR="004D5F22" w:rsidRPr="00F33272" w:rsidRDefault="004D5F22" w:rsidP="004D5F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447" w:type="pct"/>
          </w:tcPr>
          <w:p w:rsidR="004D5F22" w:rsidRPr="00F33272" w:rsidRDefault="002B3E17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gridSpan w:val="2"/>
          </w:tcPr>
          <w:p w:rsidR="004D5F2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61,281</w:t>
            </w:r>
          </w:p>
        </w:tc>
        <w:tc>
          <w:tcPr>
            <w:tcW w:w="85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</w:tcPr>
          <w:p w:rsidR="004D5F22" w:rsidRPr="00F33272" w:rsidRDefault="00B73FF9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1,569,776</w:t>
            </w: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:rsidR="004D5F2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13,673</w:t>
            </w:r>
          </w:p>
        </w:tc>
        <w:tc>
          <w:tcPr>
            <w:tcW w:w="88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</w:tcPr>
          <w:p w:rsidR="004D5F2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3,659</w:t>
            </w:r>
          </w:p>
        </w:tc>
        <w:tc>
          <w:tcPr>
            <w:tcW w:w="94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5" w:type="pct"/>
          </w:tcPr>
          <w:p w:rsidR="004D5F2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gridSpan w:val="3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:rsidR="004D5F22" w:rsidRPr="00F33272" w:rsidRDefault="00B73FF9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1,648,389</w:t>
            </w:r>
          </w:p>
        </w:tc>
      </w:tr>
      <w:tr w:rsidR="008A52D2" w:rsidRPr="00F33272" w:rsidTr="00DD1EF4">
        <w:trPr>
          <w:trHeight w:val="216"/>
        </w:trPr>
        <w:tc>
          <w:tcPr>
            <w:tcW w:w="1305" w:type="pct"/>
          </w:tcPr>
          <w:p w:rsidR="008A52D2" w:rsidRPr="00F33272" w:rsidRDefault="008A52D2" w:rsidP="004D5F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447" w:type="pct"/>
          </w:tcPr>
          <w:p w:rsidR="008A52D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:rsidR="008A52D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gridSpan w:val="2"/>
          </w:tcPr>
          <w:p w:rsidR="008A52D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</w:tcPr>
          <w:p w:rsidR="008A52D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</w:tcPr>
          <w:p w:rsidR="008A52D2" w:rsidRPr="00F33272" w:rsidRDefault="00D51FC7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20,346</w:t>
            </w:r>
          </w:p>
        </w:tc>
        <w:tc>
          <w:tcPr>
            <w:tcW w:w="91" w:type="pct"/>
            <w:gridSpan w:val="2"/>
          </w:tcPr>
          <w:p w:rsidR="008A52D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:rsidR="008A52D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:rsidR="008A52D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</w:tcPr>
          <w:p w:rsidR="008A52D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</w:tcPr>
          <w:p w:rsidR="008A52D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5" w:type="pct"/>
          </w:tcPr>
          <w:p w:rsidR="008A52D2" w:rsidRPr="00F33272" w:rsidRDefault="008A52D2" w:rsidP="004D511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D511D" w:rsidRPr="00F33272">
              <w:rPr>
                <w:rFonts w:asciiTheme="majorBidi" w:hAnsiTheme="majorBidi" w:cstheme="majorBidi"/>
                <w:sz w:val="26"/>
                <w:szCs w:val="26"/>
              </w:rPr>
              <w:t>20,346)</w:t>
            </w:r>
          </w:p>
        </w:tc>
        <w:tc>
          <w:tcPr>
            <w:tcW w:w="89" w:type="pct"/>
            <w:gridSpan w:val="3"/>
          </w:tcPr>
          <w:p w:rsidR="008A52D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:rsidR="008A52D2" w:rsidRPr="00F33272" w:rsidRDefault="004D511D" w:rsidP="004D511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511D" w:rsidRPr="00F33272" w:rsidTr="00DD1EF4">
        <w:trPr>
          <w:trHeight w:val="216"/>
        </w:trPr>
        <w:tc>
          <w:tcPr>
            <w:tcW w:w="1305" w:type="pct"/>
          </w:tcPr>
          <w:p w:rsidR="004D511D" w:rsidRPr="00F33272" w:rsidRDefault="004D511D" w:rsidP="004D5F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โอนไปสินทรัพย์ที่ยังไม่ได้ใช้งาน</w:t>
            </w:r>
          </w:p>
        </w:tc>
        <w:tc>
          <w:tcPr>
            <w:tcW w:w="447" w:type="pct"/>
          </w:tcPr>
          <w:p w:rsidR="004D511D" w:rsidRPr="00F33272" w:rsidRDefault="004D511D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:rsidR="004D511D" w:rsidRPr="00F33272" w:rsidRDefault="004D511D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gridSpan w:val="2"/>
          </w:tcPr>
          <w:p w:rsidR="004D511D" w:rsidRPr="00F33272" w:rsidRDefault="004D511D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</w:tcPr>
          <w:p w:rsidR="004D511D" w:rsidRPr="00F33272" w:rsidRDefault="004D511D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</w:tcPr>
          <w:p w:rsidR="004D511D" w:rsidRPr="00F33272" w:rsidRDefault="004D511D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:rsidR="004D511D" w:rsidRPr="00F33272" w:rsidRDefault="004D511D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:rsidR="004D511D" w:rsidRPr="00F33272" w:rsidRDefault="004D511D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:rsidR="004D511D" w:rsidRPr="00F33272" w:rsidRDefault="004D511D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</w:tcPr>
          <w:p w:rsidR="004D511D" w:rsidRPr="00F33272" w:rsidRDefault="004D511D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</w:tcPr>
          <w:p w:rsidR="004D511D" w:rsidRPr="00F33272" w:rsidRDefault="004D511D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5" w:type="pct"/>
          </w:tcPr>
          <w:p w:rsidR="004D511D" w:rsidRPr="00F33272" w:rsidRDefault="004D511D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(22,644)</w:t>
            </w:r>
          </w:p>
        </w:tc>
        <w:tc>
          <w:tcPr>
            <w:tcW w:w="89" w:type="pct"/>
            <w:gridSpan w:val="3"/>
          </w:tcPr>
          <w:p w:rsidR="004D511D" w:rsidRPr="00F33272" w:rsidRDefault="004D511D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:rsidR="004D511D" w:rsidRPr="00F33272" w:rsidRDefault="004D511D" w:rsidP="001C54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(22</w:t>
            </w:r>
            <w:r w:rsidR="001C547A" w:rsidRPr="00F332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33272">
              <w:rPr>
                <w:rFonts w:asciiTheme="majorBidi" w:hAnsiTheme="majorBidi" w:cstheme="majorBidi"/>
                <w:sz w:val="26"/>
                <w:szCs w:val="26"/>
              </w:rPr>
              <w:t>644)</w:t>
            </w:r>
          </w:p>
        </w:tc>
      </w:tr>
      <w:tr w:rsidR="004D5F22" w:rsidRPr="00F33272" w:rsidTr="00DD1EF4">
        <w:trPr>
          <w:trHeight w:val="216"/>
        </w:trPr>
        <w:tc>
          <w:tcPr>
            <w:tcW w:w="1305" w:type="pct"/>
          </w:tcPr>
          <w:p w:rsidR="004D5F22" w:rsidRPr="00F33272" w:rsidRDefault="004D5F22" w:rsidP="004D5F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447" w:type="pct"/>
          </w:tcPr>
          <w:p w:rsidR="004D5F22" w:rsidRPr="00F33272" w:rsidRDefault="002B3E17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gridSpan w:val="2"/>
          </w:tcPr>
          <w:p w:rsidR="004D5F2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(4,669)</w:t>
            </w:r>
          </w:p>
        </w:tc>
        <w:tc>
          <w:tcPr>
            <w:tcW w:w="85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</w:tcPr>
          <w:p w:rsidR="004D5F2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(4,297)</w:t>
            </w: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:rsidR="004D5F2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(2,535)</w:t>
            </w:r>
          </w:p>
        </w:tc>
        <w:tc>
          <w:tcPr>
            <w:tcW w:w="88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</w:tcPr>
          <w:p w:rsidR="004D5F2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5" w:type="pct"/>
          </w:tcPr>
          <w:p w:rsidR="004D5F2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gridSpan w:val="3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:rsidR="004D5F2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(11,501)</w:t>
            </w:r>
          </w:p>
        </w:tc>
      </w:tr>
      <w:tr w:rsidR="00B73FF9" w:rsidRPr="00F33272" w:rsidTr="00DD1EF4">
        <w:trPr>
          <w:trHeight w:val="216"/>
        </w:trPr>
        <w:tc>
          <w:tcPr>
            <w:tcW w:w="1305" w:type="pct"/>
          </w:tcPr>
          <w:p w:rsidR="00B73FF9" w:rsidRPr="00F33272" w:rsidRDefault="00DD1EF4" w:rsidP="00DD1E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98" w:hanging="162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vAlign w:val="bottom"/>
          </w:tcPr>
          <w:p w:rsidR="00B73FF9" w:rsidRPr="00F33272" w:rsidRDefault="00B73FF9" w:rsidP="00B73F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:rsidR="00B73FF9" w:rsidRPr="00F33272" w:rsidRDefault="00B73FF9" w:rsidP="00B73F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gridSpan w:val="2"/>
            <w:tcBorders>
              <w:bottom w:val="single" w:sz="4" w:space="0" w:color="auto"/>
            </w:tcBorders>
            <w:vAlign w:val="bottom"/>
          </w:tcPr>
          <w:p w:rsidR="00B73FF9" w:rsidRPr="00F33272" w:rsidRDefault="00B73FF9" w:rsidP="00B73F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:rsidR="00B73FF9" w:rsidRPr="00F33272" w:rsidRDefault="00B73FF9" w:rsidP="00B73F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  <w:tcBorders>
              <w:bottom w:val="single" w:sz="4" w:space="0" w:color="auto"/>
            </w:tcBorders>
            <w:vAlign w:val="bottom"/>
          </w:tcPr>
          <w:p w:rsidR="00B73FF9" w:rsidRPr="00F33272" w:rsidRDefault="00B73FF9" w:rsidP="00B73F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91" w:type="pct"/>
            <w:gridSpan w:val="2"/>
            <w:vAlign w:val="bottom"/>
          </w:tcPr>
          <w:p w:rsidR="00B73FF9" w:rsidRPr="00F33272" w:rsidRDefault="00B73FF9" w:rsidP="00B73F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bottom"/>
          </w:tcPr>
          <w:p w:rsidR="00B73FF9" w:rsidRPr="00F33272" w:rsidRDefault="00B73FF9" w:rsidP="00B73F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:rsidR="00B73FF9" w:rsidRPr="00F33272" w:rsidRDefault="00B73FF9" w:rsidP="00B73F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vAlign w:val="bottom"/>
          </w:tcPr>
          <w:p w:rsidR="00B73FF9" w:rsidRPr="00F33272" w:rsidRDefault="00B73FF9" w:rsidP="00B73F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  <w:vAlign w:val="bottom"/>
          </w:tcPr>
          <w:p w:rsidR="00B73FF9" w:rsidRPr="00F33272" w:rsidRDefault="00B73FF9" w:rsidP="00B73F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:rsidR="00B73FF9" w:rsidRPr="00F33272" w:rsidRDefault="00B73FF9" w:rsidP="00B73F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gridSpan w:val="3"/>
            <w:vAlign w:val="bottom"/>
          </w:tcPr>
          <w:p w:rsidR="00B73FF9" w:rsidRPr="00F33272" w:rsidRDefault="00B73FF9" w:rsidP="00B73F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:rsidR="00B73FF9" w:rsidRPr="00F33272" w:rsidRDefault="00B73FF9" w:rsidP="00B73FF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</w:tr>
      <w:tr w:rsidR="004D5F22" w:rsidRPr="00F33272" w:rsidTr="00DD1EF4">
        <w:trPr>
          <w:trHeight w:val="216"/>
        </w:trPr>
        <w:tc>
          <w:tcPr>
            <w:tcW w:w="1305" w:type="pct"/>
          </w:tcPr>
          <w:p w:rsidR="004D5F22" w:rsidRPr="00F33272" w:rsidRDefault="004D5F22" w:rsidP="004D5F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:rsidR="004D5F2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D5F2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380,312</w:t>
            </w:r>
          </w:p>
        </w:tc>
        <w:tc>
          <w:tcPr>
            <w:tcW w:w="85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D5F22" w:rsidRPr="00F33272" w:rsidRDefault="007F662E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10,924,100</w:t>
            </w: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:rsidR="004D5F2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90,397</w:t>
            </w:r>
          </w:p>
        </w:tc>
        <w:tc>
          <w:tcPr>
            <w:tcW w:w="88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</w:tcPr>
          <w:p w:rsidR="004D5F22" w:rsidRPr="00F33272" w:rsidRDefault="008A52D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8,913</w:t>
            </w:r>
          </w:p>
        </w:tc>
        <w:tc>
          <w:tcPr>
            <w:tcW w:w="94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:rsidR="004D5F22" w:rsidRPr="00F33272" w:rsidRDefault="007F662E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9" w:type="pct"/>
            <w:gridSpan w:val="3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:rsidR="004D5F22" w:rsidRPr="00F33272" w:rsidRDefault="00EB3BC4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11,403,722</w:t>
            </w:r>
          </w:p>
        </w:tc>
      </w:tr>
      <w:tr w:rsidR="004D5F22" w:rsidRPr="00F33272" w:rsidTr="00DD1EF4">
        <w:trPr>
          <w:trHeight w:val="216"/>
        </w:trPr>
        <w:tc>
          <w:tcPr>
            <w:tcW w:w="1305" w:type="pct"/>
          </w:tcPr>
          <w:p w:rsidR="004D5F22" w:rsidRPr="00F33272" w:rsidRDefault="004D5F22" w:rsidP="007A47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</w:tcPr>
          <w:p w:rsidR="004D5F22" w:rsidRPr="00F33272" w:rsidRDefault="004D5F22" w:rsidP="007A47B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" w:type="pct"/>
            <w:gridSpan w:val="2"/>
          </w:tcPr>
          <w:p w:rsidR="004D5F22" w:rsidRPr="00F33272" w:rsidRDefault="004D5F22" w:rsidP="007A47B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</w:tcBorders>
          </w:tcPr>
          <w:p w:rsidR="004D5F22" w:rsidRPr="00F33272" w:rsidRDefault="004D5F22" w:rsidP="007A47B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" w:type="pct"/>
            <w:gridSpan w:val="2"/>
          </w:tcPr>
          <w:p w:rsidR="004D5F22" w:rsidRPr="00F33272" w:rsidRDefault="004D5F22" w:rsidP="007A47B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tcBorders>
              <w:top w:val="single" w:sz="4" w:space="0" w:color="auto"/>
            </w:tcBorders>
          </w:tcPr>
          <w:p w:rsidR="004D5F22" w:rsidRPr="00F33272" w:rsidRDefault="004D5F22" w:rsidP="007A47B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" w:type="pct"/>
            <w:gridSpan w:val="2"/>
          </w:tcPr>
          <w:p w:rsidR="004D5F22" w:rsidRPr="00F33272" w:rsidRDefault="004D5F22" w:rsidP="007A47B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:rsidR="004D5F22" w:rsidRPr="00F33272" w:rsidRDefault="004D5F22" w:rsidP="007A47B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898"/>
                <w:tab w:val="decimal" w:pos="1070"/>
              </w:tabs>
              <w:spacing w:after="0" w:line="240" w:lineRule="auto"/>
              <w:ind w:left="-107" w:right="-19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pct"/>
          </w:tcPr>
          <w:p w:rsidR="004D5F22" w:rsidRPr="00F33272" w:rsidRDefault="004D5F22" w:rsidP="007A47B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</w:tcPr>
          <w:p w:rsidR="004D5F22" w:rsidRPr="00F33272" w:rsidRDefault="004D5F22" w:rsidP="007A47B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" w:type="pct"/>
            <w:gridSpan w:val="2"/>
          </w:tcPr>
          <w:p w:rsidR="004D5F22" w:rsidRPr="00F33272" w:rsidRDefault="004D5F22" w:rsidP="007A47B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:rsidR="004D5F22" w:rsidRPr="00F33272" w:rsidRDefault="004D5F22" w:rsidP="007A47B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" w:type="pct"/>
            <w:gridSpan w:val="3"/>
          </w:tcPr>
          <w:p w:rsidR="004D5F22" w:rsidRPr="00F33272" w:rsidRDefault="004D5F22" w:rsidP="007A47B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4D5F22" w:rsidRPr="00F33272" w:rsidRDefault="004D5F22" w:rsidP="007A47B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D5F22" w:rsidRPr="00F33272" w:rsidTr="00DD1EF4">
        <w:trPr>
          <w:trHeight w:val="216"/>
        </w:trPr>
        <w:tc>
          <w:tcPr>
            <w:tcW w:w="1305" w:type="pct"/>
          </w:tcPr>
          <w:p w:rsidR="004D5F22" w:rsidRPr="00F33272" w:rsidRDefault="004D5F22" w:rsidP="004D5F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  <w:tab w:val="decimal" w:pos="898"/>
                <w:tab w:val="decimal" w:pos="1049"/>
                <w:tab w:val="decimal" w:pos="1150"/>
                <w:tab w:val="decimal" w:pos="1222"/>
                <w:tab w:val="decimal" w:pos="1524"/>
              </w:tabs>
              <w:spacing w:line="360" w:lineRule="exact"/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447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60" w:lineRule="exact"/>
              <w:ind w:left="-107" w:right="-10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60" w:lineRule="exact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60" w:lineRule="exact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2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  <w:tab w:val="decimal" w:pos="1070"/>
              </w:tabs>
              <w:spacing w:after="0" w:line="360" w:lineRule="exact"/>
              <w:ind w:left="-107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60" w:lineRule="exact"/>
              <w:ind w:left="-107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5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60" w:lineRule="exact"/>
              <w:ind w:left="-107"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gridSpan w:val="3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60" w:lineRule="exact"/>
              <w:ind w:left="-10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5F22" w:rsidRPr="00F33272" w:rsidTr="00DD1EF4">
        <w:trPr>
          <w:trHeight w:val="216"/>
        </w:trPr>
        <w:tc>
          <w:tcPr>
            <w:tcW w:w="1305" w:type="pct"/>
          </w:tcPr>
          <w:p w:rsidR="004D5F22" w:rsidRPr="00F33272" w:rsidRDefault="004D5F22" w:rsidP="004D5F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447" w:type="pct"/>
            <w:tcBorders>
              <w:bottom w:val="doub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60" w:lineRule="exact"/>
              <w:ind w:left="-107"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1,168,248</w:t>
            </w: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  <w:gridSpan w:val="2"/>
            <w:tcBorders>
              <w:bottom w:val="doub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60" w:lineRule="exact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663,762</w:t>
            </w:r>
          </w:p>
        </w:tc>
        <w:tc>
          <w:tcPr>
            <w:tcW w:w="85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9" w:type="pct"/>
            <w:gridSpan w:val="2"/>
            <w:tcBorders>
              <w:bottom w:val="doub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60" w:lineRule="exact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16,841,164</w:t>
            </w: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  <w:tcBorders>
              <w:bottom w:val="doub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60" w:lineRule="exact"/>
              <w:ind w:left="-107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54,595</w:t>
            </w:r>
          </w:p>
        </w:tc>
        <w:tc>
          <w:tcPr>
            <w:tcW w:w="88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5" w:type="pct"/>
            <w:tcBorders>
              <w:bottom w:val="doub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60" w:lineRule="exact"/>
              <w:ind w:left="-107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</w:t>
            </w:r>
          </w:p>
        </w:tc>
        <w:tc>
          <w:tcPr>
            <w:tcW w:w="94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5" w:type="pct"/>
            <w:tcBorders>
              <w:bottom w:val="doub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60" w:lineRule="exact"/>
              <w:ind w:left="-107" w:right="-1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7,400,653</w:t>
            </w:r>
          </w:p>
        </w:tc>
        <w:tc>
          <w:tcPr>
            <w:tcW w:w="89" w:type="pct"/>
            <w:gridSpan w:val="3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doub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60" w:lineRule="exact"/>
              <w:ind w:left="-10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26,128,519</w:t>
            </w:r>
          </w:p>
        </w:tc>
      </w:tr>
      <w:tr w:rsidR="004D5F22" w:rsidRPr="00F33272" w:rsidTr="00DD1EF4">
        <w:trPr>
          <w:trHeight w:val="216"/>
        </w:trPr>
        <w:tc>
          <w:tcPr>
            <w:tcW w:w="1305" w:type="pct"/>
          </w:tcPr>
          <w:p w:rsidR="004D5F22" w:rsidRPr="00F33272" w:rsidRDefault="008239EE" w:rsidP="004D5F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2560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447" w:type="pct"/>
            <w:tcBorders>
              <w:top w:val="double" w:sz="4" w:space="0" w:color="auto"/>
              <w:bottom w:val="doub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60" w:lineRule="exact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914,836</w:t>
            </w: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60" w:lineRule="exact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1,454,882</w:t>
            </w:r>
          </w:p>
        </w:tc>
        <w:tc>
          <w:tcPr>
            <w:tcW w:w="85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9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60" w:lineRule="exact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23,745,887</w:t>
            </w: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double" w:sz="4" w:space="0" w:color="auto"/>
              <w:bottom w:val="doub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60" w:lineRule="exact"/>
              <w:ind w:left="-107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55,843</w:t>
            </w:r>
          </w:p>
        </w:tc>
        <w:tc>
          <w:tcPr>
            <w:tcW w:w="88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double" w:sz="4" w:space="0" w:color="auto"/>
              <w:bottom w:val="doub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60" w:lineRule="exact"/>
              <w:ind w:left="-107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14,593</w:t>
            </w:r>
          </w:p>
        </w:tc>
        <w:tc>
          <w:tcPr>
            <w:tcW w:w="94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double" w:sz="4" w:space="0" w:color="auto"/>
              <w:bottom w:val="doub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60" w:lineRule="exact"/>
              <w:ind w:left="-107" w:right="-1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1,059,672</w:t>
            </w:r>
          </w:p>
        </w:tc>
        <w:tc>
          <w:tcPr>
            <w:tcW w:w="89" w:type="pct"/>
            <w:gridSpan w:val="3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double" w:sz="4" w:space="0" w:color="auto"/>
              <w:bottom w:val="double" w:sz="4" w:space="0" w:color="auto"/>
            </w:tcBorders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60" w:lineRule="exact"/>
              <w:ind w:left="-10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27,245,713</w:t>
            </w:r>
          </w:p>
        </w:tc>
      </w:tr>
      <w:tr w:rsidR="004D5F22" w:rsidRPr="00F33272" w:rsidTr="00DD1EF4">
        <w:trPr>
          <w:trHeight w:val="216"/>
        </w:trPr>
        <w:tc>
          <w:tcPr>
            <w:tcW w:w="1305" w:type="pct"/>
          </w:tcPr>
          <w:p w:rsidR="004D5F22" w:rsidRPr="00F33272" w:rsidRDefault="004D5F22" w:rsidP="004D5F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447" w:type="pct"/>
            <w:tcBorders>
              <w:top w:val="double" w:sz="4" w:space="0" w:color="auto"/>
              <w:bottom w:val="double" w:sz="4" w:space="0" w:color="auto"/>
            </w:tcBorders>
          </w:tcPr>
          <w:p w:rsidR="004D5F22" w:rsidRPr="00F33272" w:rsidRDefault="00EB3BC4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60" w:lineRule="exact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1,189,107</w:t>
            </w: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4D5F22" w:rsidRPr="00F33272" w:rsidRDefault="00EB3BC4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60" w:lineRule="exact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1,510,910</w:t>
            </w:r>
          </w:p>
        </w:tc>
        <w:tc>
          <w:tcPr>
            <w:tcW w:w="85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9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4D5F22" w:rsidRPr="00F33272" w:rsidRDefault="004D511D" w:rsidP="004D511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60" w:lineRule="exact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23,084,900</w:t>
            </w:r>
          </w:p>
        </w:tc>
        <w:tc>
          <w:tcPr>
            <w:tcW w:w="91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double" w:sz="4" w:space="0" w:color="auto"/>
              <w:bottom w:val="double" w:sz="4" w:space="0" w:color="auto"/>
            </w:tcBorders>
          </w:tcPr>
          <w:p w:rsidR="004D5F22" w:rsidRPr="00F33272" w:rsidRDefault="00EB3BC4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60" w:lineRule="exact"/>
              <w:ind w:left="-107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64,892</w:t>
            </w:r>
          </w:p>
        </w:tc>
        <w:tc>
          <w:tcPr>
            <w:tcW w:w="88" w:type="pct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double" w:sz="4" w:space="0" w:color="auto"/>
              <w:bottom w:val="double" w:sz="4" w:space="0" w:color="auto"/>
            </w:tcBorders>
          </w:tcPr>
          <w:p w:rsidR="004D5F22" w:rsidRPr="00F33272" w:rsidRDefault="00EB3BC4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60" w:lineRule="exact"/>
              <w:ind w:left="-107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15,294</w:t>
            </w:r>
          </w:p>
        </w:tc>
        <w:tc>
          <w:tcPr>
            <w:tcW w:w="94" w:type="pct"/>
            <w:gridSpan w:val="2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double" w:sz="4" w:space="0" w:color="auto"/>
              <w:bottom w:val="double" w:sz="4" w:space="0" w:color="auto"/>
            </w:tcBorders>
          </w:tcPr>
          <w:p w:rsidR="004D5F22" w:rsidRPr="00F33272" w:rsidRDefault="00B73FF9" w:rsidP="00920DC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60" w:lineRule="exact"/>
              <w:ind w:left="-107" w:right="-1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2,670,10</w:t>
            </w:r>
            <w:r w:rsidR="004D511D"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9" w:type="pct"/>
            <w:gridSpan w:val="3"/>
          </w:tcPr>
          <w:p w:rsidR="004D5F22" w:rsidRPr="00F33272" w:rsidRDefault="004D5F22" w:rsidP="004D5F2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double" w:sz="4" w:space="0" w:color="auto"/>
              <w:bottom w:val="double" w:sz="4" w:space="0" w:color="auto"/>
            </w:tcBorders>
          </w:tcPr>
          <w:p w:rsidR="004D5F22" w:rsidRPr="00F33272" w:rsidRDefault="00EB3BC4" w:rsidP="00920DC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60" w:lineRule="exact"/>
              <w:ind w:left="-10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</w:t>
            </w:r>
            <w:r w:rsidR="0014310B"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535,21</w:t>
            </w:r>
            <w:r w:rsidR="004D511D" w:rsidRPr="00F332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</w:tr>
    </w:tbl>
    <w:p w:rsidR="00D36CD4" w:rsidRPr="00F33272" w:rsidRDefault="00D36CD4" w:rsidP="00CC2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D36CD4" w:rsidRPr="00F33272" w:rsidSect="0067000D">
          <w:footerReference w:type="default" r:id="rId28"/>
          <w:footerReference w:type="first" r:id="rId29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D36CD4" w:rsidRPr="00F33272" w:rsidRDefault="00D36CD4" w:rsidP="00D3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F33272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9B265F" w:rsidRPr="00F33272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3C15F5" w:rsidRPr="00F33272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4D5F22" w:rsidRPr="00F33272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9B265F" w:rsidRPr="00F3327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มีจำนวน </w:t>
      </w:r>
      <w:r w:rsidR="00CF0C7D" w:rsidRPr="00F33272">
        <w:rPr>
          <w:rFonts w:asciiTheme="majorBidi" w:hAnsiTheme="majorBidi" w:cstheme="majorBidi"/>
          <w:spacing w:val="-4"/>
          <w:sz w:val="30"/>
          <w:szCs w:val="30"/>
        </w:rPr>
        <w:t>699.3</w:t>
      </w:r>
      <w:r w:rsidR="000F26A9" w:rsidRPr="00F3327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F3327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B5DA7" w:rsidRPr="00F33272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9B265F" w:rsidRPr="00F33272">
        <w:rPr>
          <w:rFonts w:asciiTheme="majorBidi" w:hAnsiTheme="majorBidi" w:cstheme="majorBidi"/>
          <w:i/>
          <w:iCs/>
          <w:spacing w:val="-4"/>
          <w:sz w:val="30"/>
          <w:szCs w:val="30"/>
        </w:rPr>
        <w:t>25</w:t>
      </w:r>
      <w:r w:rsidR="004D5F22" w:rsidRPr="00F33272">
        <w:rPr>
          <w:rFonts w:asciiTheme="majorBidi" w:hAnsiTheme="majorBidi" w:cstheme="majorBidi"/>
          <w:i/>
          <w:iCs/>
          <w:spacing w:val="-4"/>
          <w:sz w:val="30"/>
          <w:szCs w:val="30"/>
        </w:rPr>
        <w:t>60</w:t>
      </w:r>
      <w:r w:rsidR="009B265F" w:rsidRPr="00F33272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EB5DA7" w:rsidRPr="00F33272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DE78B1" w:rsidRPr="00F3327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4D5F22" w:rsidRPr="00F33272">
        <w:rPr>
          <w:rFonts w:asciiTheme="majorBidi" w:hAnsiTheme="majorBidi" w:cstheme="majorBidi"/>
          <w:i/>
          <w:iCs/>
          <w:spacing w:val="-4"/>
          <w:sz w:val="30"/>
          <w:szCs w:val="30"/>
        </w:rPr>
        <w:t>421.8</w:t>
      </w:r>
      <w:r w:rsidR="00206063" w:rsidRPr="00F33272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Pr="00F33272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:rsidR="00D36CD4" w:rsidRPr="00F33272" w:rsidRDefault="00D36CD4" w:rsidP="00D3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thaiDistribute"/>
        <w:rPr>
          <w:rFonts w:asciiTheme="majorBidi" w:hAnsiTheme="majorBidi" w:cstheme="majorBidi"/>
          <w:sz w:val="24"/>
          <w:szCs w:val="24"/>
        </w:rPr>
      </w:pPr>
    </w:p>
    <w:p w:rsidR="00D36CD4" w:rsidRPr="00F33272" w:rsidRDefault="00D36CD4" w:rsidP="00D3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:rsidR="00D36CD4" w:rsidRPr="00F33272" w:rsidRDefault="00D36CD4" w:rsidP="00D3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:rsidR="00D36CD4" w:rsidRPr="00F33272" w:rsidRDefault="00D36CD4" w:rsidP="00D3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9B265F" w:rsidRPr="00F33272">
        <w:rPr>
          <w:rFonts w:asciiTheme="majorBidi" w:hAnsiTheme="majorBidi" w:cstheme="majorBidi"/>
          <w:spacing w:val="-2"/>
          <w:sz w:val="30"/>
          <w:szCs w:val="30"/>
          <w:cs/>
        </w:rPr>
        <w:t>25</w:t>
      </w:r>
      <w:r w:rsidR="0048285E" w:rsidRPr="00F33272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4D5F22" w:rsidRPr="00F33272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9B265F"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กลุ่มบริษัทได้จำนองที่ดินและสิ่งปลูกสร้าง รวมทั้งเครื่องจักรที่จะมีขึ้นต่อไปในภายหน้าซึ่งมีมูลค่าตามบัญชีสุทธิ</w:t>
      </w:r>
      <w:r w:rsidR="008F0BC0" w:rsidRPr="00F33272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="008F0BC0"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F0C7D" w:rsidRPr="00F33272">
        <w:rPr>
          <w:rFonts w:asciiTheme="majorBidi" w:hAnsiTheme="majorBidi" w:cstheme="majorBidi"/>
          <w:spacing w:val="-2"/>
          <w:sz w:val="30"/>
          <w:szCs w:val="30"/>
        </w:rPr>
        <w:t>12,</w:t>
      </w:r>
      <w:r w:rsidR="004D511D" w:rsidRPr="00F33272">
        <w:rPr>
          <w:rFonts w:asciiTheme="majorBidi" w:hAnsiTheme="majorBidi" w:cstheme="majorBidi"/>
          <w:spacing w:val="-2"/>
          <w:sz w:val="30"/>
          <w:szCs w:val="30"/>
        </w:rPr>
        <w:t>286.2</w:t>
      </w:r>
      <w:r w:rsidR="006D0E54"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เพื่อเป็นหลักประกันเงินกู้ยืมระยะยาว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7010E"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9B265F"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>25</w:t>
      </w:r>
      <w:r w:rsidR="004D5F22"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>60</w:t>
      </w:r>
      <w:r w:rsidR="009B265F"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37010E"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4D5F22"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>12,666.3</w:t>
      </w:r>
      <w:r w:rsidR="00206063" w:rsidRPr="00F3327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F3327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="006D0E54"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(ดูหมาย</w:t>
      </w:r>
      <w:r w:rsidR="00A941FB"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เหตุ </w:t>
      </w:r>
      <w:r w:rsidR="0048285E" w:rsidRPr="00F33272">
        <w:rPr>
          <w:rFonts w:asciiTheme="majorBidi" w:hAnsiTheme="majorBidi" w:cstheme="majorBidi"/>
          <w:spacing w:val="-2"/>
          <w:sz w:val="30"/>
          <w:szCs w:val="30"/>
        </w:rPr>
        <w:t>19</w:t>
      </w:r>
      <w:r w:rsidR="00A941FB" w:rsidRPr="00F33272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</w:p>
    <w:p w:rsidR="00D36CD4" w:rsidRPr="00F33272" w:rsidRDefault="00D36CD4" w:rsidP="00D3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D15EFB" w:rsidRPr="00F33272" w:rsidRDefault="00D15EFB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t>ต้นทุนกู้ยืม</w:t>
      </w:r>
    </w:p>
    <w:p w:rsidR="00D15EFB" w:rsidRPr="00F33272" w:rsidRDefault="00D15EFB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:rsidR="00D724E8" w:rsidRPr="00F33272" w:rsidRDefault="00D724E8" w:rsidP="00BC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3272">
        <w:rPr>
          <w:rFonts w:asciiTheme="majorBidi" w:hAnsiTheme="majorBidi"/>
          <w:sz w:val="30"/>
          <w:szCs w:val="30"/>
          <w:cs/>
        </w:rPr>
        <w:t>บริษัทและบริษัทย่อยได้รวมต้นทุนการกู้ยืมที่เกี่ยวข้องกับการได้มาซึ่งโรงงานใหม่เป็นส่วนหนึ่งของต้นทุนสินทรัพย์</w:t>
      </w:r>
      <w:proofErr w:type="spellStart"/>
      <w:r w:rsidRPr="00F33272">
        <w:rPr>
          <w:rFonts w:asciiTheme="majorBidi" w:hAnsiTheme="majorBidi"/>
          <w:sz w:val="30"/>
          <w:szCs w:val="30"/>
          <w:cs/>
        </w:rPr>
        <w:t>จํานวน</w:t>
      </w:r>
      <w:proofErr w:type="spellEnd"/>
      <w:r w:rsidRPr="00F33272">
        <w:rPr>
          <w:rFonts w:asciiTheme="majorBidi" w:hAnsiTheme="majorBidi"/>
          <w:sz w:val="30"/>
          <w:szCs w:val="30"/>
          <w:cs/>
        </w:rPr>
        <w:t xml:space="preserve"> </w:t>
      </w:r>
      <w:r w:rsidRPr="00F33272">
        <w:rPr>
          <w:rFonts w:asciiTheme="majorBidi" w:hAnsiTheme="majorBidi"/>
          <w:sz w:val="30"/>
          <w:szCs w:val="30"/>
        </w:rPr>
        <w:t>20</w:t>
      </w:r>
      <w:r w:rsidRPr="00F33272">
        <w:rPr>
          <w:rFonts w:asciiTheme="majorBidi" w:hAnsiTheme="majorBidi"/>
          <w:sz w:val="30"/>
          <w:szCs w:val="30"/>
          <w:cs/>
        </w:rPr>
        <w:t xml:space="preserve">.7 ล้านบาท </w:t>
      </w:r>
      <w:r w:rsidRPr="00F33272">
        <w:rPr>
          <w:rFonts w:asciiTheme="majorBidi" w:hAnsiTheme="majorBidi"/>
          <w:i/>
          <w:iCs/>
          <w:sz w:val="30"/>
          <w:szCs w:val="30"/>
          <w:cs/>
        </w:rPr>
        <w:t>(2560: 226.4 ล้านบาท)</w:t>
      </w:r>
      <w:r w:rsidRPr="00F33272">
        <w:rPr>
          <w:rFonts w:asciiTheme="majorBidi" w:hAnsiTheme="majorBidi"/>
          <w:sz w:val="30"/>
          <w:szCs w:val="30"/>
          <w:cs/>
        </w:rPr>
        <w:t xml:space="preserve"> อัตราดอกเบี้ยที่รับรู้เป็นอัตราการตั้งขึ้นเป็นราคาทุนของสินทรัพย์</w:t>
      </w:r>
      <w:r w:rsidR="00B907BC" w:rsidRPr="00F33272"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 w:rsidR="0059559A" w:rsidRPr="00F33272">
        <w:rPr>
          <w:rFonts w:asciiTheme="majorBidi" w:hAnsiTheme="majorBidi"/>
          <w:sz w:val="30"/>
          <w:szCs w:val="30"/>
        </w:rPr>
        <w:t>1.5</w:t>
      </w:r>
      <w:r w:rsidR="00B907BC" w:rsidRPr="00F33272">
        <w:rPr>
          <w:rFonts w:asciiTheme="majorBidi" w:hAnsiTheme="majorBidi"/>
          <w:sz w:val="30"/>
          <w:szCs w:val="30"/>
        </w:rPr>
        <w:t xml:space="preserve"> </w:t>
      </w:r>
      <w:r w:rsidR="00B907BC" w:rsidRPr="00F33272">
        <w:rPr>
          <w:rFonts w:asciiTheme="majorBidi" w:hAnsiTheme="majorBidi" w:hint="cs"/>
          <w:sz w:val="30"/>
          <w:szCs w:val="30"/>
          <w:cs/>
        </w:rPr>
        <w:t xml:space="preserve">ถึง </w:t>
      </w:r>
      <w:r w:rsidR="00B907BC" w:rsidRPr="00F33272">
        <w:rPr>
          <w:rFonts w:asciiTheme="majorBidi" w:hAnsiTheme="majorBidi"/>
          <w:sz w:val="30"/>
          <w:szCs w:val="30"/>
        </w:rPr>
        <w:t>5.0</w:t>
      </w:r>
      <w:r w:rsidRPr="00F33272">
        <w:rPr>
          <w:rFonts w:asciiTheme="majorBidi" w:hAnsiTheme="majorBidi"/>
          <w:sz w:val="30"/>
          <w:szCs w:val="30"/>
          <w:cs/>
        </w:rPr>
        <w:t xml:space="preserve"> </w:t>
      </w:r>
      <w:r w:rsidRPr="00F33272">
        <w:rPr>
          <w:rFonts w:asciiTheme="majorBidi" w:hAnsiTheme="majorBidi"/>
          <w:i/>
          <w:iCs/>
          <w:sz w:val="30"/>
          <w:szCs w:val="30"/>
          <w:cs/>
        </w:rPr>
        <w:t>(2560: อัตราดอกเบี้ย</w:t>
      </w:r>
      <w:r w:rsidR="00A836E5" w:rsidRPr="00F33272">
        <w:rPr>
          <w:rFonts w:asciiTheme="majorBidi" w:hAnsiTheme="majorBidi" w:hint="cs"/>
          <w:i/>
          <w:iCs/>
          <w:sz w:val="30"/>
          <w:szCs w:val="30"/>
          <w:cs/>
        </w:rPr>
        <w:t xml:space="preserve">ที่รับรู้เป็นอัตราการตั้งขึ้นเป็นราคาทุนของสินทรัพย์ร้อยละ </w:t>
      </w:r>
      <w:r w:rsidR="0059559A" w:rsidRPr="00F33272">
        <w:rPr>
          <w:rFonts w:asciiTheme="majorBidi" w:hAnsiTheme="majorBidi"/>
          <w:i/>
          <w:iCs/>
          <w:sz w:val="30"/>
          <w:szCs w:val="30"/>
        </w:rPr>
        <w:t>1.5</w:t>
      </w:r>
      <w:r w:rsidR="00A836E5" w:rsidRPr="00F33272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A836E5" w:rsidRPr="00F33272">
        <w:rPr>
          <w:rFonts w:asciiTheme="majorBidi" w:hAnsiTheme="majorBidi" w:hint="cs"/>
          <w:i/>
          <w:iCs/>
          <w:sz w:val="30"/>
          <w:szCs w:val="30"/>
          <w:cs/>
        </w:rPr>
        <w:t xml:space="preserve">ถึง </w:t>
      </w:r>
      <w:r w:rsidR="0059559A" w:rsidRPr="00F33272">
        <w:rPr>
          <w:rFonts w:asciiTheme="majorBidi" w:hAnsiTheme="majorBidi"/>
          <w:i/>
          <w:iCs/>
          <w:sz w:val="30"/>
          <w:szCs w:val="30"/>
        </w:rPr>
        <w:t>5.0</w:t>
      </w:r>
      <w:r w:rsidRPr="00F33272">
        <w:rPr>
          <w:rFonts w:asciiTheme="majorBidi" w:hAnsiTheme="majorBidi"/>
          <w:i/>
          <w:iCs/>
          <w:sz w:val="30"/>
          <w:szCs w:val="30"/>
          <w:cs/>
        </w:rPr>
        <w:t>)</w:t>
      </w:r>
    </w:p>
    <w:p w:rsidR="00D15EFB" w:rsidRPr="00F33272" w:rsidRDefault="00D15EFB" w:rsidP="00BC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D15EFB" w:rsidRPr="00F33272" w:rsidRDefault="00D15EFB" w:rsidP="00BC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3272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การโอนสินทรัพย์</w:t>
      </w:r>
    </w:p>
    <w:p w:rsidR="00D15EFB" w:rsidRPr="00F33272" w:rsidRDefault="00D15EFB" w:rsidP="00BC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D15EFB" w:rsidRPr="00F33272" w:rsidRDefault="008C6462" w:rsidP="00BC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/>
          <w:sz w:val="30"/>
          <w:szCs w:val="30"/>
          <w:cs/>
        </w:rPr>
        <w:t>ในระหว่างปี 2560 บริษัทย่อยได้โอนกรรมสิทธิ์ในที่ดิน</w:t>
      </w:r>
      <w:r w:rsidR="001057E6" w:rsidRPr="00F33272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1057E6" w:rsidRPr="00F33272">
        <w:rPr>
          <w:rFonts w:asciiTheme="majorBidi" w:hAnsiTheme="majorBidi"/>
          <w:sz w:val="30"/>
          <w:szCs w:val="30"/>
        </w:rPr>
        <w:t xml:space="preserve">253.5 </w:t>
      </w:r>
      <w:r w:rsidR="001057E6" w:rsidRPr="00F33272">
        <w:rPr>
          <w:rFonts w:asciiTheme="majorBidi" w:hAnsiTheme="majorBidi" w:hint="cs"/>
          <w:sz w:val="30"/>
          <w:szCs w:val="30"/>
          <w:cs/>
        </w:rPr>
        <w:t>ล้านบาท</w:t>
      </w:r>
      <w:r w:rsidRPr="00F33272">
        <w:rPr>
          <w:rFonts w:asciiTheme="majorBidi" w:hAnsiTheme="majorBidi"/>
          <w:sz w:val="30"/>
          <w:szCs w:val="30"/>
          <w:cs/>
        </w:rPr>
        <w:t xml:space="preserve"> ซึ่งเป็นสถานที่ตั้งสถานีไฟฟ้าแรงสูงพร้อมทั้งทรัพย์สินที่ปลูกสร้างอยู่บนที่ดินดังกล่า</w:t>
      </w:r>
      <w:r w:rsidR="001057E6" w:rsidRPr="00F33272">
        <w:rPr>
          <w:rFonts w:asciiTheme="majorBidi" w:hAnsiTheme="majorBidi" w:hint="cs"/>
          <w:sz w:val="30"/>
          <w:szCs w:val="30"/>
          <w:cs/>
        </w:rPr>
        <w:t>ว</w:t>
      </w:r>
      <w:r w:rsidRPr="00F33272">
        <w:rPr>
          <w:rFonts w:asciiTheme="majorBidi" w:hAnsiTheme="majorBidi"/>
          <w:sz w:val="30"/>
          <w:szCs w:val="30"/>
          <w:cs/>
        </w:rPr>
        <w:t>ให้กับ</w:t>
      </w:r>
      <w:r w:rsidR="00843B93" w:rsidRPr="00F33272">
        <w:rPr>
          <w:rFonts w:asciiTheme="majorBidi" w:hAnsiTheme="majorBidi"/>
          <w:sz w:val="30"/>
          <w:szCs w:val="30"/>
          <w:cs/>
        </w:rPr>
        <w:t>ก</w:t>
      </w:r>
      <w:r w:rsidR="00843B93" w:rsidRPr="00F33272">
        <w:rPr>
          <w:rFonts w:asciiTheme="majorBidi" w:hAnsiTheme="majorBidi" w:hint="cs"/>
          <w:sz w:val="30"/>
          <w:szCs w:val="30"/>
          <w:cs/>
        </w:rPr>
        <w:t>ารไฟฟ้าฝ่ายผลิตแห่งประเทศไทย</w:t>
      </w:r>
      <w:r w:rsidRPr="00F33272">
        <w:rPr>
          <w:rFonts w:asciiTheme="majorBidi" w:hAnsiTheme="majorBidi"/>
          <w:sz w:val="30"/>
          <w:szCs w:val="30"/>
          <w:cs/>
        </w:rPr>
        <w:t>ตามสัญญาซื้อขายไฟฟ้า โดยบริษัทย่อยได้รับสิทธิในการเชื่อมโยงระบบจำหน่ายไฟฟ้ากับก</w:t>
      </w:r>
      <w:r w:rsidR="00843B93" w:rsidRPr="00F33272">
        <w:rPr>
          <w:rFonts w:asciiTheme="majorBidi" w:hAnsiTheme="majorBidi" w:hint="cs"/>
          <w:sz w:val="30"/>
          <w:szCs w:val="30"/>
          <w:cs/>
        </w:rPr>
        <w:t>ารไฟฟ้าฝ่ายผลิตแห่งประเทศไทย</w:t>
      </w:r>
      <w:r w:rsidRPr="00F33272">
        <w:rPr>
          <w:rFonts w:asciiTheme="majorBidi" w:hAnsiTheme="majorBidi"/>
          <w:sz w:val="30"/>
          <w:szCs w:val="30"/>
          <w:cs/>
        </w:rPr>
        <w:t>และได้แสดงรายการดังกล่าวภายใต้</w:t>
      </w:r>
      <w:r w:rsidR="001057E6" w:rsidRPr="00F33272">
        <w:rPr>
          <w:rFonts w:asciiTheme="majorBidi" w:hAnsiTheme="majorBidi" w:hint="cs"/>
          <w:sz w:val="30"/>
          <w:szCs w:val="30"/>
          <w:cs/>
        </w:rPr>
        <w:t>ค่าสิทธิการใช้สินทรัพย์รอตัดจ่าย</w:t>
      </w:r>
    </w:p>
    <w:p w:rsidR="008C6462" w:rsidRPr="00F33272" w:rsidRDefault="008C6462" w:rsidP="00BC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E81D6F" w:rsidRPr="00F33272" w:rsidRDefault="00E81D6F" w:rsidP="00E81D6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E81D6F" w:rsidRPr="00F33272" w:rsidSect="0067000D">
          <w:footerReference w:type="default" r:id="rId30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tbl>
      <w:tblPr>
        <w:tblW w:w="14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254"/>
        <w:gridCol w:w="271"/>
        <w:gridCol w:w="1263"/>
        <w:gridCol w:w="246"/>
        <w:gridCol w:w="1285"/>
        <w:gridCol w:w="254"/>
        <w:gridCol w:w="1268"/>
        <w:gridCol w:w="257"/>
        <w:gridCol w:w="1266"/>
        <w:gridCol w:w="263"/>
        <w:gridCol w:w="1271"/>
        <w:gridCol w:w="240"/>
        <w:gridCol w:w="1297"/>
      </w:tblGrid>
      <w:tr w:rsidR="009D170F" w:rsidRPr="00F33272" w:rsidTr="00DF690F">
        <w:trPr>
          <w:tblHeader/>
        </w:trPr>
        <w:tc>
          <w:tcPr>
            <w:tcW w:w="1306" w:type="pct"/>
          </w:tcPr>
          <w:p w:rsidR="008528B5" w:rsidRPr="00F33272" w:rsidRDefault="008528B5" w:rsidP="000375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4" w:type="pct"/>
            <w:gridSpan w:val="13"/>
          </w:tcPr>
          <w:p w:rsidR="008528B5" w:rsidRPr="00F33272" w:rsidRDefault="008528B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2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D170F" w:rsidRPr="00F33272" w:rsidTr="00DF690F">
        <w:trPr>
          <w:tblHeader/>
        </w:trPr>
        <w:tc>
          <w:tcPr>
            <w:tcW w:w="1306" w:type="pct"/>
          </w:tcPr>
          <w:p w:rsidR="008528B5" w:rsidRPr="00F33272" w:rsidRDefault="008528B5" w:rsidP="000375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4" w:type="pct"/>
            <w:vAlign w:val="bottom"/>
          </w:tcPr>
          <w:p w:rsidR="008528B5" w:rsidRPr="00F33272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96" w:type="pct"/>
          </w:tcPr>
          <w:p w:rsidR="008528B5" w:rsidRPr="00F33272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vAlign w:val="bottom"/>
          </w:tcPr>
          <w:p w:rsidR="008528B5" w:rsidRPr="00F33272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7" w:type="pct"/>
          </w:tcPr>
          <w:p w:rsidR="008528B5" w:rsidRPr="00F33272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  <w:vAlign w:val="bottom"/>
          </w:tcPr>
          <w:p w:rsidR="008528B5" w:rsidRPr="00F33272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โรงผลิ</w:t>
            </w:r>
            <w:r w:rsidR="00DF690F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ตกระแสไฟฟ้า เครื่องจักร</w:t>
            </w:r>
            <w:r w:rsidR="00DF690F" w:rsidRPr="00F3327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0" w:type="pct"/>
            <w:vAlign w:val="bottom"/>
          </w:tcPr>
          <w:p w:rsidR="008528B5" w:rsidRPr="00F33272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9" w:type="pct"/>
            <w:vAlign w:val="bottom"/>
          </w:tcPr>
          <w:p w:rsidR="008528B5" w:rsidRPr="00F33272" w:rsidRDefault="00DF690F" w:rsidP="000375C3">
            <w:pPr>
              <w:pStyle w:val="BodyText"/>
              <w:widowControl w:val="0"/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8528B5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1" w:type="pct"/>
          </w:tcPr>
          <w:p w:rsidR="008528B5" w:rsidRPr="00F33272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" w:type="pct"/>
            <w:vAlign w:val="bottom"/>
          </w:tcPr>
          <w:p w:rsidR="008528B5" w:rsidRPr="00F33272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3" w:type="pct"/>
          </w:tcPr>
          <w:p w:rsidR="008528B5" w:rsidRPr="00F33272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vAlign w:val="bottom"/>
          </w:tcPr>
          <w:p w:rsidR="008528B5" w:rsidRPr="00F33272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85" w:type="pct"/>
          </w:tcPr>
          <w:p w:rsidR="008528B5" w:rsidRPr="00F33272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  <w:vAlign w:val="bottom"/>
          </w:tcPr>
          <w:p w:rsidR="008528B5" w:rsidRPr="00F33272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170F" w:rsidRPr="00F33272" w:rsidTr="00DF690F">
        <w:trPr>
          <w:tblHeader/>
        </w:trPr>
        <w:tc>
          <w:tcPr>
            <w:tcW w:w="1306" w:type="pct"/>
          </w:tcPr>
          <w:p w:rsidR="008528B5" w:rsidRPr="00F33272" w:rsidRDefault="008528B5" w:rsidP="000375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4" w:type="pct"/>
            <w:gridSpan w:val="13"/>
          </w:tcPr>
          <w:p w:rsidR="008528B5" w:rsidRPr="00F33272" w:rsidRDefault="008528B5" w:rsidP="000375C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2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170F" w:rsidRPr="00F33272" w:rsidTr="00DF690F">
        <w:tc>
          <w:tcPr>
            <w:tcW w:w="1306" w:type="pct"/>
          </w:tcPr>
          <w:p w:rsidR="008528B5" w:rsidRPr="00F33272" w:rsidRDefault="008528B5" w:rsidP="00422B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44" w:type="pct"/>
          </w:tcPr>
          <w:p w:rsidR="008528B5" w:rsidRPr="00F33272" w:rsidRDefault="008528B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9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CD5" w:rsidRPr="00F33272" w:rsidTr="00DF690F">
        <w:tc>
          <w:tcPr>
            <w:tcW w:w="1306" w:type="pct"/>
          </w:tcPr>
          <w:p w:rsidR="00E65CD5" w:rsidRPr="00F33272" w:rsidRDefault="00E65CD5" w:rsidP="00E65C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444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300,708</w:t>
            </w:r>
          </w:p>
        </w:tc>
        <w:tc>
          <w:tcPr>
            <w:tcW w:w="96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740,693</w:t>
            </w:r>
          </w:p>
        </w:tc>
        <w:tc>
          <w:tcPr>
            <w:tcW w:w="87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20,940,161</w:t>
            </w:r>
          </w:p>
        </w:tc>
        <w:tc>
          <w:tcPr>
            <w:tcW w:w="90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119,101</w:t>
            </w:r>
          </w:p>
        </w:tc>
        <w:tc>
          <w:tcPr>
            <w:tcW w:w="91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3,126</w:t>
            </w:r>
          </w:p>
        </w:tc>
        <w:tc>
          <w:tcPr>
            <w:tcW w:w="93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528,458</w:t>
            </w:r>
          </w:p>
        </w:tc>
        <w:tc>
          <w:tcPr>
            <w:tcW w:w="85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22,632,247</w:t>
            </w:r>
          </w:p>
        </w:tc>
      </w:tr>
      <w:tr w:rsidR="00E65CD5" w:rsidRPr="00F33272" w:rsidTr="00DF690F">
        <w:tc>
          <w:tcPr>
            <w:tcW w:w="1306" w:type="pct"/>
          </w:tcPr>
          <w:p w:rsidR="00E65CD5" w:rsidRPr="00F33272" w:rsidRDefault="00E65CD5" w:rsidP="00E65C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44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96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9,068</w:t>
            </w:r>
          </w:p>
        </w:tc>
        <w:tc>
          <w:tcPr>
            <w:tcW w:w="87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16,313</w:t>
            </w:r>
          </w:p>
        </w:tc>
        <w:tc>
          <w:tcPr>
            <w:tcW w:w="90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11,451</w:t>
            </w:r>
          </w:p>
        </w:tc>
        <w:tc>
          <w:tcPr>
            <w:tcW w:w="91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16,410</w:t>
            </w:r>
          </w:p>
        </w:tc>
        <w:tc>
          <w:tcPr>
            <w:tcW w:w="93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578,000</w:t>
            </w:r>
          </w:p>
        </w:tc>
        <w:tc>
          <w:tcPr>
            <w:tcW w:w="85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631,319</w:t>
            </w:r>
          </w:p>
        </w:tc>
      </w:tr>
      <w:tr w:rsidR="00E65CD5" w:rsidRPr="00F33272" w:rsidTr="00DF690F">
        <w:tc>
          <w:tcPr>
            <w:tcW w:w="1306" w:type="pct"/>
          </w:tcPr>
          <w:p w:rsidR="00E65CD5" w:rsidRPr="00F33272" w:rsidRDefault="00E65CD5" w:rsidP="00E65C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44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15,848</w:t>
            </w:r>
          </w:p>
        </w:tc>
        <w:tc>
          <w:tcPr>
            <w:tcW w:w="87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318,968</w:t>
            </w:r>
          </w:p>
        </w:tc>
        <w:tc>
          <w:tcPr>
            <w:tcW w:w="90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2,842</w:t>
            </w:r>
          </w:p>
        </w:tc>
        <w:tc>
          <w:tcPr>
            <w:tcW w:w="91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(337,658)</w:t>
            </w:r>
          </w:p>
        </w:tc>
        <w:tc>
          <w:tcPr>
            <w:tcW w:w="85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5CD5" w:rsidRPr="00F33272" w:rsidTr="00DF690F">
        <w:tc>
          <w:tcPr>
            <w:tcW w:w="1306" w:type="pct"/>
          </w:tcPr>
          <w:p w:rsidR="00E65CD5" w:rsidRPr="00F33272" w:rsidRDefault="00E65CD5" w:rsidP="00E65C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44" w:type="pct"/>
            <w:tcBorders>
              <w:bottom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(3,807)</w:t>
            </w:r>
          </w:p>
        </w:tc>
        <w:tc>
          <w:tcPr>
            <w:tcW w:w="90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(802)</w:t>
            </w:r>
          </w:p>
        </w:tc>
        <w:tc>
          <w:tcPr>
            <w:tcW w:w="91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(4,609)</w:t>
            </w:r>
          </w:p>
        </w:tc>
      </w:tr>
      <w:tr w:rsidR="00E65CD5" w:rsidRPr="00F33272" w:rsidTr="00DF690F">
        <w:tc>
          <w:tcPr>
            <w:tcW w:w="1306" w:type="pct"/>
          </w:tcPr>
          <w:p w:rsidR="00E65CD5" w:rsidRPr="00F33272" w:rsidRDefault="00E65CD5" w:rsidP="00DF6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2" w:right="-102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2560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และ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1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2561</w:t>
            </w:r>
          </w:p>
        </w:tc>
        <w:tc>
          <w:tcPr>
            <w:tcW w:w="444" w:type="pct"/>
            <w:tcBorders>
              <w:top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300,785</w:t>
            </w:r>
          </w:p>
        </w:tc>
        <w:tc>
          <w:tcPr>
            <w:tcW w:w="96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765,609</w:t>
            </w:r>
          </w:p>
        </w:tc>
        <w:tc>
          <w:tcPr>
            <w:tcW w:w="87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21,271,635</w:t>
            </w:r>
          </w:p>
        </w:tc>
        <w:tc>
          <w:tcPr>
            <w:tcW w:w="90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132,592</w:t>
            </w:r>
          </w:p>
        </w:tc>
        <w:tc>
          <w:tcPr>
            <w:tcW w:w="91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19,536</w:t>
            </w:r>
          </w:p>
        </w:tc>
        <w:tc>
          <w:tcPr>
            <w:tcW w:w="93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768,800</w:t>
            </w:r>
          </w:p>
        </w:tc>
        <w:tc>
          <w:tcPr>
            <w:tcW w:w="85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23,258,957</w:t>
            </w:r>
          </w:p>
        </w:tc>
      </w:tr>
      <w:tr w:rsidR="009D170F" w:rsidRPr="00F33272" w:rsidTr="00DF690F">
        <w:tc>
          <w:tcPr>
            <w:tcW w:w="1306" w:type="pct"/>
          </w:tcPr>
          <w:p w:rsidR="008528B5" w:rsidRPr="00F33272" w:rsidRDefault="008528B5" w:rsidP="009B26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44" w:type="pct"/>
          </w:tcPr>
          <w:p w:rsidR="008528B5" w:rsidRPr="00F33272" w:rsidRDefault="00AE561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274,271</w:t>
            </w:r>
          </w:p>
        </w:tc>
        <w:tc>
          <w:tcPr>
            <w:tcW w:w="96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</w:tcPr>
          <w:p w:rsidR="008528B5" w:rsidRPr="00F33272" w:rsidRDefault="00AE561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87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</w:tcPr>
          <w:p w:rsidR="008528B5" w:rsidRPr="00F33272" w:rsidRDefault="00FD7C2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20,186</w:t>
            </w:r>
          </w:p>
        </w:tc>
        <w:tc>
          <w:tcPr>
            <w:tcW w:w="90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9" w:type="pct"/>
          </w:tcPr>
          <w:p w:rsidR="008528B5" w:rsidRPr="00F33272" w:rsidRDefault="00AE561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5,584</w:t>
            </w:r>
          </w:p>
        </w:tc>
        <w:tc>
          <w:tcPr>
            <w:tcW w:w="91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" w:type="pct"/>
          </w:tcPr>
          <w:p w:rsidR="008528B5" w:rsidRPr="00F33272" w:rsidRDefault="00AE561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4,360</w:t>
            </w:r>
          </w:p>
        </w:tc>
        <w:tc>
          <w:tcPr>
            <w:tcW w:w="93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</w:tcPr>
          <w:p w:rsidR="008528B5" w:rsidRPr="00F33272" w:rsidRDefault="00AE5611" w:rsidP="007010B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FD7C25" w:rsidRPr="00F33272">
              <w:rPr>
                <w:rFonts w:asciiTheme="majorBidi" w:hAnsiTheme="majorBidi" w:cstheme="majorBidi"/>
                <w:sz w:val="30"/>
                <w:szCs w:val="30"/>
              </w:rPr>
              <w:t>518,23</w:t>
            </w:r>
            <w:r w:rsidR="007010BC" w:rsidRPr="00F3327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5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</w:tcPr>
          <w:p w:rsidR="008528B5" w:rsidRPr="00F33272" w:rsidRDefault="006A334B" w:rsidP="007010B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2,823,37</w:t>
            </w:r>
            <w:r w:rsidR="007010BC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D170F" w:rsidRPr="00F33272" w:rsidTr="00DF690F">
        <w:tc>
          <w:tcPr>
            <w:tcW w:w="1306" w:type="pct"/>
          </w:tcPr>
          <w:p w:rsidR="008528B5" w:rsidRPr="00F33272" w:rsidRDefault="008528B5" w:rsidP="009B26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444" w:type="pct"/>
          </w:tcPr>
          <w:p w:rsidR="008528B5" w:rsidRPr="00F33272" w:rsidRDefault="00AE561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</w:tcPr>
          <w:p w:rsidR="008528B5" w:rsidRPr="00F33272" w:rsidRDefault="00AE561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7,757</w:t>
            </w:r>
          </w:p>
        </w:tc>
        <w:tc>
          <w:tcPr>
            <w:tcW w:w="87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</w:tcPr>
          <w:p w:rsidR="008528B5" w:rsidRPr="00F33272" w:rsidRDefault="00FD7C2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618,825</w:t>
            </w:r>
          </w:p>
        </w:tc>
        <w:tc>
          <w:tcPr>
            <w:tcW w:w="90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9" w:type="pct"/>
          </w:tcPr>
          <w:p w:rsidR="008528B5" w:rsidRPr="00F33272" w:rsidRDefault="00AE561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" w:type="pct"/>
          </w:tcPr>
          <w:p w:rsidR="008528B5" w:rsidRPr="00F33272" w:rsidRDefault="00AE561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</w:tcPr>
          <w:p w:rsidR="008528B5" w:rsidRPr="00F33272" w:rsidRDefault="00FD7C2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(626,582</w:t>
            </w:r>
            <w:r w:rsidR="00AE5611" w:rsidRPr="00F332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5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</w:tcPr>
          <w:p w:rsidR="008528B5" w:rsidRPr="00F33272" w:rsidRDefault="00AE5611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170F" w:rsidRPr="00F33272" w:rsidTr="00DF690F">
        <w:tc>
          <w:tcPr>
            <w:tcW w:w="1306" w:type="pct"/>
          </w:tcPr>
          <w:p w:rsidR="008528B5" w:rsidRPr="00F33272" w:rsidRDefault="008528B5" w:rsidP="009B26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44" w:type="pct"/>
            <w:tcBorders>
              <w:bottom w:val="single" w:sz="4" w:space="0" w:color="auto"/>
            </w:tcBorders>
          </w:tcPr>
          <w:p w:rsidR="008528B5" w:rsidRPr="00F33272" w:rsidRDefault="00AE561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8528B5" w:rsidRPr="00F33272" w:rsidRDefault="00AE561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(13,884)</w:t>
            </w:r>
          </w:p>
        </w:tc>
        <w:tc>
          <w:tcPr>
            <w:tcW w:w="87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8528B5" w:rsidRPr="00F33272" w:rsidRDefault="00AE561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(4,464)</w:t>
            </w:r>
          </w:p>
        </w:tc>
        <w:tc>
          <w:tcPr>
            <w:tcW w:w="90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:rsidR="008528B5" w:rsidRPr="00F33272" w:rsidRDefault="00AE561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(2,544)</w:t>
            </w:r>
          </w:p>
        </w:tc>
        <w:tc>
          <w:tcPr>
            <w:tcW w:w="91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:rsidR="008528B5" w:rsidRPr="00F33272" w:rsidRDefault="00AE561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8528B5" w:rsidRPr="00F33272" w:rsidRDefault="00AE561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8528B5" w:rsidRPr="00F33272" w:rsidRDefault="00AE5611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(20,892)</w:t>
            </w:r>
          </w:p>
        </w:tc>
      </w:tr>
      <w:tr w:rsidR="009D170F" w:rsidRPr="00F33272" w:rsidTr="00DF690F">
        <w:tc>
          <w:tcPr>
            <w:tcW w:w="1306" w:type="pct"/>
          </w:tcPr>
          <w:p w:rsidR="008528B5" w:rsidRPr="00F33272" w:rsidRDefault="008528B5" w:rsidP="00422B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</w:t>
            </w:r>
            <w:r w:rsidR="0048285E"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6</w:t>
            </w:r>
            <w:r w:rsidR="00E65CD5"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:rsidR="008528B5" w:rsidRPr="00F33272" w:rsidRDefault="00AE561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575,056</w:t>
            </w:r>
          </w:p>
        </w:tc>
        <w:tc>
          <w:tcPr>
            <w:tcW w:w="96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:rsidR="008528B5" w:rsidRPr="00F33272" w:rsidRDefault="00AE561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760,220</w:t>
            </w:r>
          </w:p>
        </w:tc>
        <w:tc>
          <w:tcPr>
            <w:tcW w:w="87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</w:tcPr>
          <w:p w:rsidR="008528B5" w:rsidRPr="00F33272" w:rsidRDefault="00FD7C2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21,906,182</w:t>
            </w:r>
          </w:p>
        </w:tc>
        <w:tc>
          <w:tcPr>
            <w:tcW w:w="90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:rsidR="008528B5" w:rsidRPr="00F33272" w:rsidRDefault="00AE561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135,632</w:t>
            </w:r>
          </w:p>
        </w:tc>
        <w:tc>
          <w:tcPr>
            <w:tcW w:w="91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8528B5" w:rsidRPr="00F33272" w:rsidRDefault="00AE561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23,896</w:t>
            </w:r>
          </w:p>
        </w:tc>
        <w:tc>
          <w:tcPr>
            <w:tcW w:w="93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:rsidR="008528B5" w:rsidRPr="00F33272" w:rsidRDefault="00FD7C25" w:rsidP="00126F7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2,660,45</w:t>
            </w:r>
            <w:r w:rsidR="007010BC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5" w:type="pct"/>
          </w:tcPr>
          <w:p w:rsidR="008528B5" w:rsidRPr="00F33272" w:rsidRDefault="008528B5" w:rsidP="009B26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</w:tcPr>
          <w:p w:rsidR="008528B5" w:rsidRPr="00F33272" w:rsidRDefault="006A334B" w:rsidP="00657D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26,061,44</w:t>
            </w:r>
            <w:r w:rsidR="007010BC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:rsidR="000375C3" w:rsidRPr="00F33272" w:rsidRDefault="000375C3">
      <w:pPr>
        <w:rPr>
          <w:rFonts w:asciiTheme="majorBidi" w:hAnsiTheme="majorBidi" w:cstheme="majorBidi"/>
        </w:rPr>
      </w:pPr>
      <w:r w:rsidRPr="00F33272">
        <w:rPr>
          <w:rFonts w:asciiTheme="majorBidi" w:hAnsiTheme="majorBidi" w:cstheme="majorBidi"/>
        </w:rPr>
        <w:br w:type="page"/>
      </w:r>
    </w:p>
    <w:tbl>
      <w:tblPr>
        <w:tblW w:w="14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263"/>
        <w:gridCol w:w="269"/>
        <w:gridCol w:w="1264"/>
        <w:gridCol w:w="236"/>
        <w:gridCol w:w="1298"/>
        <w:gridCol w:w="252"/>
        <w:gridCol w:w="1275"/>
        <w:gridCol w:w="252"/>
        <w:gridCol w:w="1272"/>
        <w:gridCol w:w="266"/>
        <w:gridCol w:w="1258"/>
        <w:gridCol w:w="252"/>
        <w:gridCol w:w="1292"/>
      </w:tblGrid>
      <w:tr w:rsidR="009D170F" w:rsidRPr="00F33272" w:rsidTr="00DF690F">
        <w:trPr>
          <w:tblHeader/>
        </w:trPr>
        <w:tc>
          <w:tcPr>
            <w:tcW w:w="1305" w:type="pct"/>
          </w:tcPr>
          <w:p w:rsidR="009D170F" w:rsidRPr="00F33272" w:rsidRDefault="009D170F" w:rsidP="009D17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5" w:type="pct"/>
            <w:gridSpan w:val="13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97" w:right="-2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170F" w:rsidRPr="00F33272" w:rsidTr="00DF690F">
        <w:trPr>
          <w:tblHeader/>
        </w:trPr>
        <w:tc>
          <w:tcPr>
            <w:tcW w:w="1305" w:type="pct"/>
          </w:tcPr>
          <w:p w:rsidR="009D170F" w:rsidRPr="00F33272" w:rsidRDefault="009D170F" w:rsidP="009D17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7" w:type="pct"/>
            <w:vAlign w:val="bottom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95" w:type="pct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vAlign w:val="bottom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3" w:type="pct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  <w:vAlign w:val="bottom"/>
          </w:tcPr>
          <w:p w:rsidR="009D170F" w:rsidRPr="00F33272" w:rsidRDefault="00DF69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โรงผลิตกระแสไฟฟ้า เครื่องจักร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9D170F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89" w:type="pct"/>
            <w:vAlign w:val="bottom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" w:type="pct"/>
            <w:vAlign w:val="bottom"/>
          </w:tcPr>
          <w:p w:rsidR="009D170F" w:rsidRPr="00F33272" w:rsidRDefault="00DF690F" w:rsidP="009D170F">
            <w:pPr>
              <w:pStyle w:val="BodyText"/>
              <w:widowControl w:val="0"/>
              <w:spacing w:after="0" w:line="360" w:lineRule="exact"/>
              <w:ind w:left="-106" w:right="-10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เครื่องตกแต่ง</w:t>
            </w:r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  <w:t>ติดตั้ง</w:t>
            </w:r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</w:r>
            <w:r w:rsidR="009D170F" w:rsidRPr="00F33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แล</w:t>
            </w:r>
            <w:r w:rsidR="009D170F" w:rsidRPr="00F3327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ะ</w:t>
            </w:r>
            <w:r w:rsidR="009D170F" w:rsidRPr="00F33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89" w:type="pct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vAlign w:val="bottom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4" w:type="pct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89" w:type="pct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  <w:vAlign w:val="bottom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6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170F" w:rsidRPr="00F33272" w:rsidTr="00DF690F">
        <w:trPr>
          <w:tblHeader/>
        </w:trPr>
        <w:tc>
          <w:tcPr>
            <w:tcW w:w="1305" w:type="pct"/>
          </w:tcPr>
          <w:p w:rsidR="009D170F" w:rsidRPr="00F33272" w:rsidRDefault="009D170F" w:rsidP="009D17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5" w:type="pct"/>
            <w:gridSpan w:val="13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97" w:right="-2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170F" w:rsidRPr="00F33272" w:rsidTr="00DF690F">
        <w:trPr>
          <w:trHeight w:val="297"/>
        </w:trPr>
        <w:tc>
          <w:tcPr>
            <w:tcW w:w="1305" w:type="pct"/>
          </w:tcPr>
          <w:p w:rsidR="009D170F" w:rsidRPr="00F33272" w:rsidRDefault="009D170F" w:rsidP="00184E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47" w:type="pct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380" w:lineRule="exact"/>
              <w:ind w:left="-107"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80" w:lineRule="exact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380" w:lineRule="exact"/>
              <w:ind w:right="9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380" w:lineRule="exact"/>
              <w:ind w:left="-107"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" w:type="pct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5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380" w:lineRule="exact"/>
              <w:ind w:left="-107"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</w:tcPr>
          <w:p w:rsidR="009D170F" w:rsidRPr="00F33272" w:rsidRDefault="009D170F" w:rsidP="009D170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CD5" w:rsidRPr="00F33272" w:rsidTr="00DF690F">
        <w:tc>
          <w:tcPr>
            <w:tcW w:w="1305" w:type="pct"/>
          </w:tcPr>
          <w:p w:rsidR="00E65CD5" w:rsidRPr="00F33272" w:rsidRDefault="00E65CD5" w:rsidP="00E65C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447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228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998</w:t>
            </w:r>
          </w:p>
        </w:tc>
        <w:tc>
          <w:tcPr>
            <w:tcW w:w="83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795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740</w:t>
            </w:r>
          </w:p>
        </w:tc>
        <w:tc>
          <w:tcPr>
            <w:tcW w:w="8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65,378</w:t>
            </w:r>
          </w:p>
        </w:tc>
        <w:tc>
          <w:tcPr>
            <w:tcW w:w="8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</w:tcPr>
          <w:p w:rsidR="00E65CD5" w:rsidRPr="00F33272" w:rsidRDefault="00E65CD5" w:rsidP="001423E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3,028</w:t>
            </w:r>
          </w:p>
        </w:tc>
        <w:tc>
          <w:tcPr>
            <w:tcW w:w="94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8,093,144</w:t>
            </w:r>
          </w:p>
        </w:tc>
      </w:tr>
      <w:tr w:rsidR="00E65CD5" w:rsidRPr="00F33272" w:rsidTr="00DF690F">
        <w:tc>
          <w:tcPr>
            <w:tcW w:w="1305" w:type="pct"/>
          </w:tcPr>
          <w:p w:rsidR="00E65CD5" w:rsidRPr="00F33272" w:rsidRDefault="00E65CD5" w:rsidP="00E65C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447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28,220</w:t>
            </w:r>
          </w:p>
        </w:tc>
        <w:tc>
          <w:tcPr>
            <w:tcW w:w="83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1,011,450</w:t>
            </w:r>
          </w:p>
        </w:tc>
        <w:tc>
          <w:tcPr>
            <w:tcW w:w="8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12,716</w:t>
            </w:r>
          </w:p>
        </w:tc>
        <w:tc>
          <w:tcPr>
            <w:tcW w:w="8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2,173</w:t>
            </w:r>
          </w:p>
        </w:tc>
        <w:tc>
          <w:tcPr>
            <w:tcW w:w="94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1,054,559</w:t>
            </w:r>
          </w:p>
        </w:tc>
      </w:tr>
      <w:tr w:rsidR="00E65CD5" w:rsidRPr="00F33272" w:rsidTr="00DF690F">
        <w:tc>
          <w:tcPr>
            <w:tcW w:w="1305" w:type="pct"/>
          </w:tcPr>
          <w:p w:rsidR="00E65CD5" w:rsidRPr="00F33272" w:rsidRDefault="00E65CD5" w:rsidP="00E65C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 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(1,780)</w:t>
            </w:r>
          </w:p>
        </w:tc>
        <w:tc>
          <w:tcPr>
            <w:tcW w:w="8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(236)</w:t>
            </w:r>
          </w:p>
        </w:tc>
        <w:tc>
          <w:tcPr>
            <w:tcW w:w="8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(2,016)</w:t>
            </w:r>
          </w:p>
        </w:tc>
      </w:tr>
      <w:tr w:rsidR="00E65CD5" w:rsidRPr="00F33272" w:rsidTr="00DF690F">
        <w:trPr>
          <w:trHeight w:val="334"/>
        </w:trPr>
        <w:tc>
          <w:tcPr>
            <w:tcW w:w="1305" w:type="pct"/>
          </w:tcPr>
          <w:p w:rsidR="00E65CD5" w:rsidRPr="00F33272" w:rsidRDefault="00E65CD5" w:rsidP="00E143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left="162" w:right="-109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2560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และ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2561</w:t>
            </w:r>
          </w:p>
        </w:tc>
        <w:tc>
          <w:tcPr>
            <w:tcW w:w="447" w:type="pct"/>
            <w:tcBorders>
              <w:top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257,218</w:t>
            </w:r>
          </w:p>
        </w:tc>
        <w:tc>
          <w:tcPr>
            <w:tcW w:w="83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8,805,410</w:t>
            </w:r>
          </w:p>
        </w:tc>
        <w:tc>
          <w:tcPr>
            <w:tcW w:w="8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77,858</w:t>
            </w:r>
          </w:p>
        </w:tc>
        <w:tc>
          <w:tcPr>
            <w:tcW w:w="8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5,201</w:t>
            </w:r>
          </w:p>
        </w:tc>
        <w:tc>
          <w:tcPr>
            <w:tcW w:w="94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9,145,687</w:t>
            </w:r>
          </w:p>
        </w:tc>
      </w:tr>
      <w:tr w:rsidR="00514B5B" w:rsidRPr="00F33272" w:rsidTr="00DF690F">
        <w:tc>
          <w:tcPr>
            <w:tcW w:w="1305" w:type="pct"/>
          </w:tcPr>
          <w:p w:rsidR="00514B5B" w:rsidRPr="00F33272" w:rsidRDefault="00514B5B" w:rsidP="00514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47" w:type="pct"/>
          </w:tcPr>
          <w:p w:rsidR="00514B5B" w:rsidRPr="00F33272" w:rsidRDefault="00031967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</w:tcPr>
          <w:p w:rsidR="00514B5B" w:rsidRPr="00F33272" w:rsidRDefault="00031967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29,835</w:t>
            </w:r>
          </w:p>
        </w:tc>
        <w:tc>
          <w:tcPr>
            <w:tcW w:w="83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</w:tcPr>
          <w:p w:rsidR="00514B5B" w:rsidRPr="00F33272" w:rsidRDefault="0003196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1,010,623</w:t>
            </w:r>
          </w:p>
        </w:tc>
        <w:tc>
          <w:tcPr>
            <w:tcW w:w="89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" w:type="pct"/>
          </w:tcPr>
          <w:p w:rsidR="00514B5B" w:rsidRPr="00F33272" w:rsidRDefault="00031967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12,044</w:t>
            </w:r>
          </w:p>
        </w:tc>
        <w:tc>
          <w:tcPr>
            <w:tcW w:w="89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</w:tcPr>
          <w:p w:rsidR="00514B5B" w:rsidRPr="00F33272" w:rsidRDefault="00031967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3,597</w:t>
            </w:r>
          </w:p>
        </w:tc>
        <w:tc>
          <w:tcPr>
            <w:tcW w:w="94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</w:tcPr>
          <w:p w:rsidR="00514B5B" w:rsidRPr="00F33272" w:rsidRDefault="00031967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</w:tcPr>
          <w:p w:rsidR="00514B5B" w:rsidRPr="00F33272" w:rsidRDefault="0003196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1,056,099</w:t>
            </w:r>
          </w:p>
        </w:tc>
      </w:tr>
      <w:tr w:rsidR="00514B5B" w:rsidRPr="00F33272" w:rsidTr="00DF690F">
        <w:tc>
          <w:tcPr>
            <w:tcW w:w="1305" w:type="pct"/>
          </w:tcPr>
          <w:p w:rsidR="00514B5B" w:rsidRPr="00F33272" w:rsidRDefault="00514B5B" w:rsidP="00514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514B5B" w:rsidRPr="00F33272" w:rsidRDefault="00031967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514B5B" w:rsidRPr="00F33272" w:rsidRDefault="00031967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(4,669)</w:t>
            </w:r>
          </w:p>
        </w:tc>
        <w:tc>
          <w:tcPr>
            <w:tcW w:w="83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514B5B" w:rsidRPr="00F33272" w:rsidRDefault="0003196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(4,297)</w:t>
            </w:r>
          </w:p>
        </w:tc>
        <w:tc>
          <w:tcPr>
            <w:tcW w:w="89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514B5B" w:rsidRPr="00F33272" w:rsidRDefault="00031967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(2,535)</w:t>
            </w:r>
          </w:p>
        </w:tc>
        <w:tc>
          <w:tcPr>
            <w:tcW w:w="89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514B5B" w:rsidRPr="00F33272" w:rsidRDefault="00031967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:rsidR="00514B5B" w:rsidRPr="00F33272" w:rsidRDefault="00031967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514B5B" w:rsidRPr="00F33272" w:rsidRDefault="0003196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(11,501)</w:t>
            </w:r>
          </w:p>
        </w:tc>
      </w:tr>
      <w:tr w:rsidR="00514B5B" w:rsidRPr="00F33272" w:rsidTr="00DF690F">
        <w:tc>
          <w:tcPr>
            <w:tcW w:w="1305" w:type="pct"/>
          </w:tcPr>
          <w:p w:rsidR="00514B5B" w:rsidRPr="00F33272" w:rsidRDefault="00514B5B" w:rsidP="00514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256</w:t>
            </w:r>
            <w:r w:rsidR="00E65CD5"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:rsidR="00514B5B" w:rsidRPr="00F33272" w:rsidRDefault="00031967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80" w:lineRule="exact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:rsidR="00514B5B" w:rsidRPr="00F33272" w:rsidRDefault="0003196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282,384</w:t>
            </w:r>
          </w:p>
        </w:tc>
        <w:tc>
          <w:tcPr>
            <w:tcW w:w="83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</w:tcPr>
          <w:p w:rsidR="00514B5B" w:rsidRPr="00F33272" w:rsidRDefault="0003196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left="-84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9,811,736</w:t>
            </w:r>
          </w:p>
        </w:tc>
        <w:tc>
          <w:tcPr>
            <w:tcW w:w="89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:rsidR="00514B5B" w:rsidRPr="00F33272" w:rsidRDefault="00031967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80" w:lineRule="exact"/>
              <w:ind w:left="-107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87,367</w:t>
            </w:r>
          </w:p>
        </w:tc>
        <w:tc>
          <w:tcPr>
            <w:tcW w:w="89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:rsidR="00514B5B" w:rsidRPr="00F33272" w:rsidRDefault="00031967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8,798</w:t>
            </w:r>
          </w:p>
        </w:tc>
        <w:tc>
          <w:tcPr>
            <w:tcW w:w="94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:rsidR="00514B5B" w:rsidRPr="00F33272" w:rsidRDefault="00031967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7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9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8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</w:tcPr>
          <w:p w:rsidR="00514B5B" w:rsidRPr="00F33272" w:rsidRDefault="00031967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80" w:lineRule="exact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10,190,285</w:t>
            </w:r>
          </w:p>
        </w:tc>
      </w:tr>
      <w:tr w:rsidR="00514B5B" w:rsidRPr="00F33272" w:rsidTr="00DF690F">
        <w:trPr>
          <w:trHeight w:val="199"/>
        </w:trPr>
        <w:tc>
          <w:tcPr>
            <w:tcW w:w="1305" w:type="pct"/>
          </w:tcPr>
          <w:p w:rsidR="00514B5B" w:rsidRPr="00F33272" w:rsidRDefault="00514B5B" w:rsidP="00DD1E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</w:tcPr>
          <w:p w:rsidR="00514B5B" w:rsidRPr="00F33272" w:rsidRDefault="00514B5B" w:rsidP="00DD1E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" w:type="pct"/>
          </w:tcPr>
          <w:p w:rsidR="00514B5B" w:rsidRPr="00F33272" w:rsidRDefault="00514B5B" w:rsidP="00DD1E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</w:tcPr>
          <w:p w:rsidR="00514B5B" w:rsidRPr="00F33272" w:rsidRDefault="00514B5B" w:rsidP="00DD1E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" w:type="pct"/>
          </w:tcPr>
          <w:p w:rsidR="00514B5B" w:rsidRPr="00F33272" w:rsidRDefault="00514B5B" w:rsidP="00DD1E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</w:tcPr>
          <w:p w:rsidR="00514B5B" w:rsidRPr="00F33272" w:rsidRDefault="00514B5B" w:rsidP="00DD1E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" w:type="pct"/>
          </w:tcPr>
          <w:p w:rsidR="00514B5B" w:rsidRPr="00F33272" w:rsidRDefault="00514B5B" w:rsidP="00DD1E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</w:tcPr>
          <w:p w:rsidR="00514B5B" w:rsidRPr="00F33272" w:rsidRDefault="00514B5B" w:rsidP="00DD1E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898"/>
                <w:tab w:val="decimal" w:pos="1070"/>
              </w:tabs>
              <w:spacing w:after="0" w:line="240" w:lineRule="auto"/>
              <w:ind w:left="-107" w:right="-19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" w:type="pct"/>
          </w:tcPr>
          <w:p w:rsidR="00514B5B" w:rsidRPr="00F33272" w:rsidRDefault="00514B5B" w:rsidP="00DD1E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:rsidR="00514B5B" w:rsidRPr="00F33272" w:rsidRDefault="00514B5B" w:rsidP="00DD1E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" w:type="pct"/>
          </w:tcPr>
          <w:p w:rsidR="00514B5B" w:rsidRPr="00F33272" w:rsidRDefault="00514B5B" w:rsidP="00DD1E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:rsidR="00514B5B" w:rsidRPr="00F33272" w:rsidRDefault="00514B5B" w:rsidP="00DD1E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8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" w:type="pct"/>
          </w:tcPr>
          <w:p w:rsidR="00514B5B" w:rsidRPr="00F33272" w:rsidRDefault="00514B5B" w:rsidP="00DD1E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</w:tcPr>
          <w:p w:rsidR="00514B5B" w:rsidRPr="00F33272" w:rsidRDefault="00514B5B" w:rsidP="00DD1E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14B5B" w:rsidRPr="00F33272" w:rsidTr="005A4B99">
        <w:trPr>
          <w:trHeight w:val="245"/>
        </w:trPr>
        <w:tc>
          <w:tcPr>
            <w:tcW w:w="1305" w:type="pct"/>
          </w:tcPr>
          <w:p w:rsidR="00514B5B" w:rsidRPr="00F33272" w:rsidRDefault="00514B5B" w:rsidP="00514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  <w:tab w:val="decimal" w:pos="898"/>
                <w:tab w:val="decimal" w:pos="1049"/>
                <w:tab w:val="decimal" w:pos="1150"/>
                <w:tab w:val="decimal" w:pos="1222"/>
                <w:tab w:val="decimal" w:pos="1524"/>
              </w:tabs>
              <w:spacing w:line="360" w:lineRule="exact"/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47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60" w:lineRule="exact"/>
              <w:ind w:left="-107" w:right="-1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60" w:lineRule="exac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60" w:lineRule="exact"/>
              <w:ind w:left="-84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  <w:tab w:val="decimal" w:pos="1070"/>
              </w:tabs>
              <w:spacing w:after="0" w:line="360" w:lineRule="exact"/>
              <w:ind w:left="-107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60" w:lineRule="exact"/>
              <w:ind w:left="-107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60" w:lineRule="exact"/>
              <w:ind w:left="-107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60" w:lineRule="exact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CD5" w:rsidRPr="00F33272" w:rsidTr="00DF690F">
        <w:tc>
          <w:tcPr>
            <w:tcW w:w="1305" w:type="pct"/>
          </w:tcPr>
          <w:p w:rsidR="00E65CD5" w:rsidRPr="00F33272" w:rsidRDefault="00E65CD5" w:rsidP="00E65C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2560</w:t>
            </w:r>
          </w:p>
        </w:tc>
        <w:tc>
          <w:tcPr>
            <w:tcW w:w="447" w:type="pct"/>
            <w:tcBorders>
              <w:bottom w:val="doub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60" w:lineRule="exact"/>
              <w:ind w:left="-107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300,708</w:t>
            </w:r>
          </w:p>
        </w:tc>
        <w:tc>
          <w:tcPr>
            <w:tcW w:w="95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tcBorders>
              <w:bottom w:val="doub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60" w:lineRule="exac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511,695</w:t>
            </w:r>
          </w:p>
        </w:tc>
        <w:tc>
          <w:tcPr>
            <w:tcW w:w="83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9" w:type="pct"/>
            <w:tcBorders>
              <w:bottom w:val="doub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60" w:lineRule="exact"/>
              <w:ind w:left="-84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13,144,421</w:t>
            </w:r>
          </w:p>
        </w:tc>
        <w:tc>
          <w:tcPr>
            <w:tcW w:w="8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1" w:type="pct"/>
            <w:tcBorders>
              <w:bottom w:val="doub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60" w:lineRule="exact"/>
              <w:ind w:left="-107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53,723</w:t>
            </w:r>
          </w:p>
        </w:tc>
        <w:tc>
          <w:tcPr>
            <w:tcW w:w="8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pct"/>
            <w:tcBorders>
              <w:bottom w:val="doub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60" w:lineRule="exact"/>
              <w:ind w:left="-10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94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doub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60" w:lineRule="exact"/>
              <w:ind w:left="-107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528,458</w:t>
            </w:r>
          </w:p>
        </w:tc>
        <w:tc>
          <w:tcPr>
            <w:tcW w:w="8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  <w:tcBorders>
              <w:bottom w:val="doub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60" w:lineRule="exact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14,539,103</w:t>
            </w:r>
          </w:p>
        </w:tc>
      </w:tr>
      <w:tr w:rsidR="00E65CD5" w:rsidRPr="00F33272" w:rsidTr="00DF690F">
        <w:tc>
          <w:tcPr>
            <w:tcW w:w="1305" w:type="pct"/>
          </w:tcPr>
          <w:p w:rsidR="00E65CD5" w:rsidRPr="00F33272" w:rsidRDefault="00E65CD5" w:rsidP="00E65C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2560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และ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2561</w:t>
            </w:r>
          </w:p>
        </w:tc>
        <w:tc>
          <w:tcPr>
            <w:tcW w:w="447" w:type="pct"/>
            <w:tcBorders>
              <w:top w:val="double" w:sz="4" w:space="0" w:color="auto"/>
              <w:bottom w:val="doub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60" w:lineRule="exact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300,785</w:t>
            </w:r>
          </w:p>
        </w:tc>
        <w:tc>
          <w:tcPr>
            <w:tcW w:w="95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tcBorders>
              <w:top w:val="double" w:sz="4" w:space="0" w:color="auto"/>
              <w:bottom w:val="doub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60" w:lineRule="exac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508,391</w:t>
            </w:r>
          </w:p>
        </w:tc>
        <w:tc>
          <w:tcPr>
            <w:tcW w:w="83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9" w:type="pct"/>
            <w:tcBorders>
              <w:top w:val="double" w:sz="4" w:space="0" w:color="auto"/>
              <w:bottom w:val="doub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60" w:lineRule="exact"/>
              <w:ind w:left="-84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12,466,225</w:t>
            </w:r>
          </w:p>
        </w:tc>
        <w:tc>
          <w:tcPr>
            <w:tcW w:w="8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1" w:type="pct"/>
            <w:tcBorders>
              <w:top w:val="double" w:sz="4" w:space="0" w:color="auto"/>
              <w:bottom w:val="doub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60" w:lineRule="exact"/>
              <w:ind w:left="-107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54,734</w:t>
            </w:r>
          </w:p>
        </w:tc>
        <w:tc>
          <w:tcPr>
            <w:tcW w:w="8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double" w:sz="4" w:space="0" w:color="auto"/>
              <w:bottom w:val="doub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60" w:lineRule="exact"/>
              <w:ind w:left="-10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14,335</w:t>
            </w:r>
          </w:p>
        </w:tc>
        <w:tc>
          <w:tcPr>
            <w:tcW w:w="94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double" w:sz="4" w:space="0" w:color="auto"/>
              <w:bottom w:val="doub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60" w:lineRule="exact"/>
              <w:ind w:left="-107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768,800</w:t>
            </w:r>
          </w:p>
        </w:tc>
        <w:tc>
          <w:tcPr>
            <w:tcW w:w="89" w:type="pct"/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  <w:tcBorders>
              <w:top w:val="double" w:sz="4" w:space="0" w:color="auto"/>
              <w:bottom w:val="double" w:sz="4" w:space="0" w:color="auto"/>
            </w:tcBorders>
          </w:tcPr>
          <w:p w:rsidR="00E65CD5" w:rsidRPr="00F33272" w:rsidRDefault="00E65CD5" w:rsidP="00E65C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60" w:lineRule="exact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14,113,270</w:t>
            </w:r>
          </w:p>
        </w:tc>
      </w:tr>
      <w:tr w:rsidR="00514B5B" w:rsidRPr="00F33272" w:rsidTr="00DF690F">
        <w:tc>
          <w:tcPr>
            <w:tcW w:w="1305" w:type="pct"/>
          </w:tcPr>
          <w:p w:rsidR="00514B5B" w:rsidRPr="00F33272" w:rsidRDefault="00514B5B" w:rsidP="00514B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256</w:t>
            </w:r>
            <w:r w:rsidR="00E65CD5" w:rsidRPr="00F3327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</w:p>
        </w:tc>
        <w:tc>
          <w:tcPr>
            <w:tcW w:w="447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Pr="00F33272" w:rsidRDefault="00031967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60" w:lineRule="exact"/>
              <w:ind w:left="-107" w:right="-1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575,056</w:t>
            </w:r>
          </w:p>
        </w:tc>
        <w:tc>
          <w:tcPr>
            <w:tcW w:w="95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Pr="00F33272" w:rsidRDefault="00031967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60" w:lineRule="exac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477,836</w:t>
            </w:r>
          </w:p>
        </w:tc>
        <w:tc>
          <w:tcPr>
            <w:tcW w:w="83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9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Pr="00F33272" w:rsidRDefault="00FD7C2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60" w:lineRule="exact"/>
              <w:ind w:left="-84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12,094,446</w:t>
            </w:r>
          </w:p>
        </w:tc>
        <w:tc>
          <w:tcPr>
            <w:tcW w:w="89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1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Pr="00F33272" w:rsidRDefault="00AB6FA6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60" w:lineRule="exact"/>
              <w:ind w:left="-107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48,265</w:t>
            </w:r>
          </w:p>
        </w:tc>
        <w:tc>
          <w:tcPr>
            <w:tcW w:w="89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Pr="00F33272" w:rsidRDefault="00AB6FA6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60" w:lineRule="exact"/>
              <w:ind w:left="-10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15,098</w:t>
            </w:r>
          </w:p>
        </w:tc>
        <w:tc>
          <w:tcPr>
            <w:tcW w:w="94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Pr="00F33272" w:rsidRDefault="00FD7C25" w:rsidP="007010B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60" w:lineRule="exact"/>
              <w:ind w:left="-107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2,660,45</w:t>
            </w:r>
            <w:r w:rsidR="007010BC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9" w:type="pct"/>
          </w:tcPr>
          <w:p w:rsidR="00514B5B" w:rsidRPr="00F33272" w:rsidRDefault="00514B5B" w:rsidP="00514B5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360" w:lineRule="exact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  <w:tcBorders>
              <w:top w:val="double" w:sz="4" w:space="0" w:color="auto"/>
              <w:bottom w:val="double" w:sz="4" w:space="0" w:color="auto"/>
            </w:tcBorders>
          </w:tcPr>
          <w:p w:rsidR="00514B5B" w:rsidRPr="00F33272" w:rsidRDefault="006A334B" w:rsidP="007010B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after="0" w:line="360" w:lineRule="exact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15,871,15</w:t>
            </w:r>
            <w:r w:rsidR="007010BC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:rsidR="009D170F" w:rsidRPr="00F33272" w:rsidRDefault="009D170F">
      <w:pPr>
        <w:rPr>
          <w:rFonts w:asciiTheme="majorBidi" w:hAnsiTheme="majorBidi" w:cstheme="majorBidi"/>
        </w:rPr>
      </w:pPr>
    </w:p>
    <w:p w:rsidR="00C22E39" w:rsidRPr="00F33272" w:rsidRDefault="00C22E39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C22E39" w:rsidRPr="00F33272" w:rsidSect="0067000D">
          <w:footerReference w:type="default" r:id="rId31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F16CAF" w:rsidRPr="00F33272" w:rsidRDefault="00F16CAF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ราคาทรัพย์สินของบริษัทก</w:t>
      </w:r>
      <w:r w:rsidR="00C07917" w:rsidRPr="00F33272">
        <w:rPr>
          <w:rFonts w:asciiTheme="majorBidi" w:hAnsiTheme="majorBidi" w:cstheme="majorBidi"/>
          <w:sz w:val="30"/>
          <w:szCs w:val="30"/>
          <w:cs/>
        </w:rPr>
        <w:t>่อ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F33272">
        <w:rPr>
          <w:rFonts w:asciiTheme="majorBidi" w:hAnsiTheme="majorBidi" w:cstheme="majorBidi"/>
          <w:sz w:val="30"/>
          <w:szCs w:val="30"/>
        </w:rPr>
        <w:t xml:space="preserve">31 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B265F" w:rsidRPr="00F33272">
        <w:rPr>
          <w:rFonts w:asciiTheme="majorBidi" w:hAnsiTheme="majorBidi" w:cstheme="majorBidi"/>
          <w:sz w:val="30"/>
          <w:szCs w:val="30"/>
        </w:rPr>
        <w:t>25</w:t>
      </w:r>
      <w:r w:rsidR="004C2AF1" w:rsidRPr="00F33272">
        <w:rPr>
          <w:rFonts w:asciiTheme="majorBidi" w:hAnsiTheme="majorBidi" w:cstheme="majorBidi"/>
          <w:sz w:val="30"/>
          <w:szCs w:val="30"/>
        </w:rPr>
        <w:t>6</w:t>
      </w:r>
      <w:r w:rsidR="00F228E2" w:rsidRPr="00F33272">
        <w:rPr>
          <w:rFonts w:asciiTheme="majorBidi" w:hAnsiTheme="majorBidi" w:cstheme="majorBidi"/>
          <w:sz w:val="30"/>
          <w:szCs w:val="30"/>
        </w:rPr>
        <w:t>1</w:t>
      </w:r>
      <w:r w:rsidR="009B265F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0F26A9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="00CF0C7D" w:rsidRPr="00F33272">
        <w:rPr>
          <w:rFonts w:asciiTheme="majorBidi" w:hAnsiTheme="majorBidi" w:cstheme="majorBidi"/>
          <w:sz w:val="30"/>
          <w:szCs w:val="30"/>
        </w:rPr>
        <w:t>669.</w:t>
      </w:r>
      <w:r w:rsidR="001C547A" w:rsidRPr="00F33272">
        <w:rPr>
          <w:rFonts w:asciiTheme="majorBidi" w:hAnsiTheme="majorBidi" w:cstheme="majorBidi"/>
          <w:sz w:val="30"/>
          <w:szCs w:val="30"/>
        </w:rPr>
        <w:t>1</w:t>
      </w:r>
      <w:r w:rsidR="009A6CBF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36CD4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="00EB5DA7" w:rsidRPr="00F3327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B265F" w:rsidRPr="00F33272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F228E2" w:rsidRPr="00F33272">
        <w:rPr>
          <w:rFonts w:asciiTheme="majorBidi" w:hAnsiTheme="majorBidi" w:cstheme="majorBidi"/>
          <w:i/>
          <w:iCs/>
          <w:sz w:val="30"/>
          <w:szCs w:val="30"/>
        </w:rPr>
        <w:t>60</w:t>
      </w:r>
      <w:r w:rsidR="009B265F" w:rsidRPr="00F3327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B5DA7" w:rsidRPr="00F3327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228E2" w:rsidRPr="00F33272">
        <w:rPr>
          <w:rFonts w:asciiTheme="majorBidi" w:hAnsiTheme="majorBidi" w:cstheme="majorBidi"/>
          <w:i/>
          <w:iCs/>
          <w:sz w:val="30"/>
          <w:szCs w:val="30"/>
        </w:rPr>
        <w:t>406.3</w:t>
      </w:r>
      <w:r w:rsidR="00206063" w:rsidRPr="00F3327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941FB" w:rsidRPr="00F3327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941FB" w:rsidRPr="00F3327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:rsidR="004D511D" w:rsidRPr="00F33272" w:rsidRDefault="004D511D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4D511D" w:rsidRPr="00F33272" w:rsidRDefault="004D511D" w:rsidP="004D5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t>ต้นทุนกู้ยืม</w:t>
      </w:r>
    </w:p>
    <w:p w:rsidR="00D724E8" w:rsidRPr="00F33272" w:rsidRDefault="00D724E8" w:rsidP="004D5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D724E8" w:rsidRPr="00F33272" w:rsidRDefault="00D724E8" w:rsidP="00D72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3272">
        <w:rPr>
          <w:rFonts w:asciiTheme="majorBidi" w:hAnsiTheme="majorBidi"/>
          <w:sz w:val="30"/>
          <w:szCs w:val="30"/>
          <w:cs/>
        </w:rPr>
        <w:t>บริษัทได้รวมต้นทุนการกู้ยืมที่เกี่ยวข้องกับการได้มาซึ่งโรงงานใหม่เป็นส่วนหนึ่งของต้นทุนสินทรัพย์</w:t>
      </w:r>
      <w:proofErr w:type="spellStart"/>
      <w:r w:rsidRPr="00F33272">
        <w:rPr>
          <w:rFonts w:asciiTheme="majorBidi" w:hAnsiTheme="majorBidi"/>
          <w:sz w:val="30"/>
          <w:szCs w:val="30"/>
          <w:cs/>
        </w:rPr>
        <w:t>จํานวน</w:t>
      </w:r>
      <w:proofErr w:type="spellEnd"/>
      <w:r w:rsidRPr="00F33272">
        <w:rPr>
          <w:rFonts w:asciiTheme="majorBidi" w:hAnsiTheme="majorBidi"/>
          <w:sz w:val="30"/>
          <w:szCs w:val="30"/>
          <w:cs/>
        </w:rPr>
        <w:t xml:space="preserve"> </w:t>
      </w:r>
      <w:r w:rsidRPr="00F33272">
        <w:rPr>
          <w:rFonts w:asciiTheme="majorBidi" w:hAnsiTheme="majorBidi"/>
          <w:sz w:val="30"/>
          <w:szCs w:val="30"/>
        </w:rPr>
        <w:t>18.1</w:t>
      </w:r>
      <w:r w:rsidRPr="00F33272">
        <w:rPr>
          <w:rFonts w:asciiTheme="majorBidi" w:hAnsiTheme="majorBidi"/>
          <w:sz w:val="30"/>
          <w:szCs w:val="30"/>
          <w:cs/>
        </w:rPr>
        <w:t xml:space="preserve"> ล้านบาท อัตราดอกเบี้ยที่รับรู้เป็นอัตราการตั้งขึ้นเป็นราคาทุนของสินทรัพย์</w:t>
      </w:r>
      <w:r w:rsidR="00B907BC" w:rsidRPr="00F33272"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 w:rsidR="00B907BC" w:rsidRPr="00F33272">
        <w:rPr>
          <w:rFonts w:asciiTheme="majorBidi" w:hAnsiTheme="majorBidi"/>
          <w:sz w:val="30"/>
          <w:szCs w:val="30"/>
        </w:rPr>
        <w:t xml:space="preserve">2.4 </w:t>
      </w:r>
      <w:r w:rsidR="00B907BC" w:rsidRPr="00F33272">
        <w:rPr>
          <w:rFonts w:asciiTheme="majorBidi" w:hAnsiTheme="majorBidi" w:hint="cs"/>
          <w:sz w:val="30"/>
          <w:szCs w:val="30"/>
          <w:cs/>
        </w:rPr>
        <w:t xml:space="preserve">ถึง </w:t>
      </w:r>
      <w:r w:rsidR="00B907BC" w:rsidRPr="00F33272">
        <w:rPr>
          <w:rFonts w:asciiTheme="majorBidi" w:hAnsiTheme="majorBidi"/>
          <w:sz w:val="30"/>
          <w:szCs w:val="30"/>
        </w:rPr>
        <w:t>2.5</w:t>
      </w:r>
      <w:r w:rsidRPr="00F33272">
        <w:rPr>
          <w:rFonts w:asciiTheme="majorBidi" w:hAnsiTheme="majorBidi"/>
          <w:sz w:val="30"/>
          <w:szCs w:val="30"/>
          <w:cs/>
        </w:rPr>
        <w:t xml:space="preserve"> </w:t>
      </w:r>
      <w:r w:rsidRPr="00F33272">
        <w:rPr>
          <w:rFonts w:asciiTheme="majorBidi" w:hAnsiTheme="majorBidi"/>
          <w:i/>
          <w:iCs/>
          <w:sz w:val="30"/>
          <w:szCs w:val="30"/>
          <w:cs/>
        </w:rPr>
        <w:t>(2560: ไม่มี)</w:t>
      </w:r>
    </w:p>
    <w:p w:rsidR="00F16CAF" w:rsidRPr="00F33272" w:rsidRDefault="00F16CAF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:rsidR="00245FD6" w:rsidRPr="00F33272" w:rsidRDefault="00245FD6" w:rsidP="00245FD6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decimal" w:pos="540"/>
        </w:tabs>
        <w:spacing w:line="240" w:lineRule="auto"/>
        <w:ind w:left="270" w:right="-45" w:hanging="27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33272">
        <w:rPr>
          <w:rFonts w:asciiTheme="majorBidi" w:hAnsiTheme="majorBidi"/>
          <w:sz w:val="30"/>
          <w:szCs w:val="30"/>
          <w:u w:val="none"/>
          <w:cs/>
          <w:lang w:val="th-TH"/>
        </w:rPr>
        <w:t>1</w:t>
      </w:r>
      <w:r w:rsidRPr="00F33272">
        <w:rPr>
          <w:rFonts w:asciiTheme="majorBidi" w:hAnsiTheme="majorBidi"/>
          <w:sz w:val="30"/>
          <w:szCs w:val="30"/>
          <w:u w:val="none"/>
        </w:rPr>
        <w:t>6</w:t>
      </w:r>
      <w:r w:rsidRPr="00F3327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      </w:t>
      </w:r>
      <w:r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สินทรัพย์ที่ไม่ได้ใช้ในการดำเนินงาน</w:t>
      </w:r>
    </w:p>
    <w:p w:rsidR="00245FD6" w:rsidRPr="00F33272" w:rsidRDefault="00245FD6" w:rsidP="00245FD6">
      <w:pPr>
        <w:rPr>
          <w:rFonts w:asciiTheme="majorBidi" w:hAnsiTheme="majorBidi"/>
          <w:sz w:val="24"/>
          <w:szCs w:val="24"/>
          <w:cs/>
          <w:lang w:val="th-TH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68"/>
        <w:gridCol w:w="272"/>
        <w:gridCol w:w="1168"/>
        <w:gridCol w:w="272"/>
        <w:gridCol w:w="1169"/>
        <w:gridCol w:w="250"/>
        <w:gridCol w:w="1188"/>
      </w:tblGrid>
      <w:tr w:rsidR="00245FD6" w:rsidRPr="00F33272" w:rsidTr="00245FD6">
        <w:trPr>
          <w:tblHeader/>
        </w:trPr>
        <w:tc>
          <w:tcPr>
            <w:tcW w:w="2039" w:type="pct"/>
          </w:tcPr>
          <w:p w:rsidR="00245FD6" w:rsidRPr="00F33272" w:rsidRDefault="00245FD6" w:rsidP="00245FD6">
            <w:pPr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245FD6" w:rsidRPr="00F33272" w:rsidRDefault="00245FD6" w:rsidP="00245FD6">
            <w:pPr>
              <w:tabs>
                <w:tab w:val="clear" w:pos="2580"/>
                <w:tab w:val="left" w:pos="2502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245FD6" w:rsidRPr="00F33272" w:rsidRDefault="00245FD6" w:rsidP="00245FD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245FD6" w:rsidRPr="00F33272" w:rsidRDefault="00245FD6" w:rsidP="00245FD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45FD6" w:rsidRPr="00F33272" w:rsidTr="00245FD6">
        <w:trPr>
          <w:tblHeader/>
        </w:trPr>
        <w:tc>
          <w:tcPr>
            <w:tcW w:w="2039" w:type="pct"/>
          </w:tcPr>
          <w:p w:rsidR="00245FD6" w:rsidRPr="00F33272" w:rsidRDefault="00245FD6" w:rsidP="00245FD6">
            <w:pPr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:rsidR="00245FD6" w:rsidRPr="00F33272" w:rsidRDefault="00245FD6" w:rsidP="00245FD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256</w:t>
            </w:r>
            <w:r w:rsidR="00F228E2" w:rsidRPr="00F3327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245FD6" w:rsidRPr="00F33272" w:rsidRDefault="00245FD6" w:rsidP="00245FD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245FD6" w:rsidRPr="00F33272" w:rsidRDefault="00F228E2" w:rsidP="00245FD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245FD6" w:rsidRPr="00F33272" w:rsidRDefault="00245FD6" w:rsidP="00245FD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245FD6" w:rsidRPr="00F33272" w:rsidRDefault="00245FD6" w:rsidP="00245FD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256</w:t>
            </w:r>
            <w:r w:rsidR="00F228E2" w:rsidRPr="00F3327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:rsidR="00245FD6" w:rsidRPr="00F33272" w:rsidRDefault="00245FD6" w:rsidP="00245FD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245FD6" w:rsidRPr="00F33272" w:rsidRDefault="00F228E2" w:rsidP="00245FD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45FD6" w:rsidRPr="00F33272" w:rsidTr="00245FD6">
        <w:trPr>
          <w:tblHeader/>
        </w:trPr>
        <w:tc>
          <w:tcPr>
            <w:tcW w:w="2039" w:type="pct"/>
          </w:tcPr>
          <w:p w:rsidR="00245FD6" w:rsidRPr="00F33272" w:rsidRDefault="00245FD6" w:rsidP="00245FD6">
            <w:pPr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:rsidR="00245FD6" w:rsidRPr="00F33272" w:rsidRDefault="00245FD6" w:rsidP="00245FD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5FD6" w:rsidRPr="00F33272" w:rsidTr="00245FD6">
        <w:tc>
          <w:tcPr>
            <w:tcW w:w="2039" w:type="pct"/>
          </w:tcPr>
          <w:p w:rsidR="00245FD6" w:rsidRPr="00F33272" w:rsidRDefault="00245FD6" w:rsidP="00245FD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0" w:type="pct"/>
          </w:tcPr>
          <w:p w:rsidR="00245FD6" w:rsidRPr="00F33272" w:rsidRDefault="00245FD6" w:rsidP="00245FD6">
            <w:pPr>
              <w:tabs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45FD6" w:rsidRPr="00F33272" w:rsidRDefault="00245FD6" w:rsidP="00245FD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:rsidR="00245FD6" w:rsidRPr="00F33272" w:rsidRDefault="00245FD6" w:rsidP="00245FD6">
            <w:pPr>
              <w:widowControl w:val="0"/>
              <w:tabs>
                <w:tab w:val="decimal" w:pos="1027"/>
              </w:tabs>
              <w:spacing w:line="240" w:lineRule="auto"/>
              <w:ind w:left="-115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45FD6" w:rsidRPr="00F33272" w:rsidRDefault="00245FD6" w:rsidP="00245FD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245FD6" w:rsidRPr="00F33272" w:rsidRDefault="00245FD6" w:rsidP="00245FD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</w:tcPr>
          <w:p w:rsidR="00245FD6" w:rsidRPr="00F33272" w:rsidRDefault="00245FD6" w:rsidP="00245FD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:rsidR="00245FD6" w:rsidRPr="00F33272" w:rsidRDefault="00245FD6" w:rsidP="00245FD6">
            <w:pPr>
              <w:widowControl w:val="0"/>
              <w:tabs>
                <w:tab w:val="decimal" w:pos="1009"/>
              </w:tabs>
              <w:spacing w:line="240" w:lineRule="auto"/>
              <w:ind w:left="-115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B6FA6" w:rsidRPr="00F33272" w:rsidTr="007010BC">
        <w:tc>
          <w:tcPr>
            <w:tcW w:w="2039" w:type="pct"/>
          </w:tcPr>
          <w:p w:rsidR="00AB6FA6" w:rsidRPr="00F33272" w:rsidRDefault="00AB6FA6" w:rsidP="00AB6F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0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350,822</w:t>
            </w:r>
          </w:p>
        </w:tc>
        <w:tc>
          <w:tcPr>
            <w:tcW w:w="147" w:type="pct"/>
          </w:tcPr>
          <w:p w:rsidR="00AB6FA6" w:rsidRPr="00F33272" w:rsidRDefault="00AB6FA6" w:rsidP="00AB6FA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350,822</w:t>
            </w:r>
          </w:p>
        </w:tc>
        <w:tc>
          <w:tcPr>
            <w:tcW w:w="147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108,547</w:t>
            </w:r>
          </w:p>
        </w:tc>
        <w:tc>
          <w:tcPr>
            <w:tcW w:w="135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108,547</w:t>
            </w:r>
          </w:p>
        </w:tc>
      </w:tr>
      <w:tr w:rsidR="007010BC" w:rsidRPr="00F33272" w:rsidTr="007010BC">
        <w:tc>
          <w:tcPr>
            <w:tcW w:w="2039" w:type="pct"/>
          </w:tcPr>
          <w:p w:rsidR="007010BC" w:rsidRPr="00F33272" w:rsidRDefault="007010BC" w:rsidP="003739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630" w:type="pct"/>
          </w:tcPr>
          <w:p w:rsidR="007010BC" w:rsidRPr="00F33272" w:rsidRDefault="007010BC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31,499</w:t>
            </w:r>
          </w:p>
        </w:tc>
        <w:tc>
          <w:tcPr>
            <w:tcW w:w="147" w:type="pct"/>
          </w:tcPr>
          <w:p w:rsidR="007010BC" w:rsidRPr="00F33272" w:rsidRDefault="007010BC" w:rsidP="003739AA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7010BC" w:rsidRPr="00F33272" w:rsidRDefault="007010BC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010BC" w:rsidRPr="00F33272" w:rsidRDefault="007010BC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7010BC" w:rsidRPr="00F33272" w:rsidRDefault="007010BC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7010BC" w:rsidRPr="00F33272" w:rsidRDefault="007010BC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7010BC" w:rsidRPr="00F33272" w:rsidRDefault="007010BC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1068" w:rsidRPr="00F33272" w:rsidTr="007010BC">
        <w:tc>
          <w:tcPr>
            <w:tcW w:w="2039" w:type="pct"/>
          </w:tcPr>
          <w:p w:rsidR="009A1068" w:rsidRPr="00F33272" w:rsidRDefault="009A1068" w:rsidP="00AB6F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pct"/>
          </w:tcPr>
          <w:p w:rsidR="009A1068" w:rsidRPr="00F33272" w:rsidRDefault="009A1068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(106,417)</w:t>
            </w:r>
          </w:p>
        </w:tc>
        <w:tc>
          <w:tcPr>
            <w:tcW w:w="147" w:type="pct"/>
          </w:tcPr>
          <w:p w:rsidR="009A1068" w:rsidRPr="00F33272" w:rsidRDefault="009A1068" w:rsidP="00AB6FA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9A1068" w:rsidRPr="00F33272" w:rsidRDefault="009A1068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9A1068" w:rsidRPr="00F33272" w:rsidRDefault="009A1068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A1068" w:rsidRPr="00F33272" w:rsidRDefault="009A1068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9A1068" w:rsidRPr="00F33272" w:rsidRDefault="009A1068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9A1068" w:rsidRPr="00F33272" w:rsidRDefault="009A1068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6FA6" w:rsidRPr="00F33272" w:rsidTr="00245FD6">
        <w:tc>
          <w:tcPr>
            <w:tcW w:w="2039" w:type="pct"/>
          </w:tcPr>
          <w:p w:rsidR="00AB6FA6" w:rsidRPr="00F33272" w:rsidRDefault="00AB6FA6" w:rsidP="00AB6F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AB6FA6" w:rsidRPr="00F33272" w:rsidRDefault="009A1068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275,904</w:t>
            </w:r>
          </w:p>
        </w:tc>
        <w:tc>
          <w:tcPr>
            <w:tcW w:w="147" w:type="pct"/>
          </w:tcPr>
          <w:p w:rsidR="00AB6FA6" w:rsidRPr="00F33272" w:rsidRDefault="00AB6FA6" w:rsidP="00AB6FA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350,822</w:t>
            </w:r>
          </w:p>
        </w:tc>
        <w:tc>
          <w:tcPr>
            <w:tcW w:w="147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108,547</w:t>
            </w:r>
          </w:p>
        </w:tc>
        <w:tc>
          <w:tcPr>
            <w:tcW w:w="135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108,547</w:t>
            </w:r>
          </w:p>
        </w:tc>
      </w:tr>
      <w:tr w:rsidR="00AB6FA6" w:rsidRPr="00F33272" w:rsidTr="00245FD6">
        <w:tc>
          <w:tcPr>
            <w:tcW w:w="2039" w:type="pct"/>
          </w:tcPr>
          <w:p w:rsidR="00AB6FA6" w:rsidRPr="00F33272" w:rsidRDefault="00AB6FA6" w:rsidP="00AB6FA6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AB6FA6" w:rsidRPr="00F33272" w:rsidRDefault="00AB6FA6" w:rsidP="00AB6FA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B6FA6" w:rsidRPr="00F33272" w:rsidTr="00245FD6">
        <w:tc>
          <w:tcPr>
            <w:tcW w:w="2039" w:type="pct"/>
          </w:tcPr>
          <w:p w:rsidR="00AB6FA6" w:rsidRPr="00F33272" w:rsidRDefault="00AB6FA6" w:rsidP="00AB6FA6">
            <w:pPr>
              <w:tabs>
                <w:tab w:val="clear" w:pos="680"/>
                <w:tab w:val="clear" w:pos="907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630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AB6FA6" w:rsidRPr="00F33272" w:rsidRDefault="00AB6FA6" w:rsidP="00AB6FA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B6FA6" w:rsidRPr="00F33272" w:rsidTr="00245FD6">
        <w:tc>
          <w:tcPr>
            <w:tcW w:w="2039" w:type="pct"/>
          </w:tcPr>
          <w:p w:rsidR="00AB6FA6" w:rsidRPr="00F33272" w:rsidRDefault="00AB6FA6" w:rsidP="00AB6F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0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277,707</w:t>
            </w:r>
          </w:p>
        </w:tc>
        <w:tc>
          <w:tcPr>
            <w:tcW w:w="147" w:type="pct"/>
          </w:tcPr>
          <w:p w:rsidR="00AB6FA6" w:rsidRPr="00F33272" w:rsidRDefault="00AB6FA6" w:rsidP="00AB6FA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289,839</w:t>
            </w:r>
          </w:p>
        </w:tc>
        <w:tc>
          <w:tcPr>
            <w:tcW w:w="147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108,547</w:t>
            </w:r>
          </w:p>
        </w:tc>
        <w:tc>
          <w:tcPr>
            <w:tcW w:w="135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108,547</w:t>
            </w:r>
          </w:p>
        </w:tc>
      </w:tr>
      <w:tr w:rsidR="00AB6FA6" w:rsidRPr="00F33272" w:rsidTr="00561352">
        <w:tc>
          <w:tcPr>
            <w:tcW w:w="2039" w:type="pct"/>
          </w:tcPr>
          <w:p w:rsidR="00AB6FA6" w:rsidRPr="00F33272" w:rsidRDefault="00AB6FA6" w:rsidP="00AB6F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630" w:type="pct"/>
          </w:tcPr>
          <w:p w:rsidR="00AB6FA6" w:rsidRPr="00F33272" w:rsidRDefault="009A1068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22,644</w:t>
            </w:r>
          </w:p>
        </w:tc>
        <w:tc>
          <w:tcPr>
            <w:tcW w:w="147" w:type="pct"/>
          </w:tcPr>
          <w:p w:rsidR="00AB6FA6" w:rsidRPr="00F33272" w:rsidRDefault="00AB6FA6" w:rsidP="00AB6FA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1352" w:rsidRPr="00F33272" w:rsidTr="00561352">
        <w:tc>
          <w:tcPr>
            <w:tcW w:w="2039" w:type="pct"/>
          </w:tcPr>
          <w:p w:rsidR="00561352" w:rsidRPr="00F33272" w:rsidRDefault="00561352" w:rsidP="00AB6F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30" w:type="pct"/>
          </w:tcPr>
          <w:p w:rsidR="00561352" w:rsidRPr="00F33272" w:rsidRDefault="00561352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8,500</w:t>
            </w:r>
          </w:p>
        </w:tc>
        <w:tc>
          <w:tcPr>
            <w:tcW w:w="147" w:type="pct"/>
          </w:tcPr>
          <w:p w:rsidR="00561352" w:rsidRPr="00F33272" w:rsidRDefault="00561352" w:rsidP="00AB6FA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1352" w:rsidRPr="00F33272" w:rsidRDefault="00561352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61352" w:rsidRPr="00F33272" w:rsidRDefault="00561352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561352" w:rsidRPr="00F33272" w:rsidRDefault="00561352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561352" w:rsidRPr="00F33272" w:rsidRDefault="00561352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561352" w:rsidRPr="00F33272" w:rsidRDefault="00561352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6FA6" w:rsidRPr="00F33272" w:rsidTr="00561352">
        <w:tc>
          <w:tcPr>
            <w:tcW w:w="2039" w:type="pct"/>
          </w:tcPr>
          <w:p w:rsidR="00AB6FA6" w:rsidRPr="00F33272" w:rsidRDefault="00AB6FA6" w:rsidP="00AB6F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กลับ</w:t>
            </w:r>
            <w:r w:rsidR="00561352" w:rsidRPr="00F33272">
              <w:rPr>
                <w:rFonts w:ascii="Angsana New" w:hAnsi="Angsana New" w:hint="cs"/>
                <w:sz w:val="30"/>
                <w:szCs w:val="30"/>
                <w:cs/>
              </w:rPr>
              <w:t>รายการค่าเผื่อ</w:t>
            </w: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AB6FA6" w:rsidRPr="00F33272" w:rsidRDefault="009A1068" w:rsidP="0056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</w:t>
            </w:r>
            <w:r w:rsidR="00561352" w:rsidRPr="00F33272">
              <w:rPr>
                <w:rFonts w:ascii="Angsana New" w:hAnsi="Angsana New"/>
                <w:sz w:val="30"/>
                <w:szCs w:val="30"/>
              </w:rPr>
              <w:t>103,562</w:t>
            </w:r>
            <w:r w:rsidRPr="00F332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AB6FA6" w:rsidRPr="00F33272" w:rsidRDefault="00AB6FA6" w:rsidP="00AB6FA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(12,132)</w:t>
            </w:r>
          </w:p>
        </w:tc>
        <w:tc>
          <w:tcPr>
            <w:tcW w:w="147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6FA6" w:rsidRPr="00F33272" w:rsidTr="00245FD6">
        <w:tc>
          <w:tcPr>
            <w:tcW w:w="2039" w:type="pct"/>
          </w:tcPr>
          <w:p w:rsidR="00AB6FA6" w:rsidRPr="00F33272" w:rsidRDefault="00AB6FA6" w:rsidP="00AB6F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AB6FA6" w:rsidRPr="00F33272" w:rsidRDefault="009A1068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205,289</w:t>
            </w:r>
          </w:p>
        </w:tc>
        <w:tc>
          <w:tcPr>
            <w:tcW w:w="147" w:type="pct"/>
          </w:tcPr>
          <w:p w:rsidR="00AB6FA6" w:rsidRPr="00F33272" w:rsidRDefault="00AB6FA6" w:rsidP="00AB6FA6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277,707</w:t>
            </w:r>
          </w:p>
        </w:tc>
        <w:tc>
          <w:tcPr>
            <w:tcW w:w="147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108,547</w:t>
            </w:r>
          </w:p>
        </w:tc>
        <w:tc>
          <w:tcPr>
            <w:tcW w:w="135" w:type="pct"/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:rsidR="00AB6FA6" w:rsidRPr="00F33272" w:rsidRDefault="00AB6FA6" w:rsidP="00AB6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108,547</w:t>
            </w:r>
          </w:p>
        </w:tc>
      </w:tr>
      <w:tr w:rsidR="00F228E2" w:rsidRPr="00F33272" w:rsidTr="00245FD6">
        <w:tc>
          <w:tcPr>
            <w:tcW w:w="2039" w:type="pct"/>
          </w:tcPr>
          <w:p w:rsidR="00F228E2" w:rsidRPr="00F33272" w:rsidRDefault="00F228E2" w:rsidP="00F228E2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F228E2" w:rsidRPr="00F33272" w:rsidRDefault="00F228E2" w:rsidP="00F2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</w:tcPr>
          <w:p w:rsidR="00F228E2" w:rsidRPr="00F33272" w:rsidRDefault="00F228E2" w:rsidP="00F228E2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F228E2" w:rsidRPr="00F33272" w:rsidRDefault="00F228E2" w:rsidP="00F2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</w:tcPr>
          <w:p w:rsidR="00F228E2" w:rsidRPr="00F33272" w:rsidRDefault="00F228E2" w:rsidP="00F2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F228E2" w:rsidRPr="00F33272" w:rsidRDefault="00F228E2" w:rsidP="00F2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</w:tcPr>
          <w:p w:rsidR="00F228E2" w:rsidRPr="00F33272" w:rsidRDefault="00F228E2" w:rsidP="00F2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F228E2" w:rsidRPr="00F33272" w:rsidRDefault="00F228E2" w:rsidP="0082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228E2" w:rsidRPr="00F33272" w:rsidTr="00245FD6">
        <w:tc>
          <w:tcPr>
            <w:tcW w:w="2039" w:type="pct"/>
          </w:tcPr>
          <w:p w:rsidR="00F228E2" w:rsidRPr="00F33272" w:rsidRDefault="00F228E2" w:rsidP="00F228E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30" w:type="pct"/>
          </w:tcPr>
          <w:p w:rsidR="00F228E2" w:rsidRPr="00F33272" w:rsidRDefault="00F228E2" w:rsidP="00F2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F228E2" w:rsidRPr="00F33272" w:rsidRDefault="00F228E2" w:rsidP="00F228E2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:rsidR="00F228E2" w:rsidRPr="00F33272" w:rsidRDefault="00F228E2" w:rsidP="00F2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F228E2" w:rsidRPr="00F33272" w:rsidRDefault="00F228E2" w:rsidP="00F2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F228E2" w:rsidRPr="00F33272" w:rsidRDefault="00F228E2" w:rsidP="00F2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</w:tcPr>
          <w:p w:rsidR="00F228E2" w:rsidRPr="00F33272" w:rsidRDefault="00F228E2" w:rsidP="00F2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:rsidR="00F228E2" w:rsidRPr="00F33272" w:rsidRDefault="00F228E2" w:rsidP="0082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228E2" w:rsidRPr="00F33272" w:rsidTr="00245FD6">
        <w:tc>
          <w:tcPr>
            <w:tcW w:w="2039" w:type="pct"/>
          </w:tcPr>
          <w:p w:rsidR="00F228E2" w:rsidRPr="00F33272" w:rsidRDefault="00F228E2" w:rsidP="00F228E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33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F228E2" w:rsidRPr="00F33272" w:rsidRDefault="009A1068" w:rsidP="00F2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73,115</w:t>
            </w:r>
          </w:p>
        </w:tc>
        <w:tc>
          <w:tcPr>
            <w:tcW w:w="147" w:type="pct"/>
          </w:tcPr>
          <w:p w:rsidR="00F228E2" w:rsidRPr="00F33272" w:rsidRDefault="00F228E2" w:rsidP="00F228E2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F228E2" w:rsidRPr="00F33272" w:rsidRDefault="00F228E2" w:rsidP="00F2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60,983</w:t>
            </w:r>
          </w:p>
        </w:tc>
        <w:tc>
          <w:tcPr>
            <w:tcW w:w="147" w:type="pct"/>
          </w:tcPr>
          <w:p w:rsidR="00F228E2" w:rsidRPr="00F33272" w:rsidRDefault="00F228E2" w:rsidP="00F2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F228E2" w:rsidRPr="00F33272" w:rsidRDefault="00F115A0" w:rsidP="00F2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F228E2" w:rsidRPr="00F33272" w:rsidRDefault="00F228E2" w:rsidP="00F2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:rsidR="00F228E2" w:rsidRPr="00F33272" w:rsidRDefault="00F228E2" w:rsidP="0082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228E2" w:rsidRPr="00F33272" w:rsidTr="00245FD6">
        <w:tc>
          <w:tcPr>
            <w:tcW w:w="2039" w:type="pct"/>
          </w:tcPr>
          <w:p w:rsidR="00F228E2" w:rsidRPr="00F33272" w:rsidRDefault="00F228E2" w:rsidP="00F228E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</w:tcPr>
          <w:p w:rsidR="00F228E2" w:rsidRPr="00F33272" w:rsidRDefault="009A1068" w:rsidP="00F2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70,615</w:t>
            </w:r>
          </w:p>
        </w:tc>
        <w:tc>
          <w:tcPr>
            <w:tcW w:w="147" w:type="pct"/>
          </w:tcPr>
          <w:p w:rsidR="00F228E2" w:rsidRPr="00F33272" w:rsidRDefault="00F228E2" w:rsidP="00F228E2">
            <w:pPr>
              <w:tabs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</w:tcPr>
          <w:p w:rsidR="00F228E2" w:rsidRPr="00F33272" w:rsidRDefault="00F228E2" w:rsidP="00F2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73,115</w:t>
            </w:r>
          </w:p>
        </w:tc>
        <w:tc>
          <w:tcPr>
            <w:tcW w:w="147" w:type="pct"/>
          </w:tcPr>
          <w:p w:rsidR="00F228E2" w:rsidRPr="00F33272" w:rsidRDefault="00F228E2" w:rsidP="00F2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</w:tcPr>
          <w:p w:rsidR="00F228E2" w:rsidRPr="00F33272" w:rsidRDefault="00F115A0" w:rsidP="00F2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F228E2" w:rsidRPr="00F33272" w:rsidRDefault="00F228E2" w:rsidP="00F22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</w:tcPr>
          <w:p w:rsidR="00F228E2" w:rsidRPr="00F33272" w:rsidRDefault="00F228E2" w:rsidP="0082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245FD6" w:rsidRPr="00F33272" w:rsidRDefault="00245FD6" w:rsidP="00245FD6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283" w:right="-45" w:hanging="283"/>
        <w:jc w:val="thaiDistribute"/>
        <w:rPr>
          <w:sz w:val="24"/>
          <w:szCs w:val="24"/>
          <w:u w:val="none"/>
          <w:cs/>
          <w:lang w:val="th-TH"/>
        </w:rPr>
      </w:pPr>
    </w:p>
    <w:p w:rsidR="00087980" w:rsidRDefault="00087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A72B33" w:rsidRPr="00F33272" w:rsidRDefault="00A72B33" w:rsidP="00245FD6">
      <w:pPr>
        <w:tabs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</w:t>
      </w:r>
      <w:r w:rsidR="007C265F" w:rsidRPr="00F33272">
        <w:rPr>
          <w:rFonts w:asciiTheme="majorBidi" w:hAnsiTheme="majorBidi" w:cstheme="majorBidi" w:hint="cs"/>
          <w:i/>
          <w:iCs/>
          <w:sz w:val="30"/>
          <w:szCs w:val="30"/>
          <w:cs/>
        </w:rPr>
        <w:t>เครื่องจักรเก่าและ</w:t>
      </w: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สินทรัพย์ที่ไม่ได้ใช้ในการดำเนินงาน</w:t>
      </w:r>
    </w:p>
    <w:p w:rsidR="00A72B33" w:rsidRPr="003E7A3A" w:rsidRDefault="00A72B33" w:rsidP="00245FD6">
      <w:pPr>
        <w:tabs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245FD6" w:rsidRPr="00F33272" w:rsidRDefault="00245FD6" w:rsidP="00245FD6">
      <w:pPr>
        <w:tabs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F33272">
        <w:rPr>
          <w:rFonts w:ascii="Angsana New" w:hAnsi="Angsana New"/>
          <w:sz w:val="30"/>
          <w:szCs w:val="30"/>
          <w:cs/>
        </w:rPr>
        <w:t>ณ วันที่ 31 ธันวาคม 25</w:t>
      </w:r>
      <w:r w:rsidRPr="00F33272">
        <w:rPr>
          <w:rFonts w:ascii="Angsana New" w:hAnsi="Angsana New"/>
          <w:sz w:val="30"/>
          <w:szCs w:val="30"/>
        </w:rPr>
        <w:t>6</w:t>
      </w:r>
      <w:r w:rsidR="00F228E2" w:rsidRPr="00F33272">
        <w:rPr>
          <w:rFonts w:ascii="Angsana New" w:hAnsi="Angsana New"/>
          <w:sz w:val="30"/>
          <w:szCs w:val="30"/>
        </w:rPr>
        <w:t>1</w:t>
      </w:r>
      <w:r w:rsidRPr="00F33272">
        <w:rPr>
          <w:rFonts w:ascii="Angsana New" w:hAnsi="Angsana New"/>
          <w:sz w:val="30"/>
          <w:szCs w:val="30"/>
          <w:cs/>
        </w:rPr>
        <w:t xml:space="preserve"> กลุ่มบริษัทมี</w:t>
      </w:r>
      <w:r w:rsidR="007C265F" w:rsidRPr="00F33272">
        <w:rPr>
          <w:rFonts w:ascii="Angsana New" w:hAnsi="Angsana New" w:hint="cs"/>
          <w:sz w:val="30"/>
          <w:szCs w:val="30"/>
          <w:cs/>
        </w:rPr>
        <w:t>เครื่องจักรเก่า</w:t>
      </w:r>
      <w:r w:rsidR="00BC79BA">
        <w:rPr>
          <w:rFonts w:ascii="Angsana New" w:hAnsi="Angsana New" w:hint="cs"/>
          <w:sz w:val="30"/>
          <w:szCs w:val="30"/>
          <w:cs/>
        </w:rPr>
        <w:t>และ</w:t>
      </w:r>
      <w:r w:rsidRPr="00F33272">
        <w:rPr>
          <w:rFonts w:ascii="Angsana New" w:hAnsi="Angsana New"/>
          <w:sz w:val="30"/>
          <w:szCs w:val="30"/>
          <w:cs/>
        </w:rPr>
        <w:t>สินทรัพย์ที่ไม่ได้ใช้งานเป็นเครื่องกำเนิดไฟฟ้า เครื่องจักรและอุปกรณ์</w:t>
      </w:r>
      <w:r w:rsidR="007C265F" w:rsidRPr="00F3327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C79BA">
        <w:rPr>
          <w:rFonts w:ascii="Angsana New" w:hAnsi="Angsana New"/>
          <w:sz w:val="30"/>
          <w:szCs w:val="30"/>
        </w:rPr>
        <w:t>82.6</w:t>
      </w:r>
      <w:r w:rsidR="007C265F" w:rsidRPr="00F33272">
        <w:rPr>
          <w:rFonts w:ascii="Angsana New" w:hAnsi="Angsana New"/>
          <w:sz w:val="30"/>
          <w:szCs w:val="30"/>
        </w:rPr>
        <w:t xml:space="preserve"> </w:t>
      </w:r>
      <w:r w:rsidR="007C265F" w:rsidRPr="00F33272">
        <w:rPr>
          <w:rFonts w:ascii="Angsana New" w:hAnsi="Angsana New" w:hint="cs"/>
          <w:sz w:val="30"/>
          <w:szCs w:val="30"/>
          <w:cs/>
        </w:rPr>
        <w:t>ล้านบาท</w:t>
      </w:r>
      <w:r w:rsidR="00FE55D6" w:rsidRPr="00F33272">
        <w:rPr>
          <w:rFonts w:ascii="Angsana New" w:hAnsi="Angsana New" w:hint="cs"/>
          <w:sz w:val="30"/>
          <w:szCs w:val="30"/>
          <w:cs/>
        </w:rPr>
        <w:t xml:space="preserve"> </w:t>
      </w:r>
      <w:r w:rsidR="00BC79BA" w:rsidRPr="00BC79BA">
        <w:rPr>
          <w:rFonts w:ascii="Angsana New" w:hAnsi="Angsana New"/>
          <w:i/>
          <w:iCs/>
          <w:sz w:val="30"/>
          <w:szCs w:val="30"/>
        </w:rPr>
        <w:t>(</w:t>
      </w:r>
      <w:r w:rsidR="00BC79BA" w:rsidRPr="00BC79BA">
        <w:rPr>
          <w:rFonts w:ascii="Angsana New" w:hAnsi="Angsana New" w:hint="cs"/>
          <w:i/>
          <w:iCs/>
          <w:sz w:val="30"/>
          <w:szCs w:val="30"/>
          <w:cs/>
        </w:rPr>
        <w:t xml:space="preserve">หมายเหตุ </w:t>
      </w:r>
      <w:r w:rsidR="00BC79BA" w:rsidRPr="00BC79BA">
        <w:rPr>
          <w:rFonts w:ascii="Angsana New" w:hAnsi="Angsana New"/>
          <w:i/>
          <w:iCs/>
          <w:sz w:val="30"/>
          <w:szCs w:val="30"/>
        </w:rPr>
        <w:t>15)</w:t>
      </w:r>
      <w:r w:rsidR="00BC79BA">
        <w:rPr>
          <w:rFonts w:ascii="Angsana New" w:hAnsi="Angsana New"/>
          <w:sz w:val="30"/>
          <w:szCs w:val="30"/>
        </w:rPr>
        <w:t xml:space="preserve"> </w:t>
      </w:r>
      <w:r w:rsidR="00FE55D6" w:rsidRPr="00F33272">
        <w:rPr>
          <w:rFonts w:ascii="Angsana New" w:hAnsi="Angsana New" w:hint="cs"/>
          <w:sz w:val="30"/>
          <w:szCs w:val="30"/>
          <w:cs/>
        </w:rPr>
        <w:t>และ</w:t>
      </w:r>
      <w:r w:rsidR="00FE55D6" w:rsidRPr="00F33272">
        <w:rPr>
          <w:rFonts w:ascii="Angsana New" w:hAnsi="Angsana New"/>
          <w:sz w:val="30"/>
          <w:szCs w:val="30"/>
        </w:rPr>
        <w:t xml:space="preserve"> 70.6 </w:t>
      </w:r>
      <w:r w:rsidR="00FE55D6" w:rsidRPr="00F33272">
        <w:rPr>
          <w:rFonts w:ascii="Angsana New" w:hAnsi="Angsana New" w:hint="cs"/>
          <w:sz w:val="30"/>
          <w:szCs w:val="30"/>
          <w:cs/>
        </w:rPr>
        <w:t>ล้านบาทตามลำดับ</w:t>
      </w:r>
      <w:r w:rsidR="007C265F" w:rsidRPr="00F33272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F33272">
        <w:rPr>
          <w:rFonts w:ascii="Angsana New" w:hAnsi="Angsana New"/>
          <w:sz w:val="30"/>
          <w:szCs w:val="30"/>
          <w:cs/>
        </w:rPr>
        <w:t>กลุ่มบริษัทได้ให้บริษัทผู้ประเมินราคาอิสระทำการประเมินราคาเครื่องกำเนิดไฟฟ้าในเดือน</w:t>
      </w:r>
      <w:r w:rsidR="007010BC" w:rsidRPr="00F33272">
        <w:rPr>
          <w:rFonts w:ascii="Angsana New" w:hAnsi="Angsana New" w:hint="cs"/>
          <w:sz w:val="30"/>
          <w:szCs w:val="30"/>
          <w:cs/>
        </w:rPr>
        <w:t>พฤศจิกายน</w:t>
      </w:r>
      <w:r w:rsidRPr="00F33272">
        <w:rPr>
          <w:rFonts w:ascii="Angsana New" w:hAnsi="Angsana New"/>
          <w:sz w:val="30"/>
          <w:szCs w:val="30"/>
          <w:cs/>
        </w:rPr>
        <w:t xml:space="preserve"> 25</w:t>
      </w:r>
      <w:r w:rsidRPr="00F33272">
        <w:rPr>
          <w:rFonts w:ascii="Angsana New" w:hAnsi="Angsana New"/>
          <w:sz w:val="30"/>
          <w:szCs w:val="30"/>
        </w:rPr>
        <w:t>6</w:t>
      </w:r>
      <w:r w:rsidR="003408CE" w:rsidRPr="00F33272">
        <w:rPr>
          <w:rFonts w:ascii="Angsana New" w:hAnsi="Angsana New"/>
          <w:sz w:val="30"/>
          <w:szCs w:val="30"/>
        </w:rPr>
        <w:t>1</w:t>
      </w:r>
      <w:r w:rsidRPr="00F33272">
        <w:rPr>
          <w:rFonts w:ascii="Angsana New" w:hAnsi="Angsana New"/>
          <w:sz w:val="30"/>
          <w:szCs w:val="30"/>
          <w:cs/>
        </w:rPr>
        <w:t xml:space="preserve"> โดย</w:t>
      </w:r>
      <w:r w:rsidRPr="00F33272">
        <w:rPr>
          <w:rFonts w:ascii="Angsana New" w:hAnsi="Angsana New"/>
          <w:spacing w:val="-4"/>
          <w:sz w:val="30"/>
          <w:szCs w:val="30"/>
          <w:cs/>
        </w:rPr>
        <w:t>ผู้ประเมินอิสระโดยใช้วิธีมูลค่าตลาด โดยมูลค่าประเมินทำให้บริษัท</w:t>
      </w:r>
      <w:r w:rsidR="00A72B33" w:rsidRPr="00F33272">
        <w:rPr>
          <w:rFonts w:ascii="Angsana New" w:hAnsi="Angsana New" w:hint="cs"/>
          <w:spacing w:val="-4"/>
          <w:sz w:val="30"/>
          <w:szCs w:val="30"/>
          <w:cs/>
        </w:rPr>
        <w:t>ย่อย</w:t>
      </w:r>
      <w:r w:rsidR="00CF0C7D" w:rsidRPr="00F33272">
        <w:rPr>
          <w:rFonts w:ascii="Angsana New" w:hAnsi="Angsana New"/>
          <w:spacing w:val="-4"/>
          <w:sz w:val="30"/>
          <w:szCs w:val="30"/>
          <w:cs/>
        </w:rPr>
        <w:t>ต้องบันทึก</w:t>
      </w:r>
      <w:r w:rsidRPr="00F33272">
        <w:rPr>
          <w:rFonts w:ascii="Angsana New" w:hAnsi="Angsana New"/>
          <w:spacing w:val="-4"/>
          <w:sz w:val="30"/>
          <w:szCs w:val="30"/>
          <w:cs/>
        </w:rPr>
        <w:t>รายการขาดทุนจากการด้อย</w:t>
      </w:r>
      <w:r w:rsidRPr="00F33272">
        <w:rPr>
          <w:rFonts w:ascii="Angsana New" w:hAnsi="Angsana New"/>
          <w:sz w:val="30"/>
          <w:szCs w:val="30"/>
          <w:cs/>
        </w:rPr>
        <w:t>ค่า</w:t>
      </w:r>
      <w:r w:rsidR="00B00B67" w:rsidRPr="00F33272">
        <w:rPr>
          <w:rFonts w:ascii="Angsana New" w:hAnsi="Angsana New" w:hint="cs"/>
          <w:sz w:val="30"/>
          <w:szCs w:val="30"/>
          <w:cs/>
        </w:rPr>
        <w:t>เพิ่มเติม</w:t>
      </w:r>
      <w:r w:rsidRPr="00F33272">
        <w:rPr>
          <w:rFonts w:ascii="Angsana New" w:hAnsi="Angsana New"/>
          <w:sz w:val="30"/>
          <w:szCs w:val="30"/>
          <w:cs/>
        </w:rPr>
        <w:t xml:space="preserve">จำนวน </w:t>
      </w:r>
      <w:r w:rsidR="00CF0C7D" w:rsidRPr="00F33272">
        <w:rPr>
          <w:rFonts w:ascii="Angsana New" w:hAnsi="Angsana New"/>
          <w:sz w:val="30"/>
          <w:szCs w:val="30"/>
        </w:rPr>
        <w:t>8.5</w:t>
      </w:r>
      <w:r w:rsidR="00F228E2" w:rsidRPr="00F33272">
        <w:rPr>
          <w:rFonts w:ascii="Angsana New" w:hAnsi="Angsana New"/>
          <w:sz w:val="30"/>
          <w:szCs w:val="30"/>
        </w:rPr>
        <w:t xml:space="preserve"> </w:t>
      </w:r>
      <w:r w:rsidRPr="00F33272">
        <w:rPr>
          <w:rFonts w:ascii="Angsana New" w:hAnsi="Angsana New"/>
          <w:sz w:val="30"/>
          <w:szCs w:val="30"/>
          <w:cs/>
        </w:rPr>
        <w:t>ล้านบาท</w:t>
      </w:r>
      <w:r w:rsidR="007C265F" w:rsidRPr="00F33272">
        <w:rPr>
          <w:rFonts w:ascii="Angsana New" w:hAnsi="Angsana New" w:hint="cs"/>
          <w:sz w:val="30"/>
          <w:szCs w:val="30"/>
          <w:cs/>
        </w:rPr>
        <w:t xml:space="preserve"> นอกจากนี้ผู้บริหารได้ประเมินกระแส</w:t>
      </w:r>
      <w:r w:rsidR="008142A2" w:rsidRPr="00F33272">
        <w:rPr>
          <w:rFonts w:ascii="Angsana New" w:hAnsi="Angsana New" w:hint="cs"/>
          <w:sz w:val="30"/>
          <w:szCs w:val="30"/>
          <w:cs/>
        </w:rPr>
        <w:t>เงินสด</w:t>
      </w:r>
      <w:r w:rsidR="007C265F" w:rsidRPr="00F33272">
        <w:rPr>
          <w:rFonts w:ascii="Angsana New" w:hAnsi="Angsana New" w:hint="cs"/>
          <w:sz w:val="30"/>
          <w:szCs w:val="30"/>
          <w:cs/>
        </w:rPr>
        <w:t>คิดลดโดยใช้ข้อสมมติที่สำคัญ รวมถึงปริมาณและราคาขาย ต้นทุนในการดำเนินงาน และ</w:t>
      </w:r>
      <w:r w:rsidR="008142A2" w:rsidRPr="00F33272">
        <w:rPr>
          <w:rFonts w:ascii="Angsana New" w:hAnsi="Angsana New" w:hint="cs"/>
          <w:sz w:val="30"/>
          <w:szCs w:val="30"/>
          <w:cs/>
        </w:rPr>
        <w:t>อั</w:t>
      </w:r>
      <w:r w:rsidR="007C265F" w:rsidRPr="00F33272">
        <w:rPr>
          <w:rFonts w:ascii="Angsana New" w:hAnsi="Angsana New" w:hint="cs"/>
          <w:sz w:val="30"/>
          <w:szCs w:val="30"/>
          <w:cs/>
        </w:rPr>
        <w:t>ตราการเติบโตระยะยาว มูลค่าจากการใช้งานไม่แตกต่างจากมูลค่าของสินทรัพย์สุทธิอย่างมีสาระสำคัญ</w:t>
      </w:r>
    </w:p>
    <w:p w:rsidR="00245FD6" w:rsidRPr="003E7A3A" w:rsidRDefault="00245FD6" w:rsidP="00245FD6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283" w:right="-45" w:hanging="283"/>
        <w:jc w:val="thaiDistribute"/>
        <w:rPr>
          <w:rFonts w:asciiTheme="majorBidi" w:hAnsiTheme="majorBidi"/>
          <w:b w:val="0"/>
          <w:bCs w:val="0"/>
          <w:cs/>
          <w:lang w:val="th-TH"/>
        </w:rPr>
      </w:pPr>
    </w:p>
    <w:p w:rsidR="00245FD6" w:rsidRPr="00F33272" w:rsidRDefault="00245FD6" w:rsidP="00245FD6">
      <w:pPr>
        <w:ind w:firstLine="540"/>
      </w:pPr>
      <w:r w:rsidRPr="00F33272">
        <w:rPr>
          <w:b/>
          <w:bCs/>
          <w:sz w:val="30"/>
          <w:szCs w:val="30"/>
          <w:cs/>
        </w:rPr>
        <w:t>การวัดมูลค่ายุติธรรม</w:t>
      </w:r>
      <w:r w:rsidRPr="00F33272">
        <w:rPr>
          <w:rtl/>
          <w:cs/>
        </w:rPr>
        <w:t xml:space="preserve"> </w:t>
      </w:r>
    </w:p>
    <w:p w:rsidR="00245FD6" w:rsidRPr="003E7A3A" w:rsidRDefault="00245FD6" w:rsidP="00245FD6">
      <w:pPr>
        <w:ind w:firstLine="540"/>
        <w:rPr>
          <w:rFonts w:asciiTheme="majorBidi" w:hAnsiTheme="majorBidi" w:cstheme="majorBidi"/>
          <w:b/>
          <w:bCs/>
          <w:color w:val="0000FF"/>
          <w:cs/>
        </w:rPr>
      </w:pPr>
    </w:p>
    <w:p w:rsidR="00245FD6" w:rsidRPr="00F33272" w:rsidRDefault="00245FD6" w:rsidP="00245FD6">
      <w:pPr>
        <w:tabs>
          <w:tab w:val="left" w:pos="540"/>
        </w:tabs>
        <w:spacing w:line="0" w:lineRule="atLeast"/>
        <w:ind w:left="547"/>
        <w:rPr>
          <w:rFonts w:ascii="Angsana New" w:hAnsi="Angsana New"/>
          <w:sz w:val="30"/>
          <w:szCs w:val="30"/>
        </w:rPr>
      </w:pPr>
      <w:r w:rsidRPr="00F33272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F33272">
        <w:rPr>
          <w:rFonts w:ascii="Angsana New" w:hAnsi="Angsana New"/>
          <w:sz w:val="30"/>
          <w:szCs w:val="30"/>
          <w:rtl/>
          <w:cs/>
        </w:rPr>
        <w:t xml:space="preserve"> </w:t>
      </w:r>
    </w:p>
    <w:p w:rsidR="00245FD6" w:rsidRPr="003E7A3A" w:rsidRDefault="00245FD6" w:rsidP="00245FD6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283" w:right="-45" w:hanging="283"/>
        <w:jc w:val="thaiDistribute"/>
        <w:rPr>
          <w:rFonts w:asciiTheme="majorBidi" w:hAnsiTheme="majorBidi"/>
          <w:cs/>
          <w:lang w:val="th-TH"/>
        </w:rPr>
      </w:pPr>
    </w:p>
    <w:p w:rsidR="007C265F" w:rsidRPr="00F33272" w:rsidRDefault="00245FD6" w:rsidP="007C265F">
      <w:pPr>
        <w:tabs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F33272">
        <w:rPr>
          <w:rFonts w:ascii="Angsana New" w:hAnsi="Angsana New"/>
          <w:sz w:val="30"/>
          <w:szCs w:val="30"/>
          <w:cs/>
        </w:rPr>
        <w:t>มูลค่ายุติธรรมของสินทรัพย์ที่ไม่ได้ใช้งานของบริษัทย่อย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</w:t>
      </w:r>
      <w:r w:rsidR="00821CDF" w:rsidRPr="00F33272">
        <w:rPr>
          <w:rFonts w:ascii="Angsana New" w:hAnsi="Angsana New"/>
          <w:sz w:val="30"/>
          <w:szCs w:val="30"/>
        </w:rPr>
        <w:t xml:space="preserve"> </w:t>
      </w:r>
      <w:r w:rsidRPr="00F33272">
        <w:rPr>
          <w:rFonts w:ascii="Angsana New" w:hAnsi="Angsana New"/>
          <w:sz w:val="30"/>
          <w:szCs w:val="30"/>
          <w:cs/>
        </w:rPr>
        <w:t>ผู้ประเมินราคาทรัพย์สินอิสระได้ประเมินมูลค่ายุติธรรมของ</w:t>
      </w:r>
      <w:r w:rsidRPr="00F33272">
        <w:rPr>
          <w:rFonts w:ascii="Angsana New" w:hAnsi="Angsana New" w:hint="cs"/>
          <w:sz w:val="30"/>
          <w:szCs w:val="30"/>
          <w:cs/>
        </w:rPr>
        <w:t>สินทรัพย์ที่ไม่ได้ใช้งาน</w:t>
      </w:r>
      <w:r w:rsidRPr="00F33272">
        <w:rPr>
          <w:rFonts w:ascii="Angsana New" w:hAnsi="Angsana New"/>
          <w:sz w:val="30"/>
          <w:szCs w:val="30"/>
          <w:cs/>
        </w:rPr>
        <w:t>ของกลุ่มบริษัทเป็นประจำทุกปี</w:t>
      </w:r>
    </w:p>
    <w:p w:rsidR="007C265F" w:rsidRPr="003E7A3A" w:rsidRDefault="007C265F" w:rsidP="007C265F">
      <w:pPr>
        <w:tabs>
          <w:tab w:val="left" w:pos="540"/>
        </w:tabs>
        <w:spacing w:line="0" w:lineRule="atLeast"/>
        <w:ind w:left="547"/>
        <w:jc w:val="thaiDistribute"/>
        <w:rPr>
          <w:rFonts w:ascii="Angsana New" w:hAnsi="Angsana New"/>
        </w:rPr>
      </w:pPr>
    </w:p>
    <w:p w:rsidR="00245FD6" w:rsidRPr="00F33272" w:rsidRDefault="00245FD6" w:rsidP="007C265F">
      <w:pPr>
        <w:tabs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F33272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การวัดมูลค่ายุติธรรมของสินทรัพย์ที่ไม่ได้ใช้งานจำนวน </w:t>
      </w:r>
      <w:r w:rsidR="00CF0C7D" w:rsidRPr="00F33272">
        <w:rPr>
          <w:rFonts w:ascii="Angsana New" w:hAnsi="Angsana New"/>
          <w:sz w:val="30"/>
          <w:szCs w:val="30"/>
        </w:rPr>
        <w:t>70.6</w:t>
      </w:r>
      <w:r w:rsidRPr="00F33272">
        <w:rPr>
          <w:rFonts w:ascii="Angsana New" w:hAnsi="Angsana New"/>
          <w:sz w:val="30"/>
          <w:szCs w:val="30"/>
        </w:rPr>
        <w:t xml:space="preserve"> </w:t>
      </w:r>
      <w:r w:rsidRPr="00F33272">
        <w:rPr>
          <w:rFonts w:ascii="Angsana New" w:hAnsi="Angsana New"/>
          <w:sz w:val="30"/>
          <w:szCs w:val="30"/>
          <w:cs/>
        </w:rPr>
        <w:t>ล้านบาท ถูกจ</w:t>
      </w:r>
      <w:r w:rsidR="00821CDF" w:rsidRPr="00F33272">
        <w:rPr>
          <w:rFonts w:ascii="Angsana New" w:hAnsi="Angsana New"/>
          <w:sz w:val="30"/>
          <w:szCs w:val="30"/>
          <w:cs/>
        </w:rPr>
        <w:t>ัดลำดับชั้นการวัดมูลค่ายุติธรรม</w:t>
      </w:r>
      <w:r w:rsidRPr="00F33272">
        <w:rPr>
          <w:rFonts w:ascii="Angsana New" w:hAnsi="Angsana New"/>
          <w:sz w:val="30"/>
          <w:szCs w:val="30"/>
          <w:cs/>
        </w:rPr>
        <w:t xml:space="preserve">อยู่ในระดับที่ </w:t>
      </w:r>
      <w:r w:rsidRPr="00F33272">
        <w:rPr>
          <w:rFonts w:ascii="Angsana New" w:hAnsi="Angsana New"/>
          <w:sz w:val="30"/>
          <w:szCs w:val="30"/>
        </w:rPr>
        <w:t>3</w:t>
      </w:r>
      <w:r w:rsidRPr="00F33272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โดยใช้เทคนิคการเปรียบเทียบราคาตลาด</w:t>
      </w:r>
    </w:p>
    <w:p w:rsidR="00245FD6" w:rsidRPr="003E7A3A" w:rsidRDefault="00245FD6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:rsidR="00876AC8" w:rsidRPr="00F33272" w:rsidRDefault="00245FD6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33272">
        <w:rPr>
          <w:rFonts w:asciiTheme="majorBidi" w:hAnsiTheme="majorBidi" w:cstheme="majorBidi"/>
          <w:b/>
          <w:bCs/>
          <w:sz w:val="30"/>
          <w:szCs w:val="30"/>
        </w:rPr>
        <w:t>17</w:t>
      </w:r>
      <w:r w:rsidRPr="00F332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C82728" w:rsidRPr="00F3327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สินทรัพย์ไม่มีตัวตน</w:t>
      </w:r>
    </w:p>
    <w:p w:rsidR="00277045" w:rsidRPr="003E7A3A" w:rsidRDefault="00277045" w:rsidP="00657DFF">
      <w:pPr>
        <w:rPr>
          <w:cs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174"/>
        <w:gridCol w:w="271"/>
        <w:gridCol w:w="1170"/>
        <w:gridCol w:w="271"/>
        <w:gridCol w:w="1167"/>
      </w:tblGrid>
      <w:tr w:rsidR="001423EF" w:rsidRPr="00F33272" w:rsidTr="001423EF">
        <w:trPr>
          <w:trHeight w:val="74"/>
          <w:tblHeader/>
        </w:trPr>
        <w:tc>
          <w:tcPr>
            <w:tcW w:w="2815" w:type="pct"/>
          </w:tcPr>
          <w:p w:rsidR="001423EF" w:rsidRPr="00F33272" w:rsidRDefault="001423EF" w:rsidP="00494F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85" w:type="pct"/>
            <w:gridSpan w:val="5"/>
          </w:tcPr>
          <w:p w:rsidR="001423EF" w:rsidRPr="00F33272" w:rsidRDefault="001423EF" w:rsidP="001423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left="-10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423EF" w:rsidRPr="00F33272" w:rsidTr="001423EF">
        <w:trPr>
          <w:trHeight w:val="828"/>
          <w:tblHeader/>
        </w:trPr>
        <w:tc>
          <w:tcPr>
            <w:tcW w:w="2815" w:type="pct"/>
          </w:tcPr>
          <w:p w:rsidR="001423EF" w:rsidRPr="00F33272" w:rsidRDefault="001423EF" w:rsidP="00494F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1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สิทธิในสัญญา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ซื้อขาย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ประกอบกิจการ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ไฟฟ้า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:rsidR="001423EF" w:rsidRPr="00F33272" w:rsidRDefault="001423EF" w:rsidP="0049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:rsidR="001423EF" w:rsidRPr="00F33272" w:rsidRDefault="001423EF" w:rsidP="0049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1423EF" w:rsidRPr="00F33272" w:rsidRDefault="001423EF" w:rsidP="0049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423EF" w:rsidRPr="00F33272" w:rsidRDefault="001423EF" w:rsidP="0049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423EF" w:rsidRPr="00F33272" w:rsidRDefault="001423EF" w:rsidP="0049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423EF" w:rsidRPr="00F33272" w:rsidTr="003E7A3A">
        <w:trPr>
          <w:trHeight w:val="299"/>
          <w:tblHeader/>
        </w:trPr>
        <w:tc>
          <w:tcPr>
            <w:tcW w:w="2815" w:type="pct"/>
          </w:tcPr>
          <w:p w:rsidR="001423EF" w:rsidRPr="00F33272" w:rsidRDefault="001423EF" w:rsidP="001423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85" w:type="pct"/>
            <w:gridSpan w:val="5"/>
          </w:tcPr>
          <w:p w:rsidR="001423EF" w:rsidRPr="00F33272" w:rsidRDefault="001423EF" w:rsidP="001423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23EF" w:rsidRPr="00F33272" w:rsidTr="001423EF">
        <w:trPr>
          <w:trHeight w:val="74"/>
        </w:trPr>
        <w:tc>
          <w:tcPr>
            <w:tcW w:w="2815" w:type="pct"/>
          </w:tcPr>
          <w:p w:rsidR="001423EF" w:rsidRPr="00F33272" w:rsidRDefault="001423EF" w:rsidP="00494F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3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7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7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7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7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23EF" w:rsidRPr="00F33272" w:rsidTr="001423EF">
        <w:trPr>
          <w:trHeight w:val="64"/>
        </w:trPr>
        <w:tc>
          <w:tcPr>
            <w:tcW w:w="2815" w:type="pct"/>
          </w:tcPr>
          <w:p w:rsidR="001423EF" w:rsidRPr="00F33272" w:rsidRDefault="001423EF" w:rsidP="00494F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633" w:type="pct"/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left="-101" w:right="-365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443,381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60" w:lineRule="exact"/>
              <w:ind w:left="-10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133,185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60" w:lineRule="exact"/>
              <w:ind w:left="-10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576,566</w:t>
            </w:r>
          </w:p>
        </w:tc>
      </w:tr>
      <w:tr w:rsidR="001423EF" w:rsidRPr="00F33272" w:rsidTr="001423EF">
        <w:trPr>
          <w:trHeight w:val="74"/>
        </w:trPr>
        <w:tc>
          <w:tcPr>
            <w:tcW w:w="2815" w:type="pct"/>
          </w:tcPr>
          <w:p w:rsidR="001423EF" w:rsidRPr="00F33272" w:rsidRDefault="001423EF" w:rsidP="00494F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3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60" w:lineRule="exact"/>
              <w:ind w:lef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60" w:lineRule="exact"/>
              <w:ind w:left="-10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22,184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60" w:lineRule="exact"/>
              <w:ind w:left="-10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22,184</w:t>
            </w:r>
          </w:p>
        </w:tc>
      </w:tr>
      <w:tr w:rsidR="001423EF" w:rsidRPr="00F33272" w:rsidTr="001423EF">
        <w:trPr>
          <w:trHeight w:val="406"/>
        </w:trPr>
        <w:tc>
          <w:tcPr>
            <w:tcW w:w="2815" w:type="pct"/>
          </w:tcPr>
          <w:p w:rsidR="001423EF" w:rsidRPr="00F33272" w:rsidRDefault="001423EF" w:rsidP="00494F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60" w:lineRule="exact"/>
              <w:ind w:left="-101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(26,125)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60" w:lineRule="exact"/>
              <w:ind w:left="-10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60" w:lineRule="exact"/>
              <w:ind w:left="-10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(26,125)</w:t>
            </w:r>
          </w:p>
        </w:tc>
      </w:tr>
      <w:tr w:rsidR="001423EF" w:rsidRPr="00F33272" w:rsidTr="001423EF">
        <w:trPr>
          <w:trHeight w:val="109"/>
        </w:trPr>
        <w:tc>
          <w:tcPr>
            <w:tcW w:w="2815" w:type="pct"/>
          </w:tcPr>
          <w:p w:rsidR="001423EF" w:rsidRPr="00F33272" w:rsidRDefault="001423EF" w:rsidP="001423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  <w:r w:rsidRPr="00F332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60" w:lineRule="exact"/>
              <w:ind w:left="-101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417,256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60" w:lineRule="exact"/>
              <w:ind w:left="-101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155,369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60" w:lineRule="exact"/>
              <w:ind w:left="-10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572,625</w:t>
            </w:r>
          </w:p>
        </w:tc>
      </w:tr>
      <w:tr w:rsidR="001423EF" w:rsidRPr="00F33272" w:rsidTr="001423EF">
        <w:trPr>
          <w:trHeight w:val="80"/>
        </w:trPr>
        <w:tc>
          <w:tcPr>
            <w:tcW w:w="2815" w:type="pct"/>
          </w:tcPr>
          <w:p w:rsidR="001423EF" w:rsidRPr="00F33272" w:rsidRDefault="001423EF" w:rsidP="00494F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3" w:type="pct"/>
          </w:tcPr>
          <w:p w:rsidR="001423EF" w:rsidRPr="00F33272" w:rsidRDefault="001423EF" w:rsidP="002258E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  <w:tab w:val="decimal" w:pos="1156"/>
              </w:tabs>
              <w:spacing w:after="0" w:line="360" w:lineRule="exact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60" w:lineRule="exact"/>
              <w:ind w:left="-10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13,842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60" w:lineRule="exact"/>
              <w:ind w:left="-10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13,842</w:t>
            </w:r>
          </w:p>
        </w:tc>
      </w:tr>
      <w:tr w:rsidR="001423EF" w:rsidRPr="00F33272" w:rsidTr="001C547A">
        <w:trPr>
          <w:trHeight w:val="74"/>
        </w:trPr>
        <w:tc>
          <w:tcPr>
            <w:tcW w:w="2815" w:type="pct"/>
          </w:tcPr>
          <w:p w:rsidR="001423EF" w:rsidRPr="00F33272" w:rsidRDefault="001423EF" w:rsidP="00494F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60" w:lineRule="exact"/>
              <w:ind w:left="-101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60" w:lineRule="exact"/>
              <w:ind w:left="-10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60" w:lineRule="exact"/>
              <w:ind w:left="-10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</w:tr>
      <w:tr w:rsidR="001423EF" w:rsidRPr="00F33272" w:rsidTr="001C547A">
        <w:trPr>
          <w:trHeight w:val="64"/>
        </w:trPr>
        <w:tc>
          <w:tcPr>
            <w:tcW w:w="2815" w:type="pct"/>
          </w:tcPr>
          <w:p w:rsidR="001423EF" w:rsidRPr="00F33272" w:rsidRDefault="001423EF" w:rsidP="00494F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left="-10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418,234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60" w:lineRule="exact"/>
              <w:ind w:left="-101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169,211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60" w:lineRule="exact"/>
              <w:ind w:left="-10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587,4</w:t>
            </w:r>
            <w:r w:rsidR="00430EE6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1423EF" w:rsidRPr="00F33272" w:rsidTr="001423EF">
        <w:trPr>
          <w:trHeight w:val="74"/>
        </w:trPr>
        <w:tc>
          <w:tcPr>
            <w:tcW w:w="2815" w:type="pct"/>
          </w:tcPr>
          <w:p w:rsidR="001423EF" w:rsidRPr="00F33272" w:rsidRDefault="001423EF" w:rsidP="00494F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33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60" w:lineRule="exact"/>
              <w:ind w:left="-10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8"/>
              </w:tabs>
              <w:spacing w:after="0" w:line="360" w:lineRule="exact"/>
              <w:ind w:left="-10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  <w:tab w:val="decimal" w:pos="1068"/>
              </w:tabs>
              <w:spacing w:after="0" w:line="360" w:lineRule="exact"/>
              <w:ind w:left="-10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23EF" w:rsidRPr="00F33272" w:rsidTr="001423EF">
        <w:trPr>
          <w:trHeight w:val="74"/>
        </w:trPr>
        <w:tc>
          <w:tcPr>
            <w:tcW w:w="2815" w:type="pct"/>
          </w:tcPr>
          <w:p w:rsidR="001423EF" w:rsidRPr="00F33272" w:rsidRDefault="001423EF" w:rsidP="00494F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633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60" w:lineRule="exact"/>
              <w:ind w:left="-101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60" w:lineRule="exact"/>
              <w:ind w:left="-10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49,660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60" w:lineRule="exact"/>
              <w:ind w:left="-10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49,660</w:t>
            </w:r>
          </w:p>
        </w:tc>
      </w:tr>
      <w:tr w:rsidR="001423EF" w:rsidRPr="00F33272" w:rsidTr="001423EF">
        <w:trPr>
          <w:trHeight w:val="74"/>
        </w:trPr>
        <w:tc>
          <w:tcPr>
            <w:tcW w:w="2815" w:type="pct"/>
          </w:tcPr>
          <w:p w:rsidR="001423EF" w:rsidRPr="00F33272" w:rsidRDefault="001423EF" w:rsidP="00494F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3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60" w:lineRule="exact"/>
              <w:ind w:left="-101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60" w:lineRule="exact"/>
              <w:ind w:left="-10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12,982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7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60" w:lineRule="exact"/>
              <w:ind w:left="-10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12,982</w:t>
            </w:r>
          </w:p>
        </w:tc>
      </w:tr>
      <w:tr w:rsidR="001423EF" w:rsidRPr="00F33272" w:rsidTr="001423EF">
        <w:trPr>
          <w:trHeight w:val="64"/>
        </w:trPr>
        <w:tc>
          <w:tcPr>
            <w:tcW w:w="2815" w:type="pct"/>
          </w:tcPr>
          <w:p w:rsidR="001423EF" w:rsidRPr="00F33272" w:rsidRDefault="001423EF" w:rsidP="001423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  <w:r w:rsidRPr="00F332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60" w:lineRule="exact"/>
              <w:ind w:left="-101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60" w:lineRule="exact"/>
              <w:ind w:left="-101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62,642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60" w:lineRule="exact"/>
              <w:ind w:left="-10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62,642</w:t>
            </w:r>
          </w:p>
        </w:tc>
      </w:tr>
      <w:tr w:rsidR="001423EF" w:rsidRPr="00F33272" w:rsidTr="001423EF">
        <w:trPr>
          <w:trHeight w:val="74"/>
        </w:trPr>
        <w:tc>
          <w:tcPr>
            <w:tcW w:w="2815" w:type="pct"/>
          </w:tcPr>
          <w:p w:rsidR="001423EF" w:rsidRPr="00F33272" w:rsidRDefault="001423EF" w:rsidP="00494F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33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60" w:lineRule="exact"/>
              <w:ind w:left="-101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11,983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60" w:lineRule="exact"/>
              <w:ind w:left="-10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14,292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7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60" w:lineRule="exact"/>
              <w:ind w:left="-10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26,275</w:t>
            </w:r>
          </w:p>
        </w:tc>
      </w:tr>
      <w:tr w:rsidR="001423EF" w:rsidRPr="00F33272" w:rsidTr="001423EF">
        <w:trPr>
          <w:trHeight w:val="64"/>
        </w:trPr>
        <w:tc>
          <w:tcPr>
            <w:tcW w:w="2815" w:type="pct"/>
          </w:tcPr>
          <w:p w:rsidR="001423EF" w:rsidRPr="00F33272" w:rsidRDefault="001423EF" w:rsidP="00494F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60" w:lineRule="exact"/>
              <w:ind w:left="-101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11,983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60" w:lineRule="exact"/>
              <w:ind w:left="-101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76,934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60" w:lineRule="exact"/>
              <w:ind w:left="-10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88,917</w:t>
            </w:r>
          </w:p>
        </w:tc>
      </w:tr>
      <w:tr w:rsidR="001423EF" w:rsidRPr="00F33272" w:rsidTr="001423EF">
        <w:trPr>
          <w:trHeight w:val="64"/>
        </w:trPr>
        <w:tc>
          <w:tcPr>
            <w:tcW w:w="2815" w:type="pct"/>
          </w:tcPr>
          <w:p w:rsidR="001423EF" w:rsidRPr="00F33272" w:rsidRDefault="001423EF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  <w:tab w:val="decimal" w:pos="1151"/>
              </w:tabs>
              <w:spacing w:after="0" w:line="240" w:lineRule="auto"/>
              <w:ind w:left="-101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1" w:right="2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1" w:right="-1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1" w:right="2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1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423EF" w:rsidRPr="00F33272" w:rsidTr="001423EF">
        <w:trPr>
          <w:trHeight w:val="64"/>
        </w:trPr>
        <w:tc>
          <w:tcPr>
            <w:tcW w:w="2815" w:type="pct"/>
          </w:tcPr>
          <w:p w:rsidR="001423EF" w:rsidRPr="00F33272" w:rsidRDefault="001423EF" w:rsidP="00494F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33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  <w:tab w:val="decimal" w:pos="1151"/>
              </w:tabs>
              <w:spacing w:after="0" w:line="360" w:lineRule="exact"/>
              <w:ind w:left="-101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60" w:lineRule="exact"/>
              <w:ind w:left="-101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60" w:lineRule="exact"/>
              <w:ind w:left="-10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23EF" w:rsidRPr="00F33272" w:rsidTr="001423EF">
        <w:trPr>
          <w:trHeight w:val="64"/>
        </w:trPr>
        <w:tc>
          <w:tcPr>
            <w:tcW w:w="2815" w:type="pct"/>
          </w:tcPr>
          <w:p w:rsidR="001423EF" w:rsidRPr="00F33272" w:rsidRDefault="001423EF" w:rsidP="00494F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60" w:lineRule="exact"/>
              <w:ind w:left="-101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443,381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60" w:lineRule="exact"/>
              <w:ind w:left="-101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83,525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60" w:lineRule="exact"/>
              <w:ind w:left="-10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526,906</w:t>
            </w:r>
          </w:p>
        </w:tc>
      </w:tr>
      <w:tr w:rsidR="001423EF" w:rsidRPr="00F33272" w:rsidTr="001423EF">
        <w:trPr>
          <w:trHeight w:val="64"/>
        </w:trPr>
        <w:tc>
          <w:tcPr>
            <w:tcW w:w="2815" w:type="pct"/>
          </w:tcPr>
          <w:p w:rsidR="001423EF" w:rsidRPr="00F33272" w:rsidRDefault="001423EF" w:rsidP="00C57D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  <w:r w:rsidRPr="00F332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60" w:lineRule="exact"/>
              <w:ind w:left="-101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417,256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60" w:lineRule="exact"/>
              <w:ind w:left="-101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92,727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  <w:bottom w:val="double" w:sz="4" w:space="0" w:color="auto"/>
            </w:tcBorders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60" w:lineRule="exact"/>
              <w:ind w:left="-10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509,983</w:t>
            </w:r>
          </w:p>
        </w:tc>
      </w:tr>
      <w:tr w:rsidR="001423EF" w:rsidRPr="00F33272" w:rsidTr="001423EF">
        <w:trPr>
          <w:trHeight w:val="64"/>
        </w:trPr>
        <w:tc>
          <w:tcPr>
            <w:tcW w:w="2815" w:type="pct"/>
          </w:tcPr>
          <w:p w:rsidR="001423EF" w:rsidRPr="00F33272" w:rsidRDefault="001423EF" w:rsidP="00494F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60" w:lineRule="exact"/>
              <w:ind w:left="-101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406,251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60" w:lineRule="exact"/>
              <w:ind w:left="-101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92,277</w:t>
            </w:r>
          </w:p>
        </w:tc>
        <w:tc>
          <w:tcPr>
            <w:tcW w:w="146" w:type="pct"/>
          </w:tcPr>
          <w:p w:rsidR="001423EF" w:rsidRPr="00F33272" w:rsidRDefault="001423EF" w:rsidP="00494F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360" w:lineRule="exact"/>
              <w:ind w:left="-101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  <w:bottom w:val="double" w:sz="4" w:space="0" w:color="auto"/>
            </w:tcBorders>
          </w:tcPr>
          <w:p w:rsidR="001423EF" w:rsidRPr="00F33272" w:rsidRDefault="001423EF" w:rsidP="00E74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360" w:lineRule="exact"/>
              <w:ind w:left="-10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498,528</w:t>
            </w:r>
          </w:p>
        </w:tc>
      </w:tr>
    </w:tbl>
    <w:p w:rsidR="00E74E43" w:rsidRPr="00F33272" w:rsidRDefault="00E7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2071"/>
      </w:tblGrid>
      <w:tr w:rsidR="00C57DFA" w:rsidRPr="00F33272" w:rsidTr="00C57DFA">
        <w:trPr>
          <w:tblHeader/>
        </w:trPr>
        <w:tc>
          <w:tcPr>
            <w:tcW w:w="3883" w:type="pct"/>
          </w:tcPr>
          <w:p w:rsidR="00C57DFA" w:rsidRPr="00F33272" w:rsidRDefault="00C57DFA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7" w:type="pct"/>
          </w:tcPr>
          <w:p w:rsidR="00C57DFA" w:rsidRPr="00F33272" w:rsidRDefault="00C57DFA" w:rsidP="00C57D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7DFA" w:rsidRPr="00F33272" w:rsidTr="00C57DFA">
        <w:trPr>
          <w:tblHeader/>
        </w:trPr>
        <w:tc>
          <w:tcPr>
            <w:tcW w:w="3883" w:type="pct"/>
          </w:tcPr>
          <w:p w:rsidR="00C57DFA" w:rsidRPr="00F33272" w:rsidRDefault="00C57DFA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7" w:type="pct"/>
          </w:tcPr>
          <w:p w:rsidR="00C57DFA" w:rsidRPr="00F33272" w:rsidRDefault="00C57DFA" w:rsidP="00C57DFA">
            <w:pPr>
              <w:tabs>
                <w:tab w:val="clear" w:pos="227"/>
                <w:tab w:val="clear" w:pos="680"/>
                <w:tab w:val="clear" w:pos="1871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C57DFA" w:rsidRPr="00F33272" w:rsidTr="001B56FB">
        <w:trPr>
          <w:tblHeader/>
        </w:trPr>
        <w:tc>
          <w:tcPr>
            <w:tcW w:w="3883" w:type="pct"/>
          </w:tcPr>
          <w:p w:rsidR="00C57DFA" w:rsidRPr="00F33272" w:rsidRDefault="00C57DFA" w:rsidP="00C57D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7" w:type="pct"/>
          </w:tcPr>
          <w:p w:rsidR="00C57DFA" w:rsidRPr="00F33272" w:rsidRDefault="00C57DFA" w:rsidP="00C57D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7DFA" w:rsidRPr="00F33272" w:rsidTr="00C57DFA">
        <w:tc>
          <w:tcPr>
            <w:tcW w:w="3883" w:type="pct"/>
          </w:tcPr>
          <w:p w:rsidR="00C57DFA" w:rsidRPr="00F33272" w:rsidRDefault="00C57DFA" w:rsidP="009850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17" w:type="pct"/>
          </w:tcPr>
          <w:p w:rsidR="00C57DFA" w:rsidRPr="00F33272" w:rsidRDefault="00C57DFA" w:rsidP="006706B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7DFA" w:rsidRPr="00F33272" w:rsidTr="00C57DFA">
        <w:tc>
          <w:tcPr>
            <w:tcW w:w="3883" w:type="pct"/>
          </w:tcPr>
          <w:p w:rsidR="00C57DFA" w:rsidRPr="00F33272" w:rsidRDefault="00C57DFA" w:rsidP="000642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117" w:type="pct"/>
          </w:tcPr>
          <w:p w:rsidR="00C57DFA" w:rsidRPr="00F33272" w:rsidRDefault="00C57DFA" w:rsidP="00C57DF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after="0"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122,958</w:t>
            </w:r>
          </w:p>
        </w:tc>
      </w:tr>
      <w:tr w:rsidR="00C57DFA" w:rsidRPr="00F33272" w:rsidTr="00C57DFA">
        <w:tc>
          <w:tcPr>
            <w:tcW w:w="3883" w:type="pct"/>
          </w:tcPr>
          <w:p w:rsidR="00C57DFA" w:rsidRPr="00F33272" w:rsidRDefault="00C57DFA" w:rsidP="000642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7" w:type="pct"/>
          </w:tcPr>
          <w:p w:rsidR="00C57DFA" w:rsidRPr="00F33272" w:rsidRDefault="00C57DFA" w:rsidP="00C57DF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after="0" w:line="240" w:lineRule="auto"/>
              <w:ind w:left="-101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15,747</w:t>
            </w:r>
          </w:p>
        </w:tc>
      </w:tr>
      <w:tr w:rsidR="00C57DFA" w:rsidRPr="00F33272" w:rsidTr="00C57DFA">
        <w:tc>
          <w:tcPr>
            <w:tcW w:w="3883" w:type="pct"/>
          </w:tcPr>
          <w:p w:rsidR="00C57DFA" w:rsidRPr="00F33272" w:rsidRDefault="00C57DFA" w:rsidP="000642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2560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17" w:type="pct"/>
            <w:tcBorders>
              <w:top w:val="single" w:sz="4" w:space="0" w:color="auto"/>
            </w:tcBorders>
          </w:tcPr>
          <w:p w:rsidR="00C57DFA" w:rsidRPr="00F33272" w:rsidRDefault="00C57DFA" w:rsidP="00C57DF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after="0" w:line="240" w:lineRule="auto"/>
              <w:ind w:left="-101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138,705</w:t>
            </w:r>
          </w:p>
        </w:tc>
      </w:tr>
      <w:tr w:rsidR="00C57DFA" w:rsidRPr="00F33272" w:rsidTr="005E6136">
        <w:tc>
          <w:tcPr>
            <w:tcW w:w="3883" w:type="pct"/>
          </w:tcPr>
          <w:p w:rsidR="00C57DFA" w:rsidRPr="00F33272" w:rsidRDefault="00C57DFA" w:rsidP="002258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7" w:type="pct"/>
            <w:tcBorders>
              <w:bottom w:val="single" w:sz="4" w:space="0" w:color="auto"/>
            </w:tcBorders>
          </w:tcPr>
          <w:p w:rsidR="00C57DFA" w:rsidRPr="00F33272" w:rsidRDefault="00C57DFA" w:rsidP="005E613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after="0" w:line="240" w:lineRule="auto"/>
              <w:ind w:left="-101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/>
                <w:sz w:val="30"/>
                <w:szCs w:val="30"/>
              </w:rPr>
              <w:t>11,78</w:t>
            </w:r>
            <w:r w:rsidR="005E6136" w:rsidRPr="00F33272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C57DFA" w:rsidRPr="00F33272" w:rsidTr="005E6136">
        <w:tc>
          <w:tcPr>
            <w:tcW w:w="3883" w:type="pct"/>
          </w:tcPr>
          <w:p w:rsidR="00C57DFA" w:rsidRPr="00F33272" w:rsidRDefault="00C57DFA" w:rsidP="002258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17" w:type="pct"/>
            <w:tcBorders>
              <w:top w:val="single" w:sz="4" w:space="0" w:color="auto"/>
              <w:bottom w:val="single" w:sz="4" w:space="0" w:color="auto"/>
            </w:tcBorders>
          </w:tcPr>
          <w:p w:rsidR="00C57DFA" w:rsidRPr="00F33272" w:rsidRDefault="00C57DFA" w:rsidP="005E613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after="0" w:line="240" w:lineRule="auto"/>
              <w:ind w:left="-101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F33272">
              <w:rPr>
                <w:rFonts w:asciiTheme="majorBidi" w:hAnsiTheme="majorBidi"/>
                <w:b/>
                <w:bCs/>
                <w:sz w:val="30"/>
                <w:szCs w:val="30"/>
              </w:rPr>
              <w:t>50,49</w:t>
            </w:r>
            <w:r w:rsidR="005E6136" w:rsidRPr="00F33272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</w:p>
        </w:tc>
      </w:tr>
      <w:tr w:rsidR="00C57DFA" w:rsidRPr="00F33272" w:rsidTr="005E6136">
        <w:tc>
          <w:tcPr>
            <w:tcW w:w="3883" w:type="pct"/>
          </w:tcPr>
          <w:p w:rsidR="00C57DFA" w:rsidRPr="00F33272" w:rsidRDefault="00C57DFA" w:rsidP="000642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7" w:type="pct"/>
            <w:tcBorders>
              <w:top w:val="single" w:sz="4" w:space="0" w:color="auto"/>
            </w:tcBorders>
          </w:tcPr>
          <w:p w:rsidR="00C57DFA" w:rsidRPr="00F33272" w:rsidRDefault="00C57DFA" w:rsidP="00C57DF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after="0" w:line="240" w:lineRule="auto"/>
              <w:ind w:left="-101" w:right="-10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57DFA" w:rsidRPr="00F33272" w:rsidTr="00C57DFA">
        <w:tc>
          <w:tcPr>
            <w:tcW w:w="3883" w:type="pct"/>
          </w:tcPr>
          <w:p w:rsidR="00C57DFA" w:rsidRPr="00F33272" w:rsidRDefault="00C57DFA" w:rsidP="000642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17" w:type="pct"/>
          </w:tcPr>
          <w:p w:rsidR="00C57DFA" w:rsidRPr="00F33272" w:rsidRDefault="00C57DFA" w:rsidP="00C57DFA">
            <w:pPr>
              <w:tabs>
                <w:tab w:val="clear" w:pos="1644"/>
                <w:tab w:val="clear" w:pos="1871"/>
                <w:tab w:val="decimal" w:pos="1872"/>
                <w:tab w:val="decimal" w:pos="1917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7DFA" w:rsidRPr="00F33272" w:rsidTr="00C57DFA">
        <w:tc>
          <w:tcPr>
            <w:tcW w:w="3883" w:type="pct"/>
          </w:tcPr>
          <w:p w:rsidR="00C57DFA" w:rsidRPr="00F33272" w:rsidRDefault="00C57DFA" w:rsidP="000642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117" w:type="pct"/>
          </w:tcPr>
          <w:p w:rsidR="00C57DFA" w:rsidRPr="00F33272" w:rsidRDefault="00C57DFA" w:rsidP="00C57DF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after="0" w:line="240" w:lineRule="auto"/>
              <w:ind w:left="-101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45,428</w:t>
            </w:r>
          </w:p>
        </w:tc>
      </w:tr>
      <w:tr w:rsidR="00C57DFA" w:rsidRPr="00F33272" w:rsidTr="00C57DFA">
        <w:tc>
          <w:tcPr>
            <w:tcW w:w="3883" w:type="pct"/>
          </w:tcPr>
          <w:p w:rsidR="00C57DFA" w:rsidRPr="00F33272" w:rsidRDefault="00C57DFA" w:rsidP="000642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117" w:type="pct"/>
            <w:tcBorders>
              <w:bottom w:val="single" w:sz="4" w:space="0" w:color="auto"/>
            </w:tcBorders>
            <w:vAlign w:val="bottom"/>
          </w:tcPr>
          <w:p w:rsidR="00C57DFA" w:rsidRPr="00F33272" w:rsidRDefault="00C57DFA" w:rsidP="00C57DF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after="0" w:line="240" w:lineRule="auto"/>
              <w:ind w:left="-101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11,538</w:t>
            </w:r>
          </w:p>
        </w:tc>
      </w:tr>
      <w:tr w:rsidR="00C57DFA" w:rsidRPr="00F33272" w:rsidTr="00C57DFA">
        <w:tc>
          <w:tcPr>
            <w:tcW w:w="3883" w:type="pct"/>
          </w:tcPr>
          <w:p w:rsidR="00C57DFA" w:rsidRPr="00F33272" w:rsidRDefault="00C57DFA" w:rsidP="000642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2560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17" w:type="pct"/>
            <w:tcBorders>
              <w:top w:val="single" w:sz="4" w:space="0" w:color="auto"/>
            </w:tcBorders>
            <w:vAlign w:val="bottom"/>
          </w:tcPr>
          <w:p w:rsidR="00C57DFA" w:rsidRPr="00F33272" w:rsidRDefault="00C57DFA" w:rsidP="00C57DF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after="0" w:line="240" w:lineRule="auto"/>
              <w:ind w:left="-101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56,966</w:t>
            </w:r>
          </w:p>
        </w:tc>
      </w:tr>
      <w:tr w:rsidR="00C57DFA" w:rsidRPr="00F33272" w:rsidTr="00C57DFA">
        <w:tc>
          <w:tcPr>
            <w:tcW w:w="3883" w:type="pct"/>
          </w:tcPr>
          <w:p w:rsidR="00C57DFA" w:rsidRPr="00F33272" w:rsidRDefault="00C57DFA" w:rsidP="000642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17" w:type="pct"/>
            <w:vAlign w:val="bottom"/>
          </w:tcPr>
          <w:p w:rsidR="00C57DFA" w:rsidRPr="00F33272" w:rsidRDefault="00C57DFA" w:rsidP="00C57DF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after="0" w:line="240" w:lineRule="auto"/>
              <w:ind w:left="-101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12,882</w:t>
            </w:r>
          </w:p>
        </w:tc>
      </w:tr>
      <w:tr w:rsidR="00C57DFA" w:rsidRPr="00F33272" w:rsidTr="00C57DFA">
        <w:tc>
          <w:tcPr>
            <w:tcW w:w="3883" w:type="pct"/>
          </w:tcPr>
          <w:p w:rsidR="00C57DFA" w:rsidRPr="00F33272" w:rsidRDefault="00C57DFA" w:rsidP="000642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7DFA" w:rsidRPr="00F33272" w:rsidRDefault="00C57DFA" w:rsidP="00C57DF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after="0" w:line="240" w:lineRule="auto"/>
              <w:ind w:left="-101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69,848</w:t>
            </w:r>
          </w:p>
        </w:tc>
      </w:tr>
      <w:tr w:rsidR="00C57DFA" w:rsidRPr="00F33272" w:rsidTr="00C57DFA">
        <w:tc>
          <w:tcPr>
            <w:tcW w:w="3883" w:type="pct"/>
          </w:tcPr>
          <w:p w:rsidR="00C57DFA" w:rsidRPr="00F33272" w:rsidRDefault="00C57DFA" w:rsidP="000642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  <w:tab w:val="decimal" w:pos="1917"/>
                <w:tab w:val="decimal" w:pos="194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17" w:type="pct"/>
          </w:tcPr>
          <w:p w:rsidR="00C57DFA" w:rsidRPr="00F33272" w:rsidRDefault="00C57DFA" w:rsidP="00C57DFA">
            <w:pPr>
              <w:tabs>
                <w:tab w:val="clear" w:pos="1871"/>
                <w:tab w:val="decimal" w:pos="1872"/>
                <w:tab w:val="decimal" w:pos="1917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7DFA" w:rsidRPr="00F33272" w:rsidTr="00C57DFA">
        <w:tc>
          <w:tcPr>
            <w:tcW w:w="3883" w:type="pct"/>
          </w:tcPr>
          <w:p w:rsidR="00C57DFA" w:rsidRPr="00F33272" w:rsidRDefault="00C57DFA" w:rsidP="000642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17" w:type="pct"/>
            <w:tcBorders>
              <w:bottom w:val="double" w:sz="4" w:space="0" w:color="auto"/>
            </w:tcBorders>
          </w:tcPr>
          <w:p w:rsidR="00C57DFA" w:rsidRPr="00F33272" w:rsidRDefault="00C57DFA" w:rsidP="00C57DF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after="0" w:line="240" w:lineRule="auto"/>
              <w:ind w:left="-101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77,530</w:t>
            </w:r>
          </w:p>
        </w:tc>
      </w:tr>
      <w:tr w:rsidR="00C57DFA" w:rsidRPr="00F33272" w:rsidTr="00C57DFA">
        <w:tc>
          <w:tcPr>
            <w:tcW w:w="3883" w:type="pct"/>
          </w:tcPr>
          <w:p w:rsidR="00C57DFA" w:rsidRPr="00F33272" w:rsidRDefault="00C57DFA" w:rsidP="000642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2560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1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57DFA" w:rsidRPr="00F33272" w:rsidRDefault="00C57DFA" w:rsidP="00C57DF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after="0" w:line="240" w:lineRule="auto"/>
              <w:ind w:left="-101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81,739</w:t>
            </w:r>
          </w:p>
        </w:tc>
      </w:tr>
      <w:tr w:rsidR="00C57DFA" w:rsidRPr="00F33272" w:rsidTr="00C57DFA">
        <w:tc>
          <w:tcPr>
            <w:tcW w:w="3883" w:type="pct"/>
          </w:tcPr>
          <w:p w:rsidR="00C57DFA" w:rsidRPr="00F33272" w:rsidRDefault="00C57DFA" w:rsidP="000642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1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57DFA" w:rsidRPr="00F33272" w:rsidRDefault="00C57DFA" w:rsidP="00991F3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after="0" w:line="240" w:lineRule="auto"/>
              <w:ind w:left="-101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80,64</w:t>
            </w:r>
            <w:r w:rsidR="00991F3A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:rsidR="00F55F35" w:rsidRPr="00F33272" w:rsidRDefault="00F55F35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cstheme="minorBidi"/>
          <w:b/>
          <w:bCs/>
          <w:sz w:val="24"/>
          <w:szCs w:val="24"/>
          <w:cs/>
          <w:lang w:val="th-TH"/>
        </w:rPr>
      </w:pPr>
    </w:p>
    <w:p w:rsidR="002C3A91" w:rsidRPr="00F33272" w:rsidRDefault="002C3A91" w:rsidP="00E7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  <w:cs/>
          <w:lang w:val="th-TH"/>
        </w:rPr>
      </w:pPr>
      <w:r w:rsidRPr="00F33272">
        <w:rPr>
          <w:b/>
          <w:bCs/>
          <w:sz w:val="30"/>
          <w:szCs w:val="30"/>
          <w:cs/>
          <w:lang w:val="th-TH"/>
        </w:rPr>
        <w:t>18</w:t>
      </w:r>
      <w:r w:rsidR="009C7889" w:rsidRPr="00F33272">
        <w:rPr>
          <w:b/>
          <w:bCs/>
          <w:sz w:val="30"/>
          <w:szCs w:val="30"/>
          <w:cs/>
          <w:lang w:val="th-TH"/>
        </w:rPr>
        <w:tab/>
      </w:r>
      <w:r w:rsidRPr="00F33272">
        <w:rPr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241A98" w:rsidRPr="00F33272" w:rsidRDefault="00241A98" w:rsidP="00E74E4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Theme="majorBidi" w:hAnsiTheme="majorBidi" w:cstheme="majorBidi"/>
          <w:sz w:val="24"/>
          <w:szCs w:val="24"/>
        </w:rPr>
      </w:pPr>
    </w:p>
    <w:p w:rsidR="00851D9E" w:rsidRPr="00F33272" w:rsidRDefault="00F152AA" w:rsidP="00E7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สินทรัพย์และหนี้สินภาษีเงินได้รอการตัดบัญชี ณ วันที่ 31 ธันวาคม</w:t>
      </w:r>
      <w:r w:rsidR="00B7172C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ED2809" w:rsidRPr="00F33272" w:rsidRDefault="00ED2809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tblpX="468" w:tblpY="1"/>
        <w:tblOverlap w:val="never"/>
        <w:tblW w:w="927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3"/>
        <w:gridCol w:w="1167"/>
        <w:gridCol w:w="270"/>
        <w:gridCol w:w="1170"/>
      </w:tblGrid>
      <w:tr w:rsidR="00CA2CAA" w:rsidRPr="00F33272" w:rsidTr="00657DFF">
        <w:trPr>
          <w:trHeight w:val="418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ED2809" w:rsidRPr="00F33272" w:rsidRDefault="00ED2809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ED2809" w:rsidRPr="00F33272" w:rsidRDefault="00ED2809" w:rsidP="0049074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A2CAA" w:rsidRPr="00F33272" w:rsidTr="00657DFF">
        <w:trPr>
          <w:trHeight w:val="418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ED2809" w:rsidRPr="00F33272" w:rsidRDefault="00ED2809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ED2809" w:rsidRPr="00F33272" w:rsidRDefault="00ED2809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นทรัพย์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center"/>
          </w:tcPr>
          <w:p w:rsidR="00ED2809" w:rsidRPr="00F33272" w:rsidRDefault="00ED2809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ED2809" w:rsidRPr="00F33272" w:rsidRDefault="00ED2809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CA2CAA" w:rsidRPr="00F33272" w:rsidTr="00657DFF">
        <w:trPr>
          <w:trHeight w:val="418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5D4D62" w:rsidRPr="00F33272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5D4D62" w:rsidRPr="00F33272" w:rsidRDefault="005D4D62" w:rsidP="00657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D0BFC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5D4D62" w:rsidRPr="00F33272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5D4D62" w:rsidRPr="00F33272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 w:rsidR="003D0BFC"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center"/>
          </w:tcPr>
          <w:p w:rsidR="005D4D62" w:rsidRPr="00F33272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center"/>
          </w:tcPr>
          <w:p w:rsidR="005D4D62" w:rsidRPr="00F33272" w:rsidRDefault="005D4D62" w:rsidP="003D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D0BFC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5D4D62" w:rsidRPr="00F33272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5D4D62" w:rsidRPr="00F33272" w:rsidRDefault="005D4D62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 w:rsidR="003D0BFC"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CA2CAA" w:rsidRPr="00F33272" w:rsidTr="00657DFF">
        <w:trPr>
          <w:trHeight w:val="418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ED2809" w:rsidRPr="00F33272" w:rsidRDefault="00ED2809" w:rsidP="00CA2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ED2809" w:rsidRPr="00F33272" w:rsidRDefault="00ED2809" w:rsidP="00CA2CAA">
            <w:pPr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0BFC" w:rsidRPr="00F33272" w:rsidTr="00657DFF">
        <w:trPr>
          <w:trHeight w:val="41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BFC" w:rsidRPr="00F33272" w:rsidRDefault="003D0BFC" w:rsidP="003D0BFC">
            <w:pPr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3D0BFC" w:rsidRPr="00F33272" w:rsidRDefault="00955A11" w:rsidP="003D0BF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678,159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3D0BFC" w:rsidRPr="00F33272" w:rsidRDefault="003D0BFC" w:rsidP="003D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3D0BFC" w:rsidRPr="00F33272" w:rsidRDefault="003D0BFC" w:rsidP="003D0BF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786,447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3D0BFC" w:rsidRPr="00F33272" w:rsidRDefault="003D0BFC" w:rsidP="003D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center"/>
          </w:tcPr>
          <w:p w:rsidR="003D0BFC" w:rsidRPr="00F33272" w:rsidRDefault="003A1AD1" w:rsidP="001B56F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(1,169,70</w:t>
            </w:r>
            <w:r w:rsidR="001B56FB"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3D0BFC" w:rsidRPr="00F33272" w:rsidRDefault="003D0BFC" w:rsidP="003D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3D0BFC" w:rsidRPr="00F33272" w:rsidRDefault="003D0BFC" w:rsidP="003D0B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(1,294,137)</w:t>
            </w:r>
          </w:p>
        </w:tc>
      </w:tr>
      <w:tr w:rsidR="003D0BFC" w:rsidRPr="00F33272" w:rsidTr="00657DFF">
        <w:trPr>
          <w:trHeight w:val="41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BFC" w:rsidRPr="00F33272" w:rsidRDefault="003D0BFC" w:rsidP="003D0BFC">
            <w:pPr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D0BFC" w:rsidRPr="00F33272" w:rsidRDefault="003A1AD1" w:rsidP="003D0BF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(678,025)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3D0BFC" w:rsidRPr="00F33272" w:rsidRDefault="003D0BFC" w:rsidP="003D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D0BFC" w:rsidRPr="00F33272" w:rsidRDefault="003D0BFC" w:rsidP="003D0BF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(786,447)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3D0BFC" w:rsidRPr="00F33272" w:rsidRDefault="003D0BFC" w:rsidP="003D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D0BFC" w:rsidRPr="00F33272" w:rsidRDefault="003A1AD1" w:rsidP="00C57D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678,025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3D0BFC" w:rsidRPr="00F33272" w:rsidRDefault="003D0BFC" w:rsidP="003D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D0BFC" w:rsidRPr="00F33272" w:rsidRDefault="003D0BFC" w:rsidP="003D0B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786,447</w:t>
            </w:r>
          </w:p>
        </w:tc>
      </w:tr>
      <w:tr w:rsidR="003D0BFC" w:rsidRPr="00F33272" w:rsidTr="00657DFF">
        <w:trPr>
          <w:trHeight w:val="41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BFC" w:rsidRPr="00F33272" w:rsidRDefault="00C57DFA" w:rsidP="00C5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 (</w:t>
            </w:r>
            <w:r w:rsidR="003A489A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  <w:r w:rsidRPr="00F332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="003A489A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3D0BFC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รอการตัดบัญชีสุทธิ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C57DFA" w:rsidRPr="00F33272" w:rsidRDefault="00C57DFA" w:rsidP="003D0BF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3D0BFC" w:rsidRPr="00F33272" w:rsidRDefault="003A1AD1" w:rsidP="003D0BF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3D0BFC" w:rsidRPr="00F33272" w:rsidRDefault="003D0BFC" w:rsidP="003D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C57DFA" w:rsidRPr="00F33272" w:rsidRDefault="00C57DFA" w:rsidP="003D0BF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3D0BFC" w:rsidRPr="00F33272" w:rsidRDefault="003D0BFC" w:rsidP="003D0BF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tcBorders>
              <w:left w:val="nil"/>
              <w:bottom w:val="nil"/>
              <w:right w:val="nil"/>
            </w:tcBorders>
            <w:vAlign w:val="center"/>
          </w:tcPr>
          <w:p w:rsidR="003D0BFC" w:rsidRPr="00F33272" w:rsidRDefault="003D0BFC" w:rsidP="003D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C57DFA" w:rsidRPr="00F33272" w:rsidRDefault="00C57DFA" w:rsidP="003D0B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3D0BFC" w:rsidRPr="00F33272" w:rsidRDefault="003A1AD1" w:rsidP="001B56F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(491,68</w:t>
            </w:r>
            <w:r w:rsidR="001B56FB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3D0BFC" w:rsidRPr="00F33272" w:rsidRDefault="003D0BFC" w:rsidP="003D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C57DFA" w:rsidRPr="00F33272" w:rsidRDefault="00C57DFA" w:rsidP="003D0B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3D0BFC" w:rsidRPr="00F33272" w:rsidRDefault="003D0BFC" w:rsidP="003D0B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(507,690)</w:t>
            </w:r>
          </w:p>
        </w:tc>
      </w:tr>
    </w:tbl>
    <w:p w:rsidR="00C029E3" w:rsidRPr="00F33272" w:rsidRDefault="00C029E3" w:rsidP="0016478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2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3"/>
        <w:gridCol w:w="1167"/>
        <w:gridCol w:w="270"/>
        <w:gridCol w:w="1170"/>
      </w:tblGrid>
      <w:tr w:rsidR="00ED2809" w:rsidRPr="00F33272" w:rsidTr="00657DFF">
        <w:trPr>
          <w:trHeight w:hRule="exact" w:val="418"/>
        </w:trPr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ED2809" w:rsidRPr="00F33272" w:rsidRDefault="00ED2809" w:rsidP="00657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</w:tcPr>
          <w:p w:rsidR="00ED2809" w:rsidRPr="00F33272" w:rsidRDefault="00ED2809" w:rsidP="0049074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ED2809" w:rsidRPr="00F33272" w:rsidTr="00657DFF">
        <w:trPr>
          <w:trHeight w:hRule="exact" w:val="418"/>
        </w:trPr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ED2809" w:rsidRPr="00F33272" w:rsidRDefault="00ED2809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:rsidR="00ED2809" w:rsidRPr="00F33272" w:rsidRDefault="00ED2809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นทรัพย์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:rsidR="00ED2809" w:rsidRPr="00F33272" w:rsidRDefault="00ED2809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7" w:type="dxa"/>
            <w:gridSpan w:val="3"/>
            <w:tcBorders>
              <w:top w:val="nil"/>
              <w:left w:val="nil"/>
              <w:right w:val="nil"/>
            </w:tcBorders>
          </w:tcPr>
          <w:p w:rsidR="00ED2809" w:rsidRPr="00F33272" w:rsidRDefault="00ED2809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80B96" w:rsidRPr="00F33272" w:rsidTr="00657DFF">
        <w:trPr>
          <w:trHeight w:hRule="exact" w:val="418"/>
        </w:trPr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D80B96" w:rsidRPr="00F33272" w:rsidRDefault="00D80B96" w:rsidP="00D8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D80B96" w:rsidRPr="00F33272" w:rsidRDefault="00D80B96" w:rsidP="00657DF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D0BFC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D80B96" w:rsidRPr="00F33272" w:rsidRDefault="00D80B96" w:rsidP="00D8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D80B96" w:rsidRPr="00F33272" w:rsidRDefault="003D0BFC" w:rsidP="003D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center"/>
          </w:tcPr>
          <w:p w:rsidR="00D80B96" w:rsidRPr="00F33272" w:rsidRDefault="00D80B96" w:rsidP="00D8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center"/>
          </w:tcPr>
          <w:p w:rsidR="00D80B96" w:rsidRPr="00F33272" w:rsidRDefault="00D80B96" w:rsidP="00D8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D0BFC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D80B96" w:rsidRPr="00F33272" w:rsidRDefault="00D80B96" w:rsidP="00D8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D80B96" w:rsidRPr="00F33272" w:rsidRDefault="003D0BFC" w:rsidP="00D8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B7172C" w:rsidRPr="00F33272" w:rsidTr="00657DFF">
        <w:trPr>
          <w:trHeight w:hRule="exact" w:val="418"/>
        </w:trPr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B7172C" w:rsidRPr="00F33272" w:rsidRDefault="00B7172C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</w:tcPr>
          <w:p w:rsidR="00B7172C" w:rsidRPr="00F33272" w:rsidRDefault="00B7172C" w:rsidP="00212602">
            <w:pPr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0BFC" w:rsidRPr="00F33272" w:rsidTr="00657DFF">
        <w:trPr>
          <w:trHeight w:hRule="exact" w:val="41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3D0BFC" w:rsidRPr="00F33272" w:rsidRDefault="003D0BFC" w:rsidP="003D0B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3D0BFC" w:rsidRPr="00F33272" w:rsidRDefault="00955A11" w:rsidP="003D0BF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674,12</w:t>
            </w:r>
            <w:r w:rsidR="002A323C"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3D0BFC" w:rsidRPr="00F33272" w:rsidRDefault="003D0BFC" w:rsidP="003D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3D0BFC" w:rsidRPr="00F33272" w:rsidRDefault="003D0BFC" w:rsidP="003D0BF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783,358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3D0BFC" w:rsidRPr="00F33272" w:rsidRDefault="003D0BFC" w:rsidP="003D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center"/>
          </w:tcPr>
          <w:p w:rsidR="003D0BFC" w:rsidRPr="00F33272" w:rsidRDefault="002A323C" w:rsidP="003D0B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(1,070,838</w:t>
            </w:r>
            <w:r w:rsidR="00955A11" w:rsidRPr="00F332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3D0BFC" w:rsidRPr="00F33272" w:rsidRDefault="003D0BFC" w:rsidP="003D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3D0BFC" w:rsidRPr="00F33272" w:rsidRDefault="003D0BFC" w:rsidP="003D0B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(1,191,876)</w:t>
            </w:r>
          </w:p>
        </w:tc>
      </w:tr>
      <w:tr w:rsidR="003D0BFC" w:rsidRPr="00F33272" w:rsidTr="00657DFF">
        <w:trPr>
          <w:trHeight w:hRule="exact" w:val="41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3D0BFC" w:rsidRPr="00F33272" w:rsidRDefault="003D0BFC" w:rsidP="003D0B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D0BFC" w:rsidRPr="00F33272" w:rsidRDefault="002A323C" w:rsidP="003D0BF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(674,128</w:t>
            </w:r>
            <w:r w:rsidR="00955A11"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3D0BFC" w:rsidRPr="00F33272" w:rsidRDefault="003D0BFC" w:rsidP="003D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D0BFC" w:rsidRPr="00F33272" w:rsidRDefault="003D0BFC" w:rsidP="003D0BF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(783,358)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3D0BFC" w:rsidRPr="00F33272" w:rsidRDefault="003D0BFC" w:rsidP="003D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D0BFC" w:rsidRPr="00F33272" w:rsidRDefault="00955A11" w:rsidP="003D0B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674,12</w:t>
            </w:r>
            <w:r w:rsidR="002A323C"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3D0BFC" w:rsidRPr="00F33272" w:rsidRDefault="003D0BFC" w:rsidP="003D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D0BFC" w:rsidRPr="00F33272" w:rsidRDefault="003D0BFC" w:rsidP="003D0B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783,358</w:t>
            </w:r>
          </w:p>
        </w:tc>
      </w:tr>
      <w:tr w:rsidR="003D0BFC" w:rsidRPr="00F33272" w:rsidTr="00657DFF">
        <w:trPr>
          <w:trHeight w:hRule="exact" w:val="41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3D0BFC" w:rsidRPr="00F33272" w:rsidRDefault="003D0BFC" w:rsidP="003D0BF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3D0BFC" w:rsidRPr="00F33272" w:rsidRDefault="00955A11" w:rsidP="003D0BF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3D0BFC" w:rsidRPr="00F33272" w:rsidRDefault="003D0BFC" w:rsidP="003D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50"/>
                <w:tab w:val="decimal" w:pos="882"/>
                <w:tab w:val="decimal" w:pos="956"/>
              </w:tabs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3D0BFC" w:rsidRPr="00F33272" w:rsidRDefault="003D0BFC" w:rsidP="003D0BF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3D0BFC" w:rsidRPr="00F33272" w:rsidRDefault="003D0BFC" w:rsidP="003D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3D0BFC" w:rsidRPr="00F33272" w:rsidRDefault="00955A11" w:rsidP="003D0B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(396,710)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3D0BFC" w:rsidRPr="00F33272" w:rsidRDefault="003D0BFC" w:rsidP="003D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3D0BFC" w:rsidRPr="00F33272" w:rsidRDefault="003D0BFC" w:rsidP="003D0B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(408,518)</w:t>
            </w:r>
          </w:p>
        </w:tc>
      </w:tr>
    </w:tbl>
    <w:p w:rsidR="00E16A3D" w:rsidRPr="00F33272" w:rsidRDefault="00E16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6404F6" w:rsidRPr="00F33272" w:rsidRDefault="00640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</w:rPr>
        <w:br w:type="page"/>
      </w:r>
    </w:p>
    <w:p w:rsidR="00FD7C75" w:rsidRPr="00F33272" w:rsidRDefault="00490EF3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</w:t>
      </w:r>
      <w:r w:rsidR="00ED2809" w:rsidRPr="00F33272">
        <w:rPr>
          <w:rFonts w:asciiTheme="majorBidi" w:hAnsiTheme="majorBidi" w:cstheme="majorBidi"/>
          <w:sz w:val="30"/>
          <w:szCs w:val="30"/>
          <w:cs/>
        </w:rPr>
        <w:t>รวม</w:t>
      </w:r>
      <w:r w:rsidRPr="00F33272">
        <w:rPr>
          <w:rFonts w:asciiTheme="majorBidi" w:hAnsiTheme="majorBidi" w:cstheme="majorBidi"/>
          <w:sz w:val="30"/>
          <w:szCs w:val="30"/>
          <w:cs/>
        </w:rPr>
        <w:t>ที่เกิดขึ้น</w:t>
      </w:r>
      <w:r w:rsidR="006404F6" w:rsidRPr="00F33272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="009979E5" w:rsidRPr="00F3327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AC64E3" w:rsidRPr="00F33272" w:rsidRDefault="00AC64E3" w:rsidP="009850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9"/>
        <w:gridCol w:w="1080"/>
        <w:gridCol w:w="273"/>
        <w:gridCol w:w="1078"/>
        <w:gridCol w:w="260"/>
        <w:gridCol w:w="1089"/>
        <w:gridCol w:w="260"/>
        <w:gridCol w:w="1087"/>
        <w:gridCol w:w="273"/>
        <w:gridCol w:w="1085"/>
      </w:tblGrid>
      <w:tr w:rsidR="003D0BFC" w:rsidRPr="00F33272" w:rsidTr="003A489A">
        <w:trPr>
          <w:trHeight w:hRule="exact" w:val="419"/>
          <w:tblHeader/>
        </w:trPr>
        <w:tc>
          <w:tcPr>
            <w:tcW w:w="1504" w:type="pct"/>
            <w:vAlign w:val="bottom"/>
          </w:tcPr>
          <w:p w:rsidR="003D0BFC" w:rsidRPr="00F33272" w:rsidRDefault="003D0BFC" w:rsidP="00824FB1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96" w:type="pct"/>
            <w:gridSpan w:val="9"/>
          </w:tcPr>
          <w:p w:rsidR="003D0BFC" w:rsidRPr="00F33272" w:rsidRDefault="003D0BFC" w:rsidP="00824FB1">
            <w:pPr>
              <w:pStyle w:val="acctfourfigures"/>
              <w:widowControl w:val="0"/>
              <w:tabs>
                <w:tab w:val="clear" w:pos="765"/>
                <w:tab w:val="left" w:pos="-377"/>
              </w:tabs>
              <w:spacing w:line="240" w:lineRule="auto"/>
              <w:ind w:left="-109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C114F" w:rsidRPr="00F33272" w:rsidTr="003A489A">
        <w:trPr>
          <w:trHeight w:hRule="exact" w:val="419"/>
          <w:tblHeader/>
        </w:trPr>
        <w:tc>
          <w:tcPr>
            <w:tcW w:w="1504" w:type="pct"/>
            <w:vAlign w:val="bottom"/>
          </w:tcPr>
          <w:p w:rsidR="003D0BFC" w:rsidRPr="00F33272" w:rsidRDefault="003D0BFC" w:rsidP="00824FB1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vAlign w:val="bottom"/>
          </w:tcPr>
          <w:p w:rsidR="003D0BFC" w:rsidRPr="00F33272" w:rsidRDefault="003D0BFC" w:rsidP="00824FB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7" w:type="pct"/>
            <w:vAlign w:val="bottom"/>
          </w:tcPr>
          <w:p w:rsidR="003D0BFC" w:rsidRPr="00F33272" w:rsidRDefault="003D0BFC" w:rsidP="00824FB1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7" w:type="pct"/>
            <w:gridSpan w:val="3"/>
            <w:tcBorders>
              <w:bottom w:val="single" w:sz="4" w:space="0" w:color="auto"/>
            </w:tcBorders>
            <w:vAlign w:val="bottom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</w:pPr>
            <w:r w:rsidRPr="00F33272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บันทึกเป็น (รายจ่าย)/รายได้ใน</w:t>
            </w:r>
          </w:p>
        </w:tc>
        <w:tc>
          <w:tcPr>
            <w:tcW w:w="140" w:type="pct"/>
            <w:vAlign w:val="bottom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</w:p>
        </w:tc>
        <w:tc>
          <w:tcPr>
            <w:tcW w:w="147" w:type="pct"/>
            <w:vAlign w:val="bottom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3D0BFC" w:rsidRPr="00F33272" w:rsidRDefault="003D0BFC" w:rsidP="00824FB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6C114F" w:rsidRPr="00F33272" w:rsidTr="003A489A">
        <w:trPr>
          <w:trHeight w:hRule="exact" w:val="419"/>
          <w:tblHeader/>
        </w:trPr>
        <w:tc>
          <w:tcPr>
            <w:tcW w:w="1504" w:type="pct"/>
            <w:vAlign w:val="bottom"/>
          </w:tcPr>
          <w:p w:rsidR="003D0BFC" w:rsidRPr="00F33272" w:rsidRDefault="003D0BFC" w:rsidP="00824FB1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vAlign w:val="bottom"/>
          </w:tcPr>
          <w:p w:rsidR="003D0BFC" w:rsidRPr="00F33272" w:rsidRDefault="003D0BFC" w:rsidP="00824FB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  <w:p w:rsidR="003D0BFC" w:rsidRPr="00F33272" w:rsidRDefault="003D0BFC" w:rsidP="00824FB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255</w:t>
            </w: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7" w:type="pct"/>
            <w:vAlign w:val="bottom"/>
          </w:tcPr>
          <w:p w:rsidR="003D0BFC" w:rsidRPr="00F33272" w:rsidRDefault="003D0BFC" w:rsidP="00824FB1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3D0BFC" w:rsidRPr="00F33272" w:rsidRDefault="003D0BFC" w:rsidP="00824FB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40" w:type="pct"/>
            <w:vAlign w:val="bottom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</w:p>
        </w:tc>
        <w:tc>
          <w:tcPr>
            <w:tcW w:w="140" w:type="pct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47" w:type="pct"/>
            <w:vAlign w:val="bottom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3D0BFC" w:rsidRPr="00F33272" w:rsidRDefault="003D0BFC" w:rsidP="00824FB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6C114F" w:rsidRPr="00F33272" w:rsidTr="003A489A">
        <w:trPr>
          <w:trHeight w:hRule="exact" w:val="419"/>
          <w:tblHeader/>
        </w:trPr>
        <w:tc>
          <w:tcPr>
            <w:tcW w:w="1504" w:type="pct"/>
            <w:vAlign w:val="bottom"/>
          </w:tcPr>
          <w:p w:rsidR="003D0BFC" w:rsidRPr="00F33272" w:rsidRDefault="003D0BFC" w:rsidP="00824FB1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vAlign w:val="bottom"/>
          </w:tcPr>
          <w:p w:rsidR="003D0BFC" w:rsidRPr="00F33272" w:rsidRDefault="003D0BFC" w:rsidP="00824FB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25</w:t>
            </w: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  <w:vAlign w:val="bottom"/>
          </w:tcPr>
          <w:p w:rsidR="003D0BFC" w:rsidRPr="00F33272" w:rsidRDefault="003D0BFC" w:rsidP="00824FB1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3D0BFC" w:rsidRPr="00F33272" w:rsidRDefault="003D0BFC" w:rsidP="00824FB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40" w:type="pct"/>
            <w:vAlign w:val="bottom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140" w:type="pct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47" w:type="pct"/>
            <w:vAlign w:val="bottom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3D0BFC" w:rsidRPr="00F33272" w:rsidRDefault="003D0BFC" w:rsidP="00824FB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25</w:t>
            </w: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</w:t>
            </w:r>
          </w:p>
        </w:tc>
      </w:tr>
      <w:tr w:rsidR="003D0BFC" w:rsidRPr="00F33272" w:rsidTr="003A489A">
        <w:trPr>
          <w:trHeight w:hRule="exact" w:val="419"/>
        </w:trPr>
        <w:tc>
          <w:tcPr>
            <w:tcW w:w="1504" w:type="pct"/>
          </w:tcPr>
          <w:p w:rsidR="003D0BFC" w:rsidRPr="00F33272" w:rsidRDefault="003D0BFC" w:rsidP="00824FB1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96" w:type="pct"/>
            <w:gridSpan w:val="9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3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114F" w:rsidRPr="00F33272" w:rsidTr="003A489A">
        <w:trPr>
          <w:trHeight w:hRule="exact" w:val="419"/>
        </w:trPr>
        <w:tc>
          <w:tcPr>
            <w:tcW w:w="1504" w:type="pct"/>
          </w:tcPr>
          <w:p w:rsidR="003D0BFC" w:rsidRPr="00F33272" w:rsidRDefault="003D0BFC" w:rsidP="003A489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112"/>
              <w:rPr>
                <w:rFonts w:ascii="Angsana New" w:hAnsi="Angsana New" w:cs="Angsana New"/>
                <w:i/>
                <w:iCs/>
                <w:spacing w:val="-10"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83" w:type="pct"/>
          </w:tcPr>
          <w:p w:rsidR="003D0BFC" w:rsidRPr="00F33272" w:rsidRDefault="003D0BFC" w:rsidP="003D0BFC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7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</w:tcPr>
          <w:p w:rsidR="003D0BFC" w:rsidRPr="00F33272" w:rsidRDefault="003D0BFC" w:rsidP="003D0BFC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</w:tcPr>
          <w:p w:rsidR="003D0BFC" w:rsidRPr="00F33272" w:rsidRDefault="003D0BFC" w:rsidP="003D0BFC">
            <w:pPr>
              <w:pStyle w:val="acctfourfigures"/>
              <w:widowControl w:val="0"/>
              <w:tabs>
                <w:tab w:val="clear" w:pos="765"/>
                <w:tab w:val="left" w:pos="246"/>
                <w:tab w:val="decimal" w:pos="426"/>
                <w:tab w:val="right" w:pos="606"/>
              </w:tabs>
              <w:spacing w:line="240" w:lineRule="auto"/>
              <w:ind w:left="-11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" w:type="pct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114F" w:rsidRPr="00F33272" w:rsidTr="003A489A">
        <w:trPr>
          <w:trHeight w:hRule="exact" w:val="419"/>
        </w:trPr>
        <w:tc>
          <w:tcPr>
            <w:tcW w:w="1504" w:type="pct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right" w:pos="-288"/>
                <w:tab w:val="left" w:pos="-108"/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583" w:type="pct"/>
            <w:vAlign w:val="bottom"/>
          </w:tcPr>
          <w:p w:rsidR="003D0BFC" w:rsidRPr="00F33272" w:rsidRDefault="003D0BFC" w:rsidP="003A489A">
            <w:pPr>
              <w:pStyle w:val="acctfourfigures"/>
              <w:widowControl w:val="0"/>
              <w:tabs>
                <w:tab w:val="clear" w:pos="765"/>
                <w:tab w:val="decimal" w:pos="883"/>
              </w:tabs>
              <w:spacing w:line="240" w:lineRule="auto"/>
              <w:ind w:left="-104" w:right="-109"/>
              <w:jc w:val="both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41,950</w:t>
            </w:r>
          </w:p>
        </w:tc>
        <w:tc>
          <w:tcPr>
            <w:tcW w:w="147" w:type="pct"/>
          </w:tcPr>
          <w:p w:rsidR="003D0BFC" w:rsidRPr="00F33272" w:rsidRDefault="003D0BFC" w:rsidP="003D0BFC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3D0BFC" w:rsidRPr="00F33272" w:rsidRDefault="00A140EC" w:rsidP="003D0BFC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3D0BFC" w:rsidRPr="00F33272" w:rsidRDefault="00A140EC" w:rsidP="003D0BFC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3D0BFC" w:rsidRPr="00F33272" w:rsidRDefault="00A140E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3D0BFC" w:rsidRPr="00F33272" w:rsidRDefault="00A140EC" w:rsidP="003D0BFC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41,950</w:t>
            </w:r>
          </w:p>
        </w:tc>
      </w:tr>
      <w:tr w:rsidR="006C114F" w:rsidRPr="00F33272" w:rsidTr="003A489A">
        <w:trPr>
          <w:trHeight w:hRule="exact" w:val="419"/>
        </w:trPr>
        <w:tc>
          <w:tcPr>
            <w:tcW w:w="1504" w:type="pct"/>
          </w:tcPr>
          <w:p w:rsidR="003D0BFC" w:rsidRPr="00F33272" w:rsidRDefault="003A489A" w:rsidP="003D0BFC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ที่ดิน อาคาร</w:t>
            </w:r>
            <w:r w:rsidR="003D0BFC" w:rsidRPr="00F33272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583" w:type="pct"/>
            <w:vAlign w:val="bottom"/>
          </w:tcPr>
          <w:p w:rsidR="003D0BFC" w:rsidRPr="00F33272" w:rsidRDefault="003D0BFC" w:rsidP="003A489A">
            <w:pPr>
              <w:pStyle w:val="acctfourfigures"/>
              <w:widowControl w:val="0"/>
              <w:tabs>
                <w:tab w:val="clear" w:pos="765"/>
                <w:tab w:val="decimal" w:pos="883"/>
              </w:tabs>
              <w:spacing w:line="240" w:lineRule="auto"/>
              <w:ind w:left="-104" w:right="-109"/>
              <w:jc w:val="both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707,668</w:t>
            </w:r>
          </w:p>
        </w:tc>
        <w:tc>
          <w:tcPr>
            <w:tcW w:w="147" w:type="pct"/>
          </w:tcPr>
          <w:p w:rsidR="003D0BFC" w:rsidRPr="00F33272" w:rsidRDefault="003D0BFC" w:rsidP="003D0BFC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3D0BFC" w:rsidRPr="00F33272" w:rsidRDefault="00A140EC" w:rsidP="003D0BFC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(143,012)</w:t>
            </w:r>
          </w:p>
        </w:tc>
        <w:tc>
          <w:tcPr>
            <w:tcW w:w="140" w:type="pct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3D0BFC" w:rsidRPr="00F33272" w:rsidRDefault="00A140EC" w:rsidP="003D0BFC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3D0BFC" w:rsidRPr="00F33272" w:rsidRDefault="00A140E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3D0BFC" w:rsidRPr="00F33272" w:rsidRDefault="00A140EC" w:rsidP="003D0BFC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564,656</w:t>
            </w:r>
          </w:p>
        </w:tc>
      </w:tr>
      <w:tr w:rsidR="006C114F" w:rsidRPr="00F33272" w:rsidTr="003A489A">
        <w:trPr>
          <w:trHeight w:hRule="exact" w:val="830"/>
        </w:trPr>
        <w:tc>
          <w:tcPr>
            <w:tcW w:w="1504" w:type="pct"/>
          </w:tcPr>
          <w:p w:rsidR="003D0BFC" w:rsidRPr="00F33272" w:rsidRDefault="00A91604" w:rsidP="00A91604">
            <w:pPr>
              <w:widowControl w:val="0"/>
              <w:tabs>
                <w:tab w:val="decimal" w:pos="9630"/>
              </w:tabs>
              <w:spacing w:line="240" w:lineRule="auto"/>
              <w:ind w:left="162" w:right="-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F3327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3D0BFC" w:rsidRPr="00F3327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583" w:type="pct"/>
            <w:vAlign w:val="bottom"/>
          </w:tcPr>
          <w:p w:rsidR="003D0BFC" w:rsidRPr="00F33272" w:rsidRDefault="003D0BFC" w:rsidP="003A489A">
            <w:pPr>
              <w:pStyle w:val="acctfourfigures"/>
              <w:widowControl w:val="0"/>
              <w:tabs>
                <w:tab w:val="clear" w:pos="765"/>
                <w:tab w:val="decimal" w:pos="883"/>
              </w:tabs>
              <w:spacing w:line="240" w:lineRule="auto"/>
              <w:ind w:left="-104" w:right="-109"/>
              <w:jc w:val="both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14,575</w:t>
            </w:r>
          </w:p>
        </w:tc>
        <w:tc>
          <w:tcPr>
            <w:tcW w:w="147" w:type="pct"/>
          </w:tcPr>
          <w:p w:rsidR="003D0BFC" w:rsidRPr="00F33272" w:rsidRDefault="003D0BFC" w:rsidP="003D0BFC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3D0BFC" w:rsidRPr="00F33272" w:rsidRDefault="00A140EC" w:rsidP="003D0BFC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1,279</w:t>
            </w:r>
          </w:p>
        </w:tc>
        <w:tc>
          <w:tcPr>
            <w:tcW w:w="140" w:type="pct"/>
            <w:vAlign w:val="bottom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3D0BFC" w:rsidRPr="00F33272" w:rsidRDefault="00A140EC" w:rsidP="003D0BFC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11,272</w:t>
            </w:r>
          </w:p>
        </w:tc>
        <w:tc>
          <w:tcPr>
            <w:tcW w:w="140" w:type="pct"/>
            <w:vAlign w:val="bottom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3D0BFC" w:rsidRPr="00F33272" w:rsidRDefault="00A140E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3D0BFC" w:rsidRPr="00F33272" w:rsidRDefault="00A140EC" w:rsidP="003D0BFC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27,126</w:t>
            </w:r>
          </w:p>
        </w:tc>
      </w:tr>
      <w:tr w:rsidR="006C114F" w:rsidRPr="00F33272" w:rsidTr="003A489A">
        <w:trPr>
          <w:trHeight w:hRule="exact" w:val="419"/>
        </w:trPr>
        <w:tc>
          <w:tcPr>
            <w:tcW w:w="1504" w:type="pct"/>
          </w:tcPr>
          <w:p w:rsidR="003D0BFC" w:rsidRPr="00F33272" w:rsidRDefault="003D0BFC" w:rsidP="003D0BFC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ค่าใช้จ่ายเพื่อการลงทุน</w:t>
            </w:r>
          </w:p>
        </w:tc>
        <w:tc>
          <w:tcPr>
            <w:tcW w:w="583" w:type="pct"/>
            <w:vAlign w:val="bottom"/>
          </w:tcPr>
          <w:p w:rsidR="003D0BFC" w:rsidRPr="00F33272" w:rsidRDefault="003D0BFC" w:rsidP="003A489A">
            <w:pPr>
              <w:pStyle w:val="acctfourfigures"/>
              <w:widowControl w:val="0"/>
              <w:tabs>
                <w:tab w:val="clear" w:pos="765"/>
                <w:tab w:val="decimal" w:pos="883"/>
              </w:tabs>
              <w:spacing w:line="240" w:lineRule="auto"/>
              <w:ind w:left="-104" w:right="-109"/>
              <w:jc w:val="both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22,254</w:t>
            </w:r>
          </w:p>
        </w:tc>
        <w:tc>
          <w:tcPr>
            <w:tcW w:w="147" w:type="pct"/>
          </w:tcPr>
          <w:p w:rsidR="003D0BFC" w:rsidRPr="00F33272" w:rsidRDefault="003D0BFC" w:rsidP="003D0BFC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3D0BFC" w:rsidRPr="00F33272" w:rsidRDefault="00A140EC" w:rsidP="003D0BFC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22,173</w:t>
            </w:r>
          </w:p>
        </w:tc>
        <w:tc>
          <w:tcPr>
            <w:tcW w:w="140" w:type="pct"/>
            <w:vAlign w:val="bottom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3D0BFC" w:rsidRPr="00F33272" w:rsidRDefault="00A140EC" w:rsidP="003D0BFC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3D0BFC" w:rsidRPr="00F33272" w:rsidRDefault="00A140E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3D0BFC" w:rsidRPr="00F33272" w:rsidRDefault="00A140EC" w:rsidP="003D0BFC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44,427</w:t>
            </w:r>
          </w:p>
        </w:tc>
      </w:tr>
      <w:tr w:rsidR="006C114F" w:rsidRPr="00F33272" w:rsidTr="003A489A">
        <w:trPr>
          <w:trHeight w:hRule="exact" w:val="419"/>
        </w:trPr>
        <w:tc>
          <w:tcPr>
            <w:tcW w:w="1504" w:type="pct"/>
          </w:tcPr>
          <w:p w:rsidR="003D0BFC" w:rsidRPr="00F33272" w:rsidRDefault="003D0BFC" w:rsidP="003D0BFC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0BFC" w:rsidRPr="00F33272" w:rsidRDefault="003D0BFC" w:rsidP="003A489A">
            <w:pPr>
              <w:pStyle w:val="acctfourfigures"/>
              <w:widowControl w:val="0"/>
              <w:tabs>
                <w:tab w:val="clear" w:pos="765"/>
                <w:tab w:val="decimal" w:pos="883"/>
              </w:tabs>
              <w:spacing w:line="240" w:lineRule="auto"/>
              <w:ind w:left="-104" w:right="-109"/>
              <w:jc w:val="both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786,447</w:t>
            </w:r>
          </w:p>
        </w:tc>
        <w:tc>
          <w:tcPr>
            <w:tcW w:w="147" w:type="pct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0BFC" w:rsidRPr="00F33272" w:rsidRDefault="00A140EC" w:rsidP="003D0BFC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(119,560)</w:t>
            </w:r>
          </w:p>
        </w:tc>
        <w:tc>
          <w:tcPr>
            <w:tcW w:w="140" w:type="pct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0BFC" w:rsidRPr="00F33272" w:rsidRDefault="00A140EC" w:rsidP="003D0BFC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11,272</w:t>
            </w:r>
          </w:p>
        </w:tc>
        <w:tc>
          <w:tcPr>
            <w:tcW w:w="140" w:type="pct"/>
            <w:vAlign w:val="bottom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0BFC" w:rsidRPr="00F33272" w:rsidRDefault="00A140E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0BFC" w:rsidRPr="00F33272" w:rsidRDefault="00955A11" w:rsidP="003D0BFC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678,1</w:t>
            </w:r>
            <w:r w:rsidR="00A140EC"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</w:tr>
      <w:tr w:rsidR="006C114F" w:rsidRPr="00F33272" w:rsidTr="00E74E43">
        <w:trPr>
          <w:trHeight w:val="152"/>
        </w:trPr>
        <w:tc>
          <w:tcPr>
            <w:tcW w:w="1504" w:type="pct"/>
            <w:vAlign w:val="center"/>
          </w:tcPr>
          <w:p w:rsidR="003D0BFC" w:rsidRPr="00F33272" w:rsidRDefault="003D0BFC" w:rsidP="00824FB1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:rsidR="003D0BFC" w:rsidRPr="00F33272" w:rsidRDefault="003D0BFC" w:rsidP="003A489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1058"/>
              </w:tabs>
              <w:spacing w:line="240" w:lineRule="auto"/>
              <w:ind w:left="-107" w:right="-10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vAlign w:val="center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  <w:tab w:val="decimal" w:pos="426"/>
                <w:tab w:val="right" w:pos="606"/>
                <w:tab w:val="decimal" w:pos="914"/>
                <w:tab w:val="decimal" w:pos="9630"/>
              </w:tabs>
              <w:spacing w:line="240" w:lineRule="auto"/>
              <w:ind w:left="-114" w:right="-1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vAlign w:val="center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vAlign w:val="bottom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bottom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873"/>
                <w:tab w:val="decimal" w:pos="1058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vAlign w:val="center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bottom"/>
          </w:tcPr>
          <w:p w:rsidR="003D0BFC" w:rsidRPr="00F33272" w:rsidRDefault="003D0BFC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1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C114F" w:rsidRPr="00F33272" w:rsidTr="003A489A">
        <w:trPr>
          <w:trHeight w:val="419"/>
        </w:trPr>
        <w:tc>
          <w:tcPr>
            <w:tcW w:w="1504" w:type="pct"/>
            <w:vAlign w:val="center"/>
          </w:tcPr>
          <w:p w:rsidR="006C114F" w:rsidRPr="00F33272" w:rsidRDefault="006C114F" w:rsidP="003A489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583" w:type="pct"/>
            <w:vAlign w:val="center"/>
          </w:tcPr>
          <w:p w:rsidR="006C114F" w:rsidRPr="00F33272" w:rsidRDefault="006C114F" w:rsidP="003A489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09" w:firstLine="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  <w:tab w:val="decimal" w:pos="426"/>
                <w:tab w:val="right" w:pos="606"/>
                <w:tab w:val="decimal" w:pos="914"/>
                <w:tab w:val="decimal" w:pos="9630"/>
              </w:tabs>
              <w:spacing w:line="240" w:lineRule="auto"/>
              <w:ind w:left="-114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873"/>
                <w:tab w:val="decimal" w:pos="1058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114F" w:rsidRPr="00F33272" w:rsidTr="003A489A">
        <w:trPr>
          <w:trHeight w:val="419"/>
        </w:trPr>
        <w:tc>
          <w:tcPr>
            <w:tcW w:w="1504" w:type="pct"/>
            <w:vAlign w:val="center"/>
          </w:tcPr>
          <w:p w:rsidR="003D0BFC" w:rsidRPr="00F33272" w:rsidRDefault="003D0BFC" w:rsidP="003D0BFC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583" w:type="pct"/>
            <w:vAlign w:val="bottom"/>
          </w:tcPr>
          <w:p w:rsidR="003D0BFC" w:rsidRPr="00F33272" w:rsidRDefault="003D0BFC" w:rsidP="003A489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09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(1,191,876)</w:t>
            </w:r>
          </w:p>
        </w:tc>
        <w:tc>
          <w:tcPr>
            <w:tcW w:w="147" w:type="pct"/>
            <w:vAlign w:val="center"/>
          </w:tcPr>
          <w:p w:rsidR="003D0BFC" w:rsidRPr="00F33272" w:rsidRDefault="003D0BFC" w:rsidP="003D0BFC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3D0BFC" w:rsidRPr="00F33272" w:rsidRDefault="00A140EC" w:rsidP="001B56FB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121,03</w:t>
            </w:r>
            <w:r w:rsidR="001B56FB"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0" w:type="pct"/>
            <w:vAlign w:val="bottom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:rsidR="003D0BFC" w:rsidRPr="00F33272" w:rsidRDefault="00A140EC" w:rsidP="003D0BFC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3D0BFC" w:rsidRPr="00F33272" w:rsidRDefault="00A140E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3D0BFC" w:rsidRPr="00F33272" w:rsidRDefault="00955A11" w:rsidP="001B56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0"/>
              </w:tabs>
              <w:spacing w:line="240" w:lineRule="auto"/>
              <w:ind w:left="-107" w:right="-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(1,070,83</w:t>
            </w:r>
            <w:r w:rsidR="001B56FB" w:rsidRPr="00F33272">
              <w:rPr>
                <w:rFonts w:ascii="Angsana New" w:hAnsi="Angsana New"/>
                <w:sz w:val="30"/>
                <w:szCs w:val="30"/>
              </w:rPr>
              <w:t>8</w:t>
            </w:r>
            <w:r w:rsidRPr="00F3327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C114F" w:rsidRPr="00F33272" w:rsidTr="003A489A">
        <w:trPr>
          <w:trHeight w:val="419"/>
        </w:trPr>
        <w:tc>
          <w:tcPr>
            <w:tcW w:w="1504" w:type="pct"/>
            <w:vAlign w:val="center"/>
          </w:tcPr>
          <w:p w:rsidR="003D0BFC" w:rsidRPr="00F33272" w:rsidRDefault="00A91604" w:rsidP="003D0BFC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ที่ดิน อาคาร</w:t>
            </w:r>
            <w:r w:rsidR="003D0BFC" w:rsidRPr="00F33272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583" w:type="pct"/>
            <w:vAlign w:val="bottom"/>
          </w:tcPr>
          <w:p w:rsidR="003D0BFC" w:rsidRPr="00F33272" w:rsidRDefault="003D0BFC" w:rsidP="003A489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09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(5,107)</w:t>
            </w:r>
          </w:p>
        </w:tc>
        <w:tc>
          <w:tcPr>
            <w:tcW w:w="147" w:type="pct"/>
            <w:vAlign w:val="center"/>
          </w:tcPr>
          <w:p w:rsidR="003D0BFC" w:rsidRPr="00F33272" w:rsidRDefault="003D0BFC" w:rsidP="003D0BFC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right="-16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3D0BFC" w:rsidRPr="00F33272" w:rsidRDefault="00A140EC" w:rsidP="003D0BFC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1,210</w:t>
            </w:r>
          </w:p>
        </w:tc>
        <w:tc>
          <w:tcPr>
            <w:tcW w:w="140" w:type="pct"/>
            <w:vAlign w:val="bottom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:rsidR="003D0BFC" w:rsidRPr="00F33272" w:rsidRDefault="00A140EC" w:rsidP="003D0BFC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3D0BFC" w:rsidRPr="00F33272" w:rsidRDefault="00A140E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3D0BFC" w:rsidRPr="00F33272" w:rsidRDefault="00955A11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0"/>
              </w:tabs>
              <w:spacing w:line="240" w:lineRule="auto"/>
              <w:ind w:left="-107" w:right="-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(3,897)</w:t>
            </w:r>
          </w:p>
        </w:tc>
      </w:tr>
      <w:tr w:rsidR="006C114F" w:rsidRPr="00F33272" w:rsidTr="003A489A">
        <w:trPr>
          <w:trHeight w:val="419"/>
        </w:trPr>
        <w:tc>
          <w:tcPr>
            <w:tcW w:w="1504" w:type="pct"/>
            <w:vAlign w:val="center"/>
          </w:tcPr>
          <w:p w:rsidR="003D0BFC" w:rsidRPr="00F33272" w:rsidRDefault="003D0BFC" w:rsidP="003D0BFC">
            <w:pPr>
              <w:widowControl w:val="0"/>
              <w:tabs>
                <w:tab w:val="clear" w:pos="680"/>
                <w:tab w:val="clear" w:pos="3515"/>
                <w:tab w:val="decimal" w:pos="699"/>
                <w:tab w:val="decimal" w:pos="9630"/>
              </w:tabs>
              <w:spacing w:line="240" w:lineRule="auto"/>
              <w:ind w:left="252" w:right="-16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:rsidR="003D0BFC" w:rsidRPr="00F33272" w:rsidRDefault="003D0BFC" w:rsidP="003A489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09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(97,154)</w:t>
            </w:r>
          </w:p>
        </w:tc>
        <w:tc>
          <w:tcPr>
            <w:tcW w:w="147" w:type="pct"/>
            <w:vAlign w:val="center"/>
          </w:tcPr>
          <w:p w:rsidR="003D0BFC" w:rsidRPr="00F33272" w:rsidRDefault="003D0BFC" w:rsidP="003D0BFC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:rsidR="003D0BFC" w:rsidRPr="00F33272" w:rsidRDefault="00A140EC" w:rsidP="002A323C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3,28</w:t>
            </w:r>
            <w:r w:rsidR="002A323C"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0" w:type="pct"/>
            <w:vAlign w:val="center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3D0BFC" w:rsidRPr="00F33272" w:rsidRDefault="00A140EC" w:rsidP="003D0BFC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:rsidR="003D0BFC" w:rsidRPr="00F33272" w:rsidRDefault="00A140EC" w:rsidP="002E5A7D">
            <w:pPr>
              <w:pStyle w:val="acctfourfigures"/>
              <w:widowControl w:val="0"/>
              <w:tabs>
                <w:tab w:val="clear" w:pos="765"/>
                <w:tab w:val="decimal" w:pos="9630"/>
              </w:tabs>
              <w:spacing w:line="240" w:lineRule="auto"/>
              <w:ind w:left="-107" w:right="-112" w:hanging="18"/>
              <w:outlineLvl w:val="1"/>
              <w:rPr>
                <w:rFonts w:ascii="Angsana New" w:hAnsi="Angsana New" w:cs="Angsana New"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</w:rPr>
              <w:t>(1,10</w:t>
            </w:r>
            <w:r w:rsidR="002A323C" w:rsidRPr="00F3327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3327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center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:rsidR="003D0BFC" w:rsidRPr="00F33272" w:rsidRDefault="00955A11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0"/>
              </w:tabs>
              <w:spacing w:line="240" w:lineRule="auto"/>
              <w:ind w:left="-107" w:right="-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(94,973)</w:t>
            </w:r>
          </w:p>
        </w:tc>
      </w:tr>
      <w:tr w:rsidR="006C114F" w:rsidRPr="00F33272" w:rsidTr="003A489A">
        <w:trPr>
          <w:trHeight w:val="419"/>
        </w:trPr>
        <w:tc>
          <w:tcPr>
            <w:tcW w:w="1504" w:type="pct"/>
            <w:vAlign w:val="center"/>
          </w:tcPr>
          <w:p w:rsidR="003D0BFC" w:rsidRPr="00F33272" w:rsidRDefault="003D0BFC" w:rsidP="003D0BFC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0BFC" w:rsidRPr="00F33272" w:rsidRDefault="003D0BFC" w:rsidP="003A489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(1,294,137)</w:t>
            </w:r>
          </w:p>
        </w:tc>
        <w:tc>
          <w:tcPr>
            <w:tcW w:w="147" w:type="pct"/>
            <w:vAlign w:val="center"/>
          </w:tcPr>
          <w:p w:rsidR="003D0BFC" w:rsidRPr="00F33272" w:rsidRDefault="003D0BFC" w:rsidP="003D0BFC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0BFC" w:rsidRPr="00F33272" w:rsidRDefault="00955A11" w:rsidP="001B56FB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125,5</w:t>
            </w:r>
            <w:r w:rsidR="002A323C"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B56FB"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0" w:type="pct"/>
            <w:vAlign w:val="center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0BFC" w:rsidRPr="00F33272" w:rsidRDefault="00A140EC" w:rsidP="003D0BFC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0BFC" w:rsidRPr="00F33272" w:rsidRDefault="00A140EC" w:rsidP="002E5A7D">
            <w:pPr>
              <w:pStyle w:val="acctfourfigures"/>
              <w:widowControl w:val="0"/>
              <w:tabs>
                <w:tab w:val="clear" w:pos="765"/>
                <w:tab w:val="decimal" w:pos="9630"/>
              </w:tabs>
              <w:spacing w:line="240" w:lineRule="auto"/>
              <w:ind w:left="-107" w:right="-112" w:hanging="1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(1,10</w:t>
            </w:r>
            <w:r w:rsidR="002A323C" w:rsidRPr="00F332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center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0BFC" w:rsidRPr="00F33272" w:rsidRDefault="00955A11" w:rsidP="001B56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0"/>
              </w:tabs>
              <w:spacing w:line="240" w:lineRule="auto"/>
              <w:ind w:left="-107" w:right="-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(1,169,70</w:t>
            </w:r>
            <w:r w:rsidR="001B56FB" w:rsidRPr="00F3327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6C114F" w:rsidRPr="00F33272" w:rsidTr="00E74E43">
        <w:trPr>
          <w:trHeight w:val="50"/>
        </w:trPr>
        <w:tc>
          <w:tcPr>
            <w:tcW w:w="1504" w:type="pct"/>
            <w:vAlign w:val="center"/>
          </w:tcPr>
          <w:p w:rsidR="003D0BFC" w:rsidRPr="00F33272" w:rsidRDefault="003D0BFC" w:rsidP="00E74E43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vAlign w:val="bottom"/>
          </w:tcPr>
          <w:p w:rsidR="003D0BFC" w:rsidRPr="00F33272" w:rsidRDefault="003D0BFC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0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vAlign w:val="center"/>
          </w:tcPr>
          <w:p w:rsidR="003D0BFC" w:rsidRPr="00F33272" w:rsidRDefault="003D0BFC" w:rsidP="00E74E43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:rsidR="003D0BFC" w:rsidRPr="00F33272" w:rsidRDefault="003D0BFC" w:rsidP="00E74E43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40" w:type="pct"/>
            <w:vAlign w:val="center"/>
          </w:tcPr>
          <w:p w:rsidR="003D0BFC" w:rsidRPr="00F33272" w:rsidRDefault="003D0BFC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:rsidR="003D0BFC" w:rsidRPr="00F33272" w:rsidRDefault="003D0BFC" w:rsidP="00E74E43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:rsidR="003D0BFC" w:rsidRPr="00F33272" w:rsidRDefault="003D0BFC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bottom"/>
          </w:tcPr>
          <w:p w:rsidR="003D0BFC" w:rsidRPr="00F33272" w:rsidRDefault="003D0BFC" w:rsidP="00E74E43">
            <w:pPr>
              <w:pStyle w:val="acctfourfigures"/>
              <w:widowControl w:val="0"/>
              <w:tabs>
                <w:tab w:val="clear" w:pos="765"/>
                <w:tab w:val="decimal" w:pos="9630"/>
              </w:tabs>
              <w:spacing w:line="240" w:lineRule="auto"/>
              <w:ind w:left="-107" w:right="-112" w:hanging="18"/>
              <w:outlineLvl w:val="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47" w:type="pct"/>
            <w:vAlign w:val="center"/>
          </w:tcPr>
          <w:p w:rsidR="003D0BFC" w:rsidRPr="00F33272" w:rsidRDefault="003D0BFC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bottom"/>
          </w:tcPr>
          <w:p w:rsidR="003D0BFC" w:rsidRPr="00F33272" w:rsidRDefault="003D0BFC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0"/>
              </w:tabs>
              <w:spacing w:line="240" w:lineRule="auto"/>
              <w:ind w:left="-107" w:right="-24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C114F" w:rsidRPr="00F33272" w:rsidTr="003A489A">
        <w:trPr>
          <w:trHeight w:val="64"/>
        </w:trPr>
        <w:tc>
          <w:tcPr>
            <w:tcW w:w="1504" w:type="pct"/>
            <w:vAlign w:val="center"/>
          </w:tcPr>
          <w:p w:rsidR="003D0BFC" w:rsidRPr="00F33272" w:rsidRDefault="003D0BFC" w:rsidP="003D0BFC">
            <w:pPr>
              <w:widowControl w:val="0"/>
              <w:tabs>
                <w:tab w:val="decimal" w:pos="831"/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:rsidR="003D0BFC" w:rsidRPr="00F33272" w:rsidRDefault="00955A11" w:rsidP="003A489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D0BFC" w:rsidRPr="00F33272">
              <w:rPr>
                <w:rFonts w:ascii="Angsana New" w:hAnsi="Angsana New"/>
                <w:b/>
                <w:bCs/>
                <w:sz w:val="30"/>
                <w:szCs w:val="30"/>
              </w:rPr>
              <w:t>507,690</w:t>
            </w: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center"/>
          </w:tcPr>
          <w:p w:rsidR="003D0BFC" w:rsidRPr="00F33272" w:rsidRDefault="003D0BFC" w:rsidP="003D0BFC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:rsidR="003D0BFC" w:rsidRPr="00F33272" w:rsidRDefault="00955A11" w:rsidP="001B56FB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5,9</w:t>
            </w:r>
            <w:r w:rsidR="002A323C"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1B56FB"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0" w:type="pct"/>
            <w:vAlign w:val="center"/>
          </w:tcPr>
          <w:p w:rsidR="003D0BFC" w:rsidRPr="00F33272" w:rsidRDefault="003D0BFC" w:rsidP="00955A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:rsidR="003D0BFC" w:rsidRPr="00F33272" w:rsidRDefault="00A140EC" w:rsidP="003D0BFC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11,272</w:t>
            </w:r>
          </w:p>
        </w:tc>
        <w:tc>
          <w:tcPr>
            <w:tcW w:w="140" w:type="pct"/>
            <w:vAlign w:val="bottom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:rsidR="003D0BFC" w:rsidRPr="00F33272" w:rsidRDefault="00A140EC" w:rsidP="002E5A7D">
            <w:pPr>
              <w:pStyle w:val="acctfourfigures"/>
              <w:widowControl w:val="0"/>
              <w:tabs>
                <w:tab w:val="clear" w:pos="765"/>
                <w:tab w:val="decimal" w:pos="9630"/>
              </w:tabs>
              <w:spacing w:line="240" w:lineRule="auto"/>
              <w:ind w:left="-107" w:right="-112" w:hanging="1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(1,10</w:t>
            </w:r>
            <w:r w:rsidR="002A323C" w:rsidRPr="00F332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center"/>
          </w:tcPr>
          <w:p w:rsidR="003D0BFC" w:rsidRPr="00F33272" w:rsidRDefault="003D0BFC" w:rsidP="003D0B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D0BFC" w:rsidRPr="00F33272" w:rsidRDefault="00955A11" w:rsidP="001B56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0"/>
              </w:tabs>
              <w:spacing w:line="240" w:lineRule="auto"/>
              <w:ind w:left="-107" w:right="-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(491,5</w:t>
            </w:r>
            <w:r w:rsidR="001B56FB" w:rsidRPr="00F33272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E74E43" w:rsidRPr="00F33272" w:rsidRDefault="00E74E43" w:rsidP="009850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E74E43" w:rsidRPr="00F33272" w:rsidRDefault="00E7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F33272"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6"/>
        <w:gridCol w:w="1082"/>
        <w:gridCol w:w="273"/>
        <w:gridCol w:w="1077"/>
        <w:gridCol w:w="260"/>
        <w:gridCol w:w="1088"/>
        <w:gridCol w:w="260"/>
        <w:gridCol w:w="1088"/>
        <w:gridCol w:w="271"/>
        <w:gridCol w:w="1085"/>
      </w:tblGrid>
      <w:tr w:rsidR="00CA2CAA" w:rsidRPr="00F33272" w:rsidTr="003A489A">
        <w:trPr>
          <w:trHeight w:hRule="exact" w:val="419"/>
          <w:tblHeader/>
        </w:trPr>
        <w:tc>
          <w:tcPr>
            <w:tcW w:w="1503" w:type="pct"/>
            <w:vAlign w:val="bottom"/>
          </w:tcPr>
          <w:p w:rsidR="00A97452" w:rsidRPr="00F33272" w:rsidRDefault="00A97452" w:rsidP="00940E36">
            <w:pPr>
              <w:widowControl w:val="0"/>
              <w:spacing w:line="21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97" w:type="pct"/>
            <w:gridSpan w:val="9"/>
          </w:tcPr>
          <w:p w:rsidR="00A97452" w:rsidRPr="00F33272" w:rsidRDefault="00A97452" w:rsidP="00940E36">
            <w:pPr>
              <w:pStyle w:val="acctfourfigures"/>
              <w:widowControl w:val="0"/>
              <w:tabs>
                <w:tab w:val="clear" w:pos="765"/>
                <w:tab w:val="left" w:pos="-377"/>
              </w:tabs>
              <w:spacing w:line="216" w:lineRule="auto"/>
              <w:ind w:left="-109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A2CAA" w:rsidRPr="00F33272" w:rsidTr="00E74E43">
        <w:trPr>
          <w:trHeight w:hRule="exact" w:val="419"/>
          <w:tblHeader/>
        </w:trPr>
        <w:tc>
          <w:tcPr>
            <w:tcW w:w="1503" w:type="pct"/>
            <w:vAlign w:val="bottom"/>
          </w:tcPr>
          <w:p w:rsidR="00A97452" w:rsidRPr="00F33272" w:rsidRDefault="00A97452" w:rsidP="003B1189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vAlign w:val="bottom"/>
          </w:tcPr>
          <w:p w:rsidR="00A97452" w:rsidRPr="00F33272" w:rsidRDefault="00A97452" w:rsidP="003B118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7" w:type="pct"/>
            <w:vAlign w:val="bottom"/>
          </w:tcPr>
          <w:p w:rsidR="00A97452" w:rsidRPr="00F33272" w:rsidRDefault="00A97452" w:rsidP="003B1189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8" w:type="pct"/>
            <w:gridSpan w:val="3"/>
            <w:tcBorders>
              <w:bottom w:val="single" w:sz="4" w:space="0" w:color="auto"/>
            </w:tcBorders>
            <w:vAlign w:val="bottom"/>
          </w:tcPr>
          <w:p w:rsidR="00A97452" w:rsidRPr="00F3327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</w:pPr>
            <w:r w:rsidRPr="00F33272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บันทึกเป็น (รายจ่าย)/รายได้ใน</w:t>
            </w:r>
          </w:p>
        </w:tc>
        <w:tc>
          <w:tcPr>
            <w:tcW w:w="140" w:type="pct"/>
            <w:vAlign w:val="bottom"/>
          </w:tcPr>
          <w:p w:rsidR="00A97452" w:rsidRPr="00F3327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:rsidR="00A97452" w:rsidRPr="00F3327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</w:p>
        </w:tc>
        <w:tc>
          <w:tcPr>
            <w:tcW w:w="146" w:type="pct"/>
            <w:vAlign w:val="bottom"/>
          </w:tcPr>
          <w:p w:rsidR="00A97452" w:rsidRPr="00F3327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A97452" w:rsidRPr="00F33272" w:rsidRDefault="00A97452" w:rsidP="003B118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CA2CAA" w:rsidRPr="00F33272" w:rsidTr="00E74E43">
        <w:trPr>
          <w:trHeight w:hRule="exact" w:val="419"/>
          <w:tblHeader/>
        </w:trPr>
        <w:tc>
          <w:tcPr>
            <w:tcW w:w="1503" w:type="pct"/>
            <w:vAlign w:val="bottom"/>
          </w:tcPr>
          <w:p w:rsidR="00A97452" w:rsidRPr="00F33272" w:rsidRDefault="00A97452" w:rsidP="003B1189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vAlign w:val="bottom"/>
          </w:tcPr>
          <w:p w:rsidR="00A97452" w:rsidRPr="00F33272" w:rsidRDefault="00A97452" w:rsidP="003B118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  <w:p w:rsidR="00A97452" w:rsidRPr="00F33272" w:rsidRDefault="00A97452" w:rsidP="003B118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255</w:t>
            </w: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7" w:type="pct"/>
            <w:vAlign w:val="bottom"/>
          </w:tcPr>
          <w:p w:rsidR="00A97452" w:rsidRPr="00F33272" w:rsidRDefault="00A97452" w:rsidP="003B1189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A97452" w:rsidRPr="00F33272" w:rsidRDefault="00A97452" w:rsidP="003B118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40" w:type="pct"/>
            <w:vAlign w:val="bottom"/>
          </w:tcPr>
          <w:p w:rsidR="00A97452" w:rsidRPr="00F3327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A97452" w:rsidRPr="00F33272" w:rsidRDefault="00A97452" w:rsidP="006C1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ส่วนของ</w:t>
            </w:r>
          </w:p>
        </w:tc>
        <w:tc>
          <w:tcPr>
            <w:tcW w:w="140" w:type="pct"/>
          </w:tcPr>
          <w:p w:rsidR="00A97452" w:rsidRPr="00F3327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:rsidR="00A97452" w:rsidRPr="00F3327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46" w:type="pct"/>
            <w:vAlign w:val="bottom"/>
          </w:tcPr>
          <w:p w:rsidR="00A97452" w:rsidRPr="00F3327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A97452" w:rsidRPr="00F33272" w:rsidRDefault="00A97452" w:rsidP="003B118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A2CAA" w:rsidRPr="00F33272" w:rsidTr="00E74E43">
        <w:trPr>
          <w:trHeight w:hRule="exact" w:val="419"/>
          <w:tblHeader/>
        </w:trPr>
        <w:tc>
          <w:tcPr>
            <w:tcW w:w="1503" w:type="pct"/>
            <w:vAlign w:val="bottom"/>
          </w:tcPr>
          <w:p w:rsidR="00A97452" w:rsidRPr="00F33272" w:rsidRDefault="00A97452" w:rsidP="003B1189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vAlign w:val="bottom"/>
          </w:tcPr>
          <w:p w:rsidR="00A97452" w:rsidRPr="00F33272" w:rsidRDefault="00A97452" w:rsidP="003B118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25</w:t>
            </w: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47" w:type="pct"/>
            <w:vAlign w:val="bottom"/>
          </w:tcPr>
          <w:p w:rsidR="00A97452" w:rsidRPr="00F33272" w:rsidRDefault="00A97452" w:rsidP="003B1189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A97452" w:rsidRPr="00F33272" w:rsidRDefault="00A97452" w:rsidP="003B118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40" w:type="pct"/>
            <w:vAlign w:val="bottom"/>
          </w:tcPr>
          <w:p w:rsidR="00A97452" w:rsidRPr="00F3327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A97452" w:rsidRPr="00F3327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140" w:type="pct"/>
          </w:tcPr>
          <w:p w:rsidR="00A97452" w:rsidRPr="00F3327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:rsidR="00A97452" w:rsidRPr="00F3327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46" w:type="pct"/>
            <w:vAlign w:val="bottom"/>
          </w:tcPr>
          <w:p w:rsidR="00A97452" w:rsidRPr="00F3327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A97452" w:rsidRPr="00F33272" w:rsidRDefault="00A97452" w:rsidP="003B118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25</w:t>
            </w: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</w:tr>
      <w:tr w:rsidR="00CA2CAA" w:rsidRPr="00F33272" w:rsidTr="003A489A">
        <w:trPr>
          <w:trHeight w:hRule="exact" w:val="419"/>
        </w:trPr>
        <w:tc>
          <w:tcPr>
            <w:tcW w:w="1503" w:type="pct"/>
          </w:tcPr>
          <w:p w:rsidR="00A97452" w:rsidRPr="00F33272" w:rsidRDefault="00A97452" w:rsidP="003B1189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97" w:type="pct"/>
            <w:gridSpan w:val="9"/>
          </w:tcPr>
          <w:p w:rsidR="00A97452" w:rsidRPr="00F33272" w:rsidRDefault="00A97452" w:rsidP="003B11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3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114F" w:rsidRPr="00F33272" w:rsidTr="00E74E43">
        <w:trPr>
          <w:trHeight w:hRule="exact" w:val="419"/>
        </w:trPr>
        <w:tc>
          <w:tcPr>
            <w:tcW w:w="1503" w:type="pct"/>
          </w:tcPr>
          <w:p w:rsidR="006C114F" w:rsidRPr="00F33272" w:rsidRDefault="006C114F" w:rsidP="006C114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199"/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  <w:lang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84" w:type="pct"/>
          </w:tcPr>
          <w:p w:rsidR="006C114F" w:rsidRPr="00F33272" w:rsidRDefault="006C114F" w:rsidP="006C114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199"/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:rsidR="006C114F" w:rsidRPr="00F33272" w:rsidRDefault="006C114F" w:rsidP="006C114F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</w:tcPr>
          <w:p w:rsidR="006C114F" w:rsidRPr="00F33272" w:rsidRDefault="006C114F" w:rsidP="006C114F">
            <w:pPr>
              <w:pStyle w:val="acctfourfigures"/>
              <w:widowControl w:val="0"/>
              <w:tabs>
                <w:tab w:val="clear" w:pos="765"/>
                <w:tab w:val="left" w:pos="246"/>
                <w:tab w:val="decimal" w:pos="426"/>
                <w:tab w:val="right" w:pos="606"/>
              </w:tabs>
              <w:spacing w:line="240" w:lineRule="auto"/>
              <w:ind w:left="-11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" w:type="pct"/>
          </w:tcPr>
          <w:p w:rsidR="006C114F" w:rsidRPr="00F33272" w:rsidRDefault="006C114F" w:rsidP="006C1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6C114F" w:rsidRPr="00F33272" w:rsidRDefault="006C114F" w:rsidP="006C1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6C114F" w:rsidRPr="00F33272" w:rsidRDefault="006C114F" w:rsidP="006C1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6C114F" w:rsidRPr="00F33272" w:rsidRDefault="006C114F" w:rsidP="006C1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C114F" w:rsidRPr="00F33272" w:rsidRDefault="006C114F" w:rsidP="006C1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6C114F" w:rsidRPr="00F33272" w:rsidRDefault="006C114F" w:rsidP="006C1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  <w:p w:rsidR="006C114F" w:rsidRPr="00F33272" w:rsidRDefault="006C114F" w:rsidP="006C1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  <w:p w:rsidR="006C114F" w:rsidRPr="00F33272" w:rsidRDefault="006C114F" w:rsidP="006C1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  <w:p w:rsidR="006C114F" w:rsidRPr="00F33272" w:rsidRDefault="006C114F" w:rsidP="006C1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  <w:p w:rsidR="006C114F" w:rsidRPr="00F33272" w:rsidRDefault="006C114F" w:rsidP="006C1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  <w:p w:rsidR="006C114F" w:rsidRPr="00F33272" w:rsidRDefault="006C114F" w:rsidP="006C1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2CAA" w:rsidRPr="00F33272" w:rsidTr="00E74E43">
        <w:trPr>
          <w:trHeight w:hRule="exact" w:val="419"/>
        </w:trPr>
        <w:tc>
          <w:tcPr>
            <w:tcW w:w="1503" w:type="pct"/>
          </w:tcPr>
          <w:p w:rsidR="00A97452" w:rsidRPr="00F33272" w:rsidRDefault="00A97452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right" w:pos="-288"/>
                <w:tab w:val="left" w:pos="-108"/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584" w:type="pct"/>
          </w:tcPr>
          <w:p w:rsidR="00A97452" w:rsidRPr="00F33272" w:rsidRDefault="00A97452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42,000</w:t>
            </w:r>
          </w:p>
        </w:tc>
        <w:tc>
          <w:tcPr>
            <w:tcW w:w="147" w:type="pct"/>
          </w:tcPr>
          <w:p w:rsidR="00A97452" w:rsidRPr="00F33272" w:rsidRDefault="00A97452" w:rsidP="00657DFF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A97452" w:rsidRPr="00F33272" w:rsidRDefault="00954858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(50)</w:t>
            </w:r>
          </w:p>
        </w:tc>
        <w:tc>
          <w:tcPr>
            <w:tcW w:w="140" w:type="pct"/>
          </w:tcPr>
          <w:p w:rsidR="00A97452" w:rsidRPr="00F33272" w:rsidRDefault="00A97452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A97452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A97452" w:rsidRPr="00F33272" w:rsidRDefault="00A97452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A97452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97452" w:rsidRPr="00F33272" w:rsidRDefault="00A97452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A97452" w:rsidRPr="00F33272" w:rsidRDefault="00DF6FA5" w:rsidP="00E9615C">
            <w:pPr>
              <w:pStyle w:val="acctfourfigures"/>
              <w:widowControl w:val="0"/>
              <w:tabs>
                <w:tab w:val="clear" w:pos="765"/>
                <w:tab w:val="decimal" w:pos="869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41,950</w:t>
            </w:r>
          </w:p>
        </w:tc>
      </w:tr>
      <w:tr w:rsidR="008B2AAF" w:rsidRPr="00F33272" w:rsidTr="00E74E43">
        <w:trPr>
          <w:trHeight w:hRule="exact" w:val="419"/>
        </w:trPr>
        <w:tc>
          <w:tcPr>
            <w:tcW w:w="1503" w:type="pct"/>
          </w:tcPr>
          <w:p w:rsidR="008B2AAF" w:rsidRPr="00F33272" w:rsidRDefault="003A489A" w:rsidP="00657DFF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ที่ดิน อาคาร</w:t>
            </w:r>
            <w:r w:rsidR="008B2AAF" w:rsidRPr="00F33272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584" w:type="pct"/>
          </w:tcPr>
          <w:p w:rsidR="008B2AAF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824,112</w:t>
            </w:r>
          </w:p>
        </w:tc>
        <w:tc>
          <w:tcPr>
            <w:tcW w:w="147" w:type="pct"/>
          </w:tcPr>
          <w:p w:rsidR="008B2AAF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8B2AAF" w:rsidRPr="00F33272" w:rsidRDefault="00EE115B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(116,444</w:t>
            </w:r>
            <w:r w:rsidR="008B2AAF"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8B2AAF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8B2AAF" w:rsidRPr="00F33272" w:rsidRDefault="00DF6FA5" w:rsidP="00E9615C">
            <w:pPr>
              <w:pStyle w:val="acctfourfigures"/>
              <w:widowControl w:val="0"/>
              <w:tabs>
                <w:tab w:val="clear" w:pos="765"/>
                <w:tab w:val="decimal" w:pos="869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1B7BC4"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07,668</w:t>
            </w:r>
          </w:p>
        </w:tc>
      </w:tr>
      <w:tr w:rsidR="008B2AAF" w:rsidRPr="00F33272" w:rsidTr="00E74E43">
        <w:trPr>
          <w:trHeight w:hRule="exact" w:val="419"/>
        </w:trPr>
        <w:tc>
          <w:tcPr>
            <w:tcW w:w="1503" w:type="pct"/>
          </w:tcPr>
          <w:p w:rsidR="008B2AAF" w:rsidRPr="00F33272" w:rsidRDefault="008B2AAF" w:rsidP="00657DFF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584" w:type="pct"/>
          </w:tcPr>
          <w:p w:rsidR="008B2AAF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8B2AAF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8B2AAF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8B2AAF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8B2AAF" w:rsidRPr="00F33272" w:rsidRDefault="008B2AAF" w:rsidP="00E9615C">
            <w:pPr>
              <w:pStyle w:val="acctfourfigures"/>
              <w:widowControl w:val="0"/>
              <w:tabs>
                <w:tab w:val="clear" w:pos="765"/>
                <w:tab w:val="decimal" w:pos="869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B2AAF" w:rsidRPr="00F33272" w:rsidTr="00E74E43">
        <w:trPr>
          <w:trHeight w:hRule="exact" w:val="419"/>
        </w:trPr>
        <w:tc>
          <w:tcPr>
            <w:tcW w:w="1503" w:type="pct"/>
          </w:tcPr>
          <w:p w:rsidR="008B2AAF" w:rsidRPr="00F33272" w:rsidRDefault="008B2AAF" w:rsidP="00657DFF">
            <w:pPr>
              <w:widowControl w:val="0"/>
              <w:tabs>
                <w:tab w:val="decimal" w:pos="9630"/>
              </w:tabs>
              <w:spacing w:line="240" w:lineRule="auto"/>
              <w:ind w:left="162"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584" w:type="pct"/>
          </w:tcPr>
          <w:p w:rsidR="008B2AAF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12,769</w:t>
            </w:r>
          </w:p>
        </w:tc>
        <w:tc>
          <w:tcPr>
            <w:tcW w:w="147" w:type="pct"/>
          </w:tcPr>
          <w:p w:rsidR="008B2AAF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8B2AAF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1,80</w:t>
            </w:r>
            <w:r w:rsidR="00C029E3"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0" w:type="pct"/>
            <w:vAlign w:val="bottom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8B2AAF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8B2AAF" w:rsidRPr="00F33272" w:rsidRDefault="00CF3B4C" w:rsidP="00E9615C">
            <w:pPr>
              <w:pStyle w:val="acctfourfigures"/>
              <w:widowControl w:val="0"/>
              <w:tabs>
                <w:tab w:val="clear" w:pos="765"/>
                <w:tab w:val="decimal" w:pos="869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14,57</w:t>
            </w:r>
            <w:r w:rsidR="00C029E3"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8B2AAF" w:rsidRPr="00F33272" w:rsidTr="00E74E43">
        <w:trPr>
          <w:trHeight w:hRule="exact" w:val="419"/>
        </w:trPr>
        <w:tc>
          <w:tcPr>
            <w:tcW w:w="1503" w:type="pct"/>
          </w:tcPr>
          <w:p w:rsidR="008B2AAF" w:rsidRPr="00F33272" w:rsidRDefault="008B2AAF" w:rsidP="00657DFF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ค่าใช้จ่ายเพื่อการลงทุน</w:t>
            </w:r>
          </w:p>
        </w:tc>
        <w:tc>
          <w:tcPr>
            <w:tcW w:w="584" w:type="pct"/>
          </w:tcPr>
          <w:p w:rsidR="008B2AAF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41,672</w:t>
            </w:r>
          </w:p>
        </w:tc>
        <w:tc>
          <w:tcPr>
            <w:tcW w:w="147" w:type="pct"/>
          </w:tcPr>
          <w:p w:rsidR="008B2AAF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8B2AAF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(19,418)</w:t>
            </w:r>
          </w:p>
        </w:tc>
        <w:tc>
          <w:tcPr>
            <w:tcW w:w="140" w:type="pct"/>
            <w:vAlign w:val="bottom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8B2AAF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8B2AAF" w:rsidRPr="00F33272" w:rsidRDefault="00CF3B4C" w:rsidP="00E9615C">
            <w:pPr>
              <w:pStyle w:val="acctfourfigures"/>
              <w:widowControl w:val="0"/>
              <w:tabs>
                <w:tab w:val="clear" w:pos="765"/>
                <w:tab w:val="decimal" w:pos="869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22,254</w:t>
            </w:r>
          </w:p>
        </w:tc>
      </w:tr>
      <w:tr w:rsidR="008B2AAF" w:rsidRPr="00F33272" w:rsidTr="00E74E43">
        <w:trPr>
          <w:trHeight w:hRule="exact" w:val="419"/>
        </w:trPr>
        <w:tc>
          <w:tcPr>
            <w:tcW w:w="1503" w:type="pct"/>
          </w:tcPr>
          <w:p w:rsidR="008B2AAF" w:rsidRPr="00F33272" w:rsidRDefault="008B2AAF" w:rsidP="00657DFF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8B2AAF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4,246</w:t>
            </w:r>
          </w:p>
        </w:tc>
        <w:tc>
          <w:tcPr>
            <w:tcW w:w="147" w:type="pct"/>
          </w:tcPr>
          <w:p w:rsidR="008B2AAF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:rsidR="008B2AAF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(4,246)</w:t>
            </w:r>
          </w:p>
        </w:tc>
        <w:tc>
          <w:tcPr>
            <w:tcW w:w="140" w:type="pct"/>
            <w:vAlign w:val="bottom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8B2AAF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:rsidR="008B2AAF" w:rsidRPr="00F33272" w:rsidRDefault="00CF3B4C" w:rsidP="00E9615C">
            <w:pPr>
              <w:pStyle w:val="acctfourfigures"/>
              <w:widowControl w:val="0"/>
              <w:tabs>
                <w:tab w:val="clear" w:pos="765"/>
                <w:tab w:val="decimal" w:pos="869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B2AAF" w:rsidRPr="00F33272" w:rsidTr="00E74E43">
        <w:trPr>
          <w:trHeight w:hRule="exact" w:val="419"/>
        </w:trPr>
        <w:tc>
          <w:tcPr>
            <w:tcW w:w="1503" w:type="pct"/>
          </w:tcPr>
          <w:p w:rsidR="008B2AAF" w:rsidRPr="00F33272" w:rsidRDefault="008B2AAF" w:rsidP="00657DFF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8B2AAF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924,799</w:t>
            </w:r>
          </w:p>
        </w:tc>
        <w:tc>
          <w:tcPr>
            <w:tcW w:w="147" w:type="pct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2AAF" w:rsidRPr="00F33272" w:rsidRDefault="001B7BC4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(138,35</w:t>
            </w:r>
            <w:r w:rsidR="00C029E3"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8B2AAF"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2AAF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8B2AAF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2AAF" w:rsidRPr="00F33272" w:rsidRDefault="00CF3B4C" w:rsidP="00E9615C">
            <w:pPr>
              <w:pStyle w:val="acctfourfigures"/>
              <w:widowControl w:val="0"/>
              <w:tabs>
                <w:tab w:val="clear" w:pos="765"/>
                <w:tab w:val="decimal" w:pos="869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1B7BC4"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86,44</w:t>
            </w:r>
            <w:r w:rsidR="00C029E3"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CA2CAA" w:rsidRPr="00F33272" w:rsidTr="00E74E43">
        <w:trPr>
          <w:trHeight w:val="197"/>
        </w:trPr>
        <w:tc>
          <w:tcPr>
            <w:tcW w:w="1503" w:type="pct"/>
            <w:vAlign w:val="center"/>
          </w:tcPr>
          <w:p w:rsidR="00A97452" w:rsidRPr="00F33272" w:rsidRDefault="00A97452" w:rsidP="00E74E43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:rsidR="00A97452" w:rsidRPr="00F33272" w:rsidRDefault="00A97452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1058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vAlign w:val="center"/>
          </w:tcPr>
          <w:p w:rsidR="00A97452" w:rsidRPr="00F33272" w:rsidRDefault="00A97452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:rsidR="00A97452" w:rsidRPr="00F33272" w:rsidRDefault="00A97452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  <w:tab w:val="decimal" w:pos="426"/>
                <w:tab w:val="right" w:pos="606"/>
                <w:tab w:val="decimal" w:pos="914"/>
                <w:tab w:val="decimal" w:pos="9630"/>
              </w:tabs>
              <w:spacing w:line="240" w:lineRule="auto"/>
              <w:ind w:left="-114" w:right="-1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vAlign w:val="center"/>
          </w:tcPr>
          <w:p w:rsidR="00A97452" w:rsidRPr="00F33272" w:rsidRDefault="00A97452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:rsidR="00A97452" w:rsidRPr="00F33272" w:rsidRDefault="00A97452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vAlign w:val="bottom"/>
          </w:tcPr>
          <w:p w:rsidR="00A97452" w:rsidRPr="00F33272" w:rsidRDefault="00A97452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:rsidR="00A97452" w:rsidRPr="00F33272" w:rsidRDefault="00A97452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873"/>
                <w:tab w:val="decimal" w:pos="1058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vAlign w:val="center"/>
          </w:tcPr>
          <w:p w:rsidR="00A97452" w:rsidRPr="00F33272" w:rsidRDefault="00A97452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vAlign w:val="bottom"/>
          </w:tcPr>
          <w:p w:rsidR="00A97452" w:rsidRPr="00F33272" w:rsidRDefault="00A97452" w:rsidP="00E74E43">
            <w:pPr>
              <w:pStyle w:val="acctfourfigures"/>
              <w:widowControl w:val="0"/>
              <w:tabs>
                <w:tab w:val="clear" w:pos="765"/>
                <w:tab w:val="decimal" w:pos="869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6C114F" w:rsidRPr="00F33272" w:rsidTr="00E74E43">
        <w:trPr>
          <w:trHeight w:val="419"/>
        </w:trPr>
        <w:tc>
          <w:tcPr>
            <w:tcW w:w="1503" w:type="pct"/>
            <w:vAlign w:val="center"/>
          </w:tcPr>
          <w:p w:rsidR="006C114F" w:rsidRPr="00F33272" w:rsidRDefault="006C114F" w:rsidP="006C114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199"/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584" w:type="pct"/>
            <w:vAlign w:val="center"/>
          </w:tcPr>
          <w:p w:rsidR="006C114F" w:rsidRPr="00F33272" w:rsidRDefault="006C114F" w:rsidP="006C114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199"/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:rsidR="006C114F" w:rsidRPr="00F33272" w:rsidRDefault="006C114F" w:rsidP="006C114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199"/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6C114F" w:rsidRPr="00F33272" w:rsidRDefault="006C114F" w:rsidP="006C114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199"/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:rsidR="006C114F" w:rsidRPr="00F33272" w:rsidRDefault="006C114F" w:rsidP="006C114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199"/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6C114F" w:rsidRPr="00F33272" w:rsidRDefault="006C114F" w:rsidP="006C114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199"/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6C114F" w:rsidRPr="00F33272" w:rsidRDefault="006C114F" w:rsidP="006C114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199"/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6C114F" w:rsidRPr="00F33272" w:rsidRDefault="006C114F" w:rsidP="006C114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199"/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:rsidR="006C114F" w:rsidRPr="00F33272" w:rsidRDefault="006C114F" w:rsidP="006C114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199"/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6C114F" w:rsidRPr="00F33272" w:rsidRDefault="006C114F" w:rsidP="00E9615C">
            <w:pPr>
              <w:pStyle w:val="acctfourfigures"/>
              <w:widowControl w:val="0"/>
              <w:tabs>
                <w:tab w:val="clear" w:pos="765"/>
                <w:tab w:val="decimal" w:pos="869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A2CAA" w:rsidRPr="00F33272" w:rsidTr="00E74E43">
        <w:trPr>
          <w:trHeight w:val="419"/>
        </w:trPr>
        <w:tc>
          <w:tcPr>
            <w:tcW w:w="1503" w:type="pct"/>
            <w:vAlign w:val="center"/>
          </w:tcPr>
          <w:p w:rsidR="00777A60" w:rsidRPr="00F33272" w:rsidRDefault="00777A60" w:rsidP="00657DFF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584" w:type="pct"/>
          </w:tcPr>
          <w:p w:rsidR="00777A60" w:rsidRPr="00F33272" w:rsidRDefault="00777A60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(1,279,216)</w:t>
            </w:r>
          </w:p>
        </w:tc>
        <w:tc>
          <w:tcPr>
            <w:tcW w:w="147" w:type="pct"/>
            <w:vAlign w:val="center"/>
          </w:tcPr>
          <w:p w:rsidR="00777A60" w:rsidRPr="00F33272" w:rsidRDefault="00777A60" w:rsidP="00657DFF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777A60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87,340</w:t>
            </w:r>
          </w:p>
        </w:tc>
        <w:tc>
          <w:tcPr>
            <w:tcW w:w="140" w:type="pct"/>
            <w:vAlign w:val="bottom"/>
          </w:tcPr>
          <w:p w:rsidR="00777A60" w:rsidRPr="00F33272" w:rsidRDefault="00777A60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:rsidR="00777A60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777A60" w:rsidRPr="00F33272" w:rsidRDefault="00777A60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777A60" w:rsidRPr="00F33272" w:rsidRDefault="008B2AAF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777A60" w:rsidRPr="00F33272" w:rsidRDefault="00777A60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777A60" w:rsidRPr="00F33272" w:rsidRDefault="00CF3B4C" w:rsidP="00E9615C">
            <w:pPr>
              <w:pStyle w:val="acctfourfigures"/>
              <w:widowControl w:val="0"/>
              <w:tabs>
                <w:tab w:val="clear" w:pos="765"/>
                <w:tab w:val="decimal" w:pos="869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(1,191,876)</w:t>
            </w:r>
          </w:p>
        </w:tc>
      </w:tr>
      <w:tr w:rsidR="00EE115B" w:rsidRPr="00F33272" w:rsidTr="00E74E43">
        <w:trPr>
          <w:trHeight w:val="419"/>
        </w:trPr>
        <w:tc>
          <w:tcPr>
            <w:tcW w:w="1503" w:type="pct"/>
            <w:vAlign w:val="center"/>
          </w:tcPr>
          <w:p w:rsidR="00EE115B" w:rsidRPr="00F33272" w:rsidRDefault="003A489A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ที่ดิน อาคาร</w:t>
            </w:r>
            <w:r w:rsidR="00EE115B" w:rsidRPr="00F33272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584" w:type="pct"/>
          </w:tcPr>
          <w:p w:rsidR="00EE115B" w:rsidRPr="00F33272" w:rsidRDefault="00EE115B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center"/>
          </w:tcPr>
          <w:p w:rsidR="00EE115B" w:rsidRPr="00F33272" w:rsidRDefault="00EE115B" w:rsidP="00657DFF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right="-16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:rsidR="00EE115B" w:rsidRPr="00F33272" w:rsidRDefault="00EE115B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(5,107)</w:t>
            </w:r>
          </w:p>
        </w:tc>
        <w:tc>
          <w:tcPr>
            <w:tcW w:w="140" w:type="pct"/>
            <w:vAlign w:val="bottom"/>
          </w:tcPr>
          <w:p w:rsidR="00EE115B" w:rsidRPr="00F33272" w:rsidRDefault="00EE11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:rsidR="00EE115B" w:rsidRPr="00F33272" w:rsidRDefault="00EE115B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EE115B" w:rsidRPr="00F33272" w:rsidRDefault="00EE11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EE115B" w:rsidRPr="00F33272" w:rsidRDefault="00EE11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630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EE115B" w:rsidRPr="00F33272" w:rsidRDefault="00EE11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EE115B" w:rsidRPr="00F33272" w:rsidRDefault="00EE115B" w:rsidP="00E9615C">
            <w:pPr>
              <w:pStyle w:val="acctfourfigures"/>
              <w:widowControl w:val="0"/>
              <w:tabs>
                <w:tab w:val="clear" w:pos="765"/>
                <w:tab w:val="decimal" w:pos="869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1B7BC4"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5,107</w:t>
            </w: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A2CAA" w:rsidRPr="00F33272" w:rsidTr="00E74E43">
        <w:trPr>
          <w:trHeight w:val="419"/>
        </w:trPr>
        <w:tc>
          <w:tcPr>
            <w:tcW w:w="1503" w:type="pct"/>
            <w:vAlign w:val="center"/>
          </w:tcPr>
          <w:p w:rsidR="00777A60" w:rsidRPr="00F33272" w:rsidRDefault="00777A60" w:rsidP="00657DFF">
            <w:pPr>
              <w:widowControl w:val="0"/>
              <w:tabs>
                <w:tab w:val="clear" w:pos="680"/>
                <w:tab w:val="clear" w:pos="3515"/>
                <w:tab w:val="decimal" w:pos="699"/>
                <w:tab w:val="decimal" w:pos="9630"/>
              </w:tabs>
              <w:spacing w:line="240" w:lineRule="auto"/>
              <w:ind w:left="252" w:right="-16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vAlign w:val="center"/>
          </w:tcPr>
          <w:p w:rsidR="00777A60" w:rsidRPr="00F33272" w:rsidRDefault="00777A60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(103,237)</w:t>
            </w:r>
          </w:p>
        </w:tc>
        <w:tc>
          <w:tcPr>
            <w:tcW w:w="147" w:type="pct"/>
            <w:vAlign w:val="center"/>
          </w:tcPr>
          <w:p w:rsidR="00777A60" w:rsidRPr="00F33272" w:rsidRDefault="00777A60" w:rsidP="00657DFF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:rsidR="00777A60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center"/>
          </w:tcPr>
          <w:p w:rsidR="00777A60" w:rsidRPr="00F33272" w:rsidRDefault="00777A60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777A60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777A60" w:rsidRPr="00F33272" w:rsidRDefault="00777A60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777A60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73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</w:rPr>
              <w:t>6,08</w:t>
            </w:r>
            <w:r w:rsidR="00C20F77" w:rsidRPr="00F3327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6" w:type="pct"/>
            <w:vAlign w:val="center"/>
          </w:tcPr>
          <w:p w:rsidR="00777A60" w:rsidRPr="00F33272" w:rsidRDefault="00777A60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:rsidR="00777A60" w:rsidRPr="00F33272" w:rsidRDefault="00CF3B4C" w:rsidP="00E9615C">
            <w:pPr>
              <w:pStyle w:val="acctfourfigures"/>
              <w:widowControl w:val="0"/>
              <w:tabs>
                <w:tab w:val="clear" w:pos="765"/>
                <w:tab w:val="decimal" w:pos="869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(97,15</w:t>
            </w:r>
            <w:r w:rsidR="00C029E3"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57DFF" w:rsidRPr="00F33272" w:rsidTr="00E74E43">
        <w:trPr>
          <w:trHeight w:val="419"/>
        </w:trPr>
        <w:tc>
          <w:tcPr>
            <w:tcW w:w="1503" w:type="pct"/>
            <w:vAlign w:val="center"/>
          </w:tcPr>
          <w:p w:rsidR="00777A60" w:rsidRPr="00F33272" w:rsidRDefault="00777A60" w:rsidP="00657DFF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77A60" w:rsidRPr="00F33272" w:rsidRDefault="00777A60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(1,382,453)</w:t>
            </w:r>
          </w:p>
        </w:tc>
        <w:tc>
          <w:tcPr>
            <w:tcW w:w="147" w:type="pct"/>
            <w:vAlign w:val="center"/>
          </w:tcPr>
          <w:p w:rsidR="00777A60" w:rsidRPr="00F33272" w:rsidRDefault="00777A60" w:rsidP="00657DFF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7A60" w:rsidRPr="00F33272" w:rsidRDefault="001B7BC4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82,233</w:t>
            </w:r>
          </w:p>
        </w:tc>
        <w:tc>
          <w:tcPr>
            <w:tcW w:w="140" w:type="pct"/>
            <w:vAlign w:val="center"/>
          </w:tcPr>
          <w:p w:rsidR="00777A60" w:rsidRPr="00F33272" w:rsidRDefault="00777A60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7A60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777A60" w:rsidRPr="00F33272" w:rsidRDefault="00777A60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7A60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73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6,08</w:t>
            </w:r>
            <w:r w:rsidR="00C20F77" w:rsidRPr="00F332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  <w:vAlign w:val="center"/>
          </w:tcPr>
          <w:p w:rsidR="00777A60" w:rsidRPr="00F33272" w:rsidRDefault="00777A60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7A60" w:rsidRPr="00F33272" w:rsidRDefault="00CF3B4C" w:rsidP="00E9615C">
            <w:pPr>
              <w:pStyle w:val="acctfourfigures"/>
              <w:widowControl w:val="0"/>
              <w:tabs>
                <w:tab w:val="clear" w:pos="765"/>
                <w:tab w:val="decimal" w:pos="869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(1,2</w:t>
            </w:r>
            <w:r w:rsidR="001B7BC4"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94,13</w:t>
            </w:r>
            <w:r w:rsidR="00C029E3"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6404F6" w:rsidRPr="00F33272" w:rsidTr="00E74E43">
        <w:trPr>
          <w:trHeight w:val="50"/>
        </w:trPr>
        <w:tc>
          <w:tcPr>
            <w:tcW w:w="1503" w:type="pct"/>
            <w:vAlign w:val="center"/>
          </w:tcPr>
          <w:p w:rsidR="006404F6" w:rsidRPr="00F33272" w:rsidRDefault="006404F6" w:rsidP="00E74E43">
            <w:pPr>
              <w:widowControl w:val="0"/>
              <w:tabs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center"/>
          </w:tcPr>
          <w:p w:rsidR="006404F6" w:rsidRPr="00F33272" w:rsidRDefault="006404F6" w:rsidP="00E74E43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47" w:type="pct"/>
            <w:vAlign w:val="center"/>
          </w:tcPr>
          <w:p w:rsidR="006404F6" w:rsidRPr="00F33272" w:rsidRDefault="006404F6" w:rsidP="00E74E43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:rsidR="006404F6" w:rsidRPr="00F33272" w:rsidRDefault="006404F6" w:rsidP="00E74E43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40" w:type="pct"/>
            <w:vAlign w:val="center"/>
          </w:tcPr>
          <w:p w:rsidR="006404F6" w:rsidRPr="00F33272" w:rsidRDefault="006404F6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:rsidR="006404F6" w:rsidRPr="00F33272" w:rsidRDefault="006404F6" w:rsidP="00E74E43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:rsidR="006404F6" w:rsidRPr="00F33272" w:rsidRDefault="006404F6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:rsidR="006404F6" w:rsidRPr="00F33272" w:rsidRDefault="006404F6" w:rsidP="00E74E43">
            <w:pPr>
              <w:pStyle w:val="acctfourfigures"/>
              <w:widowControl w:val="0"/>
              <w:tabs>
                <w:tab w:val="clear" w:pos="765"/>
                <w:tab w:val="decimal" w:pos="873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46" w:type="pct"/>
            <w:vAlign w:val="center"/>
          </w:tcPr>
          <w:p w:rsidR="006404F6" w:rsidRPr="00F33272" w:rsidRDefault="006404F6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vAlign w:val="bottom"/>
          </w:tcPr>
          <w:p w:rsidR="006404F6" w:rsidRPr="00F33272" w:rsidRDefault="006404F6" w:rsidP="00E74E43">
            <w:pPr>
              <w:pStyle w:val="acctfourfigures"/>
              <w:widowControl w:val="0"/>
              <w:tabs>
                <w:tab w:val="clear" w:pos="765"/>
                <w:tab w:val="decimal" w:pos="869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657DFF" w:rsidRPr="00F33272" w:rsidTr="00E74E43">
        <w:trPr>
          <w:trHeight w:val="64"/>
        </w:trPr>
        <w:tc>
          <w:tcPr>
            <w:tcW w:w="1503" w:type="pct"/>
            <w:vAlign w:val="center"/>
          </w:tcPr>
          <w:p w:rsidR="00777A60" w:rsidRPr="00F33272" w:rsidRDefault="00777A60" w:rsidP="00657DFF">
            <w:pPr>
              <w:widowControl w:val="0"/>
              <w:tabs>
                <w:tab w:val="decimal" w:pos="831"/>
                <w:tab w:val="decimal" w:pos="9630"/>
              </w:tabs>
              <w:spacing w:line="240" w:lineRule="auto"/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vAlign w:val="center"/>
          </w:tcPr>
          <w:p w:rsidR="00777A60" w:rsidRPr="00F33272" w:rsidRDefault="00777A60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(457,654)</w:t>
            </w:r>
          </w:p>
        </w:tc>
        <w:tc>
          <w:tcPr>
            <w:tcW w:w="147" w:type="pct"/>
            <w:vAlign w:val="center"/>
          </w:tcPr>
          <w:p w:rsidR="00777A60" w:rsidRPr="00F33272" w:rsidRDefault="00777A60" w:rsidP="00657DFF">
            <w:pPr>
              <w:pStyle w:val="acctfourfigures"/>
              <w:widowControl w:val="0"/>
              <w:tabs>
                <w:tab w:val="clear" w:pos="765"/>
                <w:tab w:val="decimal" w:pos="1058"/>
                <w:tab w:val="decimal" w:pos="9630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:rsidR="00777A60" w:rsidRPr="00F33272" w:rsidRDefault="001B7BC4" w:rsidP="00657DFF">
            <w:pPr>
              <w:pStyle w:val="acctfourfigures"/>
              <w:widowControl w:val="0"/>
              <w:tabs>
                <w:tab w:val="clear" w:pos="765"/>
                <w:tab w:val="decimal" w:pos="862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(56,11</w:t>
            </w:r>
            <w:r w:rsidR="00C029E3"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8B2AAF"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vAlign w:val="center"/>
          </w:tcPr>
          <w:p w:rsidR="00777A60" w:rsidRPr="00F33272" w:rsidRDefault="00777A60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14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:rsidR="00777A60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72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777A60" w:rsidRPr="00F33272" w:rsidRDefault="00777A60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:rsidR="00777A60" w:rsidRPr="00F33272" w:rsidRDefault="008B2AAF" w:rsidP="00657DFF">
            <w:pPr>
              <w:pStyle w:val="acctfourfigures"/>
              <w:widowControl w:val="0"/>
              <w:tabs>
                <w:tab w:val="clear" w:pos="765"/>
                <w:tab w:val="decimal" w:pos="873"/>
                <w:tab w:val="decimal" w:pos="9630"/>
              </w:tabs>
              <w:spacing w:line="240" w:lineRule="auto"/>
              <w:ind w:left="-107" w:hanging="18"/>
              <w:jc w:val="right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</w:t>
            </w:r>
            <w:r w:rsidR="00C20F77" w:rsidRPr="00F332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146" w:type="pct"/>
            <w:vAlign w:val="center"/>
          </w:tcPr>
          <w:p w:rsidR="00777A60" w:rsidRPr="00F33272" w:rsidRDefault="00777A60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9630"/>
              </w:tabs>
              <w:spacing w:line="240" w:lineRule="auto"/>
              <w:ind w:left="-107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77A60" w:rsidRPr="00F33272" w:rsidRDefault="00AA7BCF" w:rsidP="00E9615C">
            <w:pPr>
              <w:pStyle w:val="acctfourfigures"/>
              <w:widowControl w:val="0"/>
              <w:tabs>
                <w:tab w:val="clear" w:pos="765"/>
                <w:tab w:val="decimal" w:pos="869"/>
              </w:tabs>
              <w:spacing w:line="240" w:lineRule="auto"/>
              <w:ind w:left="-107" w:right="-16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1B7BC4"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507,690</w:t>
            </w: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:rsidR="00870073" w:rsidRPr="00F33272" w:rsidRDefault="00870073" w:rsidP="00657DF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630"/>
        </w:tabs>
        <w:spacing w:line="240" w:lineRule="auto"/>
        <w:ind w:right="-162"/>
        <w:rPr>
          <w:rFonts w:asciiTheme="majorBidi" w:hAnsiTheme="majorBidi" w:cstheme="majorBidi"/>
          <w:sz w:val="30"/>
          <w:szCs w:val="30"/>
          <w:cs/>
        </w:rPr>
      </w:pPr>
    </w:p>
    <w:p w:rsidR="00777A60" w:rsidRPr="00F33272" w:rsidRDefault="00870073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4"/>
        <w:gridCol w:w="6"/>
        <w:gridCol w:w="1169"/>
        <w:gridCol w:w="245"/>
        <w:gridCol w:w="1221"/>
        <w:gridCol w:w="245"/>
        <w:gridCol w:w="1174"/>
        <w:gridCol w:w="252"/>
        <w:gridCol w:w="1189"/>
      </w:tblGrid>
      <w:tr w:rsidR="00490748" w:rsidRPr="00F33272" w:rsidTr="00E74E43">
        <w:trPr>
          <w:tblHeader/>
        </w:trPr>
        <w:tc>
          <w:tcPr>
            <w:tcW w:w="2035" w:type="pct"/>
          </w:tcPr>
          <w:p w:rsidR="00490748" w:rsidRPr="00F33272" w:rsidRDefault="00490748" w:rsidP="00C82AF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5" w:type="pct"/>
            <w:gridSpan w:val="8"/>
          </w:tcPr>
          <w:p w:rsidR="00490748" w:rsidRPr="00F33272" w:rsidRDefault="00490748" w:rsidP="00490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8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0748" w:rsidRPr="00F33272" w:rsidTr="00E74E43">
        <w:trPr>
          <w:tblHeader/>
        </w:trPr>
        <w:tc>
          <w:tcPr>
            <w:tcW w:w="2035" w:type="pct"/>
          </w:tcPr>
          <w:p w:rsidR="00490748" w:rsidRPr="00F33272" w:rsidRDefault="00490748" w:rsidP="00C82AF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490748" w:rsidRPr="00F33272" w:rsidRDefault="00490748" w:rsidP="006C114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3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2" w:type="pct"/>
          </w:tcPr>
          <w:p w:rsidR="00490748" w:rsidRPr="00F33272" w:rsidRDefault="00490748" w:rsidP="00C82AF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pct"/>
            <w:gridSpan w:val="3"/>
            <w:tcBorders>
              <w:bottom w:val="single" w:sz="4" w:space="0" w:color="auto"/>
            </w:tcBorders>
          </w:tcPr>
          <w:p w:rsidR="00490748" w:rsidRPr="00F33272" w:rsidRDefault="00490748" w:rsidP="00824FB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 (รายจ่าย)/รายได้ใน</w:t>
            </w:r>
          </w:p>
        </w:tc>
        <w:tc>
          <w:tcPr>
            <w:tcW w:w="136" w:type="pct"/>
          </w:tcPr>
          <w:p w:rsidR="00490748" w:rsidRPr="00F33272" w:rsidRDefault="00490748" w:rsidP="00C82AF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490748" w:rsidRPr="00F33272" w:rsidRDefault="00490748" w:rsidP="00245FD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490748" w:rsidRPr="00F33272" w:rsidTr="00E74E43">
        <w:trPr>
          <w:tblHeader/>
        </w:trPr>
        <w:tc>
          <w:tcPr>
            <w:tcW w:w="2035" w:type="pct"/>
          </w:tcPr>
          <w:p w:rsidR="00490748" w:rsidRPr="00F33272" w:rsidRDefault="00490748" w:rsidP="00C82AF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490748" w:rsidRPr="00F33272" w:rsidRDefault="00490748" w:rsidP="006C114F">
            <w:pPr>
              <w:pStyle w:val="acctfourfigures"/>
              <w:widowControl w:val="0"/>
              <w:tabs>
                <w:tab w:val="clear" w:pos="765"/>
              </w:tabs>
              <w:spacing w:line="360" w:lineRule="exact"/>
              <w:ind w:left="-103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32" w:type="pct"/>
          </w:tcPr>
          <w:p w:rsidR="00490748" w:rsidRPr="00F33272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:rsidR="00490748" w:rsidRPr="00F33272" w:rsidRDefault="00490748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32" w:type="pct"/>
          </w:tcPr>
          <w:p w:rsidR="00490748" w:rsidRPr="00F33272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490748" w:rsidRPr="00F33272" w:rsidRDefault="00490748" w:rsidP="00824FB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</w:p>
        </w:tc>
        <w:tc>
          <w:tcPr>
            <w:tcW w:w="136" w:type="pct"/>
          </w:tcPr>
          <w:p w:rsidR="00490748" w:rsidRPr="00F33272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490748" w:rsidRPr="00F33272" w:rsidRDefault="00490748" w:rsidP="00245FD6">
            <w:pPr>
              <w:pStyle w:val="acctfourfigures"/>
              <w:widowControl w:val="0"/>
              <w:tabs>
                <w:tab w:val="clear" w:pos="765"/>
              </w:tabs>
              <w:spacing w:line="360" w:lineRule="exact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490748" w:rsidRPr="00F33272" w:rsidTr="00E74E43">
        <w:trPr>
          <w:tblHeader/>
        </w:trPr>
        <w:tc>
          <w:tcPr>
            <w:tcW w:w="2035" w:type="pct"/>
          </w:tcPr>
          <w:p w:rsidR="00490748" w:rsidRPr="00F33272" w:rsidRDefault="00490748" w:rsidP="00C82AF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:rsidR="00490748" w:rsidRPr="00F33272" w:rsidRDefault="00490748" w:rsidP="006C114F">
            <w:pPr>
              <w:pStyle w:val="acctfourfigures"/>
              <w:widowControl w:val="0"/>
              <w:tabs>
                <w:tab w:val="clear" w:pos="765"/>
              </w:tabs>
              <w:spacing w:line="360" w:lineRule="exact"/>
              <w:ind w:left="-103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6C114F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2" w:type="pct"/>
          </w:tcPr>
          <w:p w:rsidR="00490748" w:rsidRPr="00F33272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:rsidR="00490748" w:rsidRPr="00F33272" w:rsidRDefault="00490748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0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32" w:type="pct"/>
          </w:tcPr>
          <w:p w:rsidR="00490748" w:rsidRPr="00F33272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490748" w:rsidRPr="00F33272" w:rsidRDefault="00490748" w:rsidP="00824FB1">
            <w:pPr>
              <w:pStyle w:val="acctfourfigures"/>
              <w:widowControl w:val="0"/>
              <w:tabs>
                <w:tab w:val="clear" w:pos="765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ผู้ถือหุ้น</w:t>
            </w:r>
          </w:p>
        </w:tc>
        <w:tc>
          <w:tcPr>
            <w:tcW w:w="136" w:type="pct"/>
          </w:tcPr>
          <w:p w:rsidR="00490748" w:rsidRPr="00F33272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490748" w:rsidRPr="00F33272" w:rsidRDefault="00490748" w:rsidP="006C1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</w:t>
            </w:r>
            <w:r w:rsidR="006C114F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</w:tr>
      <w:tr w:rsidR="00490748" w:rsidRPr="00F33272" w:rsidTr="00E74E43">
        <w:trPr>
          <w:tblHeader/>
        </w:trPr>
        <w:tc>
          <w:tcPr>
            <w:tcW w:w="2035" w:type="pct"/>
          </w:tcPr>
          <w:p w:rsidR="00490748" w:rsidRPr="00F33272" w:rsidRDefault="00490748" w:rsidP="00C82AF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5" w:type="pct"/>
            <w:gridSpan w:val="8"/>
            <w:vAlign w:val="bottom"/>
          </w:tcPr>
          <w:p w:rsidR="00490748" w:rsidRPr="00F33272" w:rsidRDefault="00490748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0748" w:rsidRPr="00F33272" w:rsidTr="00E74E43">
        <w:tc>
          <w:tcPr>
            <w:tcW w:w="2035" w:type="pct"/>
          </w:tcPr>
          <w:p w:rsidR="00490748" w:rsidRPr="00F33272" w:rsidRDefault="00490748" w:rsidP="006C114F">
            <w:pPr>
              <w:widowControl w:val="0"/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3" w:type="pct"/>
            <w:gridSpan w:val="2"/>
          </w:tcPr>
          <w:p w:rsidR="00490748" w:rsidRPr="00F33272" w:rsidRDefault="00490748" w:rsidP="00657DFF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360" w:lineRule="exact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:rsidR="00490748" w:rsidRPr="00F33272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</w:tcPr>
          <w:p w:rsidR="00490748" w:rsidRPr="00F33272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right="-10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" w:type="pct"/>
          </w:tcPr>
          <w:p w:rsidR="00490748" w:rsidRPr="00F33272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right="-10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490748" w:rsidRPr="00F33272" w:rsidRDefault="00490748" w:rsidP="00C82AF7">
            <w:pPr>
              <w:pStyle w:val="acctfourfigures"/>
              <w:widowControl w:val="0"/>
              <w:tabs>
                <w:tab w:val="clear" w:pos="765"/>
                <w:tab w:val="decimal" w:pos="876"/>
              </w:tabs>
              <w:spacing w:line="360" w:lineRule="exact"/>
              <w:ind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</w:tcPr>
          <w:p w:rsidR="00490748" w:rsidRPr="00F33272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:rsidR="00490748" w:rsidRPr="00F33272" w:rsidRDefault="00490748" w:rsidP="00C82A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right="-10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C114F" w:rsidRPr="00F33272" w:rsidTr="00E74E43">
        <w:tc>
          <w:tcPr>
            <w:tcW w:w="2035" w:type="pct"/>
          </w:tcPr>
          <w:p w:rsidR="006C114F" w:rsidRPr="00F33272" w:rsidRDefault="006C114F" w:rsidP="006C114F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633" w:type="pct"/>
            <w:gridSpan w:val="2"/>
          </w:tcPr>
          <w:p w:rsidR="006C114F" w:rsidRPr="00F33272" w:rsidRDefault="006C114F" w:rsidP="006C114F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41,950</w:t>
            </w:r>
          </w:p>
        </w:tc>
        <w:tc>
          <w:tcPr>
            <w:tcW w:w="132" w:type="pct"/>
          </w:tcPr>
          <w:p w:rsidR="006C114F" w:rsidRPr="00F33272" w:rsidRDefault="006C114F" w:rsidP="006C1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:rsidR="006C114F" w:rsidRPr="00F33272" w:rsidRDefault="0062504A" w:rsidP="006C114F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:rsidR="006C114F" w:rsidRPr="00F33272" w:rsidRDefault="006C114F" w:rsidP="006C1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6C114F" w:rsidRPr="00F33272" w:rsidRDefault="0062504A" w:rsidP="006C114F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:rsidR="006C114F" w:rsidRPr="00F33272" w:rsidRDefault="006C114F" w:rsidP="006C1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C114F" w:rsidRPr="00F33272" w:rsidRDefault="0062504A" w:rsidP="006C114F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41,950</w:t>
            </w:r>
          </w:p>
        </w:tc>
      </w:tr>
      <w:tr w:rsidR="006C114F" w:rsidRPr="00F33272" w:rsidTr="00E74E43">
        <w:tc>
          <w:tcPr>
            <w:tcW w:w="2035" w:type="pct"/>
          </w:tcPr>
          <w:p w:rsidR="006C114F" w:rsidRPr="00F33272" w:rsidRDefault="003A489A" w:rsidP="006C114F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 w:rsidR="006C114F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33" w:type="pct"/>
            <w:gridSpan w:val="2"/>
          </w:tcPr>
          <w:p w:rsidR="006C114F" w:rsidRPr="00F33272" w:rsidRDefault="006C114F" w:rsidP="006C114F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707,668</w:t>
            </w:r>
          </w:p>
        </w:tc>
        <w:tc>
          <w:tcPr>
            <w:tcW w:w="132" w:type="pct"/>
          </w:tcPr>
          <w:p w:rsidR="006C114F" w:rsidRPr="00F33272" w:rsidRDefault="006C114F" w:rsidP="006C1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:rsidR="006C114F" w:rsidRPr="00F33272" w:rsidRDefault="0062504A" w:rsidP="006C114F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(143,012)</w:t>
            </w:r>
          </w:p>
        </w:tc>
        <w:tc>
          <w:tcPr>
            <w:tcW w:w="132" w:type="pct"/>
          </w:tcPr>
          <w:p w:rsidR="006C114F" w:rsidRPr="00F33272" w:rsidRDefault="006C114F" w:rsidP="006C1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6C114F" w:rsidRPr="00F33272" w:rsidRDefault="0062504A" w:rsidP="006C114F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:rsidR="006C114F" w:rsidRPr="00F33272" w:rsidRDefault="006C114F" w:rsidP="006C1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C114F" w:rsidRPr="00F33272" w:rsidRDefault="0062504A" w:rsidP="006C114F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564,656</w:t>
            </w:r>
          </w:p>
        </w:tc>
      </w:tr>
      <w:tr w:rsidR="00A37ED1" w:rsidRPr="00F33272" w:rsidTr="00E74E43">
        <w:tc>
          <w:tcPr>
            <w:tcW w:w="2038" w:type="pct"/>
            <w:gridSpan w:val="2"/>
          </w:tcPr>
          <w:p w:rsidR="00A37ED1" w:rsidRPr="00F33272" w:rsidRDefault="00A37ED1" w:rsidP="00A37ED1">
            <w:pPr>
              <w:widowControl w:val="0"/>
              <w:spacing w:line="360" w:lineRule="exact"/>
              <w:ind w:left="162" w:right="-646" w:hanging="162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30" w:type="pct"/>
          </w:tcPr>
          <w:p w:rsidR="00A37ED1" w:rsidRPr="00F33272" w:rsidRDefault="00A37ED1" w:rsidP="00892913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11,486</w:t>
            </w:r>
          </w:p>
        </w:tc>
        <w:tc>
          <w:tcPr>
            <w:tcW w:w="132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980</w:t>
            </w:r>
          </w:p>
        </w:tc>
        <w:tc>
          <w:tcPr>
            <w:tcW w:w="132" w:type="pct"/>
            <w:vAlign w:val="bottom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10,630</w:t>
            </w:r>
          </w:p>
        </w:tc>
        <w:tc>
          <w:tcPr>
            <w:tcW w:w="136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23,096</w:t>
            </w:r>
          </w:p>
        </w:tc>
      </w:tr>
      <w:tr w:rsidR="00A37ED1" w:rsidRPr="00F33272" w:rsidTr="00E74E43">
        <w:tc>
          <w:tcPr>
            <w:tcW w:w="2035" w:type="pct"/>
          </w:tcPr>
          <w:p w:rsidR="00A37ED1" w:rsidRPr="00F33272" w:rsidRDefault="00A37ED1" w:rsidP="00A37ED1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ค่าใช้จ่ายเพื่อการลงทุน</w:t>
            </w:r>
          </w:p>
        </w:tc>
        <w:tc>
          <w:tcPr>
            <w:tcW w:w="633" w:type="pct"/>
            <w:gridSpan w:val="2"/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22,254</w:t>
            </w:r>
          </w:p>
        </w:tc>
        <w:tc>
          <w:tcPr>
            <w:tcW w:w="132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22,172</w:t>
            </w:r>
          </w:p>
        </w:tc>
        <w:tc>
          <w:tcPr>
            <w:tcW w:w="132" w:type="pct"/>
            <w:vAlign w:val="bottom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44,426</w:t>
            </w:r>
          </w:p>
        </w:tc>
      </w:tr>
      <w:tr w:rsidR="00A37ED1" w:rsidRPr="00F33272" w:rsidTr="00E74E43">
        <w:tc>
          <w:tcPr>
            <w:tcW w:w="2035" w:type="pct"/>
          </w:tcPr>
          <w:p w:rsidR="00A37ED1" w:rsidRPr="00F33272" w:rsidRDefault="00A37ED1" w:rsidP="00A37ED1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783,358</w:t>
            </w:r>
          </w:p>
        </w:tc>
        <w:tc>
          <w:tcPr>
            <w:tcW w:w="132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(119,860)</w:t>
            </w:r>
          </w:p>
        </w:tc>
        <w:tc>
          <w:tcPr>
            <w:tcW w:w="132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10,630</w:t>
            </w:r>
          </w:p>
        </w:tc>
        <w:tc>
          <w:tcPr>
            <w:tcW w:w="136" w:type="pct"/>
            <w:vAlign w:val="bottom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674,128</w:t>
            </w:r>
          </w:p>
        </w:tc>
      </w:tr>
      <w:tr w:rsidR="00A37ED1" w:rsidRPr="00F33272" w:rsidTr="00E74E43">
        <w:trPr>
          <w:trHeight w:val="50"/>
        </w:trPr>
        <w:tc>
          <w:tcPr>
            <w:tcW w:w="2035" w:type="pct"/>
          </w:tcPr>
          <w:p w:rsidR="00A37ED1" w:rsidRPr="00F33272" w:rsidRDefault="00A37ED1" w:rsidP="00E74E4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3" w:type="pct"/>
            <w:gridSpan w:val="2"/>
            <w:tcBorders>
              <w:top w:val="double" w:sz="4" w:space="0" w:color="auto"/>
            </w:tcBorders>
          </w:tcPr>
          <w:p w:rsidR="00A37ED1" w:rsidRPr="00F33272" w:rsidRDefault="00A37ED1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2" w:type="pct"/>
          </w:tcPr>
          <w:p w:rsidR="00A37ED1" w:rsidRPr="00F33272" w:rsidRDefault="00A37ED1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A37ED1" w:rsidRPr="00F33272" w:rsidRDefault="00A37ED1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2" w:type="pct"/>
            <w:vAlign w:val="bottom"/>
          </w:tcPr>
          <w:p w:rsidR="00A37ED1" w:rsidRPr="00F33272" w:rsidRDefault="00A37ED1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A37ED1" w:rsidRPr="00F33272" w:rsidRDefault="00A37ED1" w:rsidP="00E74E43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36" w:type="pct"/>
          </w:tcPr>
          <w:p w:rsidR="00A37ED1" w:rsidRPr="00F33272" w:rsidRDefault="00A37ED1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A37ED1" w:rsidRPr="00F33272" w:rsidRDefault="00A37ED1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37ED1" w:rsidRPr="00F33272" w:rsidTr="00E74E43">
        <w:tc>
          <w:tcPr>
            <w:tcW w:w="2035" w:type="pct"/>
          </w:tcPr>
          <w:p w:rsidR="00A37ED1" w:rsidRPr="00F33272" w:rsidRDefault="00A37ED1" w:rsidP="00A37ED1">
            <w:pPr>
              <w:widowControl w:val="0"/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3" w:type="pct"/>
            <w:gridSpan w:val="2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7ED1" w:rsidRPr="00F33272" w:rsidTr="00E74E43">
        <w:tc>
          <w:tcPr>
            <w:tcW w:w="2035" w:type="pct"/>
          </w:tcPr>
          <w:p w:rsidR="00A37ED1" w:rsidRPr="00F33272" w:rsidRDefault="00A37ED1" w:rsidP="00A37ED1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(1,191,876)</w:t>
            </w:r>
          </w:p>
        </w:tc>
        <w:tc>
          <w:tcPr>
            <w:tcW w:w="132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121,038</w:t>
            </w:r>
          </w:p>
        </w:tc>
        <w:tc>
          <w:tcPr>
            <w:tcW w:w="132" w:type="pct"/>
            <w:shd w:val="clear" w:color="auto" w:fill="auto"/>
            <w:vAlign w:val="bottom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(1,070,838)</w:t>
            </w:r>
          </w:p>
        </w:tc>
      </w:tr>
      <w:tr w:rsidR="00A37ED1" w:rsidRPr="00F33272" w:rsidTr="00E74E43">
        <w:tc>
          <w:tcPr>
            <w:tcW w:w="2035" w:type="pct"/>
          </w:tcPr>
          <w:p w:rsidR="00A37ED1" w:rsidRPr="00F33272" w:rsidRDefault="00A37ED1" w:rsidP="00A37ED1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(1,191,876)</w:t>
            </w:r>
          </w:p>
        </w:tc>
        <w:tc>
          <w:tcPr>
            <w:tcW w:w="132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81"/>
              <w:jc w:val="right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121,038</w:t>
            </w:r>
          </w:p>
        </w:tc>
        <w:tc>
          <w:tcPr>
            <w:tcW w:w="132" w:type="pct"/>
            <w:vAlign w:val="bottom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(1,070,838)</w:t>
            </w:r>
          </w:p>
        </w:tc>
      </w:tr>
      <w:tr w:rsidR="00A37ED1" w:rsidRPr="00F33272" w:rsidTr="00E74E43">
        <w:trPr>
          <w:trHeight w:val="89"/>
        </w:trPr>
        <w:tc>
          <w:tcPr>
            <w:tcW w:w="2035" w:type="pct"/>
            <w:vAlign w:val="bottom"/>
          </w:tcPr>
          <w:p w:rsidR="00A37ED1" w:rsidRPr="00F33272" w:rsidRDefault="00A37ED1" w:rsidP="00E74E4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3" w:type="pct"/>
            <w:gridSpan w:val="2"/>
            <w:tcBorders>
              <w:top w:val="double" w:sz="4" w:space="0" w:color="auto"/>
            </w:tcBorders>
          </w:tcPr>
          <w:p w:rsidR="00A37ED1" w:rsidRPr="00F33272" w:rsidRDefault="00A37ED1" w:rsidP="00E74E43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32" w:type="pct"/>
          </w:tcPr>
          <w:p w:rsidR="00A37ED1" w:rsidRPr="00F33272" w:rsidRDefault="00A37ED1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A37ED1" w:rsidRPr="00F33272" w:rsidRDefault="00A37ED1" w:rsidP="00E74E43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240" w:lineRule="auto"/>
              <w:ind w:left="-79" w:right="-106"/>
              <w:outlineLvl w:val="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:rsidR="00A37ED1" w:rsidRPr="00F33272" w:rsidRDefault="00A37ED1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A37ED1" w:rsidRPr="00F33272" w:rsidRDefault="00A37ED1" w:rsidP="00E74E43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36" w:type="pct"/>
          </w:tcPr>
          <w:p w:rsidR="00A37ED1" w:rsidRPr="00F33272" w:rsidRDefault="00A37ED1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A37ED1" w:rsidRPr="00F33272" w:rsidRDefault="00A37ED1" w:rsidP="00E74E43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A37ED1" w:rsidRPr="00F33272" w:rsidTr="00E74E43">
        <w:tc>
          <w:tcPr>
            <w:tcW w:w="2035" w:type="pct"/>
            <w:vAlign w:val="bottom"/>
          </w:tcPr>
          <w:p w:rsidR="00A37ED1" w:rsidRPr="00F33272" w:rsidRDefault="00A37ED1" w:rsidP="00A37ED1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3" w:type="pct"/>
            <w:gridSpan w:val="2"/>
            <w:tcBorders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(408,518)</w:t>
            </w:r>
          </w:p>
        </w:tc>
        <w:tc>
          <w:tcPr>
            <w:tcW w:w="132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1,178</w:t>
            </w:r>
          </w:p>
        </w:tc>
        <w:tc>
          <w:tcPr>
            <w:tcW w:w="132" w:type="pct"/>
            <w:vAlign w:val="bottom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10,630</w:t>
            </w:r>
          </w:p>
        </w:tc>
        <w:tc>
          <w:tcPr>
            <w:tcW w:w="136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(396,710)</w:t>
            </w:r>
          </w:p>
        </w:tc>
      </w:tr>
    </w:tbl>
    <w:p w:rsidR="006C114F" w:rsidRPr="00F33272" w:rsidRDefault="006C114F">
      <w:pPr>
        <w:rPr>
          <w:rFonts w:ascii="Angsana New" w:hAnsi="Angsana New"/>
          <w:sz w:val="24"/>
          <w:szCs w:val="24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4"/>
        <w:gridCol w:w="6"/>
        <w:gridCol w:w="1169"/>
        <w:gridCol w:w="245"/>
        <w:gridCol w:w="1221"/>
        <w:gridCol w:w="245"/>
        <w:gridCol w:w="1174"/>
        <w:gridCol w:w="252"/>
        <w:gridCol w:w="1189"/>
      </w:tblGrid>
      <w:tr w:rsidR="006C114F" w:rsidRPr="00F33272" w:rsidTr="00892913">
        <w:trPr>
          <w:tblHeader/>
        </w:trPr>
        <w:tc>
          <w:tcPr>
            <w:tcW w:w="2035" w:type="pct"/>
          </w:tcPr>
          <w:p w:rsidR="006C114F" w:rsidRPr="00F33272" w:rsidRDefault="006C114F" w:rsidP="00824FB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5" w:type="pct"/>
            <w:gridSpan w:val="8"/>
          </w:tcPr>
          <w:p w:rsidR="006C114F" w:rsidRPr="00F33272" w:rsidRDefault="006C114F" w:rsidP="00824FB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8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114F" w:rsidRPr="00F33272" w:rsidTr="00892913">
        <w:trPr>
          <w:tblHeader/>
        </w:trPr>
        <w:tc>
          <w:tcPr>
            <w:tcW w:w="2035" w:type="pct"/>
          </w:tcPr>
          <w:p w:rsidR="006C114F" w:rsidRPr="00F33272" w:rsidRDefault="006C114F" w:rsidP="00824FB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6C114F" w:rsidRPr="00F33272" w:rsidRDefault="006C114F" w:rsidP="006C114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3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2" w:type="pct"/>
          </w:tcPr>
          <w:p w:rsidR="006C114F" w:rsidRPr="00F33272" w:rsidRDefault="006C114F" w:rsidP="00824FB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pct"/>
            <w:gridSpan w:val="3"/>
            <w:tcBorders>
              <w:bottom w:val="single" w:sz="4" w:space="0" w:color="auto"/>
            </w:tcBorders>
          </w:tcPr>
          <w:p w:rsidR="006C114F" w:rsidRPr="00F33272" w:rsidRDefault="006C114F" w:rsidP="00824FB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 (รายจ่าย)/รายได้ใน</w:t>
            </w:r>
          </w:p>
        </w:tc>
        <w:tc>
          <w:tcPr>
            <w:tcW w:w="136" w:type="pct"/>
          </w:tcPr>
          <w:p w:rsidR="006C114F" w:rsidRPr="00F33272" w:rsidRDefault="006C114F" w:rsidP="00824FB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C114F" w:rsidRPr="00F33272" w:rsidRDefault="006C114F" w:rsidP="00824FB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C114F" w:rsidRPr="00F33272" w:rsidTr="00892913">
        <w:trPr>
          <w:tblHeader/>
        </w:trPr>
        <w:tc>
          <w:tcPr>
            <w:tcW w:w="2035" w:type="pct"/>
          </w:tcPr>
          <w:p w:rsidR="006C114F" w:rsidRPr="00F33272" w:rsidRDefault="006C114F" w:rsidP="00824FB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6C114F" w:rsidRPr="00F33272" w:rsidRDefault="006C114F" w:rsidP="006C114F">
            <w:pPr>
              <w:pStyle w:val="acctfourfigures"/>
              <w:widowControl w:val="0"/>
              <w:tabs>
                <w:tab w:val="clear" w:pos="765"/>
              </w:tabs>
              <w:spacing w:line="360" w:lineRule="exact"/>
              <w:ind w:left="-103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32" w:type="pct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32" w:type="pct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6C114F" w:rsidRPr="00F33272" w:rsidRDefault="006C114F" w:rsidP="00824FB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</w:p>
        </w:tc>
        <w:tc>
          <w:tcPr>
            <w:tcW w:w="136" w:type="pct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C114F" w:rsidRPr="00F33272" w:rsidRDefault="006C114F" w:rsidP="00824FB1">
            <w:pPr>
              <w:pStyle w:val="acctfourfigures"/>
              <w:widowControl w:val="0"/>
              <w:tabs>
                <w:tab w:val="clear" w:pos="765"/>
              </w:tabs>
              <w:spacing w:line="360" w:lineRule="exact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6C114F" w:rsidRPr="00F33272" w:rsidTr="00892913">
        <w:trPr>
          <w:tblHeader/>
        </w:trPr>
        <w:tc>
          <w:tcPr>
            <w:tcW w:w="2035" w:type="pct"/>
          </w:tcPr>
          <w:p w:rsidR="006C114F" w:rsidRPr="00F33272" w:rsidRDefault="006C114F" w:rsidP="00824FB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:rsidR="006C114F" w:rsidRPr="00F33272" w:rsidRDefault="006C114F" w:rsidP="006C114F">
            <w:pPr>
              <w:pStyle w:val="acctfourfigures"/>
              <w:widowControl w:val="0"/>
              <w:tabs>
                <w:tab w:val="clear" w:pos="765"/>
              </w:tabs>
              <w:spacing w:line="360" w:lineRule="exact"/>
              <w:ind w:left="-103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32" w:type="pct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0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32" w:type="pct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6C114F" w:rsidRPr="00F33272" w:rsidRDefault="006C114F" w:rsidP="00824FB1">
            <w:pPr>
              <w:pStyle w:val="acctfourfigures"/>
              <w:widowControl w:val="0"/>
              <w:tabs>
                <w:tab w:val="clear" w:pos="765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ผู้ถือหุ้น</w:t>
            </w:r>
          </w:p>
        </w:tc>
        <w:tc>
          <w:tcPr>
            <w:tcW w:w="136" w:type="pct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  <w:tr w:rsidR="006C114F" w:rsidRPr="00F33272" w:rsidTr="00892913">
        <w:trPr>
          <w:tblHeader/>
        </w:trPr>
        <w:tc>
          <w:tcPr>
            <w:tcW w:w="2035" w:type="pct"/>
          </w:tcPr>
          <w:p w:rsidR="006C114F" w:rsidRPr="00F33272" w:rsidRDefault="006C114F" w:rsidP="00824FB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5" w:type="pct"/>
            <w:gridSpan w:val="8"/>
            <w:vAlign w:val="bottom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114F" w:rsidRPr="00F33272" w:rsidTr="00892913">
        <w:tc>
          <w:tcPr>
            <w:tcW w:w="2035" w:type="pct"/>
          </w:tcPr>
          <w:p w:rsidR="006C114F" w:rsidRPr="00F33272" w:rsidRDefault="006C114F" w:rsidP="00824FB1">
            <w:pPr>
              <w:widowControl w:val="0"/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3" w:type="pct"/>
            <w:gridSpan w:val="2"/>
          </w:tcPr>
          <w:p w:rsidR="006C114F" w:rsidRPr="00F33272" w:rsidRDefault="006C114F" w:rsidP="00824FB1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360" w:lineRule="exact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right="-10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" w:type="pct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right="-10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6C114F" w:rsidRPr="00F33272" w:rsidRDefault="006C114F" w:rsidP="00824FB1">
            <w:pPr>
              <w:pStyle w:val="acctfourfigures"/>
              <w:widowControl w:val="0"/>
              <w:tabs>
                <w:tab w:val="clear" w:pos="765"/>
                <w:tab w:val="decimal" w:pos="876"/>
              </w:tabs>
              <w:spacing w:line="360" w:lineRule="exact"/>
              <w:ind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right="-10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C114F" w:rsidRPr="00F33272" w:rsidTr="00892913">
        <w:tc>
          <w:tcPr>
            <w:tcW w:w="2035" w:type="pct"/>
          </w:tcPr>
          <w:p w:rsidR="006C114F" w:rsidRPr="00F33272" w:rsidRDefault="006C114F" w:rsidP="00824FB1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633" w:type="pct"/>
            <w:gridSpan w:val="2"/>
          </w:tcPr>
          <w:p w:rsidR="006C114F" w:rsidRPr="00F33272" w:rsidRDefault="006C114F" w:rsidP="00824FB1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360" w:lineRule="exact"/>
              <w:ind w:left="-79" w:right="-111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42,000</w:t>
            </w:r>
          </w:p>
        </w:tc>
        <w:tc>
          <w:tcPr>
            <w:tcW w:w="132" w:type="pct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:rsidR="006C114F" w:rsidRPr="00F33272" w:rsidRDefault="006C114F" w:rsidP="00824FB1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(50)</w:t>
            </w:r>
          </w:p>
        </w:tc>
        <w:tc>
          <w:tcPr>
            <w:tcW w:w="132" w:type="pct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6C114F" w:rsidRPr="00F33272" w:rsidRDefault="006C114F" w:rsidP="00824FB1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C114F" w:rsidRPr="00F33272" w:rsidRDefault="006C114F" w:rsidP="00824FB1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41,950</w:t>
            </w:r>
          </w:p>
        </w:tc>
      </w:tr>
      <w:tr w:rsidR="006C114F" w:rsidRPr="00F33272" w:rsidTr="00892913">
        <w:tc>
          <w:tcPr>
            <w:tcW w:w="2035" w:type="pct"/>
          </w:tcPr>
          <w:p w:rsidR="006C114F" w:rsidRPr="00F33272" w:rsidRDefault="006C114F" w:rsidP="00824FB1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633" w:type="pct"/>
            <w:gridSpan w:val="2"/>
          </w:tcPr>
          <w:p w:rsidR="006C114F" w:rsidRPr="00F33272" w:rsidRDefault="006C114F" w:rsidP="00824FB1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360" w:lineRule="exact"/>
              <w:ind w:left="-79" w:right="-111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820,854</w:t>
            </w:r>
          </w:p>
        </w:tc>
        <w:tc>
          <w:tcPr>
            <w:tcW w:w="132" w:type="pct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:rsidR="006C114F" w:rsidRPr="00F33272" w:rsidRDefault="006C114F" w:rsidP="00824FB1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(113,186)</w:t>
            </w:r>
          </w:p>
        </w:tc>
        <w:tc>
          <w:tcPr>
            <w:tcW w:w="132" w:type="pct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6C114F" w:rsidRPr="00F33272" w:rsidRDefault="006C114F" w:rsidP="00824FB1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:rsidR="006C114F" w:rsidRPr="00F33272" w:rsidRDefault="006C114F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C114F" w:rsidRPr="00F33272" w:rsidRDefault="006C114F" w:rsidP="00824FB1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707,668</w:t>
            </w:r>
          </w:p>
        </w:tc>
      </w:tr>
      <w:tr w:rsidR="00A37ED1" w:rsidRPr="00F33272" w:rsidTr="00892913">
        <w:tc>
          <w:tcPr>
            <w:tcW w:w="2038" w:type="pct"/>
            <w:gridSpan w:val="2"/>
          </w:tcPr>
          <w:p w:rsidR="00A37ED1" w:rsidRPr="00F33272" w:rsidRDefault="00A37ED1" w:rsidP="00A37ED1">
            <w:pPr>
              <w:widowControl w:val="0"/>
              <w:spacing w:line="360" w:lineRule="exact"/>
              <w:ind w:left="162" w:right="-646" w:hanging="162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30" w:type="pct"/>
          </w:tcPr>
          <w:p w:rsidR="00A37ED1" w:rsidRPr="00F33272" w:rsidRDefault="00A37ED1" w:rsidP="00892913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left="-79" w:right="-111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9,964</w:t>
            </w:r>
          </w:p>
        </w:tc>
        <w:tc>
          <w:tcPr>
            <w:tcW w:w="132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1,522</w:t>
            </w:r>
          </w:p>
        </w:tc>
        <w:tc>
          <w:tcPr>
            <w:tcW w:w="132" w:type="pct"/>
            <w:vAlign w:val="bottom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11,486</w:t>
            </w:r>
          </w:p>
        </w:tc>
      </w:tr>
      <w:tr w:rsidR="00A37ED1" w:rsidRPr="00F33272" w:rsidTr="00892913">
        <w:tc>
          <w:tcPr>
            <w:tcW w:w="2035" w:type="pct"/>
          </w:tcPr>
          <w:p w:rsidR="00A37ED1" w:rsidRPr="00F33272" w:rsidRDefault="00A37ED1" w:rsidP="00A37ED1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ค่าใช้จ่ายเพื่อการลงทุน</w:t>
            </w:r>
          </w:p>
        </w:tc>
        <w:tc>
          <w:tcPr>
            <w:tcW w:w="633" w:type="pct"/>
            <w:gridSpan w:val="2"/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360" w:lineRule="exact"/>
              <w:ind w:left="-79" w:right="-111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41,672</w:t>
            </w:r>
          </w:p>
        </w:tc>
        <w:tc>
          <w:tcPr>
            <w:tcW w:w="132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(19,418)</w:t>
            </w:r>
          </w:p>
        </w:tc>
        <w:tc>
          <w:tcPr>
            <w:tcW w:w="132" w:type="pct"/>
            <w:vAlign w:val="bottom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22,254</w:t>
            </w:r>
          </w:p>
        </w:tc>
      </w:tr>
      <w:tr w:rsidR="00A37ED1" w:rsidRPr="00F33272" w:rsidTr="00892913">
        <w:tc>
          <w:tcPr>
            <w:tcW w:w="2035" w:type="pct"/>
          </w:tcPr>
          <w:p w:rsidR="00A37ED1" w:rsidRPr="00F33272" w:rsidRDefault="00A37ED1" w:rsidP="00A37ED1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360" w:lineRule="exact"/>
              <w:ind w:left="-79" w:right="-111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4,246</w:t>
            </w:r>
          </w:p>
        </w:tc>
        <w:tc>
          <w:tcPr>
            <w:tcW w:w="132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(4,246)</w:t>
            </w:r>
          </w:p>
        </w:tc>
        <w:tc>
          <w:tcPr>
            <w:tcW w:w="132" w:type="pct"/>
            <w:vAlign w:val="bottom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37ED1" w:rsidRPr="00F33272" w:rsidTr="00892913">
        <w:tc>
          <w:tcPr>
            <w:tcW w:w="2035" w:type="pct"/>
          </w:tcPr>
          <w:p w:rsidR="00A37ED1" w:rsidRPr="00F33272" w:rsidRDefault="00A37ED1" w:rsidP="00A37ED1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360" w:lineRule="exact"/>
              <w:ind w:left="-79" w:right="-111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918,736</w:t>
            </w:r>
          </w:p>
        </w:tc>
        <w:tc>
          <w:tcPr>
            <w:tcW w:w="132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(135,378)</w:t>
            </w:r>
          </w:p>
        </w:tc>
        <w:tc>
          <w:tcPr>
            <w:tcW w:w="132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783,358</w:t>
            </w:r>
          </w:p>
        </w:tc>
      </w:tr>
      <w:tr w:rsidR="00A37ED1" w:rsidRPr="00F33272" w:rsidTr="00892913">
        <w:trPr>
          <w:trHeight w:val="125"/>
        </w:trPr>
        <w:tc>
          <w:tcPr>
            <w:tcW w:w="2035" w:type="pct"/>
          </w:tcPr>
          <w:p w:rsidR="00A37ED1" w:rsidRPr="00F33272" w:rsidRDefault="00A37ED1" w:rsidP="00E74E4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3" w:type="pct"/>
            <w:gridSpan w:val="2"/>
            <w:tcBorders>
              <w:top w:val="double" w:sz="4" w:space="0" w:color="auto"/>
            </w:tcBorders>
          </w:tcPr>
          <w:p w:rsidR="00A37ED1" w:rsidRPr="00F33272" w:rsidRDefault="00A37ED1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2" w:type="pct"/>
          </w:tcPr>
          <w:p w:rsidR="00A37ED1" w:rsidRPr="00F33272" w:rsidRDefault="00A37ED1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A37ED1" w:rsidRPr="00F33272" w:rsidRDefault="00A37ED1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2" w:type="pct"/>
            <w:vAlign w:val="bottom"/>
          </w:tcPr>
          <w:p w:rsidR="00A37ED1" w:rsidRPr="00F33272" w:rsidRDefault="00A37ED1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A37ED1" w:rsidRPr="00F33272" w:rsidRDefault="00A37ED1" w:rsidP="00E74E43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36" w:type="pct"/>
          </w:tcPr>
          <w:p w:rsidR="00A37ED1" w:rsidRPr="00F33272" w:rsidRDefault="00A37ED1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A37ED1" w:rsidRPr="00F33272" w:rsidRDefault="00A37ED1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37ED1" w:rsidRPr="00F33272" w:rsidTr="00892913">
        <w:tc>
          <w:tcPr>
            <w:tcW w:w="2035" w:type="pct"/>
          </w:tcPr>
          <w:p w:rsidR="00A37ED1" w:rsidRPr="00F33272" w:rsidRDefault="00A37ED1" w:rsidP="00A37ED1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3" w:type="pct"/>
            <w:gridSpan w:val="2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7ED1" w:rsidRPr="00F33272" w:rsidTr="00892913">
        <w:tc>
          <w:tcPr>
            <w:tcW w:w="2035" w:type="pct"/>
          </w:tcPr>
          <w:p w:rsidR="00A37ED1" w:rsidRPr="00F33272" w:rsidRDefault="00A37ED1" w:rsidP="00A37ED1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360" w:lineRule="exact"/>
              <w:ind w:left="-79" w:right="-111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(1,279,216)</w:t>
            </w:r>
          </w:p>
        </w:tc>
        <w:tc>
          <w:tcPr>
            <w:tcW w:w="132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87,340</w:t>
            </w:r>
          </w:p>
        </w:tc>
        <w:tc>
          <w:tcPr>
            <w:tcW w:w="132" w:type="pct"/>
            <w:shd w:val="clear" w:color="auto" w:fill="auto"/>
            <w:vAlign w:val="bottom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(1,191,876)</w:t>
            </w:r>
          </w:p>
        </w:tc>
      </w:tr>
      <w:tr w:rsidR="00A37ED1" w:rsidRPr="00F33272" w:rsidTr="00892913">
        <w:tc>
          <w:tcPr>
            <w:tcW w:w="2035" w:type="pct"/>
          </w:tcPr>
          <w:p w:rsidR="00A37ED1" w:rsidRPr="00F33272" w:rsidRDefault="00A37ED1" w:rsidP="00A37ED1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360" w:lineRule="exact"/>
              <w:ind w:left="-79" w:right="-111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(1,279,216)</w:t>
            </w:r>
          </w:p>
        </w:tc>
        <w:tc>
          <w:tcPr>
            <w:tcW w:w="132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81"/>
              <w:jc w:val="right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87,340</w:t>
            </w:r>
          </w:p>
        </w:tc>
        <w:tc>
          <w:tcPr>
            <w:tcW w:w="132" w:type="pct"/>
            <w:vAlign w:val="bottom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(1,191,876)</w:t>
            </w:r>
          </w:p>
        </w:tc>
      </w:tr>
      <w:tr w:rsidR="00A37ED1" w:rsidRPr="00F33272" w:rsidTr="00892913">
        <w:trPr>
          <w:trHeight w:val="170"/>
        </w:trPr>
        <w:tc>
          <w:tcPr>
            <w:tcW w:w="2035" w:type="pct"/>
            <w:vAlign w:val="bottom"/>
          </w:tcPr>
          <w:p w:rsidR="00A37ED1" w:rsidRPr="00F33272" w:rsidRDefault="00A37ED1" w:rsidP="00E74E4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3" w:type="pct"/>
            <w:gridSpan w:val="2"/>
            <w:tcBorders>
              <w:top w:val="double" w:sz="4" w:space="0" w:color="auto"/>
            </w:tcBorders>
          </w:tcPr>
          <w:p w:rsidR="00A37ED1" w:rsidRPr="00F33272" w:rsidRDefault="00A37ED1" w:rsidP="00E74E43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240" w:lineRule="auto"/>
              <w:ind w:left="-79" w:right="-111"/>
              <w:outlineLvl w:val="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32" w:type="pct"/>
          </w:tcPr>
          <w:p w:rsidR="00A37ED1" w:rsidRPr="00F33272" w:rsidRDefault="00A37ED1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A37ED1" w:rsidRPr="00F33272" w:rsidRDefault="00A37ED1" w:rsidP="00E74E43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240" w:lineRule="auto"/>
              <w:ind w:left="-79" w:right="-106"/>
              <w:outlineLvl w:val="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:rsidR="00A37ED1" w:rsidRPr="00F33272" w:rsidRDefault="00A37ED1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A37ED1" w:rsidRPr="00F33272" w:rsidRDefault="00A37ED1" w:rsidP="00E74E43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36" w:type="pct"/>
          </w:tcPr>
          <w:p w:rsidR="00A37ED1" w:rsidRPr="00F33272" w:rsidRDefault="00A37ED1" w:rsidP="00E74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A37ED1" w:rsidRPr="00F33272" w:rsidRDefault="00A37ED1" w:rsidP="00E74E43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A37ED1" w:rsidRPr="00F33272" w:rsidTr="00892913">
        <w:tc>
          <w:tcPr>
            <w:tcW w:w="2035" w:type="pct"/>
            <w:vAlign w:val="bottom"/>
          </w:tcPr>
          <w:p w:rsidR="00A37ED1" w:rsidRPr="00F33272" w:rsidRDefault="00A37ED1" w:rsidP="00A37ED1">
            <w:pPr>
              <w:widowControl w:val="0"/>
              <w:spacing w:line="360" w:lineRule="exact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3" w:type="pct"/>
            <w:gridSpan w:val="2"/>
            <w:tcBorders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57"/>
              </w:tabs>
              <w:spacing w:line="360" w:lineRule="exact"/>
              <w:ind w:left="-79" w:right="-111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(360,480)</w:t>
            </w:r>
          </w:p>
        </w:tc>
        <w:tc>
          <w:tcPr>
            <w:tcW w:w="132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1001"/>
              </w:tabs>
              <w:spacing w:line="360" w:lineRule="exact"/>
              <w:ind w:left="-79"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(48,038)</w:t>
            </w:r>
          </w:p>
        </w:tc>
        <w:tc>
          <w:tcPr>
            <w:tcW w:w="132" w:type="pct"/>
            <w:vAlign w:val="bottom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360" w:lineRule="exact"/>
              <w:ind w:right="-106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:rsidR="00A37ED1" w:rsidRPr="00F33272" w:rsidRDefault="00A37ED1" w:rsidP="00A37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:rsidR="00A37ED1" w:rsidRPr="00F33272" w:rsidRDefault="00A37ED1" w:rsidP="00A37ED1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(408,518)</w:t>
            </w:r>
          </w:p>
        </w:tc>
      </w:tr>
    </w:tbl>
    <w:p w:rsidR="002D438C" w:rsidRPr="00F33272" w:rsidRDefault="002D438C" w:rsidP="002D438C">
      <w:pPr>
        <w:pStyle w:val="Heading1"/>
        <w:keepLines/>
        <w:numPr>
          <w:ilvl w:val="0"/>
          <w:numId w:val="0"/>
        </w:numPr>
        <w:shd w:val="clear" w:color="auto" w:fill="auto"/>
        <w:tabs>
          <w:tab w:val="decimal" w:pos="540"/>
        </w:tabs>
        <w:spacing w:line="240" w:lineRule="auto"/>
        <w:ind w:left="540" w:right="-45" w:hanging="540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F3327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19</w:t>
      </w:r>
      <w:r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Pr="00F3327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      </w:t>
      </w:r>
      <w:r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:rsidR="00475D5B" w:rsidRPr="00F33272" w:rsidRDefault="00475D5B" w:rsidP="00657DFF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86"/>
        <w:gridCol w:w="250"/>
        <w:gridCol w:w="1173"/>
        <w:gridCol w:w="271"/>
        <w:gridCol w:w="1162"/>
        <w:gridCol w:w="250"/>
        <w:gridCol w:w="1194"/>
      </w:tblGrid>
      <w:tr w:rsidR="00C82AF7" w:rsidRPr="00F33272" w:rsidTr="00657DFF">
        <w:trPr>
          <w:tblHeader/>
        </w:trPr>
        <w:tc>
          <w:tcPr>
            <w:tcW w:w="2040" w:type="pct"/>
          </w:tcPr>
          <w:p w:rsidR="006758E7" w:rsidRPr="00F33272" w:rsidRDefault="006758E7" w:rsidP="00E4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6758E7" w:rsidRPr="00F33272" w:rsidRDefault="006758E7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6758E7" w:rsidRPr="00F33272" w:rsidRDefault="006758E7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6758E7" w:rsidRPr="00F33272" w:rsidRDefault="006758E7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82AF7" w:rsidRPr="00F33272" w:rsidTr="00657DFF">
        <w:trPr>
          <w:tblHeader/>
        </w:trPr>
        <w:tc>
          <w:tcPr>
            <w:tcW w:w="2040" w:type="pct"/>
          </w:tcPr>
          <w:p w:rsidR="00CE51E0" w:rsidRPr="00F33272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</w:tcPr>
          <w:p w:rsidR="00CE51E0" w:rsidRPr="00F33272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4FB1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:rsidR="00CE51E0" w:rsidRPr="00F33272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CE51E0" w:rsidRPr="00F33272" w:rsidRDefault="00824FB1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CE51E0" w:rsidRPr="00F33272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CE51E0" w:rsidRPr="00F33272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4FB1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:rsidR="00CE51E0" w:rsidRPr="00F33272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CE51E0" w:rsidRPr="00F33272" w:rsidRDefault="00824FB1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C82AF7" w:rsidRPr="00F33272" w:rsidTr="00657DFF">
        <w:trPr>
          <w:tblHeader/>
        </w:trPr>
        <w:tc>
          <w:tcPr>
            <w:tcW w:w="2040" w:type="pct"/>
          </w:tcPr>
          <w:p w:rsidR="006758E7" w:rsidRPr="00F33272" w:rsidRDefault="006758E7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0" w:type="pct"/>
            <w:gridSpan w:val="7"/>
          </w:tcPr>
          <w:p w:rsidR="006758E7" w:rsidRPr="00F33272" w:rsidRDefault="006758E7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2AF7" w:rsidRPr="00F33272" w:rsidTr="00657DFF">
        <w:tc>
          <w:tcPr>
            <w:tcW w:w="2040" w:type="pct"/>
          </w:tcPr>
          <w:p w:rsidR="006758E7" w:rsidRPr="00F33272" w:rsidRDefault="006758E7" w:rsidP="00E4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40" w:type="pct"/>
          </w:tcPr>
          <w:p w:rsidR="006758E7" w:rsidRPr="00F33272" w:rsidRDefault="006758E7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6758E7" w:rsidRPr="00F33272" w:rsidRDefault="006758E7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6758E7" w:rsidRPr="00F33272" w:rsidRDefault="006758E7" w:rsidP="00EE3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15" w:right="-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6758E7" w:rsidRPr="00F33272" w:rsidRDefault="006758E7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6758E7" w:rsidRPr="00F33272" w:rsidRDefault="006758E7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6758E7" w:rsidRPr="00F33272" w:rsidRDefault="006758E7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6758E7" w:rsidRPr="00F33272" w:rsidRDefault="006758E7" w:rsidP="00EE3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927" w:rsidRPr="00F33272" w:rsidTr="00657DFF">
        <w:tc>
          <w:tcPr>
            <w:tcW w:w="2040" w:type="pct"/>
          </w:tcPr>
          <w:p w:rsidR="00264927" w:rsidRPr="00F33272" w:rsidRDefault="00892913" w:rsidP="0089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right="-107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  <w:r w:rsidR="00264927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ที่มีหลักประกัน</w:t>
            </w:r>
          </w:p>
        </w:tc>
        <w:tc>
          <w:tcPr>
            <w:tcW w:w="640" w:type="pct"/>
          </w:tcPr>
          <w:p w:rsidR="00892913" w:rsidRPr="00F33272" w:rsidRDefault="00892913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64927" w:rsidRPr="00F33272" w:rsidRDefault="00264927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1,058,245</w:t>
            </w:r>
          </w:p>
        </w:tc>
        <w:tc>
          <w:tcPr>
            <w:tcW w:w="135" w:type="pct"/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892913" w:rsidRPr="00F33272" w:rsidRDefault="00892913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996,290</w:t>
            </w:r>
          </w:p>
        </w:tc>
        <w:tc>
          <w:tcPr>
            <w:tcW w:w="146" w:type="pct"/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892913" w:rsidRPr="00F33272" w:rsidRDefault="00892913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64927" w:rsidRPr="00F33272" w:rsidRDefault="00264927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892913" w:rsidRPr="00F33272" w:rsidRDefault="00892913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4927" w:rsidRPr="00F33272" w:rsidTr="00657DFF">
        <w:tc>
          <w:tcPr>
            <w:tcW w:w="2040" w:type="pct"/>
          </w:tcPr>
          <w:p w:rsidR="00264927" w:rsidRPr="00F33272" w:rsidRDefault="00264927" w:rsidP="0026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ค่าธรรมเนียมการกู้เงินรอตัดจ่าย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264927" w:rsidRPr="00F33272" w:rsidRDefault="00264927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(6,083)</w:t>
            </w:r>
          </w:p>
        </w:tc>
        <w:tc>
          <w:tcPr>
            <w:tcW w:w="135" w:type="pct"/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(5,721)</w:t>
            </w:r>
          </w:p>
        </w:tc>
        <w:tc>
          <w:tcPr>
            <w:tcW w:w="146" w:type="pct"/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264927" w:rsidRPr="00F33272" w:rsidRDefault="00264927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4927" w:rsidRPr="00F33272" w:rsidTr="00657DFF">
        <w:tc>
          <w:tcPr>
            <w:tcW w:w="2040" w:type="pct"/>
          </w:tcPr>
          <w:p w:rsidR="00264927" w:rsidRPr="00F33272" w:rsidRDefault="00264927" w:rsidP="0026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รวมหนี้สินที่มีดอกเบี้ยหมุนเวียน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264927" w:rsidRPr="00F33272" w:rsidRDefault="00264927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1,052,162</w:t>
            </w:r>
          </w:p>
        </w:tc>
        <w:tc>
          <w:tcPr>
            <w:tcW w:w="135" w:type="pct"/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990,569</w:t>
            </w:r>
          </w:p>
        </w:tc>
        <w:tc>
          <w:tcPr>
            <w:tcW w:w="146" w:type="pct"/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264927" w:rsidRPr="00F33272" w:rsidRDefault="00264927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24FB1" w:rsidRPr="00F33272" w:rsidTr="00892913">
        <w:trPr>
          <w:trHeight w:val="89"/>
        </w:trPr>
        <w:tc>
          <w:tcPr>
            <w:tcW w:w="2040" w:type="pct"/>
          </w:tcPr>
          <w:p w:rsidR="00824FB1" w:rsidRPr="00F33272" w:rsidRDefault="00824FB1" w:rsidP="00892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:rsidR="00824FB1" w:rsidRPr="00F33272" w:rsidRDefault="00824FB1" w:rsidP="0089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pct"/>
          </w:tcPr>
          <w:p w:rsidR="00824FB1" w:rsidRPr="00F33272" w:rsidRDefault="00824FB1" w:rsidP="0089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824FB1" w:rsidRPr="00F33272" w:rsidRDefault="00824FB1" w:rsidP="0089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:rsidR="00824FB1" w:rsidRPr="00F33272" w:rsidRDefault="00824FB1" w:rsidP="0089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:rsidR="00824FB1" w:rsidRPr="00F33272" w:rsidRDefault="00824FB1" w:rsidP="0089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pct"/>
          </w:tcPr>
          <w:p w:rsidR="00824FB1" w:rsidRPr="00F33272" w:rsidRDefault="00824FB1" w:rsidP="0089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:rsidR="00824FB1" w:rsidRPr="00F33272" w:rsidRDefault="00824FB1" w:rsidP="0089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24FB1" w:rsidRPr="00F33272" w:rsidTr="00657DFF">
        <w:tc>
          <w:tcPr>
            <w:tcW w:w="2040" w:type="pct"/>
          </w:tcPr>
          <w:p w:rsidR="00824FB1" w:rsidRPr="00F33272" w:rsidRDefault="00824FB1" w:rsidP="0082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40" w:type="pct"/>
          </w:tcPr>
          <w:p w:rsidR="00824FB1" w:rsidRPr="00F33272" w:rsidRDefault="00824FB1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824FB1" w:rsidRPr="00F33272" w:rsidRDefault="00824FB1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4FB1" w:rsidRPr="00F33272" w:rsidTr="00657DFF">
        <w:tc>
          <w:tcPr>
            <w:tcW w:w="2040" w:type="pct"/>
          </w:tcPr>
          <w:p w:rsidR="00824FB1" w:rsidRPr="00F33272" w:rsidRDefault="00824FB1" w:rsidP="0082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40" w:type="pct"/>
          </w:tcPr>
          <w:p w:rsidR="00824FB1" w:rsidRPr="00F33272" w:rsidRDefault="00824FB1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824FB1" w:rsidRPr="00F33272" w:rsidRDefault="00824FB1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4FB1" w:rsidRPr="00F33272" w:rsidTr="00657DFF">
        <w:tc>
          <w:tcPr>
            <w:tcW w:w="2040" w:type="pct"/>
          </w:tcPr>
          <w:p w:rsidR="00824FB1" w:rsidRPr="00F33272" w:rsidRDefault="00824FB1" w:rsidP="0082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640" w:type="pct"/>
          </w:tcPr>
          <w:p w:rsidR="00824FB1" w:rsidRPr="00F33272" w:rsidRDefault="00746C35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64927" w:rsidRPr="00F33272">
              <w:rPr>
                <w:rFonts w:asciiTheme="majorBidi" w:hAnsiTheme="majorBidi" w:cstheme="majorBidi"/>
                <w:sz w:val="30"/>
                <w:szCs w:val="30"/>
              </w:rPr>
              <w:t>,543,780</w:t>
            </w:r>
          </w:p>
        </w:tc>
        <w:tc>
          <w:tcPr>
            <w:tcW w:w="135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9,908,102</w:t>
            </w:r>
          </w:p>
        </w:tc>
        <w:tc>
          <w:tcPr>
            <w:tcW w:w="146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824FB1" w:rsidRPr="00F33272" w:rsidRDefault="00746C35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6C35" w:rsidRPr="00F33272" w:rsidTr="00657DFF">
        <w:tc>
          <w:tcPr>
            <w:tcW w:w="2040" w:type="pct"/>
          </w:tcPr>
          <w:p w:rsidR="00746C35" w:rsidRPr="00F33272" w:rsidRDefault="00746C35" w:rsidP="00746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640" w:type="pct"/>
          </w:tcPr>
          <w:p w:rsidR="00746C35" w:rsidRPr="00F33272" w:rsidRDefault="00746C35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2,000,000</w:t>
            </w:r>
          </w:p>
        </w:tc>
        <w:tc>
          <w:tcPr>
            <w:tcW w:w="135" w:type="pct"/>
          </w:tcPr>
          <w:p w:rsidR="00746C35" w:rsidRPr="00F33272" w:rsidRDefault="00746C35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746C35" w:rsidRPr="00F33272" w:rsidRDefault="00746C35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46C35" w:rsidRPr="00F33272" w:rsidRDefault="00746C35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746C35" w:rsidRPr="00F33272" w:rsidRDefault="00746C35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2,000,000</w:t>
            </w:r>
          </w:p>
        </w:tc>
        <w:tc>
          <w:tcPr>
            <w:tcW w:w="135" w:type="pct"/>
          </w:tcPr>
          <w:p w:rsidR="00746C35" w:rsidRPr="00F33272" w:rsidRDefault="00746C35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746C35" w:rsidRPr="00F33272" w:rsidRDefault="00746C35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4FB1" w:rsidRPr="00F33272" w:rsidTr="00657DFF">
        <w:tc>
          <w:tcPr>
            <w:tcW w:w="2040" w:type="pct"/>
          </w:tcPr>
          <w:p w:rsidR="00824FB1" w:rsidRPr="00F33272" w:rsidRDefault="00824FB1" w:rsidP="0082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ค่าธรรมเนียมการกู้เงินรอตัดจ่าย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824FB1" w:rsidRPr="00F33272" w:rsidRDefault="00264927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(86,893)</w:t>
            </w:r>
          </w:p>
        </w:tc>
        <w:tc>
          <w:tcPr>
            <w:tcW w:w="135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(84,071)</w:t>
            </w:r>
          </w:p>
        </w:tc>
        <w:tc>
          <w:tcPr>
            <w:tcW w:w="146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824FB1" w:rsidRPr="00F33272" w:rsidRDefault="00264927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(8,815)</w:t>
            </w:r>
          </w:p>
        </w:tc>
        <w:tc>
          <w:tcPr>
            <w:tcW w:w="135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4FB1" w:rsidRPr="00F33272" w:rsidTr="00657DFF">
        <w:tc>
          <w:tcPr>
            <w:tcW w:w="2040" w:type="pct"/>
          </w:tcPr>
          <w:p w:rsidR="00824FB1" w:rsidRPr="00F33272" w:rsidRDefault="00824FB1" w:rsidP="0082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:rsidR="00824FB1" w:rsidRPr="00F33272" w:rsidRDefault="00264927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11,456,887</w:t>
            </w:r>
          </w:p>
        </w:tc>
        <w:tc>
          <w:tcPr>
            <w:tcW w:w="135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9,824,031</w:t>
            </w:r>
          </w:p>
        </w:tc>
        <w:tc>
          <w:tcPr>
            <w:tcW w:w="146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:rsidR="00824FB1" w:rsidRPr="00F33272" w:rsidRDefault="00264927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1,991,185</w:t>
            </w:r>
          </w:p>
        </w:tc>
        <w:tc>
          <w:tcPr>
            <w:tcW w:w="135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4FB1" w:rsidRPr="00F33272" w:rsidTr="00657DFF">
        <w:tc>
          <w:tcPr>
            <w:tcW w:w="2040" w:type="pct"/>
          </w:tcPr>
          <w:p w:rsidR="00824FB1" w:rsidRPr="00F33272" w:rsidRDefault="00824FB1" w:rsidP="0082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:rsidR="00824FB1" w:rsidRPr="00F33272" w:rsidRDefault="00824FB1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:rsidR="00824FB1" w:rsidRPr="00F33272" w:rsidRDefault="00824FB1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64927" w:rsidRPr="00F33272" w:rsidTr="00657DFF">
        <w:tc>
          <w:tcPr>
            <w:tcW w:w="2040" w:type="pct"/>
          </w:tcPr>
          <w:p w:rsidR="00264927" w:rsidRPr="00F33272" w:rsidRDefault="00264927" w:rsidP="0026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640" w:type="pct"/>
          </w:tcPr>
          <w:p w:rsidR="00264927" w:rsidRPr="00F33272" w:rsidRDefault="00264927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5,000,000</w:t>
            </w:r>
          </w:p>
        </w:tc>
        <w:tc>
          <w:tcPr>
            <w:tcW w:w="135" w:type="pct"/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5,000,000</w:t>
            </w:r>
          </w:p>
        </w:tc>
        <w:tc>
          <w:tcPr>
            <w:tcW w:w="146" w:type="pct"/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264927" w:rsidRPr="00F33272" w:rsidRDefault="00264927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5,000,000</w:t>
            </w:r>
          </w:p>
        </w:tc>
        <w:tc>
          <w:tcPr>
            <w:tcW w:w="135" w:type="pct"/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5,000,000</w:t>
            </w:r>
          </w:p>
        </w:tc>
      </w:tr>
      <w:tr w:rsidR="00264927" w:rsidRPr="00F33272" w:rsidTr="00657DFF">
        <w:tc>
          <w:tcPr>
            <w:tcW w:w="2040" w:type="pct"/>
          </w:tcPr>
          <w:p w:rsidR="00264927" w:rsidRPr="00F33272" w:rsidRDefault="00264927" w:rsidP="0026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ต้นทุนการออกหุ้นกู้รอตัดจ่าย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264927" w:rsidRPr="00F33272" w:rsidRDefault="00264927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(5,030)</w:t>
            </w:r>
          </w:p>
        </w:tc>
        <w:tc>
          <w:tcPr>
            <w:tcW w:w="135" w:type="pct"/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(6,536)</w:t>
            </w:r>
          </w:p>
        </w:tc>
        <w:tc>
          <w:tcPr>
            <w:tcW w:w="146" w:type="pct"/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264927" w:rsidRPr="00F33272" w:rsidRDefault="00264927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(5,030)</w:t>
            </w:r>
          </w:p>
        </w:tc>
        <w:tc>
          <w:tcPr>
            <w:tcW w:w="135" w:type="pct"/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(6,536)</w:t>
            </w:r>
          </w:p>
        </w:tc>
      </w:tr>
      <w:tr w:rsidR="00264927" w:rsidRPr="00F33272" w:rsidTr="00657DFF">
        <w:tc>
          <w:tcPr>
            <w:tcW w:w="2040" w:type="pct"/>
          </w:tcPr>
          <w:p w:rsidR="00264927" w:rsidRPr="00F33272" w:rsidRDefault="00264927" w:rsidP="0026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:rsidR="00264927" w:rsidRPr="00F33272" w:rsidRDefault="00264927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4,994,970</w:t>
            </w:r>
          </w:p>
        </w:tc>
        <w:tc>
          <w:tcPr>
            <w:tcW w:w="135" w:type="pct"/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4,993,464</w:t>
            </w:r>
          </w:p>
        </w:tc>
        <w:tc>
          <w:tcPr>
            <w:tcW w:w="146" w:type="pct"/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:rsidR="00264927" w:rsidRPr="00F33272" w:rsidRDefault="00264927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4,994,970</w:t>
            </w:r>
          </w:p>
        </w:tc>
        <w:tc>
          <w:tcPr>
            <w:tcW w:w="135" w:type="pct"/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:rsidR="00264927" w:rsidRPr="00F33272" w:rsidRDefault="00264927" w:rsidP="00264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4,993,464</w:t>
            </w:r>
          </w:p>
        </w:tc>
      </w:tr>
      <w:tr w:rsidR="00824FB1" w:rsidRPr="00F33272" w:rsidTr="00657DFF">
        <w:tc>
          <w:tcPr>
            <w:tcW w:w="2040" w:type="pct"/>
          </w:tcPr>
          <w:p w:rsidR="00824FB1" w:rsidRPr="00F33272" w:rsidRDefault="00824FB1" w:rsidP="0082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:rsidR="00824FB1" w:rsidRPr="00F33272" w:rsidRDefault="00264927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16,451,857</w:t>
            </w:r>
          </w:p>
        </w:tc>
        <w:tc>
          <w:tcPr>
            <w:tcW w:w="135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14,817,495</w:t>
            </w:r>
          </w:p>
        </w:tc>
        <w:tc>
          <w:tcPr>
            <w:tcW w:w="146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:rsidR="00824FB1" w:rsidRPr="00F33272" w:rsidRDefault="00264927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6,986,155</w:t>
            </w:r>
          </w:p>
        </w:tc>
        <w:tc>
          <w:tcPr>
            <w:tcW w:w="135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4,993,464</w:t>
            </w:r>
          </w:p>
        </w:tc>
      </w:tr>
    </w:tbl>
    <w:p w:rsidR="004E4262" w:rsidRPr="00F33272" w:rsidRDefault="004E4262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rtl/>
          <w:cs/>
          <w:lang w:val="en-GB"/>
        </w:rPr>
      </w:pPr>
    </w:p>
    <w:p w:rsidR="00475D5B" w:rsidRPr="00F33272" w:rsidRDefault="00475D5B" w:rsidP="00824FB1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3327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หนี้สินที่มีภาระดอกเบี้ย</w:t>
      </w:r>
      <w:r w:rsidR="003002F0" w:rsidRPr="00F3327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ซึ่งไม่รวมหนี้สินตามสัญญาเช่าการเงิน</w:t>
      </w:r>
      <w:r w:rsidR="003002F0" w:rsidRPr="00F33272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Pr="00F3327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Pr="00F33272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F3327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ณ</w:t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วันที่ 31 ธันวาคม</w:t>
      </w:r>
      <w:r w:rsidR="00044810" w:rsidRPr="00F3327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  <w:lang w:bidi="th-TH"/>
        </w:rPr>
        <w:t>ได้ดังนี้</w:t>
      </w:r>
    </w:p>
    <w:p w:rsidR="00DE09A1" w:rsidRPr="00F33272" w:rsidRDefault="00DE09A1" w:rsidP="009850C1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85"/>
        <w:gridCol w:w="271"/>
        <w:gridCol w:w="1157"/>
        <w:gridCol w:w="271"/>
        <w:gridCol w:w="1168"/>
        <w:gridCol w:w="252"/>
        <w:gridCol w:w="1188"/>
      </w:tblGrid>
      <w:tr w:rsidR="007D619C" w:rsidRPr="00F33272" w:rsidTr="00824FB1">
        <w:trPr>
          <w:tblHeader/>
        </w:trPr>
        <w:tc>
          <w:tcPr>
            <w:tcW w:w="2038" w:type="pct"/>
          </w:tcPr>
          <w:p w:rsidR="007D619C" w:rsidRPr="00F33272" w:rsidRDefault="007D619C" w:rsidP="00E4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7D619C" w:rsidRPr="00F33272" w:rsidRDefault="007D619C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7D619C" w:rsidRPr="00F33272" w:rsidRDefault="007D619C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7D619C" w:rsidRPr="00F33272" w:rsidRDefault="007D619C" w:rsidP="00E4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360D7" w:rsidRPr="00F33272" w:rsidTr="00657DFF">
        <w:trPr>
          <w:tblHeader/>
        </w:trPr>
        <w:tc>
          <w:tcPr>
            <w:tcW w:w="2038" w:type="pct"/>
          </w:tcPr>
          <w:p w:rsidR="00CE51E0" w:rsidRPr="00F33272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CE51E0" w:rsidRPr="00F33272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4FB1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CE51E0" w:rsidRPr="00F33272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:rsidR="00CE51E0" w:rsidRPr="00F33272" w:rsidRDefault="00824FB1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CE51E0" w:rsidRPr="00F33272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CE51E0" w:rsidRPr="00F33272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4FB1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:rsidR="00CE51E0" w:rsidRPr="00F33272" w:rsidRDefault="00CE51E0" w:rsidP="00CE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CE51E0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12526B" w:rsidRPr="00F33272" w:rsidTr="00657DFF">
        <w:trPr>
          <w:tblHeader/>
        </w:trPr>
        <w:tc>
          <w:tcPr>
            <w:tcW w:w="2038" w:type="pct"/>
          </w:tcPr>
          <w:p w:rsidR="0012526B" w:rsidRPr="00F33272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12526B" w:rsidRPr="00F33272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FB1" w:rsidRPr="00F33272" w:rsidTr="00657DFF">
        <w:tc>
          <w:tcPr>
            <w:tcW w:w="2038" w:type="pct"/>
          </w:tcPr>
          <w:p w:rsidR="00824FB1" w:rsidRPr="00F33272" w:rsidRDefault="00824FB1" w:rsidP="0082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9" w:type="pct"/>
            <w:shd w:val="clear" w:color="auto" w:fill="auto"/>
          </w:tcPr>
          <w:p w:rsidR="00824FB1" w:rsidRPr="00F33272" w:rsidRDefault="000D774A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1,052,162</w:t>
            </w:r>
          </w:p>
        </w:tc>
        <w:tc>
          <w:tcPr>
            <w:tcW w:w="146" w:type="pct"/>
            <w:shd w:val="clear" w:color="auto" w:fill="auto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990,569</w:t>
            </w:r>
          </w:p>
        </w:tc>
        <w:tc>
          <w:tcPr>
            <w:tcW w:w="146" w:type="pct"/>
            <w:shd w:val="clear" w:color="auto" w:fill="auto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824FB1" w:rsidRPr="00F33272" w:rsidRDefault="000D774A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4FB1" w:rsidRPr="00F33272" w:rsidTr="00657DFF">
        <w:tc>
          <w:tcPr>
            <w:tcW w:w="2038" w:type="pct"/>
          </w:tcPr>
          <w:p w:rsidR="00824FB1" w:rsidRPr="00F33272" w:rsidRDefault="00824FB1" w:rsidP="0082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639" w:type="pct"/>
            <w:shd w:val="clear" w:color="auto" w:fill="auto"/>
          </w:tcPr>
          <w:p w:rsidR="00824FB1" w:rsidRPr="00F33272" w:rsidRDefault="000D774A" w:rsidP="00572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57256F" w:rsidRPr="00F33272">
              <w:rPr>
                <w:rFonts w:asciiTheme="majorBidi" w:hAnsiTheme="majorBidi" w:cstheme="majorBidi"/>
                <w:sz w:val="30"/>
                <w:szCs w:val="30"/>
              </w:rPr>
              <w:t>002,953</w:t>
            </w:r>
          </w:p>
        </w:tc>
        <w:tc>
          <w:tcPr>
            <w:tcW w:w="146" w:type="pct"/>
            <w:shd w:val="clear" w:color="auto" w:fill="auto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7,027,239</w:t>
            </w:r>
          </w:p>
        </w:tc>
        <w:tc>
          <w:tcPr>
            <w:tcW w:w="146" w:type="pct"/>
            <w:shd w:val="clear" w:color="auto" w:fill="auto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824FB1" w:rsidRPr="00F33272" w:rsidRDefault="000D774A" w:rsidP="00572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4,428,3</w:t>
            </w:r>
            <w:r w:rsidR="0057256F" w:rsidRPr="00F3327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36" w:type="pct"/>
            <w:shd w:val="clear" w:color="auto" w:fill="auto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3,495,464</w:t>
            </w:r>
          </w:p>
        </w:tc>
      </w:tr>
      <w:tr w:rsidR="00824FB1" w:rsidRPr="00F33272" w:rsidTr="00657DFF">
        <w:tc>
          <w:tcPr>
            <w:tcW w:w="2038" w:type="pct"/>
          </w:tcPr>
          <w:p w:rsidR="00824FB1" w:rsidRPr="00F33272" w:rsidRDefault="00824FB1" w:rsidP="0082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639" w:type="pct"/>
            <w:tcBorders>
              <w:bottom w:val="single" w:sz="2" w:space="0" w:color="auto"/>
            </w:tcBorders>
            <w:shd w:val="clear" w:color="auto" w:fill="auto"/>
          </w:tcPr>
          <w:p w:rsidR="00824FB1" w:rsidRPr="00F33272" w:rsidRDefault="000D774A" w:rsidP="00572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8,448,9</w:t>
            </w:r>
            <w:r w:rsidR="0057256F" w:rsidRPr="00F33272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46" w:type="pct"/>
            <w:shd w:val="clear" w:color="auto" w:fill="auto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2" w:space="0" w:color="auto"/>
            </w:tcBorders>
            <w:shd w:val="clear" w:color="auto" w:fill="auto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7,790,256</w:t>
            </w:r>
          </w:p>
        </w:tc>
        <w:tc>
          <w:tcPr>
            <w:tcW w:w="146" w:type="pct"/>
            <w:shd w:val="clear" w:color="auto" w:fill="auto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  <w:shd w:val="clear" w:color="auto" w:fill="auto"/>
          </w:tcPr>
          <w:p w:rsidR="00824FB1" w:rsidRPr="00F33272" w:rsidRDefault="000D774A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2,557,8</w:t>
            </w:r>
            <w:r w:rsidR="0057256F" w:rsidRPr="00F3327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36" w:type="pct"/>
            <w:shd w:val="clear" w:color="auto" w:fill="auto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2" w:space="0" w:color="auto"/>
            </w:tcBorders>
            <w:shd w:val="clear" w:color="auto" w:fill="auto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1,498,000</w:t>
            </w:r>
          </w:p>
        </w:tc>
      </w:tr>
      <w:tr w:rsidR="00824FB1" w:rsidRPr="00F33272" w:rsidTr="00657DFF">
        <w:tc>
          <w:tcPr>
            <w:tcW w:w="2038" w:type="pct"/>
          </w:tcPr>
          <w:p w:rsidR="00824FB1" w:rsidRPr="00F33272" w:rsidRDefault="00824FB1" w:rsidP="0082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824FB1" w:rsidRPr="00F33272" w:rsidRDefault="000D774A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17,504,019</w:t>
            </w:r>
          </w:p>
        </w:tc>
        <w:tc>
          <w:tcPr>
            <w:tcW w:w="146" w:type="pct"/>
            <w:shd w:val="clear" w:color="auto" w:fill="auto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15,808,064</w:t>
            </w:r>
          </w:p>
        </w:tc>
        <w:tc>
          <w:tcPr>
            <w:tcW w:w="146" w:type="pct"/>
            <w:shd w:val="clear" w:color="auto" w:fill="auto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824FB1" w:rsidRPr="00F33272" w:rsidRDefault="000D774A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6,986,155</w:t>
            </w:r>
          </w:p>
        </w:tc>
        <w:tc>
          <w:tcPr>
            <w:tcW w:w="136" w:type="pct"/>
            <w:shd w:val="clear" w:color="auto" w:fill="auto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4,993,464</w:t>
            </w:r>
          </w:p>
        </w:tc>
      </w:tr>
    </w:tbl>
    <w:p w:rsidR="009C4BF8" w:rsidRPr="00F33272" w:rsidRDefault="00A60540" w:rsidP="00002AD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เงินกู้ยืมระยะยาวส่วนที่มีหลักประกัน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ณ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="007D4F08" w:rsidRPr="00F33272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7D4F08" w:rsidRPr="00F33272">
        <w:rPr>
          <w:rFonts w:asciiTheme="majorBidi" w:hAnsiTheme="majorBidi" w:cstheme="majorBidi"/>
          <w:sz w:val="30"/>
          <w:szCs w:val="30"/>
        </w:rPr>
        <w:t xml:space="preserve"> 31 </w:t>
      </w:r>
      <w:r w:rsidR="007D4F08" w:rsidRPr="00F33272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7D4F08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="007D4F08" w:rsidRPr="00F33272">
        <w:rPr>
          <w:rFonts w:asciiTheme="majorBidi" w:hAnsiTheme="majorBidi" w:cstheme="majorBidi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:rsidR="00DE09A1" w:rsidRPr="00F33272" w:rsidRDefault="00DE09A1" w:rsidP="009850C1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9"/>
        <w:gridCol w:w="901"/>
        <w:gridCol w:w="1171"/>
        <w:gridCol w:w="275"/>
        <w:gridCol w:w="1171"/>
        <w:gridCol w:w="275"/>
        <w:gridCol w:w="1169"/>
        <w:gridCol w:w="252"/>
        <w:gridCol w:w="1184"/>
      </w:tblGrid>
      <w:tr w:rsidR="004360D7" w:rsidRPr="00F33272" w:rsidTr="00657DFF">
        <w:trPr>
          <w:tblHeader/>
        </w:trPr>
        <w:tc>
          <w:tcPr>
            <w:tcW w:w="1552" w:type="pct"/>
          </w:tcPr>
          <w:p w:rsidR="00E61899" w:rsidRPr="00F33272" w:rsidRDefault="00E6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:rsidR="00E61899" w:rsidRPr="00F33272" w:rsidRDefault="00E6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:rsidR="00E61899" w:rsidRPr="00F33272" w:rsidRDefault="00F15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E61899" w:rsidRPr="00F33272" w:rsidRDefault="00E6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pct"/>
            <w:gridSpan w:val="3"/>
          </w:tcPr>
          <w:p w:rsidR="00E61899" w:rsidRPr="00F33272" w:rsidRDefault="00F15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360D7" w:rsidRPr="00F33272" w:rsidTr="00657DFF">
        <w:trPr>
          <w:tblHeader/>
        </w:trPr>
        <w:tc>
          <w:tcPr>
            <w:tcW w:w="1552" w:type="pct"/>
          </w:tcPr>
          <w:p w:rsidR="00A6739E" w:rsidRPr="00F33272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" w:type="pct"/>
          </w:tcPr>
          <w:p w:rsidR="00A6739E" w:rsidRPr="00F33272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:rsidR="00A6739E" w:rsidRPr="00F33272" w:rsidRDefault="00824FB1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A6739E" w:rsidRPr="00F33272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6739E" w:rsidRPr="00F33272" w:rsidRDefault="00824FB1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:rsidR="00A6739E" w:rsidRPr="00F33272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A6739E" w:rsidRPr="00F33272" w:rsidRDefault="00824FB1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6" w:type="pct"/>
          </w:tcPr>
          <w:p w:rsidR="00A6739E" w:rsidRPr="00F33272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A6739E" w:rsidRPr="00F33272" w:rsidRDefault="00824FB1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4360D7" w:rsidRPr="00F33272" w:rsidTr="00657DFF">
        <w:trPr>
          <w:tblHeader/>
        </w:trPr>
        <w:tc>
          <w:tcPr>
            <w:tcW w:w="1552" w:type="pct"/>
          </w:tcPr>
          <w:p w:rsidR="0012526B" w:rsidRPr="00F33272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:rsidR="0012526B" w:rsidRPr="00F33272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:rsidR="0012526B" w:rsidRPr="00F33272" w:rsidRDefault="0012526B" w:rsidP="001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FB1" w:rsidRPr="00F33272" w:rsidTr="00657DFF">
        <w:tc>
          <w:tcPr>
            <w:tcW w:w="1552" w:type="pct"/>
          </w:tcPr>
          <w:p w:rsidR="00824FB1" w:rsidRPr="00F33272" w:rsidRDefault="00141548" w:rsidP="00141548">
            <w:pPr>
              <w:spacing w:line="240" w:lineRule="auto"/>
              <w:ind w:left="162" w:right="-9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เงินฝากธนาคารที่มีข้อจำกัด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824FB1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ในการเบิกใช้</w:t>
            </w:r>
          </w:p>
        </w:tc>
        <w:tc>
          <w:tcPr>
            <w:tcW w:w="486" w:type="pct"/>
          </w:tcPr>
          <w:p w:rsidR="00141548" w:rsidRPr="00F33272" w:rsidRDefault="00141548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824FB1" w:rsidRPr="00F33272" w:rsidDel="00810B23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31" w:type="pct"/>
          </w:tcPr>
          <w:p w:rsidR="00824FB1" w:rsidRPr="00F33272" w:rsidRDefault="00824FB1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41548" w:rsidRPr="00F33272" w:rsidRDefault="000D774A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1,087,995</w:t>
            </w:r>
          </w:p>
        </w:tc>
        <w:tc>
          <w:tcPr>
            <w:tcW w:w="148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141548" w:rsidRPr="00F33272" w:rsidRDefault="00141548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24FB1" w:rsidRPr="00F33272" w:rsidRDefault="00824FB1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286,421</w:t>
            </w:r>
          </w:p>
        </w:tc>
        <w:tc>
          <w:tcPr>
            <w:tcW w:w="148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24FB1" w:rsidRPr="00F33272" w:rsidRDefault="00824FB1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41548" w:rsidRPr="00F33272" w:rsidRDefault="00594BEA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141548" w:rsidRPr="00F33272" w:rsidRDefault="00141548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24FB1" w:rsidRPr="00F33272" w:rsidRDefault="00824FB1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4FB1" w:rsidRPr="00F33272" w:rsidTr="00657DFF">
        <w:tc>
          <w:tcPr>
            <w:tcW w:w="1552" w:type="pct"/>
          </w:tcPr>
          <w:p w:rsidR="00824FB1" w:rsidRPr="00F33272" w:rsidRDefault="00824FB1" w:rsidP="00824FB1">
            <w:pPr>
              <w:tabs>
                <w:tab w:val="clear" w:pos="907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486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631" w:type="pct"/>
          </w:tcPr>
          <w:p w:rsidR="00824FB1" w:rsidRPr="00F33272" w:rsidRDefault="000D774A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614,050</w:t>
            </w:r>
          </w:p>
        </w:tc>
        <w:tc>
          <w:tcPr>
            <w:tcW w:w="148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824FB1" w:rsidRPr="00F33272" w:rsidRDefault="00824FB1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614,050</w:t>
            </w:r>
          </w:p>
        </w:tc>
        <w:tc>
          <w:tcPr>
            <w:tcW w:w="148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24FB1" w:rsidRPr="00F33272" w:rsidRDefault="00594BEA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824FB1" w:rsidRPr="00F33272" w:rsidRDefault="00824FB1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4FB1" w:rsidRPr="00F33272" w:rsidTr="00657DFF">
        <w:tc>
          <w:tcPr>
            <w:tcW w:w="1552" w:type="pct"/>
          </w:tcPr>
          <w:p w:rsidR="00824FB1" w:rsidRPr="00F33272" w:rsidRDefault="00824FB1" w:rsidP="00824FB1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อาคารและโรงผลิตกระแสไฟฟ้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าและเครื่องจักร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486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631" w:type="pct"/>
            <w:tcBorders>
              <w:bottom w:val="single" w:sz="2" w:space="0" w:color="auto"/>
            </w:tcBorders>
            <w:vAlign w:val="bottom"/>
          </w:tcPr>
          <w:p w:rsidR="00824FB1" w:rsidRPr="00F33272" w:rsidRDefault="000D774A" w:rsidP="007010B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7010BC" w:rsidRPr="00F33272">
              <w:rPr>
                <w:rFonts w:asciiTheme="majorBidi" w:hAnsiTheme="majorBidi" w:cstheme="majorBidi"/>
                <w:sz w:val="30"/>
                <w:szCs w:val="30"/>
              </w:rPr>
              <w:t>672,137</w:t>
            </w:r>
          </w:p>
        </w:tc>
        <w:tc>
          <w:tcPr>
            <w:tcW w:w="148" w:type="pct"/>
            <w:vAlign w:val="bottom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  <w:vAlign w:val="bottom"/>
          </w:tcPr>
          <w:p w:rsidR="00824FB1" w:rsidRPr="00F33272" w:rsidRDefault="00824FB1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12,052,255</w:t>
            </w:r>
          </w:p>
        </w:tc>
        <w:tc>
          <w:tcPr>
            <w:tcW w:w="148" w:type="pct"/>
            <w:vAlign w:val="bottom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  <w:vAlign w:val="bottom"/>
          </w:tcPr>
          <w:p w:rsidR="00824FB1" w:rsidRPr="00F33272" w:rsidRDefault="00594BEA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2" w:space="0" w:color="auto"/>
            </w:tcBorders>
            <w:vAlign w:val="bottom"/>
          </w:tcPr>
          <w:p w:rsidR="00824FB1" w:rsidRPr="00F33272" w:rsidRDefault="00824FB1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4FB1" w:rsidRPr="00F33272" w:rsidTr="00657DFF">
        <w:tc>
          <w:tcPr>
            <w:tcW w:w="1552" w:type="pct"/>
          </w:tcPr>
          <w:p w:rsidR="00824FB1" w:rsidRPr="00F33272" w:rsidRDefault="00824FB1" w:rsidP="00824F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6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824FB1" w:rsidRPr="00F33272" w:rsidRDefault="000D774A" w:rsidP="007010B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</w:t>
            </w:r>
            <w:r w:rsidR="007010BC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374,182</w:t>
            </w:r>
          </w:p>
        </w:tc>
        <w:tc>
          <w:tcPr>
            <w:tcW w:w="148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824FB1" w:rsidRPr="00F33272" w:rsidRDefault="00824FB1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12,952,726</w:t>
            </w:r>
          </w:p>
        </w:tc>
        <w:tc>
          <w:tcPr>
            <w:tcW w:w="148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:rsidR="00824FB1" w:rsidRPr="00F33272" w:rsidRDefault="00594BEA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824FB1" w:rsidRPr="00F33272" w:rsidRDefault="00824FB1" w:rsidP="008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2" w:space="0" w:color="auto"/>
              <w:bottom w:val="double" w:sz="4" w:space="0" w:color="auto"/>
            </w:tcBorders>
          </w:tcPr>
          <w:p w:rsidR="00824FB1" w:rsidRPr="00F33272" w:rsidRDefault="00824FB1" w:rsidP="00824F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1B3E5F" w:rsidRPr="00F33272" w:rsidRDefault="001B3E5F" w:rsidP="009850C1">
      <w:pPr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  <w:cs/>
          <w:lang w:val="th-TH" w:eastAsia="x-none"/>
        </w:rPr>
      </w:pPr>
    </w:p>
    <w:p w:rsidR="00766B2E" w:rsidRPr="00F33272" w:rsidRDefault="001B3E5F" w:rsidP="009850C1">
      <w:pPr>
        <w:spacing w:line="240" w:lineRule="auto"/>
        <w:ind w:left="540"/>
        <w:rPr>
          <w:rFonts w:cs="Arial"/>
          <w:b/>
          <w:bCs/>
          <w:i/>
          <w:iCs/>
          <w:sz w:val="30"/>
          <w:szCs w:val="30"/>
          <w:cs/>
          <w:lang w:val="th-TH" w:eastAsia="x-none"/>
        </w:rPr>
      </w:pPr>
      <w:r w:rsidRPr="00F33272">
        <w:rPr>
          <w:rFonts w:hint="cs"/>
          <w:b/>
          <w:bCs/>
          <w:i/>
          <w:iCs/>
          <w:sz w:val="30"/>
          <w:szCs w:val="30"/>
          <w:cs/>
          <w:lang w:val="th-TH" w:eastAsia="x-none"/>
        </w:rPr>
        <w:t>เงินกู้ยืมระยะยาวจากสถาบันการเงิน</w:t>
      </w:r>
    </w:p>
    <w:p w:rsidR="001B3E5F" w:rsidRPr="00F33272" w:rsidRDefault="001B3E5F" w:rsidP="009850C1">
      <w:pPr>
        <w:spacing w:line="240" w:lineRule="auto"/>
        <w:ind w:left="540"/>
        <w:rPr>
          <w:rFonts w:asciiTheme="majorBidi" w:hAnsiTheme="majorBidi" w:cstheme="majorBidi"/>
          <w:sz w:val="24"/>
          <w:szCs w:val="24"/>
          <w:cs/>
        </w:rPr>
      </w:pPr>
    </w:p>
    <w:p w:rsidR="00507893" w:rsidRPr="00F33272" w:rsidRDefault="007D4F08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รายละเอียดของเงินกู้ยืม</w:t>
      </w:r>
      <w:r w:rsidR="001B3E5F" w:rsidRPr="00F33272">
        <w:rPr>
          <w:rFonts w:asciiTheme="majorBidi" w:hAnsiTheme="majorBidi" w:cstheme="majorBidi" w:hint="cs"/>
          <w:sz w:val="30"/>
          <w:szCs w:val="30"/>
          <w:cs/>
        </w:rPr>
        <w:t>ระยะยาวจากสถาบันการเงิน</w:t>
      </w:r>
      <w:r w:rsidRPr="00F33272">
        <w:rPr>
          <w:rFonts w:asciiTheme="majorBidi" w:hAnsiTheme="majorBidi" w:cstheme="majorBidi"/>
          <w:sz w:val="30"/>
          <w:szCs w:val="30"/>
          <w:cs/>
        </w:rPr>
        <w:t>ของกลุ่มบริษัท ณ วันที่ 31 ธันวาคม</w:t>
      </w:r>
      <w:r w:rsidR="00CE51E0" w:rsidRPr="00F33272">
        <w:rPr>
          <w:rFonts w:asciiTheme="majorBidi" w:hAnsiTheme="majorBidi"/>
          <w:sz w:val="30"/>
          <w:szCs w:val="30"/>
          <w:rtl/>
          <w:cs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507893" w:rsidRPr="00F33272" w:rsidRDefault="00507893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72"/>
        <w:gridCol w:w="269"/>
        <w:gridCol w:w="1172"/>
        <w:gridCol w:w="269"/>
        <w:gridCol w:w="1170"/>
        <w:gridCol w:w="252"/>
        <w:gridCol w:w="1188"/>
      </w:tblGrid>
      <w:tr w:rsidR="00B65B80" w:rsidRPr="00F33272" w:rsidTr="00657DFF">
        <w:trPr>
          <w:tblHeader/>
        </w:trPr>
        <w:tc>
          <w:tcPr>
            <w:tcW w:w="2038" w:type="pct"/>
          </w:tcPr>
          <w:p w:rsidR="009B2B5B" w:rsidRPr="00F33272" w:rsidRDefault="009B2B5B" w:rsidP="006B1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9B2B5B" w:rsidRPr="00F33272" w:rsidRDefault="00744C7E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:rsidR="009B2B5B" w:rsidRPr="00F33272" w:rsidRDefault="009B2B5B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9B2B5B" w:rsidRPr="00F33272" w:rsidRDefault="00744C7E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65B80" w:rsidRPr="00F33272" w:rsidTr="00657DFF">
        <w:trPr>
          <w:tblHeader/>
        </w:trPr>
        <w:tc>
          <w:tcPr>
            <w:tcW w:w="2038" w:type="pct"/>
          </w:tcPr>
          <w:p w:rsidR="00A6739E" w:rsidRPr="00F33272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:rsidR="00A6739E" w:rsidRPr="00F33272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4FB1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A6739E" w:rsidRPr="00F33272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A6739E" w:rsidRPr="00F33272" w:rsidRDefault="00824FB1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A6739E" w:rsidRPr="00F33272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6739E" w:rsidRPr="00F33272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4FB1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:rsidR="00A6739E" w:rsidRPr="00F33272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A6739E" w:rsidRPr="00F33272" w:rsidRDefault="00824FB1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7A64FD" w:rsidRPr="00F33272" w:rsidTr="00657DFF">
        <w:trPr>
          <w:tblHeader/>
        </w:trPr>
        <w:tc>
          <w:tcPr>
            <w:tcW w:w="2038" w:type="pct"/>
          </w:tcPr>
          <w:p w:rsidR="007A64FD" w:rsidRPr="00F33272" w:rsidRDefault="007A64FD" w:rsidP="007A6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7A64FD" w:rsidRPr="00F33272" w:rsidRDefault="007A64FD" w:rsidP="007A6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5B80" w:rsidRPr="00F33272" w:rsidTr="00657DFF">
        <w:tc>
          <w:tcPr>
            <w:tcW w:w="2038" w:type="pct"/>
          </w:tcPr>
          <w:p w:rsidR="007A64FD" w:rsidRPr="00F33272" w:rsidRDefault="007A64FD" w:rsidP="007A64FD">
            <w:pPr>
              <w:pStyle w:val="Heading7"/>
              <w:tabs>
                <w:tab w:val="left" w:pos="0"/>
              </w:tabs>
              <w:ind w:right="-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33272">
              <w:rPr>
                <w:rFonts w:asciiTheme="majorBidi" w:hAnsiTheme="majorBidi" w:cstheme="majorBidi"/>
                <w:b/>
                <w:bCs/>
                <w:cs/>
              </w:rPr>
              <w:t>บริษัท</w:t>
            </w:r>
          </w:p>
        </w:tc>
        <w:tc>
          <w:tcPr>
            <w:tcW w:w="632" w:type="pct"/>
          </w:tcPr>
          <w:p w:rsidR="007A64FD" w:rsidRPr="00F33272" w:rsidRDefault="007A64FD" w:rsidP="007A6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7A64FD" w:rsidRPr="00F33272" w:rsidRDefault="007A64FD" w:rsidP="007A6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7A64FD" w:rsidRPr="00F33272" w:rsidRDefault="007A64FD" w:rsidP="007A64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7A64FD" w:rsidRPr="00F33272" w:rsidRDefault="007A64FD" w:rsidP="007A6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A64FD" w:rsidRPr="00F33272" w:rsidRDefault="007A64FD" w:rsidP="007A6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7A64FD" w:rsidRPr="00F33272" w:rsidRDefault="007A64FD" w:rsidP="007A6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:rsidR="007A64FD" w:rsidRPr="00F33272" w:rsidRDefault="007A64FD" w:rsidP="007A64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4D41" w:rsidRPr="00F33272" w:rsidTr="00657DFF">
        <w:tc>
          <w:tcPr>
            <w:tcW w:w="2038" w:type="pct"/>
          </w:tcPr>
          <w:p w:rsidR="00CD4D41" w:rsidRPr="00F33272" w:rsidRDefault="00CD4D41" w:rsidP="000C6D5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252" w:right="-5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วงเงินกู้ยืมจำนวน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3,500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มีอัตราดอกเบี้ย </w:t>
            </w:r>
            <w:r w:rsidR="000C6D56" w:rsidRPr="00F33272">
              <w:rPr>
                <w:rFonts w:asciiTheme="majorBidi" w:hAnsiTheme="majorBidi" w:cstheme="majorBidi"/>
                <w:sz w:val="30"/>
                <w:szCs w:val="30"/>
              </w:rPr>
              <w:t>THBFIX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6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บวกอัตราส่วนเพิ่ม โดยมีกำหนดชำระคืนเป็นงวด ทุก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="00B21D64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เริ่มตั้งแต่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632" w:type="pct"/>
          </w:tcPr>
          <w:p w:rsidR="00CD4D41" w:rsidRPr="00F33272" w:rsidRDefault="00CD4D41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145" w:type="pct"/>
          </w:tcPr>
          <w:p w:rsidR="00CD4D41" w:rsidRPr="00F33272" w:rsidRDefault="00CD4D41" w:rsidP="00CD4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CD4D41" w:rsidRPr="00F33272" w:rsidRDefault="00CD4D41" w:rsidP="00CD4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CD4D41" w:rsidRPr="00F33272" w:rsidRDefault="00CD4D41" w:rsidP="00CD4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CD4D41" w:rsidRPr="00F33272" w:rsidRDefault="00CD4D41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136" w:type="pct"/>
          </w:tcPr>
          <w:p w:rsidR="00CD4D41" w:rsidRPr="00F33272" w:rsidRDefault="00CD4D41" w:rsidP="00CD4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CD4D41" w:rsidRPr="00F33272" w:rsidRDefault="00CD4D41" w:rsidP="00CD4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4D41" w:rsidRPr="00F33272" w:rsidTr="00657DFF">
        <w:tc>
          <w:tcPr>
            <w:tcW w:w="2038" w:type="pct"/>
          </w:tcPr>
          <w:p w:rsidR="00CD4D41" w:rsidRPr="00F33272" w:rsidRDefault="00CD4D41" w:rsidP="00B21D6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252" w:right="-5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วงเงินกู้ยืมจำนวน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1,000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มีอัตราดอกเบี้ย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BIBOR 3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บวกอัตราส่วนเพิ่ม โดยมีกำหนดชำระคืนเป็นงวด ทุก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เริ่มตั้งแต่พฤษภาคม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632" w:type="pct"/>
          </w:tcPr>
          <w:p w:rsidR="00CD4D41" w:rsidRPr="00F33272" w:rsidRDefault="00CD4D41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  <w:tc>
          <w:tcPr>
            <w:tcW w:w="145" w:type="pct"/>
          </w:tcPr>
          <w:p w:rsidR="00CD4D41" w:rsidRPr="00F33272" w:rsidRDefault="00CD4D41" w:rsidP="00CD4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CD4D41" w:rsidRPr="00F33272" w:rsidRDefault="00CD4D41" w:rsidP="00CD4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CD4D41" w:rsidRPr="00F33272" w:rsidRDefault="00CD4D41" w:rsidP="00CD4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CD4D41" w:rsidRPr="00F33272" w:rsidRDefault="00CD4D41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  <w:tc>
          <w:tcPr>
            <w:tcW w:w="136" w:type="pct"/>
          </w:tcPr>
          <w:p w:rsidR="00CD4D41" w:rsidRPr="00F33272" w:rsidRDefault="00CD4D41" w:rsidP="00CD4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CD4D41" w:rsidRPr="00F33272" w:rsidRDefault="00CD4D41" w:rsidP="00CD4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4D41" w:rsidRPr="00F33272" w:rsidTr="00657DFF">
        <w:tc>
          <w:tcPr>
            <w:tcW w:w="2038" w:type="pct"/>
          </w:tcPr>
          <w:p w:rsidR="00CD4D41" w:rsidRPr="00F33272" w:rsidRDefault="00CD4D41" w:rsidP="00CD4D4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252" w:right="-5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วงเงินกู้ยืมจำนวน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500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มีอัตราดอกเบี้ย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BIBOR 3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บวกอัตราส่วนเพิ่ม โดยมีกำหนดชำระคืนเป็นงวด ทุก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="00B21D64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เริ่มตั้งแต่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632" w:type="pct"/>
          </w:tcPr>
          <w:p w:rsidR="00CD4D41" w:rsidRPr="00F33272" w:rsidRDefault="00CD4D41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145" w:type="pct"/>
          </w:tcPr>
          <w:p w:rsidR="00CD4D41" w:rsidRPr="00F33272" w:rsidRDefault="00CD4D41" w:rsidP="00CD4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CD4D41" w:rsidRPr="00F33272" w:rsidRDefault="00CD4D41" w:rsidP="00CD4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CD4D41" w:rsidRPr="00F33272" w:rsidRDefault="00CD4D41" w:rsidP="00CD4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CD4D41" w:rsidRPr="00F33272" w:rsidRDefault="00CD4D41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136" w:type="pct"/>
          </w:tcPr>
          <w:p w:rsidR="00CD4D41" w:rsidRPr="00F33272" w:rsidRDefault="00CD4D41" w:rsidP="00CD4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CD4D41" w:rsidRPr="00F33272" w:rsidRDefault="00CD4D41" w:rsidP="00CD4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28BF" w:rsidRPr="00F33272" w:rsidTr="00657DFF">
        <w:tc>
          <w:tcPr>
            <w:tcW w:w="2038" w:type="pct"/>
          </w:tcPr>
          <w:p w:rsidR="00FF28BF" w:rsidRPr="00F33272" w:rsidRDefault="00FF28BF" w:rsidP="00EC4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pct"/>
          </w:tcPr>
          <w:p w:rsidR="00FF28BF" w:rsidRPr="00F33272" w:rsidRDefault="00FF28BF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</w:tcPr>
          <w:p w:rsidR="00FF28BF" w:rsidRPr="00F33272" w:rsidRDefault="00FF28BF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pct"/>
          </w:tcPr>
          <w:p w:rsidR="00FF28BF" w:rsidRPr="00F33272" w:rsidRDefault="00FF28BF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</w:tcPr>
          <w:p w:rsidR="00FF28BF" w:rsidRPr="00F33272" w:rsidRDefault="00FF28BF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</w:tcPr>
          <w:p w:rsidR="00FF28BF" w:rsidRPr="00F33272" w:rsidRDefault="00FF28BF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" w:type="pct"/>
          </w:tcPr>
          <w:p w:rsidR="00FF28BF" w:rsidRPr="00F33272" w:rsidRDefault="00FF28BF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1" w:type="pct"/>
          </w:tcPr>
          <w:p w:rsidR="00FF28BF" w:rsidRPr="00F33272" w:rsidRDefault="00FF28BF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C41C2" w:rsidRPr="00F33272" w:rsidTr="00657DFF">
        <w:tc>
          <w:tcPr>
            <w:tcW w:w="2038" w:type="pct"/>
          </w:tcPr>
          <w:p w:rsidR="00EC41C2" w:rsidRPr="00F33272" w:rsidRDefault="00EC41C2" w:rsidP="00EC4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51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:rsidR="00EC41C2" w:rsidRPr="00F33272" w:rsidRDefault="00EC41C2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EC41C2" w:rsidRPr="00F33272" w:rsidRDefault="00EC41C2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41C2" w:rsidRPr="00F33272" w:rsidTr="00657DFF">
        <w:tc>
          <w:tcPr>
            <w:tcW w:w="2038" w:type="pct"/>
          </w:tcPr>
          <w:p w:rsidR="00EC41C2" w:rsidRPr="00F33272" w:rsidRDefault="00EC41C2" w:rsidP="00B2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50" w:hanging="270"/>
              <w:jc w:val="thaiDistribute"/>
              <w:rPr>
                <w:rFonts w:asciiTheme="majorBidi" w:hAnsiTheme="majorBidi" w:cstheme="majorBidi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1)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วงเงินกู้ยืมจำนวน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10,000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มีอัตราดอกเบี้ย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FDR 6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บวกอัตราส่วนเพิ่ม โดยมีกำหนดชำระคืนเป็นงวด ทุก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เริ่มตั้งแต่</w:t>
            </w:r>
            <w:r w:rsidR="00B21D64"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B21D64"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632" w:type="pct"/>
          </w:tcPr>
          <w:p w:rsidR="00EC41C2" w:rsidRPr="00F33272" w:rsidRDefault="0079439A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8,324,100</w:t>
            </w:r>
          </w:p>
        </w:tc>
        <w:tc>
          <w:tcPr>
            <w:tcW w:w="145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8,610,000</w:t>
            </w:r>
          </w:p>
        </w:tc>
        <w:tc>
          <w:tcPr>
            <w:tcW w:w="145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EC41C2" w:rsidRPr="00F33272" w:rsidRDefault="00CD4D41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41C2" w:rsidRPr="00F33272" w:rsidTr="00657DFF">
        <w:tc>
          <w:tcPr>
            <w:tcW w:w="2038" w:type="pct"/>
          </w:tcPr>
          <w:p w:rsidR="00EC41C2" w:rsidRPr="00F33272" w:rsidRDefault="00EC41C2" w:rsidP="008A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5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2) 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วงเงินกู้ยืมจำนวน </w:t>
            </w:r>
            <w:r w:rsidR="008A52E0" w:rsidRPr="00F33272">
              <w:rPr>
                <w:rFonts w:asciiTheme="majorBidi" w:hAnsiTheme="majorBidi" w:cstheme="majorBidi"/>
                <w:sz w:val="30"/>
                <w:szCs w:val="30"/>
              </w:rPr>
              <w:t>7,900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เยน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มีอัตราดอกเบี้ย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JPY-LIBOR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บวกอัตราส่วนเพิ่ม โดยมีกำหนดชำระคืนเป็นงวด ทุก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เริ่มตั้งแต่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632" w:type="pct"/>
          </w:tcPr>
          <w:p w:rsidR="00EC41C2" w:rsidRPr="00F33272" w:rsidRDefault="0079439A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2,131,819</w:t>
            </w:r>
          </w:p>
        </w:tc>
        <w:tc>
          <w:tcPr>
            <w:tcW w:w="145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2,136,631</w:t>
            </w:r>
          </w:p>
        </w:tc>
        <w:tc>
          <w:tcPr>
            <w:tcW w:w="145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EC41C2" w:rsidRPr="00F33272" w:rsidRDefault="00CD4D41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41C2" w:rsidRPr="00F33272" w:rsidTr="00657DFF">
        <w:tc>
          <w:tcPr>
            <w:tcW w:w="2038" w:type="pct"/>
          </w:tcPr>
          <w:p w:rsidR="00EC41C2" w:rsidRPr="00F33272" w:rsidRDefault="00EC41C2" w:rsidP="00EC4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5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3)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วงเงินกู้ยืมจำนวน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169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มีอัตราดอกเบี้ย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คงที่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โดยมีกำหนดชำระคืนเป็นงวด ทุก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เริ่มตั้งแต่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632" w:type="pct"/>
          </w:tcPr>
          <w:p w:rsidR="00EC41C2" w:rsidRPr="00F33272" w:rsidRDefault="00CD4D41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146,106</w:t>
            </w:r>
          </w:p>
        </w:tc>
        <w:tc>
          <w:tcPr>
            <w:tcW w:w="145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157,761</w:t>
            </w:r>
          </w:p>
        </w:tc>
        <w:tc>
          <w:tcPr>
            <w:tcW w:w="145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EC41C2" w:rsidRPr="00F33272" w:rsidRDefault="0079439A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41C2" w:rsidRPr="00F33272" w:rsidTr="00657DFF">
        <w:tc>
          <w:tcPr>
            <w:tcW w:w="2038" w:type="pct"/>
          </w:tcPr>
          <w:p w:rsidR="00EC41C2" w:rsidRPr="00F33272" w:rsidRDefault="00EC41C2" w:rsidP="00EC4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EC41C2" w:rsidRPr="00F33272" w:rsidRDefault="0079439A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12,602,025</w:t>
            </w:r>
          </w:p>
        </w:tc>
        <w:tc>
          <w:tcPr>
            <w:tcW w:w="145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10,904,392</w:t>
            </w:r>
          </w:p>
        </w:tc>
        <w:tc>
          <w:tcPr>
            <w:tcW w:w="145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EC41C2" w:rsidRPr="00F33272" w:rsidRDefault="0079439A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2,000,000</w:t>
            </w:r>
          </w:p>
        </w:tc>
        <w:tc>
          <w:tcPr>
            <w:tcW w:w="136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41C2" w:rsidRPr="00F33272" w:rsidTr="00657DFF">
        <w:tc>
          <w:tcPr>
            <w:tcW w:w="2038" w:type="pct"/>
          </w:tcPr>
          <w:p w:rsidR="00EC41C2" w:rsidRPr="00F33272" w:rsidRDefault="00EC41C2" w:rsidP="00EC4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ค่าธรรมเนียมการกู้เงินรอตัดจ่าย</w:t>
            </w:r>
          </w:p>
        </w:tc>
        <w:tc>
          <w:tcPr>
            <w:tcW w:w="632" w:type="pct"/>
          </w:tcPr>
          <w:p w:rsidR="00EC41C2" w:rsidRPr="00F33272" w:rsidRDefault="0079439A" w:rsidP="00880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(92,97</w:t>
            </w:r>
            <w:r w:rsidR="00880443" w:rsidRPr="00F3327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(89,792)</w:t>
            </w:r>
          </w:p>
        </w:tc>
        <w:tc>
          <w:tcPr>
            <w:tcW w:w="145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EC41C2" w:rsidRPr="00F33272" w:rsidRDefault="0079439A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(8,815)</w:t>
            </w:r>
          </w:p>
        </w:tc>
        <w:tc>
          <w:tcPr>
            <w:tcW w:w="136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41C2" w:rsidRPr="00F33272" w:rsidTr="00657DFF">
        <w:tc>
          <w:tcPr>
            <w:tcW w:w="2038" w:type="pct"/>
          </w:tcPr>
          <w:p w:rsidR="00EC41C2" w:rsidRPr="00F33272" w:rsidRDefault="00EC41C2" w:rsidP="00EC4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32" w:type="pct"/>
            <w:tcBorders>
              <w:top w:val="single" w:sz="2" w:space="0" w:color="auto"/>
              <w:bottom w:val="double" w:sz="4" w:space="0" w:color="auto"/>
            </w:tcBorders>
          </w:tcPr>
          <w:p w:rsidR="00EC41C2" w:rsidRPr="00F33272" w:rsidRDefault="0079439A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12,509,048</w:t>
            </w:r>
          </w:p>
        </w:tc>
        <w:tc>
          <w:tcPr>
            <w:tcW w:w="145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2" w:space="0" w:color="auto"/>
              <w:bottom w:val="double" w:sz="4" w:space="0" w:color="auto"/>
            </w:tcBorders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10,814,600</w:t>
            </w:r>
          </w:p>
        </w:tc>
        <w:tc>
          <w:tcPr>
            <w:tcW w:w="145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EC41C2" w:rsidRPr="00F33272" w:rsidRDefault="0079439A" w:rsidP="00C5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1,991,185</w:t>
            </w:r>
          </w:p>
        </w:tc>
        <w:tc>
          <w:tcPr>
            <w:tcW w:w="136" w:type="pct"/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EC41C2" w:rsidRPr="00F33272" w:rsidRDefault="00EC41C2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A6739E" w:rsidRPr="00F33272" w:rsidRDefault="00A6739E" w:rsidP="00A67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4"/>
          <w:szCs w:val="24"/>
          <w:cs/>
          <w:lang w:val="th-TH" w:eastAsia="x-none"/>
        </w:rPr>
      </w:pPr>
    </w:p>
    <w:p w:rsidR="008B3ABE" w:rsidRPr="00F33272" w:rsidRDefault="00744C7E" w:rsidP="00B83D75">
      <w:pPr>
        <w:tabs>
          <w:tab w:val="clear" w:pos="454"/>
          <w:tab w:val="clear" w:pos="68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 กำหนดเวลาการชำระเงินเพิ่มทุน การจ่ายเงินปันผล การลดทุนเรือนหุ้น การควบหรือรวมกิจการกับนิติบุคคลอื่น 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 เป็นต้น</w:t>
      </w:r>
    </w:p>
    <w:p w:rsidR="002875B4" w:rsidRPr="00F33272" w:rsidRDefault="002875B4" w:rsidP="00683E5B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EE79B4" w:rsidRPr="00F33272" w:rsidRDefault="00A941FB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33272">
        <w:rPr>
          <w:rFonts w:asciiTheme="majorBidi" w:hAnsiTheme="majorBidi" w:cstheme="majorBidi"/>
          <w:sz w:val="30"/>
          <w:szCs w:val="30"/>
        </w:rPr>
        <w:t xml:space="preserve">31 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64FD" w:rsidRPr="00F33272">
        <w:rPr>
          <w:rFonts w:asciiTheme="majorBidi" w:hAnsiTheme="majorBidi" w:cstheme="majorBidi"/>
          <w:sz w:val="30"/>
          <w:szCs w:val="30"/>
          <w:cs/>
        </w:rPr>
        <w:t>25</w:t>
      </w:r>
      <w:r w:rsidR="00CE51E0" w:rsidRPr="00F33272">
        <w:rPr>
          <w:rFonts w:asciiTheme="majorBidi" w:hAnsiTheme="majorBidi" w:cstheme="majorBidi"/>
          <w:sz w:val="30"/>
          <w:szCs w:val="30"/>
        </w:rPr>
        <w:t>6</w:t>
      </w:r>
      <w:r w:rsidR="00AA7A3F" w:rsidRPr="00F33272">
        <w:rPr>
          <w:rFonts w:asciiTheme="majorBidi" w:hAnsiTheme="majorBidi" w:cstheme="majorBidi"/>
          <w:sz w:val="30"/>
          <w:szCs w:val="30"/>
        </w:rPr>
        <w:t>1</w:t>
      </w:r>
      <w:r w:rsidR="007A64FD" w:rsidRPr="00F332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012ED" w:rsidRPr="00F3327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33272">
        <w:rPr>
          <w:rFonts w:asciiTheme="majorBidi" w:hAnsiTheme="majorBidi" w:cstheme="majorBidi"/>
          <w:sz w:val="30"/>
          <w:szCs w:val="30"/>
          <w:cs/>
        </w:rPr>
        <w:t>มีวงเงินสินเชื่อที่ยังไม่ได้เบิกใช้เป็นจำนวนรวม</w:t>
      </w:r>
      <w:r w:rsidR="002B3BFD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="00AC7637" w:rsidRPr="00F33272">
        <w:rPr>
          <w:rFonts w:asciiTheme="majorBidi" w:hAnsiTheme="majorBidi" w:cstheme="majorBidi"/>
          <w:sz w:val="30"/>
          <w:szCs w:val="30"/>
        </w:rPr>
        <w:t>3,000.0</w:t>
      </w:r>
      <w:r w:rsidR="007153D2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="002B3BFD" w:rsidRPr="00F3327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A640C4" w:rsidRPr="00F332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t xml:space="preserve">(31 ธันวาคม </w:t>
      </w:r>
      <w:r w:rsidR="00A57BFB" w:rsidRPr="00F33272">
        <w:rPr>
          <w:rFonts w:asciiTheme="majorBidi" w:hAnsiTheme="majorBidi" w:cstheme="majorBidi"/>
          <w:i/>
          <w:iCs/>
          <w:sz w:val="30"/>
          <w:szCs w:val="30"/>
          <w:cs/>
        </w:rPr>
        <w:t>25</w:t>
      </w:r>
      <w:r w:rsidR="00EC41C2" w:rsidRPr="00F33272">
        <w:rPr>
          <w:rFonts w:asciiTheme="majorBidi" w:hAnsiTheme="majorBidi" w:cstheme="majorBidi"/>
          <w:i/>
          <w:iCs/>
          <w:sz w:val="30"/>
          <w:szCs w:val="30"/>
        </w:rPr>
        <w:t>60</w:t>
      </w: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930391" w:rsidRPr="00F3327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กลุ่มบริษัทเป็นจำนวนรวม </w:t>
      </w:r>
      <w:r w:rsidR="00AA7A3F" w:rsidRPr="00F33272">
        <w:rPr>
          <w:rFonts w:asciiTheme="majorBidi" w:hAnsiTheme="majorBidi" w:cstheme="majorBidi"/>
          <w:i/>
          <w:iCs/>
          <w:sz w:val="30"/>
          <w:szCs w:val="30"/>
        </w:rPr>
        <w:t xml:space="preserve">2,517.5 </w:t>
      </w:r>
      <w:r w:rsidR="00AA7A3F" w:rsidRPr="00F33272">
        <w:rPr>
          <w:rFonts w:asciiTheme="majorBidi" w:hAnsiTheme="majorBidi" w:cstheme="majorBidi"/>
          <w:i/>
          <w:iCs/>
          <w:sz w:val="30"/>
          <w:szCs w:val="30"/>
          <w:cs/>
        </w:rPr>
        <w:t>ล้านบา</w:t>
      </w:r>
      <w:r w:rsidR="00AA7A3F" w:rsidRPr="00F33272">
        <w:rPr>
          <w:rFonts w:asciiTheme="majorBidi" w:hAnsiTheme="majorBidi" w:cstheme="majorBidi" w:hint="cs"/>
          <w:i/>
          <w:iCs/>
          <w:sz w:val="30"/>
          <w:szCs w:val="30"/>
          <w:cs/>
        </w:rPr>
        <w:t>ท</w:t>
      </w: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:rsidR="00FF28BF" w:rsidRPr="00F33272" w:rsidRDefault="00FF2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24"/>
          <w:szCs w:val="24"/>
          <w:cs/>
          <w:lang w:val="th-TH" w:eastAsia="x-none"/>
        </w:rPr>
      </w:pPr>
    </w:p>
    <w:p w:rsidR="001B3E5F" w:rsidRPr="00F33272" w:rsidRDefault="001B3E5F" w:rsidP="001B3E5F">
      <w:pPr>
        <w:ind w:left="540"/>
        <w:jc w:val="thaiDistribute"/>
        <w:rPr>
          <w:rFonts w:cstheme="minorBidi"/>
          <w:b/>
          <w:bCs/>
          <w:i/>
          <w:iCs/>
          <w:sz w:val="30"/>
          <w:szCs w:val="30"/>
          <w:cs/>
          <w:lang w:val="th-TH" w:eastAsia="x-none"/>
        </w:rPr>
      </w:pPr>
      <w:r w:rsidRPr="00F33272">
        <w:rPr>
          <w:rFonts w:hint="cs"/>
          <w:b/>
          <w:bCs/>
          <w:i/>
          <w:iCs/>
          <w:sz w:val="30"/>
          <w:szCs w:val="30"/>
          <w:cs/>
          <w:lang w:val="th-TH" w:eastAsia="x-none"/>
        </w:rPr>
        <w:t>หุ้นกู้</w:t>
      </w:r>
    </w:p>
    <w:p w:rsidR="001B3E5F" w:rsidRPr="00F33272" w:rsidRDefault="001B3E5F" w:rsidP="00683E5B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1B3E5F" w:rsidRPr="00F33272" w:rsidRDefault="001B3E5F" w:rsidP="001B3E5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33272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F33272">
        <w:rPr>
          <w:rFonts w:ascii="Angsana New" w:hAnsi="Angsana New"/>
          <w:spacing w:val="-4"/>
          <w:sz w:val="30"/>
          <w:szCs w:val="30"/>
        </w:rPr>
        <w:t xml:space="preserve">29 </w:t>
      </w:r>
      <w:r w:rsidRPr="00F33272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Pr="00F33272">
        <w:rPr>
          <w:rFonts w:ascii="Angsana New" w:hAnsi="Angsana New"/>
          <w:spacing w:val="-4"/>
          <w:sz w:val="30"/>
          <w:szCs w:val="30"/>
        </w:rPr>
        <w:t xml:space="preserve">2560 </w:t>
      </w:r>
      <w:r w:rsidRPr="00F33272">
        <w:rPr>
          <w:rFonts w:ascii="Angsana New" w:hAnsi="Angsana New"/>
          <w:spacing w:val="-4"/>
          <w:sz w:val="30"/>
          <w:szCs w:val="30"/>
          <w:cs/>
        </w:rPr>
        <w:t>บริษ</w:t>
      </w:r>
      <w:r w:rsidRPr="00F33272">
        <w:rPr>
          <w:rFonts w:ascii="Angsana New" w:hAnsi="Angsana New" w:hint="cs"/>
          <w:spacing w:val="-4"/>
          <w:sz w:val="30"/>
          <w:szCs w:val="30"/>
          <w:cs/>
        </w:rPr>
        <w:t>ั</w:t>
      </w:r>
      <w:r w:rsidRPr="00F33272">
        <w:rPr>
          <w:rFonts w:ascii="Angsana New" w:hAnsi="Angsana New"/>
          <w:spacing w:val="-4"/>
          <w:sz w:val="30"/>
          <w:szCs w:val="30"/>
          <w:cs/>
        </w:rPr>
        <w:t>ทออกหุ้นกู้ไม่ด้อยสิทธิ</w:t>
      </w:r>
      <w:r w:rsidRPr="00F33272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F33272">
        <w:rPr>
          <w:rFonts w:ascii="Angsana New" w:hAnsi="Angsana New"/>
          <w:spacing w:val="-4"/>
          <w:sz w:val="30"/>
          <w:szCs w:val="30"/>
          <w:cs/>
        </w:rPr>
        <w:t>ไม่มีหลักประกัน</w:t>
      </w:r>
      <w:r w:rsidRPr="00F33272">
        <w:rPr>
          <w:rFonts w:ascii="Angsana New" w:hAnsi="Angsana New" w:hint="cs"/>
          <w:spacing w:val="-4"/>
          <w:sz w:val="30"/>
          <w:szCs w:val="30"/>
          <w:cs/>
        </w:rPr>
        <w:t>ให้แก่ผู้ลงทุนสถาบันและผู้ลงทุนรายใหญ่</w:t>
      </w:r>
      <w:r w:rsidR="00940E36" w:rsidRPr="00F33272">
        <w:rPr>
          <w:rFonts w:ascii="Angsana New" w:hAnsi="Angsana New"/>
          <w:sz w:val="30"/>
          <w:szCs w:val="30"/>
        </w:rPr>
        <w:t xml:space="preserve"> </w:t>
      </w:r>
      <w:r w:rsidRPr="00F33272">
        <w:rPr>
          <w:rFonts w:ascii="Angsana New" w:hAnsi="Angsana New" w:hint="cs"/>
          <w:sz w:val="30"/>
          <w:szCs w:val="30"/>
          <w:cs/>
        </w:rPr>
        <w:t>มีวัตถุประสงค์</w:t>
      </w:r>
      <w:r w:rsidRPr="00F33272">
        <w:rPr>
          <w:rFonts w:ascii="Angsana New" w:hAnsi="Angsana New"/>
          <w:sz w:val="30"/>
          <w:szCs w:val="30"/>
          <w:cs/>
        </w:rPr>
        <w:t xml:space="preserve">เพื่อชำระคืนเงินกู้ </w:t>
      </w:r>
      <w:r w:rsidRPr="00F33272">
        <w:rPr>
          <w:rFonts w:ascii="Angsana New" w:hAnsi="Angsana New" w:hint="cs"/>
          <w:sz w:val="30"/>
          <w:szCs w:val="30"/>
          <w:cs/>
        </w:rPr>
        <w:t>และ</w:t>
      </w:r>
      <w:r w:rsidRPr="00F33272">
        <w:rPr>
          <w:rFonts w:ascii="Angsana New" w:hAnsi="Angsana New"/>
          <w:sz w:val="30"/>
          <w:szCs w:val="30"/>
        </w:rPr>
        <w:t>/</w:t>
      </w:r>
      <w:r w:rsidRPr="00F33272">
        <w:rPr>
          <w:rFonts w:ascii="Angsana New" w:hAnsi="Angsana New" w:hint="cs"/>
          <w:sz w:val="30"/>
          <w:szCs w:val="30"/>
          <w:cs/>
        </w:rPr>
        <w:t>หรือ</w:t>
      </w:r>
      <w:r w:rsidRPr="00F33272">
        <w:rPr>
          <w:rFonts w:ascii="Angsana New" w:hAnsi="Angsana New"/>
          <w:sz w:val="30"/>
          <w:szCs w:val="30"/>
          <w:cs/>
        </w:rPr>
        <w:t xml:space="preserve">ใช้ในการดำเนินงาน </w:t>
      </w:r>
      <w:r w:rsidRPr="00F33272">
        <w:rPr>
          <w:rFonts w:ascii="Angsana New" w:hAnsi="Angsana New" w:hint="cs"/>
          <w:sz w:val="30"/>
          <w:szCs w:val="30"/>
          <w:cs/>
        </w:rPr>
        <w:t>และ</w:t>
      </w:r>
      <w:r w:rsidRPr="00F33272">
        <w:rPr>
          <w:rFonts w:ascii="Angsana New" w:hAnsi="Angsana New"/>
          <w:sz w:val="30"/>
          <w:szCs w:val="30"/>
        </w:rPr>
        <w:t>/</w:t>
      </w:r>
      <w:r w:rsidRPr="00F33272">
        <w:rPr>
          <w:rFonts w:ascii="Angsana New" w:hAnsi="Angsana New" w:hint="cs"/>
          <w:sz w:val="30"/>
          <w:szCs w:val="30"/>
          <w:cs/>
        </w:rPr>
        <w:t>หรือ</w:t>
      </w:r>
      <w:r w:rsidRPr="00F33272">
        <w:rPr>
          <w:rFonts w:ascii="Angsana New" w:hAnsi="Angsana New"/>
          <w:sz w:val="30"/>
          <w:szCs w:val="30"/>
          <w:cs/>
        </w:rPr>
        <w:t>เป็นเงินทุนหมุนเวียน</w:t>
      </w:r>
      <w:r w:rsidRPr="00F33272">
        <w:rPr>
          <w:rFonts w:ascii="Angsana New" w:hAnsi="Angsana New"/>
          <w:sz w:val="30"/>
          <w:szCs w:val="30"/>
        </w:rPr>
        <w:t xml:space="preserve"> </w:t>
      </w:r>
      <w:r w:rsidRPr="00F33272">
        <w:rPr>
          <w:rFonts w:ascii="Angsana New" w:hAnsi="Angsana New" w:hint="cs"/>
          <w:sz w:val="30"/>
          <w:szCs w:val="30"/>
          <w:cs/>
        </w:rPr>
        <w:t>โดยบริษัทต้องรักษาอัตราส่วนทางการเงินตามเงื่อนไขที่ระบุไว้ในข้อกำหนดของผู้ออกหุ้นกู้</w:t>
      </w:r>
    </w:p>
    <w:p w:rsidR="001B3E5F" w:rsidRPr="00F33272" w:rsidRDefault="001B3E5F" w:rsidP="001B3E5F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892913" w:rsidRPr="00F33272" w:rsidRDefault="00892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1B3E5F" w:rsidRPr="00F33272" w:rsidRDefault="001B3E5F" w:rsidP="001B3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รายละเอียดของ</w:t>
      </w:r>
      <w:r w:rsidRPr="00F33272">
        <w:rPr>
          <w:rFonts w:asciiTheme="majorBidi" w:hAnsiTheme="majorBidi" w:cstheme="majorBidi" w:hint="cs"/>
          <w:sz w:val="30"/>
          <w:szCs w:val="30"/>
          <w:cs/>
        </w:rPr>
        <w:t>หุ้นกู้</w:t>
      </w:r>
      <w:r w:rsidRPr="00F33272">
        <w:rPr>
          <w:rFonts w:asciiTheme="majorBidi" w:hAnsiTheme="majorBidi" w:cstheme="majorBidi"/>
          <w:sz w:val="30"/>
          <w:szCs w:val="30"/>
          <w:cs/>
        </w:rPr>
        <w:t>ของกลุ่มบริษัท ณ วันที่ 31 ธันวาคม 25</w:t>
      </w:r>
      <w:r w:rsidRPr="00F33272">
        <w:rPr>
          <w:rFonts w:asciiTheme="majorBidi" w:hAnsiTheme="majorBidi" w:cstheme="majorBidi"/>
          <w:sz w:val="30"/>
          <w:szCs w:val="30"/>
        </w:rPr>
        <w:t>6</w:t>
      </w:r>
      <w:r w:rsidR="00EC41C2" w:rsidRPr="00F33272">
        <w:rPr>
          <w:rFonts w:asciiTheme="majorBidi" w:hAnsiTheme="majorBidi" w:cstheme="majorBidi"/>
          <w:sz w:val="30"/>
          <w:szCs w:val="30"/>
        </w:rPr>
        <w:t>1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:rsidR="001B3E5F" w:rsidRPr="00F33272" w:rsidRDefault="001B3E5F" w:rsidP="001B3E5F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3"/>
        <w:gridCol w:w="1348"/>
        <w:gridCol w:w="992"/>
        <w:gridCol w:w="1266"/>
        <w:gridCol w:w="1611"/>
      </w:tblGrid>
      <w:tr w:rsidR="001B3E5F" w:rsidRPr="00F33272" w:rsidTr="00792112">
        <w:trPr>
          <w:tblHeader/>
        </w:trPr>
        <w:tc>
          <w:tcPr>
            <w:tcW w:w="1650" w:type="pct"/>
          </w:tcPr>
          <w:p w:rsidR="001B3E5F" w:rsidRPr="00F33272" w:rsidRDefault="001B3E5F" w:rsidP="003B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:rsidR="001B3E5F" w:rsidRPr="00F33272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 w:rsidRPr="00F3327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33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727" w:type="pct"/>
          </w:tcPr>
          <w:p w:rsidR="001B3E5F" w:rsidRPr="00F33272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มูลค่าที่ตราไว้</w:t>
            </w:r>
          </w:p>
          <w:p w:rsidR="001B3E5F" w:rsidRPr="00F33272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5" w:type="pct"/>
          </w:tcPr>
          <w:p w:rsidR="001B3E5F" w:rsidRPr="00F33272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ระยะเวลา</w:t>
            </w:r>
          </w:p>
          <w:p w:rsidR="001B3E5F" w:rsidRPr="00F33272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3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683" w:type="pct"/>
          </w:tcPr>
          <w:p w:rsidR="001B3E5F" w:rsidRPr="00F33272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  <w:p w:rsidR="001B3E5F" w:rsidRPr="00F33272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3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869" w:type="pct"/>
          </w:tcPr>
          <w:p w:rsidR="001B3E5F" w:rsidRPr="00F33272" w:rsidRDefault="001B3E5F" w:rsidP="00EC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วันครบกำหนด</w:t>
            </w:r>
            <w:r w:rsidR="00EC41C2" w:rsidRPr="00F33272">
              <w:rPr>
                <w:rFonts w:ascii="Angsana New" w:hAnsi="Angsana New"/>
                <w:sz w:val="30"/>
                <w:szCs w:val="30"/>
              </w:rPr>
              <w:br/>
            </w: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ไถ่ถอน</w:t>
            </w:r>
          </w:p>
        </w:tc>
      </w:tr>
      <w:tr w:rsidR="001B3E5F" w:rsidRPr="00F33272" w:rsidTr="00792112">
        <w:trPr>
          <w:tblHeader/>
        </w:trPr>
        <w:tc>
          <w:tcPr>
            <w:tcW w:w="1650" w:type="pct"/>
          </w:tcPr>
          <w:p w:rsidR="001B3E5F" w:rsidRPr="00F33272" w:rsidRDefault="001B3E5F" w:rsidP="003B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35" w:type="pct"/>
          </w:tcPr>
          <w:p w:rsidR="001B3E5F" w:rsidRPr="00F33272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7" w:type="pct"/>
          </w:tcPr>
          <w:p w:rsidR="001B3E5F" w:rsidRPr="00F33272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35" w:type="pct"/>
          </w:tcPr>
          <w:p w:rsidR="001B3E5F" w:rsidRPr="00F33272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3" w:type="pct"/>
          </w:tcPr>
          <w:p w:rsidR="001B3E5F" w:rsidRPr="00F33272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pct"/>
          </w:tcPr>
          <w:p w:rsidR="001B3E5F" w:rsidRPr="00F33272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B3E5F" w:rsidRPr="00F33272" w:rsidTr="00792112">
        <w:trPr>
          <w:tblHeader/>
        </w:trPr>
        <w:tc>
          <w:tcPr>
            <w:tcW w:w="1650" w:type="pct"/>
          </w:tcPr>
          <w:p w:rsidR="001B3E5F" w:rsidRPr="00F33272" w:rsidRDefault="001B3E5F" w:rsidP="003B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หุ้นกู้ไม่ด้อยสิทธิ ไม่มีหลักประกัน</w:t>
            </w:r>
          </w:p>
        </w:tc>
        <w:tc>
          <w:tcPr>
            <w:tcW w:w="535" w:type="pct"/>
          </w:tcPr>
          <w:p w:rsidR="001B3E5F" w:rsidRPr="00F33272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727" w:type="pct"/>
          </w:tcPr>
          <w:p w:rsidR="001B3E5F" w:rsidRPr="00F33272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535" w:type="pct"/>
          </w:tcPr>
          <w:p w:rsidR="001B3E5F" w:rsidRPr="00F33272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83" w:type="pct"/>
          </w:tcPr>
          <w:p w:rsidR="001B3E5F" w:rsidRPr="00F33272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2.21</w:t>
            </w:r>
          </w:p>
        </w:tc>
        <w:tc>
          <w:tcPr>
            <w:tcW w:w="869" w:type="pct"/>
          </w:tcPr>
          <w:p w:rsidR="001B3E5F" w:rsidRPr="00F33272" w:rsidRDefault="001B3E5F" w:rsidP="007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F3327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B3E5F" w:rsidRPr="00F33272" w:rsidTr="00792112">
        <w:trPr>
          <w:tblHeader/>
        </w:trPr>
        <w:tc>
          <w:tcPr>
            <w:tcW w:w="1650" w:type="pct"/>
          </w:tcPr>
          <w:p w:rsidR="001B3E5F" w:rsidRPr="00F33272" w:rsidRDefault="001B3E5F" w:rsidP="003B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หุ้นกู้ไม่ด้อยสิทธิ ไม่มีหลักประกัน</w:t>
            </w:r>
          </w:p>
        </w:tc>
        <w:tc>
          <w:tcPr>
            <w:tcW w:w="535" w:type="pct"/>
          </w:tcPr>
          <w:p w:rsidR="001B3E5F" w:rsidRPr="00F33272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727" w:type="pct"/>
          </w:tcPr>
          <w:p w:rsidR="001B3E5F" w:rsidRPr="00F33272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535" w:type="pct"/>
          </w:tcPr>
          <w:p w:rsidR="001B3E5F" w:rsidRPr="00F33272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83" w:type="pct"/>
          </w:tcPr>
          <w:p w:rsidR="001B3E5F" w:rsidRPr="00F33272" w:rsidRDefault="001B3E5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2.82</w:t>
            </w:r>
          </w:p>
        </w:tc>
        <w:tc>
          <w:tcPr>
            <w:tcW w:w="869" w:type="pct"/>
          </w:tcPr>
          <w:p w:rsidR="001B3E5F" w:rsidRPr="00F33272" w:rsidRDefault="001B3E5F" w:rsidP="00657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F3327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</w:tbl>
    <w:p w:rsidR="00230243" w:rsidRPr="00F33272" w:rsidRDefault="00230243" w:rsidP="0010027E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4548DF" w:rsidRPr="00F33272" w:rsidRDefault="004548DF" w:rsidP="0010027E">
      <w:pPr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F33272">
        <w:rPr>
          <w:rFonts w:ascii="Angsana New" w:hAnsi="Angsana New" w:hint="cs"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4548DF" w:rsidRPr="00F33272" w:rsidRDefault="004548DF" w:rsidP="0010027E">
      <w:pPr>
        <w:ind w:left="540"/>
        <w:jc w:val="thaiDistribute"/>
        <w:rPr>
          <w:rFonts w:ascii="Angsana New" w:hAnsi="Angsana New"/>
          <w:bCs/>
          <w:i/>
          <w:iCs/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170"/>
        <w:gridCol w:w="270"/>
        <w:gridCol w:w="1170"/>
        <w:gridCol w:w="270"/>
        <w:gridCol w:w="1170"/>
      </w:tblGrid>
      <w:tr w:rsidR="004548DF" w:rsidRPr="00F33272" w:rsidTr="00940E36">
        <w:trPr>
          <w:cantSplit/>
          <w:trHeight w:val="80"/>
        </w:trPr>
        <w:tc>
          <w:tcPr>
            <w:tcW w:w="5220" w:type="dxa"/>
          </w:tcPr>
          <w:p w:rsidR="004548DF" w:rsidRPr="00F33272" w:rsidRDefault="004548DF" w:rsidP="00940E36">
            <w:pPr>
              <w:pStyle w:val="acctfourfigures"/>
              <w:shd w:val="clear" w:color="auto" w:fill="FFFFFF"/>
              <w:spacing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5"/>
          </w:tcPr>
          <w:p w:rsidR="004548DF" w:rsidRPr="00F33272" w:rsidRDefault="004548DF" w:rsidP="00940E36">
            <w:pPr>
              <w:pStyle w:val="acctfourfigures"/>
              <w:shd w:val="clear" w:color="auto" w:fill="FFFFFF"/>
              <w:spacing w:line="240" w:lineRule="auto"/>
              <w:ind w:left="-79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4548DF" w:rsidRPr="00F33272" w:rsidTr="001C58A6">
        <w:trPr>
          <w:cantSplit/>
        </w:trPr>
        <w:tc>
          <w:tcPr>
            <w:tcW w:w="5220" w:type="dxa"/>
          </w:tcPr>
          <w:p w:rsidR="004548DF" w:rsidRPr="00F33272" w:rsidRDefault="004548DF" w:rsidP="00940E36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4548DF" w:rsidRPr="00F33272" w:rsidRDefault="004548DF" w:rsidP="00940E36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270" w:type="dxa"/>
            <w:vAlign w:val="bottom"/>
          </w:tcPr>
          <w:p w:rsidR="004548DF" w:rsidRPr="00F33272" w:rsidRDefault="004548DF" w:rsidP="00940E36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4548DF" w:rsidRPr="00F33272" w:rsidRDefault="004548DF" w:rsidP="00940E36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270" w:type="dxa"/>
            <w:vAlign w:val="bottom"/>
          </w:tcPr>
          <w:p w:rsidR="004548DF" w:rsidRPr="00F33272" w:rsidRDefault="004548DF" w:rsidP="00940E36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4548DF" w:rsidRPr="00F33272" w:rsidRDefault="004548DF" w:rsidP="00940E36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548DF" w:rsidRPr="00F33272" w:rsidTr="001C58A6">
        <w:trPr>
          <w:cantSplit/>
        </w:trPr>
        <w:tc>
          <w:tcPr>
            <w:tcW w:w="5220" w:type="dxa"/>
          </w:tcPr>
          <w:p w:rsidR="004548DF" w:rsidRPr="00F33272" w:rsidRDefault="004548DF" w:rsidP="00940E36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5"/>
          </w:tcPr>
          <w:p w:rsidR="004548DF" w:rsidRPr="00F33272" w:rsidRDefault="004548DF" w:rsidP="00940E3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548DF" w:rsidRPr="00F33272" w:rsidTr="001C58A6">
        <w:trPr>
          <w:cantSplit/>
        </w:trPr>
        <w:tc>
          <w:tcPr>
            <w:tcW w:w="5220" w:type="dxa"/>
          </w:tcPr>
          <w:p w:rsidR="004548DF" w:rsidRPr="00F33272" w:rsidRDefault="004548DF" w:rsidP="00940E36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33272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170" w:type="dxa"/>
            <w:vAlign w:val="bottom"/>
          </w:tcPr>
          <w:p w:rsidR="004548DF" w:rsidRPr="00F33272" w:rsidRDefault="004548DF" w:rsidP="00940E3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10,814,600</w:t>
            </w:r>
          </w:p>
        </w:tc>
        <w:tc>
          <w:tcPr>
            <w:tcW w:w="270" w:type="dxa"/>
            <w:vAlign w:val="bottom"/>
          </w:tcPr>
          <w:p w:rsidR="004548DF" w:rsidRPr="00F33272" w:rsidRDefault="004548DF" w:rsidP="00940E3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548DF" w:rsidRPr="00F33272" w:rsidRDefault="004548DF" w:rsidP="00940E3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/>
              </w:rPr>
              <w:t>4,993,464</w:t>
            </w:r>
          </w:p>
        </w:tc>
        <w:tc>
          <w:tcPr>
            <w:tcW w:w="270" w:type="dxa"/>
            <w:vAlign w:val="bottom"/>
          </w:tcPr>
          <w:p w:rsidR="004548DF" w:rsidRPr="00F33272" w:rsidRDefault="004548DF" w:rsidP="00940E3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548DF" w:rsidRPr="00F33272" w:rsidRDefault="004548DF" w:rsidP="00940E3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</w:rPr>
              <w:t>15,808,064</w:t>
            </w:r>
          </w:p>
        </w:tc>
      </w:tr>
      <w:tr w:rsidR="004548DF" w:rsidRPr="00F33272" w:rsidTr="001C58A6">
        <w:trPr>
          <w:cantSplit/>
        </w:trPr>
        <w:tc>
          <w:tcPr>
            <w:tcW w:w="5220" w:type="dxa"/>
          </w:tcPr>
          <w:p w:rsidR="004548DF" w:rsidRPr="00F33272" w:rsidRDefault="004548DF" w:rsidP="00940E36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0" w:type="dxa"/>
            <w:vAlign w:val="bottom"/>
          </w:tcPr>
          <w:p w:rsidR="004548DF" w:rsidRPr="00F33272" w:rsidRDefault="00496F2B" w:rsidP="00940E3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1,657,135</w:t>
            </w:r>
          </w:p>
        </w:tc>
        <w:tc>
          <w:tcPr>
            <w:tcW w:w="270" w:type="dxa"/>
            <w:vAlign w:val="bottom"/>
          </w:tcPr>
          <w:p w:rsidR="004548DF" w:rsidRPr="00F33272" w:rsidRDefault="004548DF" w:rsidP="00940E3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4548DF" w:rsidRPr="00F33272" w:rsidRDefault="004548DF" w:rsidP="00940E3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4548DF" w:rsidRPr="00F33272" w:rsidRDefault="004548DF" w:rsidP="00940E3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548DF" w:rsidRPr="00F33272" w:rsidRDefault="00496F2B" w:rsidP="00940E3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1,657,135</w:t>
            </w:r>
          </w:p>
        </w:tc>
      </w:tr>
      <w:tr w:rsidR="004548DF" w:rsidRPr="00F33272" w:rsidTr="001C58A6">
        <w:trPr>
          <w:cantSplit/>
        </w:trPr>
        <w:tc>
          <w:tcPr>
            <w:tcW w:w="5220" w:type="dxa"/>
          </w:tcPr>
          <w:p w:rsidR="004548DF" w:rsidRPr="00F33272" w:rsidRDefault="00940E36" w:rsidP="00940E36">
            <w:pPr>
              <w:shd w:val="clear" w:color="auto" w:fill="FFFFFF"/>
              <w:tabs>
                <w:tab w:val="clear" w:pos="227"/>
              </w:tabs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ผลกระทบของการเปลี่ยนแปลงของอัตราแลกเปลี่ยน</w:t>
            </w:r>
            <w:r w:rsidRPr="00F33272">
              <w:rPr>
                <w:rFonts w:ascii="Angsana New" w:hAnsi="Angsana New"/>
                <w:sz w:val="30"/>
                <w:szCs w:val="30"/>
              </w:rPr>
              <w:br/>
            </w:r>
            <w:r w:rsidR="004548DF" w:rsidRPr="00F33272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vAlign w:val="bottom"/>
          </w:tcPr>
          <w:p w:rsidR="004548DF" w:rsidRPr="00F33272" w:rsidRDefault="00496F2B" w:rsidP="001C58A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30,853</w:t>
            </w:r>
          </w:p>
        </w:tc>
        <w:tc>
          <w:tcPr>
            <w:tcW w:w="270" w:type="dxa"/>
            <w:vAlign w:val="bottom"/>
          </w:tcPr>
          <w:p w:rsidR="004548DF" w:rsidRPr="00F33272" w:rsidRDefault="004548DF" w:rsidP="001C58A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548DF" w:rsidRPr="00F33272" w:rsidRDefault="004548DF" w:rsidP="001C58A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4548DF" w:rsidRPr="00F33272" w:rsidRDefault="004548DF" w:rsidP="001C58A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548DF" w:rsidRPr="00F33272" w:rsidRDefault="00496F2B" w:rsidP="001C58A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30,853</w:t>
            </w:r>
          </w:p>
        </w:tc>
      </w:tr>
      <w:tr w:rsidR="004548DF" w:rsidRPr="00F33272" w:rsidTr="001C58A6">
        <w:trPr>
          <w:cantSplit/>
        </w:trPr>
        <w:tc>
          <w:tcPr>
            <w:tcW w:w="5220" w:type="dxa"/>
          </w:tcPr>
          <w:p w:rsidR="004548DF" w:rsidRPr="00F33272" w:rsidRDefault="004548DF" w:rsidP="00940E36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ค่าธรรมเนียมตัดจ่าย</w:t>
            </w:r>
          </w:p>
        </w:tc>
        <w:tc>
          <w:tcPr>
            <w:tcW w:w="1170" w:type="dxa"/>
            <w:vAlign w:val="bottom"/>
          </w:tcPr>
          <w:p w:rsidR="004548DF" w:rsidRPr="00F33272" w:rsidRDefault="00496F2B" w:rsidP="00940E3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6,460</w:t>
            </w:r>
          </w:p>
        </w:tc>
        <w:tc>
          <w:tcPr>
            <w:tcW w:w="270" w:type="dxa"/>
            <w:vAlign w:val="bottom"/>
          </w:tcPr>
          <w:p w:rsidR="004548DF" w:rsidRPr="00F33272" w:rsidRDefault="004548DF" w:rsidP="00940E3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548DF" w:rsidRPr="00F33272" w:rsidRDefault="004548DF" w:rsidP="00940E3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/>
              </w:rPr>
              <w:t>1,</w:t>
            </w:r>
            <w:r w:rsidR="00496F2B" w:rsidRPr="00F33272">
              <w:rPr>
                <w:rFonts w:ascii="Angsana New" w:hAnsi="Angsana New" w:cs="Angsana New"/>
                <w:sz w:val="30"/>
                <w:szCs w:val="30"/>
                <w:lang w:val="en-US"/>
              </w:rPr>
              <w:t>506</w:t>
            </w:r>
          </w:p>
        </w:tc>
        <w:tc>
          <w:tcPr>
            <w:tcW w:w="270" w:type="dxa"/>
            <w:vAlign w:val="bottom"/>
          </w:tcPr>
          <w:p w:rsidR="004548DF" w:rsidRPr="00F33272" w:rsidRDefault="004548DF" w:rsidP="00940E3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548DF" w:rsidRPr="00F33272" w:rsidRDefault="00496F2B" w:rsidP="00940E3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</w:rPr>
              <w:t>7,966</w:t>
            </w:r>
          </w:p>
        </w:tc>
      </w:tr>
      <w:tr w:rsidR="004548DF" w:rsidRPr="00F33272" w:rsidTr="001C58A6">
        <w:trPr>
          <w:cantSplit/>
        </w:trPr>
        <w:tc>
          <w:tcPr>
            <w:tcW w:w="5220" w:type="dxa"/>
          </w:tcPr>
          <w:p w:rsidR="004548DF" w:rsidRPr="00F33272" w:rsidRDefault="004548DF" w:rsidP="00940E36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57DFA" w:rsidRPr="00F332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C57DFA" w:rsidRPr="00F33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48DF" w:rsidRPr="00F33272" w:rsidRDefault="00496F2B" w:rsidP="00940E3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12,509,048</w:t>
            </w:r>
          </w:p>
        </w:tc>
        <w:tc>
          <w:tcPr>
            <w:tcW w:w="270" w:type="dxa"/>
            <w:vAlign w:val="bottom"/>
          </w:tcPr>
          <w:p w:rsidR="004548DF" w:rsidRPr="00F33272" w:rsidRDefault="004548DF" w:rsidP="00940E3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48DF" w:rsidRPr="00F33272" w:rsidRDefault="00496F2B" w:rsidP="00940E3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4,994,970</w:t>
            </w:r>
          </w:p>
        </w:tc>
        <w:tc>
          <w:tcPr>
            <w:tcW w:w="270" w:type="dxa"/>
            <w:vAlign w:val="bottom"/>
          </w:tcPr>
          <w:p w:rsidR="004548DF" w:rsidRPr="00F33272" w:rsidRDefault="004548DF" w:rsidP="00940E3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48DF" w:rsidRPr="00F33272" w:rsidRDefault="00496F2B" w:rsidP="00940E3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17,504,018</w:t>
            </w:r>
          </w:p>
        </w:tc>
      </w:tr>
      <w:tr w:rsidR="00DB2513" w:rsidRPr="00F33272" w:rsidTr="00DB2513">
        <w:trPr>
          <w:cantSplit/>
        </w:trPr>
        <w:tc>
          <w:tcPr>
            <w:tcW w:w="5220" w:type="dxa"/>
          </w:tcPr>
          <w:p w:rsidR="00DB2513" w:rsidRPr="00F33272" w:rsidRDefault="00DB2513" w:rsidP="001C58A6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B2513" w:rsidRPr="00F33272" w:rsidRDefault="00DB2513" w:rsidP="001C58A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DB2513" w:rsidRPr="00F33272" w:rsidRDefault="00DB2513" w:rsidP="001C58A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B2513" w:rsidRPr="00F33272" w:rsidRDefault="00DB2513" w:rsidP="001C58A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DB2513" w:rsidRPr="00F33272" w:rsidRDefault="00DB2513" w:rsidP="001C58A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B2513" w:rsidRPr="00F33272" w:rsidRDefault="00DB2513" w:rsidP="001C58A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4548DF" w:rsidRPr="00F33272" w:rsidTr="001C58A6">
        <w:trPr>
          <w:cantSplit/>
          <w:tblHeader/>
        </w:trPr>
        <w:tc>
          <w:tcPr>
            <w:tcW w:w="5220" w:type="dxa"/>
          </w:tcPr>
          <w:p w:rsidR="004548DF" w:rsidRPr="00F33272" w:rsidRDefault="004548DF" w:rsidP="00940E36">
            <w:pPr>
              <w:pStyle w:val="acctfourfigures"/>
              <w:shd w:val="clear" w:color="auto" w:fill="FFFFFF"/>
              <w:spacing w:line="192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5"/>
            <w:vAlign w:val="bottom"/>
          </w:tcPr>
          <w:p w:rsidR="004548DF" w:rsidRPr="00F33272" w:rsidRDefault="004548DF" w:rsidP="00940E36">
            <w:pPr>
              <w:pStyle w:val="acctmergecolhdg"/>
              <w:spacing w:line="192" w:lineRule="auto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548DF" w:rsidRPr="00F33272" w:rsidTr="001C58A6">
        <w:trPr>
          <w:cantSplit/>
          <w:tblHeader/>
        </w:trPr>
        <w:tc>
          <w:tcPr>
            <w:tcW w:w="5220" w:type="dxa"/>
          </w:tcPr>
          <w:p w:rsidR="004548DF" w:rsidRPr="00F33272" w:rsidRDefault="004548DF" w:rsidP="001C58A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4548DF" w:rsidRPr="00F33272" w:rsidRDefault="004548DF" w:rsidP="001C58A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270" w:type="dxa"/>
            <w:vAlign w:val="bottom"/>
          </w:tcPr>
          <w:p w:rsidR="004548DF" w:rsidRPr="00F33272" w:rsidRDefault="004548DF" w:rsidP="001C58A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4548DF" w:rsidRPr="00F33272" w:rsidRDefault="004548DF" w:rsidP="001C58A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270" w:type="dxa"/>
            <w:vAlign w:val="bottom"/>
          </w:tcPr>
          <w:p w:rsidR="004548DF" w:rsidRPr="00F33272" w:rsidRDefault="004548DF" w:rsidP="001C58A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4548DF" w:rsidRPr="00F33272" w:rsidRDefault="004548DF" w:rsidP="001C58A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548DF" w:rsidRPr="00F33272" w:rsidTr="001C58A6">
        <w:trPr>
          <w:cantSplit/>
          <w:tblHeader/>
        </w:trPr>
        <w:tc>
          <w:tcPr>
            <w:tcW w:w="5220" w:type="dxa"/>
          </w:tcPr>
          <w:p w:rsidR="004548DF" w:rsidRPr="00F33272" w:rsidRDefault="004548DF" w:rsidP="001C58A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5"/>
          </w:tcPr>
          <w:p w:rsidR="004548DF" w:rsidRPr="00F33272" w:rsidRDefault="004548DF" w:rsidP="001C58A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F33272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F33272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548DF" w:rsidRPr="00F33272" w:rsidTr="001C58A6">
        <w:trPr>
          <w:cantSplit/>
        </w:trPr>
        <w:tc>
          <w:tcPr>
            <w:tcW w:w="5220" w:type="dxa"/>
          </w:tcPr>
          <w:p w:rsidR="004548DF" w:rsidRPr="00F33272" w:rsidRDefault="004548DF" w:rsidP="001C58A6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33272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170" w:type="dxa"/>
          </w:tcPr>
          <w:p w:rsidR="004548DF" w:rsidRPr="00F33272" w:rsidRDefault="004548DF" w:rsidP="001C58A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548DF" w:rsidRPr="00F33272" w:rsidRDefault="004548DF" w:rsidP="001C58A6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548DF" w:rsidRPr="00F33272" w:rsidRDefault="004548DF" w:rsidP="001C58A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</w:rPr>
              <w:t>4,993,464</w:t>
            </w:r>
          </w:p>
        </w:tc>
        <w:tc>
          <w:tcPr>
            <w:tcW w:w="270" w:type="dxa"/>
          </w:tcPr>
          <w:p w:rsidR="004548DF" w:rsidRPr="00F33272" w:rsidRDefault="004548DF" w:rsidP="001C58A6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548DF" w:rsidRPr="00F33272" w:rsidRDefault="004548DF" w:rsidP="001C58A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</w:rPr>
              <w:t>4,993,464</w:t>
            </w:r>
          </w:p>
        </w:tc>
      </w:tr>
      <w:tr w:rsidR="004548DF" w:rsidRPr="00F33272" w:rsidTr="001C58A6">
        <w:trPr>
          <w:cantSplit/>
        </w:trPr>
        <w:tc>
          <w:tcPr>
            <w:tcW w:w="5220" w:type="dxa"/>
          </w:tcPr>
          <w:p w:rsidR="004548DF" w:rsidRPr="00F33272" w:rsidRDefault="004548DF" w:rsidP="001C58A6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0" w:type="dxa"/>
          </w:tcPr>
          <w:p w:rsidR="004548DF" w:rsidRPr="00F33272" w:rsidRDefault="004548DF" w:rsidP="001C58A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1,990,750</w:t>
            </w:r>
          </w:p>
        </w:tc>
        <w:tc>
          <w:tcPr>
            <w:tcW w:w="270" w:type="dxa"/>
          </w:tcPr>
          <w:p w:rsidR="004548DF" w:rsidRPr="00F33272" w:rsidRDefault="004548DF" w:rsidP="001C58A6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548DF" w:rsidRPr="00F33272" w:rsidRDefault="004548DF" w:rsidP="001C58A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548DF" w:rsidRPr="00F33272" w:rsidRDefault="004548DF" w:rsidP="001C58A6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548DF" w:rsidRPr="00F33272" w:rsidRDefault="004548DF" w:rsidP="001C58A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</w:rPr>
              <w:t>1,990,750</w:t>
            </w:r>
          </w:p>
        </w:tc>
      </w:tr>
      <w:tr w:rsidR="004548DF" w:rsidRPr="00F33272" w:rsidTr="001C58A6">
        <w:trPr>
          <w:cantSplit/>
        </w:trPr>
        <w:tc>
          <w:tcPr>
            <w:tcW w:w="5220" w:type="dxa"/>
          </w:tcPr>
          <w:p w:rsidR="004548DF" w:rsidRPr="00F33272" w:rsidRDefault="004548DF" w:rsidP="001C58A6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ค่าธรรมเนียมตัดจ่าย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548DF" w:rsidRPr="00F33272" w:rsidRDefault="00496F2B" w:rsidP="001C58A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270" w:type="dxa"/>
          </w:tcPr>
          <w:p w:rsidR="004548DF" w:rsidRPr="00F33272" w:rsidRDefault="004548DF" w:rsidP="001C58A6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548DF" w:rsidRPr="00F33272" w:rsidRDefault="00496F2B" w:rsidP="001C58A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</w:rPr>
              <w:t>1,506</w:t>
            </w:r>
          </w:p>
        </w:tc>
        <w:tc>
          <w:tcPr>
            <w:tcW w:w="270" w:type="dxa"/>
          </w:tcPr>
          <w:p w:rsidR="004548DF" w:rsidRPr="00F33272" w:rsidRDefault="004548DF" w:rsidP="001C58A6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4548DF" w:rsidRPr="00F33272" w:rsidRDefault="00496F2B" w:rsidP="001C58A6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</w:rPr>
              <w:t>1,941</w:t>
            </w:r>
          </w:p>
        </w:tc>
      </w:tr>
      <w:tr w:rsidR="004548DF" w:rsidRPr="00F33272" w:rsidTr="001C58A6">
        <w:trPr>
          <w:cantSplit/>
        </w:trPr>
        <w:tc>
          <w:tcPr>
            <w:tcW w:w="5220" w:type="dxa"/>
          </w:tcPr>
          <w:p w:rsidR="004548DF" w:rsidRPr="00F33272" w:rsidRDefault="004548DF" w:rsidP="00C57DFA">
            <w:pPr>
              <w:shd w:val="clear" w:color="auto" w:fill="FFFFFF"/>
              <w:ind w:left="180" w:right="-79" w:hanging="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57DFA" w:rsidRPr="00F332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C57DFA" w:rsidRPr="00F33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548DF" w:rsidRPr="00F33272" w:rsidRDefault="00496F2B" w:rsidP="001C58A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1,991,185</w:t>
            </w:r>
          </w:p>
        </w:tc>
        <w:tc>
          <w:tcPr>
            <w:tcW w:w="270" w:type="dxa"/>
          </w:tcPr>
          <w:p w:rsidR="004548DF" w:rsidRPr="00F33272" w:rsidRDefault="004548DF" w:rsidP="001C58A6">
            <w:pPr>
              <w:shd w:val="clear" w:color="auto" w:fill="FFFFFF"/>
              <w:ind w:left="180" w:right="-79" w:hanging="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48DF" w:rsidRPr="00F33272" w:rsidRDefault="00496F2B" w:rsidP="001C58A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 w:hanging="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4,994,970</w:t>
            </w:r>
          </w:p>
        </w:tc>
        <w:tc>
          <w:tcPr>
            <w:tcW w:w="270" w:type="dxa"/>
          </w:tcPr>
          <w:p w:rsidR="004548DF" w:rsidRPr="00F33272" w:rsidRDefault="004548DF" w:rsidP="001C58A6">
            <w:pPr>
              <w:shd w:val="clear" w:color="auto" w:fill="FFFFFF"/>
              <w:ind w:left="180" w:right="-79" w:hanging="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48DF" w:rsidRPr="00F33272" w:rsidRDefault="00496F2B" w:rsidP="001C58A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 w:hanging="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6,986,155</w:t>
            </w:r>
          </w:p>
        </w:tc>
      </w:tr>
    </w:tbl>
    <w:p w:rsidR="00940E36" w:rsidRPr="00F33272" w:rsidRDefault="00940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:rsidR="00940E36" w:rsidRPr="00F33272" w:rsidRDefault="00940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33272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:rsidR="009A3203" w:rsidRPr="00F33272" w:rsidRDefault="002D438C" w:rsidP="00657DF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F3327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20</w:t>
      </w:r>
      <w:r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C50F7A"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เจ้าหนี้การค้า</w:t>
      </w:r>
    </w:p>
    <w:p w:rsidR="003C58C2" w:rsidRPr="00F33272" w:rsidRDefault="003C58C2" w:rsidP="0010027E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5"/>
        <w:gridCol w:w="896"/>
        <w:gridCol w:w="1172"/>
        <w:gridCol w:w="243"/>
        <w:gridCol w:w="1200"/>
        <w:gridCol w:w="271"/>
        <w:gridCol w:w="1170"/>
        <w:gridCol w:w="269"/>
        <w:gridCol w:w="1174"/>
      </w:tblGrid>
      <w:tr w:rsidR="00B83D75" w:rsidRPr="00F33272" w:rsidTr="00792112">
        <w:trPr>
          <w:tblHeader/>
        </w:trPr>
        <w:tc>
          <w:tcPr>
            <w:tcW w:w="1551" w:type="pct"/>
          </w:tcPr>
          <w:p w:rsidR="00FD2074" w:rsidRPr="00F33272" w:rsidRDefault="00FD2074" w:rsidP="0093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:rsidR="00FD2074" w:rsidRPr="00F33272" w:rsidRDefault="00FD2074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:rsidR="00FD2074" w:rsidRPr="00F33272" w:rsidRDefault="00744C7E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FD2074" w:rsidRPr="00F33272" w:rsidRDefault="00FD2074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FD2074" w:rsidRPr="00F33272" w:rsidRDefault="00744C7E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83D75" w:rsidRPr="00F33272" w:rsidTr="00792112">
        <w:trPr>
          <w:tblHeader/>
        </w:trPr>
        <w:tc>
          <w:tcPr>
            <w:tcW w:w="1551" w:type="pct"/>
          </w:tcPr>
          <w:p w:rsidR="00A6739E" w:rsidRPr="00F33272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" w:type="pct"/>
          </w:tcPr>
          <w:p w:rsidR="00A6739E" w:rsidRPr="00F33272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2" w:type="pct"/>
          </w:tcPr>
          <w:p w:rsidR="00A6739E" w:rsidRPr="00F33272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92112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:rsidR="00A6739E" w:rsidRPr="00F33272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:rsidR="00A6739E" w:rsidRPr="00F33272" w:rsidRDefault="00792112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A6739E" w:rsidRPr="00F33272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A6739E" w:rsidRPr="00F33272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92112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A6739E" w:rsidRPr="00F33272" w:rsidRDefault="00A6739E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A6739E" w:rsidRPr="00F33272" w:rsidRDefault="00792112" w:rsidP="00A6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83D75" w:rsidRPr="00F33272" w:rsidTr="00792112">
        <w:trPr>
          <w:tblHeader/>
        </w:trPr>
        <w:tc>
          <w:tcPr>
            <w:tcW w:w="1551" w:type="pct"/>
          </w:tcPr>
          <w:p w:rsidR="00FD2074" w:rsidRPr="00F33272" w:rsidRDefault="00FD2074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:rsidR="00FD2074" w:rsidRPr="00F33272" w:rsidRDefault="00FD2074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5" w:type="pct"/>
            <w:gridSpan w:val="7"/>
          </w:tcPr>
          <w:p w:rsidR="00FD2074" w:rsidRPr="00F33272" w:rsidRDefault="00744C7E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2112" w:rsidRPr="00F33272" w:rsidTr="00792112">
        <w:tc>
          <w:tcPr>
            <w:tcW w:w="1551" w:type="pct"/>
          </w:tcPr>
          <w:p w:rsidR="00792112" w:rsidRPr="00F33272" w:rsidRDefault="00792112" w:rsidP="007921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4" w:type="pct"/>
          </w:tcPr>
          <w:p w:rsidR="00792112" w:rsidRPr="00F33272" w:rsidRDefault="00792112" w:rsidP="007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2" w:type="pct"/>
          </w:tcPr>
          <w:p w:rsidR="00792112" w:rsidRPr="00F33272" w:rsidRDefault="003E0487" w:rsidP="007921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1,848,877</w:t>
            </w:r>
          </w:p>
        </w:tc>
        <w:tc>
          <w:tcPr>
            <w:tcW w:w="131" w:type="pct"/>
          </w:tcPr>
          <w:p w:rsidR="00792112" w:rsidRPr="00F33272" w:rsidRDefault="00792112" w:rsidP="007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:rsidR="00792112" w:rsidRPr="00F33272" w:rsidRDefault="00792112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1,572,447</w:t>
            </w:r>
          </w:p>
        </w:tc>
        <w:tc>
          <w:tcPr>
            <w:tcW w:w="146" w:type="pct"/>
          </w:tcPr>
          <w:p w:rsidR="00792112" w:rsidRPr="00F33272" w:rsidRDefault="00792112" w:rsidP="007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792112" w:rsidRPr="00F33272" w:rsidRDefault="00594BEA" w:rsidP="00594B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1,133,025</w:t>
            </w:r>
          </w:p>
        </w:tc>
        <w:tc>
          <w:tcPr>
            <w:tcW w:w="145" w:type="pct"/>
          </w:tcPr>
          <w:p w:rsidR="00792112" w:rsidRPr="00F33272" w:rsidRDefault="00792112" w:rsidP="007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792112" w:rsidRPr="00F33272" w:rsidRDefault="00792112" w:rsidP="00C57D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994,703</w:t>
            </w:r>
          </w:p>
        </w:tc>
      </w:tr>
      <w:tr w:rsidR="00792112" w:rsidRPr="00F33272" w:rsidTr="00792112">
        <w:tc>
          <w:tcPr>
            <w:tcW w:w="1551" w:type="pct"/>
          </w:tcPr>
          <w:p w:rsidR="00792112" w:rsidRPr="00F33272" w:rsidRDefault="00DB2513" w:rsidP="007921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="00792112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484" w:type="pct"/>
          </w:tcPr>
          <w:p w:rsidR="00792112" w:rsidRPr="00F33272" w:rsidRDefault="00792112" w:rsidP="007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792112" w:rsidRPr="00F33272" w:rsidRDefault="002936BB" w:rsidP="003E04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52,622</w:t>
            </w:r>
          </w:p>
        </w:tc>
        <w:tc>
          <w:tcPr>
            <w:tcW w:w="131" w:type="pct"/>
          </w:tcPr>
          <w:p w:rsidR="00792112" w:rsidRPr="00F33272" w:rsidRDefault="00792112" w:rsidP="007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2" w:space="0" w:color="auto"/>
            </w:tcBorders>
          </w:tcPr>
          <w:p w:rsidR="00792112" w:rsidRPr="00F33272" w:rsidRDefault="00792112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50,420</w:t>
            </w:r>
          </w:p>
        </w:tc>
        <w:tc>
          <w:tcPr>
            <w:tcW w:w="146" w:type="pct"/>
          </w:tcPr>
          <w:p w:rsidR="00792112" w:rsidRPr="00F33272" w:rsidRDefault="00792112" w:rsidP="007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792112" w:rsidRPr="00F33272" w:rsidRDefault="00594BEA" w:rsidP="00594B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45,573</w:t>
            </w:r>
          </w:p>
        </w:tc>
        <w:tc>
          <w:tcPr>
            <w:tcW w:w="145" w:type="pct"/>
          </w:tcPr>
          <w:p w:rsidR="00792112" w:rsidRPr="00F33272" w:rsidRDefault="00792112" w:rsidP="007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792112" w:rsidRPr="00F33272" w:rsidRDefault="00792112" w:rsidP="00C57D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43,843</w:t>
            </w:r>
          </w:p>
        </w:tc>
      </w:tr>
      <w:tr w:rsidR="00792112" w:rsidRPr="00F33272" w:rsidTr="00792112">
        <w:tc>
          <w:tcPr>
            <w:tcW w:w="1551" w:type="pct"/>
          </w:tcPr>
          <w:p w:rsidR="00792112" w:rsidRPr="00F33272" w:rsidRDefault="00792112" w:rsidP="007921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</w:tcPr>
          <w:p w:rsidR="00792112" w:rsidRPr="00F33272" w:rsidRDefault="00792112" w:rsidP="007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2" w:space="0" w:color="auto"/>
              <w:bottom w:val="double" w:sz="4" w:space="0" w:color="auto"/>
            </w:tcBorders>
          </w:tcPr>
          <w:p w:rsidR="00792112" w:rsidRPr="00F33272" w:rsidRDefault="003E0487" w:rsidP="007921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1,901,49</w:t>
            </w:r>
            <w:r w:rsidR="002936BB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1" w:type="pct"/>
          </w:tcPr>
          <w:p w:rsidR="00792112" w:rsidRPr="00F33272" w:rsidRDefault="00792112" w:rsidP="007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2" w:space="0" w:color="auto"/>
              <w:bottom w:val="double" w:sz="4" w:space="0" w:color="auto"/>
            </w:tcBorders>
          </w:tcPr>
          <w:p w:rsidR="00792112" w:rsidRPr="00F33272" w:rsidRDefault="00792112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1,622,867</w:t>
            </w:r>
          </w:p>
        </w:tc>
        <w:tc>
          <w:tcPr>
            <w:tcW w:w="146" w:type="pct"/>
          </w:tcPr>
          <w:p w:rsidR="00792112" w:rsidRPr="00F33272" w:rsidRDefault="00792112" w:rsidP="007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792112" w:rsidRPr="00F33272" w:rsidRDefault="00594BEA" w:rsidP="007921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1,178,598</w:t>
            </w:r>
          </w:p>
        </w:tc>
        <w:tc>
          <w:tcPr>
            <w:tcW w:w="145" w:type="pct"/>
          </w:tcPr>
          <w:p w:rsidR="00792112" w:rsidRPr="00F33272" w:rsidRDefault="00792112" w:rsidP="007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2" w:space="0" w:color="auto"/>
              <w:bottom w:val="double" w:sz="4" w:space="0" w:color="auto"/>
            </w:tcBorders>
          </w:tcPr>
          <w:p w:rsidR="00792112" w:rsidRPr="00F33272" w:rsidRDefault="00792112" w:rsidP="00C57D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1,038,546</w:t>
            </w:r>
          </w:p>
        </w:tc>
      </w:tr>
    </w:tbl>
    <w:p w:rsidR="00C57DFA" w:rsidRPr="00F33272" w:rsidRDefault="00C57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4"/>
          <w:szCs w:val="24"/>
          <w:cs/>
          <w:lang w:val="th-TH"/>
        </w:rPr>
      </w:pPr>
    </w:p>
    <w:p w:rsidR="00A134F8" w:rsidRPr="00F33272" w:rsidRDefault="00A134F8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cs/>
          <w:lang w:val="th-TH"/>
        </w:rPr>
      </w:pPr>
      <w:r w:rsidRPr="00F33272">
        <w:rPr>
          <w:b/>
          <w:bCs/>
          <w:sz w:val="30"/>
          <w:szCs w:val="30"/>
          <w:cs/>
          <w:lang w:val="th-TH"/>
        </w:rPr>
        <w:t>21</w:t>
      </w:r>
      <w:r w:rsidR="0042384F" w:rsidRPr="00F33272">
        <w:rPr>
          <w:b/>
          <w:bCs/>
          <w:sz w:val="30"/>
          <w:szCs w:val="30"/>
          <w:cs/>
          <w:lang w:val="th-TH"/>
        </w:rPr>
        <w:tab/>
      </w:r>
      <w:r w:rsidRPr="00F33272">
        <w:rPr>
          <w:b/>
          <w:bCs/>
          <w:sz w:val="30"/>
          <w:szCs w:val="30"/>
          <w:cs/>
          <w:lang w:val="th-TH"/>
        </w:rPr>
        <w:t>เจ้าหนี้อื่น</w:t>
      </w:r>
    </w:p>
    <w:p w:rsidR="006A0081" w:rsidRPr="00F33272" w:rsidRDefault="006A0081" w:rsidP="009850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8"/>
        <w:gridCol w:w="883"/>
        <w:gridCol w:w="1185"/>
        <w:gridCol w:w="254"/>
        <w:gridCol w:w="1190"/>
        <w:gridCol w:w="273"/>
        <w:gridCol w:w="1168"/>
        <w:gridCol w:w="254"/>
        <w:gridCol w:w="1185"/>
      </w:tblGrid>
      <w:tr w:rsidR="00B83D75" w:rsidRPr="00F33272" w:rsidTr="00657DFF">
        <w:trPr>
          <w:tblHeader/>
        </w:trPr>
        <w:tc>
          <w:tcPr>
            <w:tcW w:w="1552" w:type="pct"/>
          </w:tcPr>
          <w:p w:rsidR="006C54B8" w:rsidRPr="00F33272" w:rsidRDefault="006C54B8" w:rsidP="0093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</w:tcPr>
          <w:p w:rsidR="006C54B8" w:rsidRPr="00F33272" w:rsidRDefault="006C54B8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pct"/>
            <w:gridSpan w:val="3"/>
          </w:tcPr>
          <w:p w:rsidR="006C54B8" w:rsidRPr="00F33272" w:rsidRDefault="00744C7E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6C54B8" w:rsidRPr="00F33272" w:rsidRDefault="006C54B8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6C54B8" w:rsidRPr="00F33272" w:rsidRDefault="00744C7E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83D75" w:rsidRPr="00F33272" w:rsidTr="00B83D75">
        <w:trPr>
          <w:tblHeader/>
        </w:trPr>
        <w:tc>
          <w:tcPr>
            <w:tcW w:w="1552" w:type="pct"/>
          </w:tcPr>
          <w:p w:rsidR="003B1189" w:rsidRPr="00F33272" w:rsidRDefault="003B1189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6" w:type="pct"/>
          </w:tcPr>
          <w:p w:rsidR="003B1189" w:rsidRPr="00F33272" w:rsidRDefault="003B1189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9" w:type="pct"/>
          </w:tcPr>
          <w:p w:rsidR="003B1189" w:rsidRPr="00F33272" w:rsidRDefault="003B1189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28BF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7" w:type="pct"/>
          </w:tcPr>
          <w:p w:rsidR="003B1189" w:rsidRPr="00F33272" w:rsidRDefault="003B1189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3B1189" w:rsidRPr="00F33272" w:rsidRDefault="00FF28B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3B1189" w:rsidRPr="00F33272" w:rsidRDefault="003B1189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3B1189" w:rsidRPr="00F33272" w:rsidRDefault="003B1189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28BF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7" w:type="pct"/>
          </w:tcPr>
          <w:p w:rsidR="003B1189" w:rsidRPr="00F33272" w:rsidRDefault="003B1189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3B1189" w:rsidRPr="00F33272" w:rsidRDefault="00FF28BF" w:rsidP="003B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83D75" w:rsidRPr="00F33272" w:rsidTr="00657DFF">
        <w:trPr>
          <w:tblHeader/>
        </w:trPr>
        <w:tc>
          <w:tcPr>
            <w:tcW w:w="1552" w:type="pct"/>
          </w:tcPr>
          <w:p w:rsidR="00A57BFB" w:rsidRPr="00F33272" w:rsidRDefault="00A57BFB" w:rsidP="00A5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</w:tcPr>
          <w:p w:rsidR="00A57BFB" w:rsidRPr="00F33272" w:rsidRDefault="00A57BFB" w:rsidP="00A5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7"/>
          </w:tcPr>
          <w:p w:rsidR="00A57BFB" w:rsidRPr="00F33272" w:rsidRDefault="00A57BFB" w:rsidP="00A5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2BF7" w:rsidRPr="00F33272" w:rsidTr="00B83D75">
        <w:tc>
          <w:tcPr>
            <w:tcW w:w="1552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</w:p>
        </w:tc>
        <w:tc>
          <w:tcPr>
            <w:tcW w:w="476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772BF7" w:rsidRPr="00F33272" w:rsidRDefault="009279B4" w:rsidP="00A415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424,</w:t>
            </w:r>
            <w:r w:rsidR="00A41581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13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772BF7" w:rsidRPr="00F33272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152,436</w:t>
            </w:r>
          </w:p>
        </w:tc>
        <w:tc>
          <w:tcPr>
            <w:tcW w:w="14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772BF7" w:rsidRPr="00F33272" w:rsidRDefault="009279B4" w:rsidP="00A415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252,38</w:t>
            </w:r>
            <w:r w:rsidR="00A41581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772BF7" w:rsidRPr="00F33272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118,660</w:t>
            </w:r>
          </w:p>
        </w:tc>
      </w:tr>
      <w:tr w:rsidR="00772BF7" w:rsidRPr="00F33272" w:rsidTr="00792112">
        <w:tc>
          <w:tcPr>
            <w:tcW w:w="1552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639" w:type="pct"/>
          </w:tcPr>
          <w:p w:rsidR="00772BF7" w:rsidRPr="00F33272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2" w:type="pct"/>
          </w:tcPr>
          <w:p w:rsidR="00772BF7" w:rsidRPr="00F33272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pct"/>
          </w:tcPr>
          <w:p w:rsidR="00772BF7" w:rsidRPr="00F33272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" w:type="pct"/>
          </w:tcPr>
          <w:p w:rsidR="00772BF7" w:rsidRPr="00F33272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72BF7" w:rsidRPr="00F33272" w:rsidTr="00B83D75">
        <w:tc>
          <w:tcPr>
            <w:tcW w:w="1552" w:type="pct"/>
          </w:tcPr>
          <w:p w:rsidR="00772BF7" w:rsidRPr="00F33272" w:rsidRDefault="00772BF7" w:rsidP="007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476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772BF7" w:rsidRPr="00F33272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772BF7" w:rsidRPr="00F33272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772BF7" w:rsidRPr="00F33272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772BF7" w:rsidRPr="00F33272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72BF7" w:rsidRPr="00F33272" w:rsidTr="00B83D75">
        <w:tc>
          <w:tcPr>
            <w:tcW w:w="1552" w:type="pct"/>
          </w:tcPr>
          <w:p w:rsidR="00772BF7" w:rsidRPr="00F33272" w:rsidRDefault="00772BF7" w:rsidP="007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76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772BF7" w:rsidRPr="00F33272" w:rsidRDefault="00A41581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317,466</w:t>
            </w:r>
          </w:p>
        </w:tc>
        <w:tc>
          <w:tcPr>
            <w:tcW w:w="13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772BF7" w:rsidRPr="00F33272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277,866</w:t>
            </w:r>
          </w:p>
        </w:tc>
        <w:tc>
          <w:tcPr>
            <w:tcW w:w="14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772BF7" w:rsidRPr="00F33272" w:rsidRDefault="00A41581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268,555</w:t>
            </w:r>
          </w:p>
        </w:tc>
        <w:tc>
          <w:tcPr>
            <w:tcW w:w="13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772BF7" w:rsidRPr="00F33272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232,609</w:t>
            </w:r>
          </w:p>
        </w:tc>
      </w:tr>
      <w:tr w:rsidR="00772BF7" w:rsidRPr="00F33272" w:rsidTr="00B83D75">
        <w:tc>
          <w:tcPr>
            <w:tcW w:w="1552" w:type="pct"/>
          </w:tcPr>
          <w:p w:rsidR="00772BF7" w:rsidRPr="00F33272" w:rsidRDefault="00772BF7" w:rsidP="007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33272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476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772BF7" w:rsidRPr="00F33272" w:rsidRDefault="00A41581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146,432</w:t>
            </w:r>
          </w:p>
        </w:tc>
        <w:tc>
          <w:tcPr>
            <w:tcW w:w="13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772BF7" w:rsidRPr="00F33272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82,318</w:t>
            </w:r>
          </w:p>
        </w:tc>
        <w:tc>
          <w:tcPr>
            <w:tcW w:w="14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772BF7" w:rsidRPr="00F33272" w:rsidRDefault="00A41581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123,492</w:t>
            </w:r>
          </w:p>
        </w:tc>
        <w:tc>
          <w:tcPr>
            <w:tcW w:w="13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772BF7" w:rsidRPr="00F33272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54,394</w:t>
            </w:r>
          </w:p>
        </w:tc>
      </w:tr>
      <w:tr w:rsidR="00772BF7" w:rsidRPr="00F33272" w:rsidTr="00B83D75">
        <w:tc>
          <w:tcPr>
            <w:tcW w:w="1552" w:type="pct"/>
          </w:tcPr>
          <w:p w:rsidR="00772BF7" w:rsidRPr="00F33272" w:rsidRDefault="00772BF7" w:rsidP="007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476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772BF7" w:rsidRPr="00F33272" w:rsidRDefault="009279B4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27,416</w:t>
            </w:r>
          </w:p>
        </w:tc>
        <w:tc>
          <w:tcPr>
            <w:tcW w:w="13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772BF7" w:rsidRPr="00F33272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30,437</w:t>
            </w:r>
          </w:p>
        </w:tc>
        <w:tc>
          <w:tcPr>
            <w:tcW w:w="14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772BF7" w:rsidRPr="00F33272" w:rsidRDefault="009279B4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26,735</w:t>
            </w:r>
          </w:p>
        </w:tc>
        <w:tc>
          <w:tcPr>
            <w:tcW w:w="13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772BF7" w:rsidRPr="00F33272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30,429</w:t>
            </w:r>
          </w:p>
        </w:tc>
      </w:tr>
      <w:tr w:rsidR="00772BF7" w:rsidRPr="00F33272" w:rsidTr="00B83D75">
        <w:tc>
          <w:tcPr>
            <w:tcW w:w="1552" w:type="pct"/>
          </w:tcPr>
          <w:p w:rsidR="00772BF7" w:rsidRPr="00F33272" w:rsidRDefault="00772BF7" w:rsidP="007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476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772BF7" w:rsidRPr="00F33272" w:rsidDel="00F04037" w:rsidRDefault="009279B4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40,919</w:t>
            </w:r>
          </w:p>
        </w:tc>
        <w:tc>
          <w:tcPr>
            <w:tcW w:w="13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772BF7" w:rsidRPr="00F33272" w:rsidDel="00F04037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33,231</w:t>
            </w:r>
          </w:p>
        </w:tc>
        <w:tc>
          <w:tcPr>
            <w:tcW w:w="14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772BF7" w:rsidRPr="00F33272" w:rsidDel="00F04037" w:rsidRDefault="009279B4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33,250</w:t>
            </w:r>
          </w:p>
        </w:tc>
        <w:tc>
          <w:tcPr>
            <w:tcW w:w="13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772BF7" w:rsidRPr="00F33272" w:rsidDel="00F04037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30,568</w:t>
            </w:r>
          </w:p>
        </w:tc>
      </w:tr>
      <w:tr w:rsidR="00772BF7" w:rsidRPr="00F33272" w:rsidTr="00657DFF">
        <w:tc>
          <w:tcPr>
            <w:tcW w:w="1552" w:type="pct"/>
          </w:tcPr>
          <w:p w:rsidR="00772BF7" w:rsidRPr="00F33272" w:rsidRDefault="00772BF7" w:rsidP="007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เจ้าหนี้อื่นพนักงาน</w:t>
            </w:r>
          </w:p>
        </w:tc>
        <w:tc>
          <w:tcPr>
            <w:tcW w:w="476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772BF7" w:rsidRPr="00F33272" w:rsidDel="00D210D9" w:rsidRDefault="009279B4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35,142</w:t>
            </w:r>
          </w:p>
        </w:tc>
        <w:tc>
          <w:tcPr>
            <w:tcW w:w="13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772BF7" w:rsidRPr="00F33272" w:rsidDel="00D210D9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31,407</w:t>
            </w:r>
          </w:p>
        </w:tc>
        <w:tc>
          <w:tcPr>
            <w:tcW w:w="14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772BF7" w:rsidRPr="00F33272" w:rsidDel="00D210D9" w:rsidRDefault="009279B4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34,811</w:t>
            </w:r>
          </w:p>
        </w:tc>
        <w:tc>
          <w:tcPr>
            <w:tcW w:w="13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772BF7" w:rsidRPr="00F33272" w:rsidDel="00D210D9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31,241</w:t>
            </w:r>
          </w:p>
        </w:tc>
      </w:tr>
      <w:tr w:rsidR="00772BF7" w:rsidRPr="00F33272" w:rsidTr="00657DFF">
        <w:tc>
          <w:tcPr>
            <w:tcW w:w="1552" w:type="pct"/>
          </w:tcPr>
          <w:p w:rsidR="00772BF7" w:rsidRPr="00F33272" w:rsidRDefault="00772BF7" w:rsidP="007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772BF7" w:rsidRPr="00F33272" w:rsidRDefault="001D1B85" w:rsidP="006E39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567,37</w:t>
            </w:r>
            <w:r w:rsidR="006E3985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:rsidR="00772BF7" w:rsidRPr="00F33272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455,259</w:t>
            </w:r>
          </w:p>
        </w:tc>
        <w:tc>
          <w:tcPr>
            <w:tcW w:w="14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772BF7" w:rsidRPr="00F33272" w:rsidRDefault="009279B4" w:rsidP="006E39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486,84</w:t>
            </w:r>
            <w:r w:rsidR="006E3985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772BF7" w:rsidRPr="00F33272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379,241</w:t>
            </w:r>
          </w:p>
        </w:tc>
      </w:tr>
      <w:tr w:rsidR="00772BF7" w:rsidRPr="00F33272" w:rsidTr="00657DFF">
        <w:trPr>
          <w:trHeight w:val="70"/>
        </w:trPr>
        <w:tc>
          <w:tcPr>
            <w:tcW w:w="1552" w:type="pct"/>
          </w:tcPr>
          <w:p w:rsidR="00772BF7" w:rsidRPr="00F33272" w:rsidRDefault="00772BF7" w:rsidP="007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6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:rsidR="00772BF7" w:rsidRPr="00F33272" w:rsidRDefault="001D1B85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991,92</w:t>
            </w:r>
            <w:r w:rsidR="0046425D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:rsidR="00772BF7" w:rsidRPr="00F33272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607,695</w:t>
            </w:r>
          </w:p>
        </w:tc>
        <w:tc>
          <w:tcPr>
            <w:tcW w:w="14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772BF7" w:rsidRPr="00F33272" w:rsidRDefault="009279B4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739,224</w:t>
            </w:r>
          </w:p>
        </w:tc>
        <w:tc>
          <w:tcPr>
            <w:tcW w:w="137" w:type="pct"/>
          </w:tcPr>
          <w:p w:rsidR="00772BF7" w:rsidRPr="00F33272" w:rsidRDefault="00772BF7" w:rsidP="007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:rsidR="00772BF7" w:rsidRPr="00F33272" w:rsidRDefault="00772BF7" w:rsidP="00772B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497,901</w:t>
            </w:r>
          </w:p>
        </w:tc>
      </w:tr>
    </w:tbl>
    <w:p w:rsidR="004548DF" w:rsidRPr="00F33272" w:rsidRDefault="004548DF" w:rsidP="00245FD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20"/>
          <w:szCs w:val="20"/>
          <w:u w:val="none"/>
          <w:cs/>
          <w:lang w:val="th-TH"/>
        </w:rPr>
      </w:pPr>
    </w:p>
    <w:p w:rsidR="00940E36" w:rsidRPr="00F33272" w:rsidRDefault="00940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33272"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245FD6" w:rsidRPr="00F33272" w:rsidRDefault="00245FD6" w:rsidP="00245FD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F33272">
        <w:rPr>
          <w:rFonts w:ascii="Angsana New" w:hAnsi="Angsana New" w:hint="cs"/>
          <w:sz w:val="30"/>
          <w:szCs w:val="30"/>
          <w:u w:val="none"/>
          <w:cs/>
          <w:lang w:val="th-TH"/>
        </w:rPr>
        <w:t>22</w:t>
      </w:r>
      <w:r w:rsidRPr="00F33272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Pr="00F33272">
        <w:rPr>
          <w:rFonts w:ascii="Angsana New" w:hAnsi="Angsana New" w:hint="cs"/>
          <w:sz w:val="30"/>
          <w:szCs w:val="30"/>
          <w:u w:val="none"/>
          <w:cs/>
          <w:lang w:val="th-TH"/>
        </w:rPr>
        <w:t>ประมาณการหนี้สิน</w:t>
      </w:r>
    </w:p>
    <w:p w:rsidR="00245FD6" w:rsidRPr="00F33272" w:rsidRDefault="00245FD6" w:rsidP="00940E3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13238B" w:rsidRPr="00F33272" w:rsidRDefault="0013238B" w:rsidP="00940E3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33272">
        <w:rPr>
          <w:rFonts w:ascii="Angsana New" w:hAnsi="Angsana New"/>
          <w:spacing w:val="-2"/>
          <w:sz w:val="30"/>
          <w:szCs w:val="30"/>
          <w:cs/>
          <w:lang w:val="th-TH"/>
        </w:rPr>
        <w:t>บริษัทมีคดีความจากการถูกประเมินภาษีเงินได้นิติบุคคลของกรมสรรพากรเกี่ยวกับการบันทึกรายได้</w:t>
      </w:r>
      <w:proofErr w:type="spellStart"/>
      <w:r w:rsidRPr="00F33272">
        <w:rPr>
          <w:rFonts w:ascii="Angsana New" w:hAnsi="Angsana New"/>
          <w:spacing w:val="-2"/>
          <w:sz w:val="30"/>
          <w:szCs w:val="30"/>
          <w:cs/>
          <w:lang w:val="th-TH"/>
        </w:rPr>
        <w:t>สําหรับ</w:t>
      </w:r>
      <w:proofErr w:type="spellEnd"/>
      <w:r w:rsidRPr="00F33272">
        <w:rPr>
          <w:rFonts w:ascii="Angsana New" w:hAnsi="Angsana New"/>
          <w:spacing w:val="-2"/>
          <w:sz w:val="30"/>
          <w:szCs w:val="30"/>
          <w:cs/>
          <w:lang w:val="th-TH"/>
        </w:rPr>
        <w:t>ปี 2542 และ 2543 ที่มีผลต่อการใช้ประโยชน์ของผลขาดทุนสะสมยกมาทางภาษีในปีถัดมา (ศาลภาษีอากรกลางได้มี</w:t>
      </w:r>
      <w:r w:rsidR="00940E36" w:rsidRPr="00F33272">
        <w:rPr>
          <w:rFonts w:ascii="Angsana New" w:hAnsi="Angsana New"/>
          <w:spacing w:val="-2"/>
          <w:sz w:val="30"/>
          <w:szCs w:val="30"/>
          <w:cs/>
          <w:lang w:val="th-TH"/>
        </w:rPr>
        <w:br/>
      </w:r>
      <w:proofErr w:type="spellStart"/>
      <w:r w:rsidRPr="00F33272">
        <w:rPr>
          <w:rFonts w:ascii="Angsana New" w:hAnsi="Angsana New"/>
          <w:spacing w:val="-2"/>
          <w:sz w:val="30"/>
          <w:szCs w:val="30"/>
          <w:cs/>
          <w:lang w:val="th-TH"/>
        </w:rPr>
        <w:t>คํา</w:t>
      </w:r>
      <w:proofErr w:type="spellEnd"/>
      <w:r w:rsidRPr="00F33272">
        <w:rPr>
          <w:rFonts w:ascii="Angsana New" w:hAnsi="Angsana New"/>
          <w:spacing w:val="-2"/>
          <w:sz w:val="30"/>
          <w:szCs w:val="30"/>
          <w:cs/>
          <w:lang w:val="th-TH"/>
        </w:rPr>
        <w:t>พิพากษาให้บริษัทชนะคดีแล้ว) ต่อมากรมสรรพากรได้ยื่นอุทธรณ์ต่อศาลฎีกา โดยเมื่อวันที่ 12 พฤษภาคม 2558 ศาลภาษีอากรกลางได้อ่าน</w:t>
      </w:r>
      <w:proofErr w:type="spellStart"/>
      <w:r w:rsidRPr="00F33272">
        <w:rPr>
          <w:rFonts w:ascii="Angsana New" w:hAnsi="Angsana New"/>
          <w:spacing w:val="-2"/>
          <w:sz w:val="30"/>
          <w:szCs w:val="30"/>
          <w:cs/>
          <w:lang w:val="th-TH"/>
        </w:rPr>
        <w:t>คํา</w:t>
      </w:r>
      <w:proofErr w:type="spellEnd"/>
      <w:r w:rsidRPr="00F33272">
        <w:rPr>
          <w:rFonts w:ascii="Angsana New" w:hAnsi="Angsana New"/>
          <w:spacing w:val="-2"/>
          <w:sz w:val="30"/>
          <w:szCs w:val="30"/>
          <w:cs/>
          <w:lang w:val="th-TH"/>
        </w:rPr>
        <w:t>พิพากษาศาลฎีกา โดยพิพากษากลับเป็นไม่เพิกถอนหนังสือแจ้งเปลี่ยนแปลงผลขาดทุนสุทธิปี 2542 และ 2543 และ</w:t>
      </w:r>
      <w:proofErr w:type="spellStart"/>
      <w:r w:rsidRPr="00F33272">
        <w:rPr>
          <w:rFonts w:ascii="Angsana New" w:hAnsi="Angsana New"/>
          <w:spacing w:val="-2"/>
          <w:sz w:val="30"/>
          <w:szCs w:val="30"/>
          <w:cs/>
          <w:lang w:val="th-TH"/>
        </w:rPr>
        <w:t>คํา</w:t>
      </w:r>
      <w:proofErr w:type="spellEnd"/>
      <w:r w:rsidRPr="00F33272">
        <w:rPr>
          <w:rFonts w:ascii="Angsana New" w:hAnsi="Angsana New"/>
          <w:spacing w:val="-2"/>
          <w:sz w:val="30"/>
          <w:szCs w:val="30"/>
          <w:cs/>
          <w:lang w:val="th-TH"/>
        </w:rPr>
        <w:t>วินิจฉัยของคณะกรรมการพิจารณาอุทธรณ์ โดย</w:t>
      </w:r>
      <w:proofErr w:type="spellStart"/>
      <w:r w:rsidRPr="00F33272">
        <w:rPr>
          <w:rFonts w:ascii="Angsana New" w:hAnsi="Angsana New"/>
          <w:spacing w:val="-2"/>
          <w:sz w:val="30"/>
          <w:szCs w:val="30"/>
          <w:cs/>
          <w:lang w:val="th-TH"/>
        </w:rPr>
        <w:t>คํา</w:t>
      </w:r>
      <w:proofErr w:type="spellEnd"/>
      <w:r w:rsidRPr="00F33272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พิพากษาศาลฎีกาดังกล่าวเกี่ยวเนื่องกับการใช้ประโยชน์ทางภาษีของบริษัทในปี 2546 และ 2548 ซึ่งในปี 2555 กรมสรรพากรได้ส่งหนังสือมายังบริษัทเพื่อแจ้งประเมินภาษีเงินได้นิติบุคคล </w:t>
      </w:r>
      <w:proofErr w:type="spellStart"/>
      <w:r w:rsidRPr="00F33272">
        <w:rPr>
          <w:rFonts w:ascii="Angsana New" w:hAnsi="Angsana New"/>
          <w:spacing w:val="-2"/>
          <w:sz w:val="30"/>
          <w:szCs w:val="30"/>
          <w:cs/>
          <w:lang w:val="th-TH"/>
        </w:rPr>
        <w:t>สําหรับ</w:t>
      </w:r>
      <w:proofErr w:type="spellEnd"/>
      <w:r w:rsidRPr="00F33272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ปี 2546 และ 2548 พร้อมเบี้ยปรับและเงินเพิ่ม </w:t>
      </w:r>
      <w:r w:rsidRPr="00F33272">
        <w:rPr>
          <w:rFonts w:ascii="Angsana New" w:hAnsi="Angsana New"/>
          <w:spacing w:val="-2"/>
          <w:sz w:val="30"/>
          <w:szCs w:val="30"/>
          <w:cs/>
        </w:rPr>
        <w:t>บริษัทได้</w:t>
      </w:r>
      <w:proofErr w:type="spellStart"/>
      <w:r w:rsidRPr="00F33272">
        <w:rPr>
          <w:rFonts w:ascii="Angsana New" w:hAnsi="Angsana New"/>
          <w:spacing w:val="-2"/>
          <w:sz w:val="30"/>
          <w:szCs w:val="30"/>
          <w:cs/>
        </w:rPr>
        <w:t>ดําเนินการ</w:t>
      </w:r>
      <w:proofErr w:type="spellEnd"/>
      <w:r w:rsidRPr="00F33272">
        <w:rPr>
          <w:rFonts w:ascii="Angsana New" w:hAnsi="Angsana New"/>
          <w:spacing w:val="-2"/>
          <w:sz w:val="30"/>
          <w:szCs w:val="30"/>
          <w:cs/>
        </w:rPr>
        <w:t>ยื่นอุทธรณ์ต่อคณะกรรมการพิจารณาอุทธรณ์ในประเด็นเกี่ยวกับการหักรายจ่ายที่เกี่ยวข้องตามมาตรา 65 แห่งประมวลรัษฎากร ซึ่งคณะกรรมการพิจารณาอุทธรณ์วินิจฉัยข้อเท็จจริงเป็นข้อยุติตามที่ศาลฎีกาได้วินิจฉัยไว้แล้ว อย่างไรก็ตามบริษัทไม่เห็นด้วยกับคำวินิจฉัยของคณะกรรมการพิจารณาอุทธรณ์จึงได้ยื่นอุทธรณ์คำวินิจฉัยของคณะกรรมการพิจารณาอุทธรณ์ต่อศาลภาษีอากรกลาง เนื่องจากบริษัทมองว่าประเด็นการขอใช้สิทธิหักรายจ่ายที่เกี่ยวข้องดังกล่าว</w:t>
      </w:r>
      <w:r w:rsidR="00464DF3" w:rsidRPr="00F33272">
        <w:rPr>
          <w:rFonts w:ascii="Angsana New" w:hAnsi="Angsana New"/>
          <w:spacing w:val="-2"/>
          <w:sz w:val="30"/>
          <w:szCs w:val="30"/>
        </w:rPr>
        <w:br/>
      </w:r>
      <w:r w:rsidRPr="00F33272">
        <w:rPr>
          <w:rFonts w:ascii="Angsana New" w:hAnsi="Angsana New"/>
          <w:spacing w:val="-2"/>
          <w:sz w:val="30"/>
          <w:szCs w:val="30"/>
          <w:cs/>
        </w:rPr>
        <w:t xml:space="preserve">ยังไม่ได้มีการวินิจฉัยมาก่อน </w:t>
      </w:r>
    </w:p>
    <w:p w:rsidR="0013238B" w:rsidRPr="00F33272" w:rsidRDefault="0013238B" w:rsidP="001323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245FD6" w:rsidRPr="00F33272" w:rsidRDefault="0013238B" w:rsidP="00940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F33272">
        <w:rPr>
          <w:rFonts w:ascii="Angsana New" w:hAnsi="Angsana New"/>
          <w:sz w:val="30"/>
          <w:szCs w:val="30"/>
          <w:cs/>
          <w:lang w:val="th-TH"/>
        </w:rPr>
        <w:t>ศาลภาษีอากรกลางได้มี</w:t>
      </w:r>
      <w:proofErr w:type="spellStart"/>
      <w:r w:rsidRPr="00F33272">
        <w:rPr>
          <w:rFonts w:ascii="Angsana New" w:hAnsi="Angsana New"/>
          <w:sz w:val="30"/>
          <w:szCs w:val="30"/>
          <w:cs/>
          <w:lang w:val="th-TH"/>
        </w:rPr>
        <w:t>คํา</w:t>
      </w:r>
      <w:proofErr w:type="spellEnd"/>
      <w:r w:rsidRPr="00F33272">
        <w:rPr>
          <w:rFonts w:ascii="Angsana New" w:hAnsi="Angsana New"/>
          <w:sz w:val="30"/>
          <w:szCs w:val="30"/>
          <w:cs/>
          <w:lang w:val="th-TH"/>
        </w:rPr>
        <w:t>พิพากษายกฟ้องและบริษัทได้ตั้งสำรองหนี้สินจากกรณีดังกล่าว รวมเป็นจำนวนสุทธิ 101.2 ล้านบาท อย่างไรก็ตามบริษัทได้ยื่นอุทธรณ์ในประเด็นการขอใช้สิทธิหักรายจ่ายที่เกี่ยวข้องต่อศาลอุทธรณ์</w:t>
      </w:r>
      <w:r w:rsidR="0062204C" w:rsidRPr="00F33272">
        <w:rPr>
          <w:rFonts w:ascii="Angsana New" w:hAnsi="Angsana New"/>
          <w:sz w:val="30"/>
          <w:szCs w:val="30"/>
          <w:cs/>
          <w:lang w:val="th-TH"/>
        </w:rPr>
        <w:br/>
      </w:r>
      <w:r w:rsidRPr="00F33272">
        <w:rPr>
          <w:rFonts w:ascii="Angsana New" w:hAnsi="Angsana New"/>
          <w:sz w:val="30"/>
          <w:szCs w:val="30"/>
          <w:cs/>
          <w:lang w:val="th-TH"/>
        </w:rPr>
        <w:t xml:space="preserve">คดีชำนัญพิเศษ </w:t>
      </w:r>
      <w:r w:rsidR="00797D60" w:rsidRPr="00F33272">
        <w:rPr>
          <w:rFonts w:ascii="Angsana New" w:hAnsi="Angsana New"/>
          <w:sz w:val="30"/>
          <w:szCs w:val="30"/>
          <w:cs/>
          <w:lang w:val="th-TH"/>
        </w:rPr>
        <w:t>ซึ่งต่อมาในวันที่ 12 พฤศจิกายน 2561 ศาลภาษีอากรกลางได้อ่านคำพิ</w:t>
      </w:r>
      <w:r w:rsidR="009A2D45" w:rsidRPr="00F33272">
        <w:rPr>
          <w:rFonts w:ascii="Angsana New" w:hAnsi="Angsana New"/>
          <w:sz w:val="30"/>
          <w:szCs w:val="30"/>
          <w:cs/>
          <w:lang w:val="th-TH"/>
        </w:rPr>
        <w:t>พากษาของศาลอุทธรณ์</w:t>
      </w:r>
      <w:r w:rsidR="0062204C" w:rsidRPr="00F33272">
        <w:rPr>
          <w:rFonts w:ascii="Angsana New" w:hAnsi="Angsana New"/>
          <w:sz w:val="30"/>
          <w:szCs w:val="30"/>
          <w:cs/>
          <w:lang w:val="th-TH"/>
        </w:rPr>
        <w:br/>
      </w:r>
      <w:r w:rsidR="009A2D45" w:rsidRPr="00F33272">
        <w:rPr>
          <w:rFonts w:ascii="Angsana New" w:hAnsi="Angsana New"/>
          <w:sz w:val="30"/>
          <w:szCs w:val="30"/>
          <w:cs/>
          <w:lang w:val="th-TH"/>
        </w:rPr>
        <w:t>คดีชำนัญพิเศษ</w:t>
      </w:r>
      <w:r w:rsidR="00797D60" w:rsidRPr="00F33272">
        <w:rPr>
          <w:rFonts w:ascii="Angsana New" w:hAnsi="Angsana New"/>
          <w:sz w:val="30"/>
          <w:szCs w:val="30"/>
          <w:cs/>
          <w:lang w:val="th-TH"/>
        </w:rPr>
        <w:t>ที่ยืนตามคำพิพากษาศาล</w:t>
      </w:r>
      <w:r w:rsidR="00C4592E" w:rsidRPr="00F33272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="00797D60" w:rsidRPr="00F33272">
        <w:rPr>
          <w:rFonts w:ascii="Angsana New" w:hAnsi="Angsana New"/>
          <w:sz w:val="30"/>
          <w:szCs w:val="30"/>
          <w:cs/>
          <w:lang w:val="th-TH"/>
        </w:rPr>
        <w:t>ภาษีอากรกลาง</w:t>
      </w:r>
    </w:p>
    <w:p w:rsidR="003B1189" w:rsidRPr="00F33272" w:rsidRDefault="003B1189" w:rsidP="00940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rPr>
          <w:rFonts w:asciiTheme="majorBidi" w:hAnsiTheme="majorBidi" w:cstheme="majorBidi"/>
          <w:sz w:val="24"/>
          <w:szCs w:val="24"/>
        </w:rPr>
      </w:pPr>
    </w:p>
    <w:p w:rsidR="00876AC8" w:rsidRPr="00F33272" w:rsidRDefault="002D438C" w:rsidP="00940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0" w:lineRule="atLeast"/>
        <w:ind w:left="540" w:hanging="540"/>
        <w:rPr>
          <w:rFonts w:cs="Times New Roman"/>
          <w:sz w:val="30"/>
          <w:szCs w:val="30"/>
          <w:cs/>
          <w:lang w:val="th-TH"/>
        </w:rPr>
      </w:pPr>
      <w:r w:rsidRPr="00F33272">
        <w:rPr>
          <w:rFonts w:asciiTheme="majorBidi" w:hAnsiTheme="majorBidi"/>
          <w:b/>
          <w:bCs/>
          <w:sz w:val="30"/>
          <w:szCs w:val="30"/>
          <w:cs/>
          <w:lang w:val="th-TH"/>
        </w:rPr>
        <w:t>2</w:t>
      </w:r>
      <w:r w:rsidR="00245FD6" w:rsidRPr="00F33272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3</w:t>
      </w:r>
      <w:r w:rsidR="0042384F" w:rsidRPr="00F3327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997643" w:rsidRPr="00F33272">
        <w:rPr>
          <w:rFonts w:cstheme="majorBidi"/>
          <w:b/>
          <w:bCs/>
          <w:sz w:val="30"/>
          <w:szCs w:val="30"/>
          <w:cs/>
          <w:lang w:val="th-TH"/>
        </w:rPr>
        <w:t>ประมาณการหนี้สินสำหรับ</w:t>
      </w:r>
      <w:r w:rsidR="00BB4B1F" w:rsidRPr="00F33272">
        <w:rPr>
          <w:rFonts w:ascii="Angsana New" w:hAnsi="Angsana New"/>
          <w:b/>
          <w:bCs/>
          <w:sz w:val="30"/>
          <w:szCs w:val="30"/>
          <w:cs/>
          <w:lang w:val="th-TH"/>
        </w:rPr>
        <w:t>ผลประโยชน์พนักงาน</w:t>
      </w:r>
    </w:p>
    <w:p w:rsidR="00DB4C60" w:rsidRPr="00F33272" w:rsidRDefault="00DB4C60" w:rsidP="002D4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480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4"/>
        <w:gridCol w:w="1164"/>
        <w:gridCol w:w="260"/>
        <w:gridCol w:w="1189"/>
        <w:gridCol w:w="275"/>
        <w:gridCol w:w="1198"/>
        <w:gridCol w:w="286"/>
        <w:gridCol w:w="1128"/>
      </w:tblGrid>
      <w:tr w:rsidR="0013238B" w:rsidRPr="00F33272" w:rsidTr="00033143">
        <w:trPr>
          <w:trHeight w:val="434"/>
          <w:tblHeader/>
        </w:trPr>
        <w:tc>
          <w:tcPr>
            <w:tcW w:w="2035" w:type="pct"/>
            <w:vMerge w:val="restart"/>
            <w:shd w:val="clear" w:color="auto" w:fill="auto"/>
          </w:tcPr>
          <w:p w:rsidR="0013238B" w:rsidRPr="00F33272" w:rsidRDefault="0013238B" w:rsidP="00EE1344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13238B" w:rsidRPr="00F33272" w:rsidRDefault="0013238B" w:rsidP="00D51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8" w:type="pct"/>
          </w:tcPr>
          <w:p w:rsidR="0013238B" w:rsidRPr="00F33272" w:rsidRDefault="0013238B" w:rsidP="00D51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13238B" w:rsidRPr="00F33272" w:rsidRDefault="0013238B" w:rsidP="00D51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7AB4" w:rsidRPr="00F33272" w:rsidTr="00033143">
        <w:trPr>
          <w:trHeight w:val="419"/>
          <w:tblHeader/>
        </w:trPr>
        <w:tc>
          <w:tcPr>
            <w:tcW w:w="2035" w:type="pct"/>
            <w:vMerge/>
            <w:shd w:val="clear" w:color="auto" w:fill="auto"/>
          </w:tcPr>
          <w:p w:rsidR="00252BD5" w:rsidRPr="00F33272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</w:tcPr>
          <w:p w:rsidR="00252BD5" w:rsidRPr="00F33272" w:rsidRDefault="00252BD5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027E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:rsidR="00252BD5" w:rsidRPr="00F33272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</w:tcPr>
          <w:p w:rsidR="00252BD5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11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:rsidR="00252BD5" w:rsidRPr="00F33272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:rsidR="00252BD5" w:rsidRPr="00F33272" w:rsidRDefault="00252BD5" w:rsidP="0006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2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027E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4" w:type="pct"/>
          </w:tcPr>
          <w:p w:rsidR="00252BD5" w:rsidRPr="00F33272" w:rsidRDefault="00252BD5" w:rsidP="0025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</w:tcPr>
          <w:p w:rsidR="00252BD5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A57BFB" w:rsidRPr="00F33272" w:rsidTr="00067AB4">
        <w:trPr>
          <w:trHeight w:val="419"/>
          <w:tblHeader/>
        </w:trPr>
        <w:tc>
          <w:tcPr>
            <w:tcW w:w="2035" w:type="pct"/>
          </w:tcPr>
          <w:p w:rsidR="00A57BFB" w:rsidRPr="00F33272" w:rsidRDefault="00A57BFB" w:rsidP="00A5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:rsidR="00A57BFB" w:rsidRPr="00F33272" w:rsidRDefault="00A57BFB" w:rsidP="00A5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F3327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067AB4" w:rsidRPr="00F33272" w:rsidTr="00033143">
        <w:trPr>
          <w:trHeight w:val="419"/>
        </w:trPr>
        <w:tc>
          <w:tcPr>
            <w:tcW w:w="2035" w:type="pct"/>
          </w:tcPr>
          <w:p w:rsidR="00885264" w:rsidRPr="00F33272" w:rsidRDefault="00885264" w:rsidP="00885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:rsidR="00A57BFB" w:rsidRPr="00F33272" w:rsidRDefault="00885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ประมาณการหนี้สินสำหรับ</w:t>
            </w:r>
          </w:p>
        </w:tc>
        <w:tc>
          <w:tcPr>
            <w:tcW w:w="628" w:type="pct"/>
            <w:tcBorders>
              <w:bottom w:val="nil"/>
            </w:tcBorders>
          </w:tcPr>
          <w:p w:rsidR="00A57BFB" w:rsidRPr="00F33272" w:rsidRDefault="00A57BFB" w:rsidP="00657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0" w:type="pct"/>
            <w:tcBorders>
              <w:bottom w:val="nil"/>
            </w:tcBorders>
          </w:tcPr>
          <w:p w:rsidR="00A57BFB" w:rsidRPr="00F33272" w:rsidRDefault="00A57BFB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nil"/>
            </w:tcBorders>
          </w:tcPr>
          <w:p w:rsidR="00A57BFB" w:rsidRPr="00F33272" w:rsidRDefault="00A57BFB" w:rsidP="00657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:rsidR="00A57BFB" w:rsidRPr="00F33272" w:rsidRDefault="00A57BFB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nil"/>
            </w:tcBorders>
          </w:tcPr>
          <w:p w:rsidR="00A57BFB" w:rsidRPr="00F33272" w:rsidRDefault="00A57BFB" w:rsidP="00657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  <w:tcBorders>
              <w:bottom w:val="nil"/>
            </w:tcBorders>
          </w:tcPr>
          <w:p w:rsidR="00A57BFB" w:rsidRPr="00F33272" w:rsidRDefault="00A57BFB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nil"/>
            </w:tcBorders>
          </w:tcPr>
          <w:p w:rsidR="00A57BFB" w:rsidRPr="00F33272" w:rsidRDefault="00A57BFB" w:rsidP="00657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67AB4" w:rsidRPr="00F33272" w:rsidTr="00033143">
        <w:trPr>
          <w:trHeight w:val="419"/>
        </w:trPr>
        <w:tc>
          <w:tcPr>
            <w:tcW w:w="2035" w:type="pct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8" w:type="pct"/>
            <w:tcBorders>
              <w:bottom w:val="nil"/>
            </w:tcBorders>
            <w:vAlign w:val="bottom"/>
          </w:tcPr>
          <w:p w:rsidR="0010027E" w:rsidRPr="00F33272" w:rsidRDefault="00227002" w:rsidP="00C5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135,680</w:t>
            </w:r>
          </w:p>
        </w:tc>
        <w:tc>
          <w:tcPr>
            <w:tcW w:w="140" w:type="pct"/>
            <w:tcBorders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72,545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nil"/>
            </w:tcBorders>
            <w:vAlign w:val="bottom"/>
          </w:tcPr>
          <w:p w:rsidR="0010027E" w:rsidRPr="00F33272" w:rsidRDefault="00227002" w:rsidP="006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111,461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nil"/>
            </w:tcBorders>
            <w:vAlign w:val="bottom"/>
          </w:tcPr>
          <w:p w:rsidR="0010027E" w:rsidRPr="00F33272" w:rsidRDefault="0010027E" w:rsidP="0006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53,978</w:t>
            </w:r>
          </w:p>
        </w:tc>
      </w:tr>
      <w:tr w:rsidR="00067AB4" w:rsidRPr="00F33272" w:rsidTr="00033143">
        <w:trPr>
          <w:trHeight w:val="419"/>
        </w:trPr>
        <w:tc>
          <w:tcPr>
            <w:tcW w:w="2035" w:type="pct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628" w:type="pct"/>
            <w:tcBorders>
              <w:bottom w:val="nil"/>
            </w:tcBorders>
            <w:vAlign w:val="bottom"/>
          </w:tcPr>
          <w:p w:rsidR="0010027E" w:rsidRPr="00F33272" w:rsidRDefault="00227002" w:rsidP="00C5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4,713</w:t>
            </w:r>
          </w:p>
        </w:tc>
        <w:tc>
          <w:tcPr>
            <w:tcW w:w="140" w:type="pct"/>
            <w:tcBorders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4,125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nil"/>
            </w:tcBorders>
            <w:vAlign w:val="bottom"/>
          </w:tcPr>
          <w:p w:rsidR="0010027E" w:rsidRPr="00F33272" w:rsidRDefault="00227002" w:rsidP="00652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/>
                <w:color w:val="000000"/>
                <w:sz w:val="30"/>
                <w:szCs w:val="30"/>
              </w:rPr>
              <w:t>4,023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nil"/>
            </w:tcBorders>
            <w:vAlign w:val="bottom"/>
          </w:tcPr>
          <w:p w:rsidR="0010027E" w:rsidRPr="00F33272" w:rsidRDefault="0010027E" w:rsidP="0006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3,457</w:t>
            </w:r>
          </w:p>
        </w:tc>
      </w:tr>
      <w:tr w:rsidR="00067AB4" w:rsidRPr="00F33272" w:rsidTr="00033143">
        <w:trPr>
          <w:trHeight w:val="419"/>
        </w:trPr>
        <w:tc>
          <w:tcPr>
            <w:tcW w:w="2035" w:type="pct"/>
            <w:tcBorders>
              <w:bottom w:val="nil"/>
            </w:tcBorders>
            <w:noWrap/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027E" w:rsidRPr="00F33272" w:rsidRDefault="0079439A" w:rsidP="00C5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140,39</w:t>
            </w:r>
            <w:r w:rsidR="001E60D9"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</w:t>
            </w:r>
          </w:p>
        </w:tc>
        <w:tc>
          <w:tcPr>
            <w:tcW w:w="140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76,670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027E" w:rsidRPr="00F33272" w:rsidRDefault="00652F35" w:rsidP="0006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115,484</w:t>
            </w:r>
          </w:p>
        </w:tc>
        <w:tc>
          <w:tcPr>
            <w:tcW w:w="154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027E" w:rsidRPr="00F33272" w:rsidRDefault="0010027E" w:rsidP="0006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57,435</w:t>
            </w:r>
          </w:p>
        </w:tc>
      </w:tr>
      <w:tr w:rsidR="00067AB4" w:rsidRPr="00F33272" w:rsidTr="00940E36">
        <w:trPr>
          <w:trHeight w:val="152"/>
        </w:trPr>
        <w:tc>
          <w:tcPr>
            <w:tcW w:w="2035" w:type="pct"/>
            <w:tcBorders>
              <w:bottom w:val="nil"/>
            </w:tcBorders>
            <w:noWrap/>
            <w:vAlign w:val="bottom"/>
          </w:tcPr>
          <w:p w:rsidR="0010027E" w:rsidRPr="00F33272" w:rsidRDefault="0010027E" w:rsidP="0094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628" w:type="pct"/>
            <w:tcBorders>
              <w:top w:val="double" w:sz="4" w:space="0" w:color="auto"/>
              <w:bottom w:val="nil"/>
            </w:tcBorders>
            <w:vAlign w:val="bottom"/>
          </w:tcPr>
          <w:p w:rsidR="0010027E" w:rsidRPr="00F33272" w:rsidRDefault="0010027E" w:rsidP="0094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94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double" w:sz="4" w:space="0" w:color="auto"/>
              <w:bottom w:val="nil"/>
            </w:tcBorders>
            <w:vAlign w:val="bottom"/>
          </w:tcPr>
          <w:p w:rsidR="0010027E" w:rsidRPr="00F33272" w:rsidRDefault="0010027E" w:rsidP="0094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94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double" w:sz="4" w:space="0" w:color="auto"/>
              <w:bottom w:val="nil"/>
            </w:tcBorders>
            <w:vAlign w:val="bottom"/>
          </w:tcPr>
          <w:p w:rsidR="0010027E" w:rsidRPr="00F33272" w:rsidRDefault="0010027E" w:rsidP="0094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94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double" w:sz="4" w:space="0" w:color="auto"/>
              <w:bottom w:val="nil"/>
            </w:tcBorders>
            <w:vAlign w:val="bottom"/>
          </w:tcPr>
          <w:p w:rsidR="0010027E" w:rsidRPr="00F33272" w:rsidRDefault="0010027E" w:rsidP="0094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</w:tr>
      <w:tr w:rsidR="00464DF3" w:rsidRPr="00F33272" w:rsidTr="00033143">
        <w:trPr>
          <w:trHeight w:val="419"/>
        </w:trPr>
        <w:tc>
          <w:tcPr>
            <w:tcW w:w="2035" w:type="pct"/>
            <w:tcBorders>
              <w:bottom w:val="nil"/>
            </w:tcBorders>
            <w:noWrap/>
          </w:tcPr>
          <w:p w:rsidR="00464DF3" w:rsidRPr="00F33272" w:rsidRDefault="00464DF3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nil"/>
              <w:bottom w:val="nil"/>
            </w:tcBorders>
          </w:tcPr>
          <w:p w:rsidR="00464DF3" w:rsidRPr="00F33272" w:rsidRDefault="00464DF3" w:rsidP="00C5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tcBorders>
              <w:top w:val="nil"/>
              <w:bottom w:val="nil"/>
            </w:tcBorders>
          </w:tcPr>
          <w:p w:rsidR="00464DF3" w:rsidRPr="00F33272" w:rsidRDefault="00464DF3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</w:tcPr>
          <w:p w:rsidR="00464DF3" w:rsidRPr="00F33272" w:rsidRDefault="00464DF3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:rsidR="00464DF3" w:rsidRPr="00F33272" w:rsidRDefault="00464DF3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</w:tcPr>
          <w:p w:rsidR="00464DF3" w:rsidRPr="00F33272" w:rsidRDefault="00464DF3" w:rsidP="0006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</w:tcPr>
          <w:p w:rsidR="00464DF3" w:rsidRPr="00F33272" w:rsidRDefault="00464DF3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</w:tcPr>
          <w:p w:rsidR="00464DF3" w:rsidRPr="00F33272" w:rsidRDefault="00464DF3" w:rsidP="0006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464DF3" w:rsidRPr="00F33272" w:rsidTr="00033143">
        <w:trPr>
          <w:trHeight w:val="419"/>
        </w:trPr>
        <w:tc>
          <w:tcPr>
            <w:tcW w:w="2035" w:type="pct"/>
            <w:tcBorders>
              <w:bottom w:val="nil"/>
            </w:tcBorders>
            <w:noWrap/>
          </w:tcPr>
          <w:p w:rsidR="00464DF3" w:rsidRPr="00F33272" w:rsidRDefault="00464DF3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nil"/>
              <w:bottom w:val="nil"/>
            </w:tcBorders>
          </w:tcPr>
          <w:p w:rsidR="00464DF3" w:rsidRPr="00F33272" w:rsidRDefault="00464DF3" w:rsidP="00C5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tcBorders>
              <w:top w:val="nil"/>
              <w:bottom w:val="nil"/>
            </w:tcBorders>
          </w:tcPr>
          <w:p w:rsidR="00464DF3" w:rsidRPr="00F33272" w:rsidRDefault="00464DF3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</w:tcPr>
          <w:p w:rsidR="00464DF3" w:rsidRPr="00F33272" w:rsidRDefault="00464DF3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:rsidR="00464DF3" w:rsidRPr="00F33272" w:rsidRDefault="00464DF3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</w:tcPr>
          <w:p w:rsidR="00464DF3" w:rsidRPr="00F33272" w:rsidRDefault="00464DF3" w:rsidP="0006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</w:tcPr>
          <w:p w:rsidR="00464DF3" w:rsidRPr="00F33272" w:rsidRDefault="00464DF3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</w:tcPr>
          <w:p w:rsidR="00464DF3" w:rsidRPr="00F33272" w:rsidRDefault="00464DF3" w:rsidP="0006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067AB4" w:rsidRPr="00F33272" w:rsidTr="00033143">
        <w:trPr>
          <w:trHeight w:val="419"/>
        </w:trPr>
        <w:tc>
          <w:tcPr>
            <w:tcW w:w="2035" w:type="pct"/>
            <w:tcBorders>
              <w:bottom w:val="nil"/>
            </w:tcBorders>
            <w:noWrap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3327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8" w:type="pct"/>
            <w:tcBorders>
              <w:top w:val="nil"/>
              <w:bottom w:val="nil"/>
            </w:tcBorders>
          </w:tcPr>
          <w:p w:rsidR="0010027E" w:rsidRPr="00F33272" w:rsidRDefault="0010027E" w:rsidP="00C5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tcBorders>
              <w:top w:val="nil"/>
              <w:bottom w:val="nil"/>
            </w:tcBorders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</w:tcPr>
          <w:p w:rsidR="0010027E" w:rsidRPr="00F33272" w:rsidRDefault="0010027E" w:rsidP="0006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</w:tcPr>
          <w:p w:rsidR="0010027E" w:rsidRPr="00F33272" w:rsidRDefault="0010027E" w:rsidP="0006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067AB4" w:rsidRPr="00F33272" w:rsidTr="00033143">
        <w:trPr>
          <w:trHeight w:val="419"/>
        </w:trPr>
        <w:tc>
          <w:tcPr>
            <w:tcW w:w="2035" w:type="pct"/>
            <w:tcBorders>
              <w:bottom w:val="nil"/>
            </w:tcBorders>
            <w:noWrap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628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C5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06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06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067AB4" w:rsidRPr="00F33272" w:rsidTr="00033143">
        <w:trPr>
          <w:trHeight w:val="419"/>
        </w:trPr>
        <w:tc>
          <w:tcPr>
            <w:tcW w:w="2035" w:type="pct"/>
            <w:tcBorders>
              <w:bottom w:val="nil"/>
            </w:tcBorders>
            <w:noWrap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28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C5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06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06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067AB4" w:rsidRPr="00F33272" w:rsidTr="00033143">
        <w:trPr>
          <w:trHeight w:val="419"/>
        </w:trPr>
        <w:tc>
          <w:tcPr>
            <w:tcW w:w="2035" w:type="pct"/>
            <w:tcBorders>
              <w:bottom w:val="nil"/>
            </w:tcBorders>
            <w:noWrap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8" w:type="pct"/>
            <w:tcBorders>
              <w:top w:val="nil"/>
              <w:bottom w:val="nil"/>
            </w:tcBorders>
            <w:vAlign w:val="bottom"/>
          </w:tcPr>
          <w:p w:rsidR="0010027E" w:rsidRPr="00F33272" w:rsidRDefault="00033143" w:rsidP="00C5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10,586</w:t>
            </w:r>
          </w:p>
        </w:tc>
        <w:tc>
          <w:tcPr>
            <w:tcW w:w="140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9,887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10027E" w:rsidRPr="00F33272" w:rsidRDefault="00E70D0B" w:rsidP="00693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8,145</w:t>
            </w:r>
          </w:p>
        </w:tc>
        <w:tc>
          <w:tcPr>
            <w:tcW w:w="154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06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7,600</w:t>
            </w:r>
          </w:p>
        </w:tc>
      </w:tr>
      <w:tr w:rsidR="00067AB4" w:rsidRPr="00F33272" w:rsidTr="00033143">
        <w:trPr>
          <w:trHeight w:val="419"/>
        </w:trPr>
        <w:tc>
          <w:tcPr>
            <w:tcW w:w="2035" w:type="pct"/>
            <w:tcBorders>
              <w:bottom w:val="nil"/>
            </w:tcBorders>
            <w:noWrap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628" w:type="pct"/>
            <w:tcBorders>
              <w:top w:val="nil"/>
              <w:bottom w:val="nil"/>
            </w:tcBorders>
            <w:vAlign w:val="bottom"/>
          </w:tcPr>
          <w:p w:rsidR="0010027E" w:rsidRPr="00F33272" w:rsidRDefault="00033143" w:rsidP="00C5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726</w:t>
            </w:r>
          </w:p>
        </w:tc>
        <w:tc>
          <w:tcPr>
            <w:tcW w:w="140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727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10027E" w:rsidRPr="00F33272" w:rsidRDefault="00E70D0B" w:rsidP="009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573</w:t>
            </w:r>
          </w:p>
        </w:tc>
        <w:tc>
          <w:tcPr>
            <w:tcW w:w="154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06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576</w:t>
            </w:r>
          </w:p>
        </w:tc>
      </w:tr>
      <w:tr w:rsidR="00033143" w:rsidRPr="00F33272" w:rsidTr="00033143">
        <w:trPr>
          <w:trHeight w:val="419"/>
        </w:trPr>
        <w:tc>
          <w:tcPr>
            <w:tcW w:w="2035" w:type="pct"/>
            <w:tcBorders>
              <w:bottom w:val="nil"/>
            </w:tcBorders>
            <w:noWrap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ขาดทุนจากการประมาณตามหลัก</w:t>
            </w: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คณิตศาสตร์ประกันภัยที่รับรู้ใน</w:t>
            </w: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628" w:type="pct"/>
            <w:tcBorders>
              <w:top w:val="nil"/>
              <w:bottom w:val="nil"/>
            </w:tcBorders>
            <w:vAlign w:val="bottom"/>
          </w:tcPr>
          <w:p w:rsidR="00033143" w:rsidRPr="00F33272" w:rsidRDefault="00033143" w:rsidP="00C5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253</w:t>
            </w:r>
          </w:p>
        </w:tc>
        <w:tc>
          <w:tcPr>
            <w:tcW w:w="140" w:type="pct"/>
            <w:tcBorders>
              <w:top w:val="nil"/>
              <w:bottom w:val="nil"/>
            </w:tcBorders>
            <w:vAlign w:val="bottom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  <w:vAlign w:val="bottom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033143" w:rsidRPr="00F33272" w:rsidRDefault="001E60D9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329</w:t>
            </w:r>
          </w:p>
        </w:tc>
        <w:tc>
          <w:tcPr>
            <w:tcW w:w="154" w:type="pct"/>
            <w:tcBorders>
              <w:top w:val="nil"/>
              <w:bottom w:val="nil"/>
            </w:tcBorders>
            <w:vAlign w:val="bottom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  <w:vAlign w:val="bottom"/>
          </w:tcPr>
          <w:p w:rsidR="00033143" w:rsidRPr="00F33272" w:rsidRDefault="001E60D9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033143" w:rsidRPr="00F33272" w:rsidTr="00033143">
        <w:trPr>
          <w:trHeight w:val="419"/>
        </w:trPr>
        <w:tc>
          <w:tcPr>
            <w:tcW w:w="2035" w:type="pct"/>
            <w:tcBorders>
              <w:bottom w:val="nil"/>
            </w:tcBorders>
            <w:noWrap/>
            <w:vAlign w:val="bottom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3143" w:rsidRPr="00F33272" w:rsidRDefault="00033143" w:rsidP="00C5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11,565</w:t>
            </w:r>
          </w:p>
        </w:tc>
        <w:tc>
          <w:tcPr>
            <w:tcW w:w="140" w:type="pct"/>
            <w:tcBorders>
              <w:top w:val="nil"/>
              <w:bottom w:val="nil"/>
            </w:tcBorders>
            <w:vAlign w:val="bottom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10,614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3143" w:rsidRPr="00F33272" w:rsidRDefault="001E60D9" w:rsidP="009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9,04</w:t>
            </w:r>
            <w:r w:rsidR="00915922"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7</w:t>
            </w:r>
          </w:p>
        </w:tc>
        <w:tc>
          <w:tcPr>
            <w:tcW w:w="154" w:type="pct"/>
            <w:tcBorders>
              <w:top w:val="nil"/>
              <w:bottom w:val="nil"/>
            </w:tcBorders>
            <w:vAlign w:val="bottom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8,176</w:t>
            </w:r>
          </w:p>
        </w:tc>
      </w:tr>
      <w:tr w:rsidR="00033143" w:rsidRPr="00F33272" w:rsidTr="00940E36">
        <w:trPr>
          <w:trHeight w:val="50"/>
        </w:trPr>
        <w:tc>
          <w:tcPr>
            <w:tcW w:w="2035" w:type="pct"/>
            <w:tcBorders>
              <w:bottom w:val="nil"/>
            </w:tcBorders>
            <w:noWrap/>
          </w:tcPr>
          <w:p w:rsidR="00033143" w:rsidRPr="00F33272" w:rsidRDefault="00033143" w:rsidP="0094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28" w:type="pct"/>
            <w:tcBorders>
              <w:top w:val="double" w:sz="4" w:space="0" w:color="auto"/>
              <w:bottom w:val="nil"/>
            </w:tcBorders>
            <w:vAlign w:val="bottom"/>
          </w:tcPr>
          <w:p w:rsidR="00033143" w:rsidRPr="00F33272" w:rsidRDefault="00033143" w:rsidP="0094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" w:type="pct"/>
            <w:tcBorders>
              <w:top w:val="nil"/>
              <w:bottom w:val="nil"/>
            </w:tcBorders>
            <w:vAlign w:val="bottom"/>
          </w:tcPr>
          <w:p w:rsidR="00033143" w:rsidRPr="00F33272" w:rsidRDefault="00033143" w:rsidP="0094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double" w:sz="4" w:space="0" w:color="auto"/>
              <w:bottom w:val="nil"/>
            </w:tcBorders>
            <w:vAlign w:val="bottom"/>
          </w:tcPr>
          <w:p w:rsidR="00033143" w:rsidRPr="00F33272" w:rsidRDefault="00033143" w:rsidP="0094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033143" w:rsidRPr="00F33272" w:rsidRDefault="00033143" w:rsidP="0094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double" w:sz="4" w:space="0" w:color="auto"/>
              <w:bottom w:val="nil"/>
            </w:tcBorders>
            <w:vAlign w:val="bottom"/>
          </w:tcPr>
          <w:p w:rsidR="00033143" w:rsidRPr="00F33272" w:rsidRDefault="00033143" w:rsidP="0094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  <w:vAlign w:val="bottom"/>
          </w:tcPr>
          <w:p w:rsidR="00033143" w:rsidRPr="00F33272" w:rsidRDefault="00033143" w:rsidP="0094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double" w:sz="4" w:space="0" w:color="auto"/>
              <w:bottom w:val="nil"/>
            </w:tcBorders>
            <w:vAlign w:val="bottom"/>
          </w:tcPr>
          <w:p w:rsidR="00033143" w:rsidRPr="00F33272" w:rsidRDefault="00033143" w:rsidP="0094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</w:tr>
      <w:tr w:rsidR="00033143" w:rsidRPr="00F33272" w:rsidTr="00033143">
        <w:trPr>
          <w:trHeight w:val="419"/>
        </w:trPr>
        <w:tc>
          <w:tcPr>
            <w:tcW w:w="2035" w:type="pct"/>
            <w:tcBorders>
              <w:bottom w:val="nil"/>
            </w:tcBorders>
            <w:noWrap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28" w:type="pct"/>
            <w:tcBorders>
              <w:top w:val="nil"/>
              <w:bottom w:val="nil"/>
            </w:tcBorders>
            <w:vAlign w:val="bottom"/>
          </w:tcPr>
          <w:p w:rsidR="00033143" w:rsidRPr="00F33272" w:rsidRDefault="00033143" w:rsidP="00C5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tcBorders>
              <w:top w:val="nil"/>
              <w:bottom w:val="nil"/>
            </w:tcBorders>
            <w:vAlign w:val="bottom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  <w:vAlign w:val="bottom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  <w:vAlign w:val="bottom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  <w:vAlign w:val="bottom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033143" w:rsidRPr="00F33272" w:rsidTr="00033143">
        <w:trPr>
          <w:cantSplit/>
          <w:trHeight w:val="419"/>
        </w:trPr>
        <w:tc>
          <w:tcPr>
            <w:tcW w:w="2035" w:type="pct"/>
            <w:tcBorders>
              <w:top w:val="nil"/>
              <w:bottom w:val="nil"/>
            </w:tcBorders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ขาดทุนจากการประมาณตามหลัก</w:t>
            </w: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คณิตศาสตร์ประกันภัยที่รับรู้ใน</w:t>
            </w: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628" w:type="pct"/>
            <w:tcBorders>
              <w:top w:val="nil"/>
              <w:bottom w:val="double" w:sz="4" w:space="0" w:color="auto"/>
            </w:tcBorders>
            <w:vAlign w:val="bottom"/>
          </w:tcPr>
          <w:p w:rsidR="00033143" w:rsidRPr="00F33272" w:rsidRDefault="00033143" w:rsidP="00C5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56,435</w:t>
            </w:r>
          </w:p>
        </w:tc>
        <w:tc>
          <w:tcPr>
            <w:tcW w:w="140" w:type="pct"/>
            <w:tcBorders>
              <w:top w:val="nil"/>
              <w:bottom w:val="nil"/>
            </w:tcBorders>
            <w:vAlign w:val="bottom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double" w:sz="4" w:space="0" w:color="auto"/>
            </w:tcBorders>
            <w:vAlign w:val="bottom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bottom w:val="double" w:sz="4" w:space="0" w:color="auto"/>
            </w:tcBorders>
            <w:vAlign w:val="bottom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</w:t>
            </w:r>
            <w:r w:rsidR="001E60D9"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53,223</w:t>
            </w:r>
          </w:p>
        </w:tc>
        <w:tc>
          <w:tcPr>
            <w:tcW w:w="154" w:type="pct"/>
            <w:tcBorders>
              <w:top w:val="nil"/>
              <w:bottom w:val="nil"/>
            </w:tcBorders>
            <w:vAlign w:val="bottom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bottom w:val="double" w:sz="4" w:space="0" w:color="auto"/>
            </w:tcBorders>
            <w:vAlign w:val="bottom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:rsidR="0028464C" w:rsidRPr="00F33272" w:rsidRDefault="0028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A717E6" w:rsidRPr="00F33272" w:rsidRDefault="00F152AA" w:rsidP="00A7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:rsidR="00A717E6" w:rsidRPr="00F33272" w:rsidRDefault="00A717E6" w:rsidP="00A7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00"/>
        <w:gridCol w:w="1170"/>
        <w:gridCol w:w="270"/>
        <w:gridCol w:w="1170"/>
        <w:gridCol w:w="270"/>
        <w:gridCol w:w="1170"/>
        <w:gridCol w:w="270"/>
        <w:gridCol w:w="1170"/>
      </w:tblGrid>
      <w:tr w:rsidR="00A260CF" w:rsidRPr="00F33272" w:rsidTr="004548DF">
        <w:trPr>
          <w:tblHeader/>
        </w:trPr>
        <w:tc>
          <w:tcPr>
            <w:tcW w:w="2880" w:type="dxa"/>
            <w:vMerge w:val="restart"/>
            <w:shd w:val="clear" w:color="auto" w:fill="auto"/>
          </w:tcPr>
          <w:p w:rsidR="00A717E6" w:rsidRPr="00F33272" w:rsidRDefault="00A717E6" w:rsidP="00EE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:rsidR="00A717E6" w:rsidRPr="00F33272" w:rsidRDefault="00A717E6" w:rsidP="00EE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717E6" w:rsidRPr="00F33272" w:rsidRDefault="00A71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717E6" w:rsidRPr="00F33272" w:rsidRDefault="00A717E6" w:rsidP="0021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A717E6" w:rsidRPr="00F33272" w:rsidRDefault="00A71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087F" w:rsidRPr="00F33272" w:rsidTr="004548DF">
        <w:trPr>
          <w:tblHeader/>
        </w:trPr>
        <w:tc>
          <w:tcPr>
            <w:tcW w:w="2880" w:type="dxa"/>
            <w:vMerge/>
          </w:tcPr>
          <w:p w:rsidR="006B409E" w:rsidRPr="00F33272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6B409E" w:rsidRPr="00F33272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93" w:firstLine="27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F33272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70" w:type="dxa"/>
          </w:tcPr>
          <w:p w:rsidR="006B409E" w:rsidRPr="00F33272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027E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B409E" w:rsidRPr="00F33272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B409E" w:rsidRPr="00F33272" w:rsidRDefault="006B409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0027E"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6B409E" w:rsidRPr="00F33272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B409E" w:rsidRPr="00F33272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027E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B409E" w:rsidRPr="00F33272" w:rsidRDefault="006B409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B409E" w:rsidRPr="00F33272" w:rsidRDefault="0010027E" w:rsidP="006B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A717E6" w:rsidRPr="00F33272" w:rsidTr="004548DF">
        <w:trPr>
          <w:tblHeader/>
        </w:trPr>
        <w:tc>
          <w:tcPr>
            <w:tcW w:w="2880" w:type="dxa"/>
          </w:tcPr>
          <w:p w:rsidR="00A717E6" w:rsidRPr="00F33272" w:rsidRDefault="00A717E6" w:rsidP="00EE13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A717E6" w:rsidRPr="00F33272" w:rsidRDefault="00A717E6" w:rsidP="00EE134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0" w:type="dxa"/>
            <w:gridSpan w:val="7"/>
          </w:tcPr>
          <w:p w:rsidR="00A717E6" w:rsidRPr="00F33272" w:rsidRDefault="00A717E6" w:rsidP="00212602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0027E" w:rsidRPr="00F33272" w:rsidTr="00657DFF">
        <w:tc>
          <w:tcPr>
            <w:tcW w:w="2880" w:type="dxa"/>
          </w:tcPr>
          <w:p w:rsidR="0010027E" w:rsidRPr="00F33272" w:rsidRDefault="0010027E" w:rsidP="0010027E">
            <w:pPr>
              <w:tabs>
                <w:tab w:val="clear" w:pos="227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10027E" w:rsidRPr="00F33272" w:rsidRDefault="0010027E" w:rsidP="001002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10027E" w:rsidRPr="00F33272" w:rsidRDefault="00033143" w:rsidP="00C57DF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76,670</w:t>
            </w:r>
          </w:p>
        </w:tc>
        <w:tc>
          <w:tcPr>
            <w:tcW w:w="270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10027E" w:rsidRPr="00F33272" w:rsidRDefault="0010027E" w:rsidP="0010027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66,682</w:t>
            </w:r>
          </w:p>
        </w:tc>
        <w:tc>
          <w:tcPr>
            <w:tcW w:w="270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10027E" w:rsidRPr="00F33272" w:rsidRDefault="00F972B3" w:rsidP="00F972B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57,435</w:t>
            </w:r>
          </w:p>
        </w:tc>
        <w:tc>
          <w:tcPr>
            <w:tcW w:w="270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10027E" w:rsidRPr="00F33272" w:rsidRDefault="0010027E" w:rsidP="001002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49,819</w:t>
            </w:r>
          </w:p>
        </w:tc>
      </w:tr>
      <w:tr w:rsidR="0010027E" w:rsidRPr="00F33272" w:rsidTr="00657DFF">
        <w:tc>
          <w:tcPr>
            <w:tcW w:w="2880" w:type="dxa"/>
          </w:tcPr>
          <w:p w:rsidR="0010027E" w:rsidRPr="00F33272" w:rsidRDefault="0010027E" w:rsidP="0010027E">
            <w:pPr>
              <w:ind w:left="342" w:hanging="3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0027E" w:rsidRPr="00F33272" w:rsidRDefault="0010027E" w:rsidP="001002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170" w:type="dxa"/>
          </w:tcPr>
          <w:p w:rsidR="0010027E" w:rsidRPr="00F33272" w:rsidRDefault="0010027E" w:rsidP="00C57DF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10027E" w:rsidRPr="00F33272" w:rsidRDefault="0010027E" w:rsidP="0010027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10027E" w:rsidRPr="00F33272" w:rsidRDefault="0010027E" w:rsidP="0010027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10027E" w:rsidRPr="00F33272" w:rsidRDefault="0010027E" w:rsidP="001002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10027E" w:rsidRPr="00F33272" w:rsidTr="00657DFF">
        <w:tc>
          <w:tcPr>
            <w:tcW w:w="2880" w:type="dxa"/>
          </w:tcPr>
          <w:p w:rsidR="0010027E" w:rsidRPr="00F33272" w:rsidRDefault="0010027E" w:rsidP="0010027E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900" w:type="dxa"/>
          </w:tcPr>
          <w:p w:rsidR="0010027E" w:rsidRPr="00F33272" w:rsidRDefault="0010027E" w:rsidP="001002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10027E" w:rsidRPr="00F33272" w:rsidRDefault="0010027E" w:rsidP="00C57DF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10027E" w:rsidRPr="00F33272" w:rsidRDefault="0010027E" w:rsidP="0010027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10027E" w:rsidRPr="00F33272" w:rsidRDefault="0010027E" w:rsidP="0010027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10027E" w:rsidRPr="00F33272" w:rsidRDefault="0010027E" w:rsidP="001002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0027E" w:rsidRPr="00F33272" w:rsidTr="00657DFF">
        <w:tc>
          <w:tcPr>
            <w:tcW w:w="2880" w:type="dxa"/>
          </w:tcPr>
          <w:p w:rsidR="0010027E" w:rsidRPr="00F33272" w:rsidRDefault="0010027E" w:rsidP="0010027E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</w:tcPr>
          <w:p w:rsidR="0010027E" w:rsidRPr="00F33272" w:rsidRDefault="0010027E" w:rsidP="001002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10027E" w:rsidRPr="00F33272" w:rsidRDefault="00033143" w:rsidP="00C57DF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8,651</w:t>
            </w:r>
          </w:p>
        </w:tc>
        <w:tc>
          <w:tcPr>
            <w:tcW w:w="270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0027E" w:rsidRPr="00F33272" w:rsidRDefault="0010027E" w:rsidP="0010027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8,286</w:t>
            </w:r>
          </w:p>
        </w:tc>
        <w:tc>
          <w:tcPr>
            <w:tcW w:w="270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0027E" w:rsidRPr="00F33272" w:rsidRDefault="00F972B3" w:rsidP="00F972B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6,704</w:t>
            </w:r>
          </w:p>
        </w:tc>
        <w:tc>
          <w:tcPr>
            <w:tcW w:w="270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0027E" w:rsidRPr="00F33272" w:rsidRDefault="0010027E" w:rsidP="001002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6,430</w:t>
            </w:r>
          </w:p>
        </w:tc>
      </w:tr>
      <w:tr w:rsidR="0010027E" w:rsidRPr="00F33272" w:rsidTr="00657DFF">
        <w:tc>
          <w:tcPr>
            <w:tcW w:w="2880" w:type="dxa"/>
          </w:tcPr>
          <w:p w:rsidR="0010027E" w:rsidRPr="00F33272" w:rsidRDefault="0010027E" w:rsidP="0010027E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:rsidR="0010027E" w:rsidRPr="00F33272" w:rsidRDefault="0010027E" w:rsidP="001002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10027E" w:rsidRPr="00F33272" w:rsidRDefault="00033143" w:rsidP="00C57DF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2,661</w:t>
            </w:r>
          </w:p>
        </w:tc>
        <w:tc>
          <w:tcPr>
            <w:tcW w:w="270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0027E" w:rsidRPr="00F33272" w:rsidRDefault="0010027E" w:rsidP="0010027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2,328</w:t>
            </w:r>
          </w:p>
        </w:tc>
        <w:tc>
          <w:tcPr>
            <w:tcW w:w="270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0027E" w:rsidRPr="00F33272" w:rsidRDefault="00F972B3" w:rsidP="00F972B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2,014</w:t>
            </w:r>
          </w:p>
        </w:tc>
        <w:tc>
          <w:tcPr>
            <w:tcW w:w="270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0027E" w:rsidRPr="00F33272" w:rsidRDefault="0010027E" w:rsidP="001002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1,746</w:t>
            </w:r>
          </w:p>
        </w:tc>
      </w:tr>
      <w:tr w:rsidR="00033143" w:rsidRPr="00F33272" w:rsidTr="00657DFF">
        <w:tc>
          <w:tcPr>
            <w:tcW w:w="2880" w:type="dxa"/>
          </w:tcPr>
          <w:p w:rsidR="00033143" w:rsidRPr="00F33272" w:rsidRDefault="00033143" w:rsidP="00464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ขาดทุนจากการประมาณตาม</w:t>
            </w:r>
            <w:r w:rsidR="00C57DFA" w:rsidRPr="00F3327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br/>
            </w: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หลัก</w:t>
            </w: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คณิตศาสตร์ประกันภัย</w:t>
            </w:r>
            <w:r w:rsidR="00C57DFA" w:rsidRPr="00F332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ที่รับรู้ใน</w:t>
            </w: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900" w:type="dxa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033143" w:rsidRPr="00F33272" w:rsidRDefault="00033143" w:rsidP="00C57DF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</w:t>
            </w: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33143" w:rsidRPr="00F33272" w:rsidRDefault="001E60D9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329</w:t>
            </w: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33143" w:rsidRPr="00F33272" w:rsidTr="00657DFF">
        <w:tc>
          <w:tcPr>
            <w:tcW w:w="2880" w:type="dxa"/>
          </w:tcPr>
          <w:p w:rsidR="00033143" w:rsidRPr="00F33272" w:rsidRDefault="00033143" w:rsidP="00033143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33143" w:rsidRPr="00F33272" w:rsidRDefault="001E60D9" w:rsidP="00C57DF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11,565</w:t>
            </w: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10,614</w:t>
            </w: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33143" w:rsidRPr="00F33272" w:rsidRDefault="001E60D9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9,047</w:t>
            </w: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8,176</w:t>
            </w:r>
          </w:p>
        </w:tc>
      </w:tr>
      <w:tr w:rsidR="00033143" w:rsidRPr="00F33272" w:rsidTr="00464DF3">
        <w:tc>
          <w:tcPr>
            <w:tcW w:w="2880" w:type="dxa"/>
          </w:tcPr>
          <w:p w:rsidR="00033143" w:rsidRPr="00F33272" w:rsidRDefault="00033143" w:rsidP="00033143">
            <w:pPr>
              <w:ind w:left="342" w:hanging="3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33143" w:rsidRPr="00F33272" w:rsidRDefault="00033143" w:rsidP="00C57DF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464DF3" w:rsidRPr="00F33272" w:rsidTr="00464DF3">
        <w:tc>
          <w:tcPr>
            <w:tcW w:w="2880" w:type="dxa"/>
          </w:tcPr>
          <w:p w:rsidR="00464DF3" w:rsidRPr="00F33272" w:rsidRDefault="00464DF3" w:rsidP="00033143">
            <w:pPr>
              <w:ind w:left="342" w:hanging="3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64DF3" w:rsidRPr="00F33272" w:rsidRDefault="00464DF3" w:rsidP="000331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170" w:type="dxa"/>
          </w:tcPr>
          <w:p w:rsidR="00464DF3" w:rsidRPr="00F33272" w:rsidRDefault="00464DF3" w:rsidP="00C57DF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:rsidR="00464DF3" w:rsidRPr="00F33272" w:rsidRDefault="00464DF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464DF3" w:rsidRPr="00F33272" w:rsidRDefault="00464DF3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:rsidR="00464DF3" w:rsidRPr="00F33272" w:rsidRDefault="00464DF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464DF3" w:rsidRPr="00F33272" w:rsidRDefault="00464DF3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:rsidR="00464DF3" w:rsidRPr="00F33272" w:rsidRDefault="00464DF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464DF3" w:rsidRPr="00F33272" w:rsidRDefault="00464DF3" w:rsidP="000331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464DF3" w:rsidRPr="00F33272" w:rsidTr="00464DF3">
        <w:tc>
          <w:tcPr>
            <w:tcW w:w="2880" w:type="dxa"/>
          </w:tcPr>
          <w:p w:rsidR="00464DF3" w:rsidRPr="00F33272" w:rsidRDefault="00464DF3" w:rsidP="00033143">
            <w:pPr>
              <w:ind w:left="342" w:hanging="3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64DF3" w:rsidRPr="00F33272" w:rsidRDefault="00464DF3" w:rsidP="000331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170" w:type="dxa"/>
          </w:tcPr>
          <w:p w:rsidR="00464DF3" w:rsidRPr="00F33272" w:rsidRDefault="00464DF3" w:rsidP="00C57DF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:rsidR="00464DF3" w:rsidRPr="00F33272" w:rsidRDefault="00464DF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464DF3" w:rsidRPr="00F33272" w:rsidRDefault="00464DF3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:rsidR="00464DF3" w:rsidRPr="00F33272" w:rsidRDefault="00464DF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464DF3" w:rsidRPr="00F33272" w:rsidRDefault="00464DF3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:rsidR="00464DF3" w:rsidRPr="00F33272" w:rsidRDefault="00464DF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464DF3" w:rsidRPr="00F33272" w:rsidRDefault="00464DF3" w:rsidP="000331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464DF3" w:rsidRPr="00F33272" w:rsidTr="00464DF3">
        <w:tc>
          <w:tcPr>
            <w:tcW w:w="2880" w:type="dxa"/>
          </w:tcPr>
          <w:p w:rsidR="00464DF3" w:rsidRPr="00F33272" w:rsidRDefault="00464DF3" w:rsidP="00033143">
            <w:pPr>
              <w:ind w:left="342" w:hanging="3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64DF3" w:rsidRPr="00F33272" w:rsidRDefault="00464DF3" w:rsidP="000331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170" w:type="dxa"/>
          </w:tcPr>
          <w:p w:rsidR="00464DF3" w:rsidRPr="00F33272" w:rsidRDefault="00464DF3" w:rsidP="00C57DF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:rsidR="00464DF3" w:rsidRPr="00F33272" w:rsidRDefault="00464DF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464DF3" w:rsidRPr="00F33272" w:rsidRDefault="00464DF3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:rsidR="00464DF3" w:rsidRPr="00F33272" w:rsidRDefault="00464DF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464DF3" w:rsidRPr="00F33272" w:rsidRDefault="00464DF3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:rsidR="00464DF3" w:rsidRPr="00F33272" w:rsidRDefault="00464DF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464DF3" w:rsidRPr="00F33272" w:rsidRDefault="00464DF3" w:rsidP="000331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033143" w:rsidRPr="00F33272" w:rsidTr="00657DFF">
        <w:tc>
          <w:tcPr>
            <w:tcW w:w="2880" w:type="dxa"/>
          </w:tcPr>
          <w:p w:rsidR="00033143" w:rsidRPr="00F33272" w:rsidRDefault="00033143" w:rsidP="00033143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033143" w:rsidRPr="00F33272" w:rsidRDefault="00033143" w:rsidP="00C57DFA">
            <w:pPr>
              <w:pStyle w:val="acctfourfigures"/>
              <w:tabs>
                <w:tab w:val="clear" w:pos="765"/>
                <w:tab w:val="decimal" w:pos="882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882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3143" w:rsidRPr="00F33272" w:rsidTr="000029B0">
        <w:tc>
          <w:tcPr>
            <w:tcW w:w="288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</w:t>
            </w:r>
            <w:r w:rsidR="00C57DFA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33143" w:rsidRPr="00F33272" w:rsidRDefault="00033143" w:rsidP="00C57DF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56,435</w:t>
            </w: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33143" w:rsidRPr="00F33272" w:rsidRDefault="001E60D9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53,223</w:t>
            </w: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3143" w:rsidRPr="00F33272" w:rsidTr="000029B0">
        <w:tc>
          <w:tcPr>
            <w:tcW w:w="2880" w:type="dxa"/>
          </w:tcPr>
          <w:p w:rsidR="00033143" w:rsidRPr="00F33272" w:rsidRDefault="00033143" w:rsidP="00033143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3143" w:rsidRPr="00F33272" w:rsidRDefault="001E60D9" w:rsidP="00C57DF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56,435</w:t>
            </w: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3143" w:rsidRPr="00F33272" w:rsidRDefault="001E60D9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53,223</w:t>
            </w: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033143" w:rsidRPr="00F33272" w:rsidTr="000029B0">
        <w:tc>
          <w:tcPr>
            <w:tcW w:w="2880" w:type="dxa"/>
          </w:tcPr>
          <w:p w:rsidR="00033143" w:rsidRPr="00F33272" w:rsidRDefault="00033143" w:rsidP="00033143">
            <w:pPr>
              <w:ind w:left="342" w:hanging="3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33143" w:rsidRPr="00F33272" w:rsidRDefault="00033143" w:rsidP="00C57DFA">
            <w:pPr>
              <w:pStyle w:val="acctfourfigures"/>
              <w:tabs>
                <w:tab w:val="clear" w:pos="765"/>
                <w:tab w:val="decimal" w:pos="882"/>
                <w:tab w:val="decimal" w:pos="954"/>
              </w:tabs>
              <w:spacing w:line="240" w:lineRule="atLeast"/>
              <w:ind w:left="-79" w:right="-156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882"/>
                <w:tab w:val="decimal" w:pos="954"/>
              </w:tabs>
              <w:spacing w:line="240" w:lineRule="atLeast"/>
              <w:ind w:left="-79" w:right="-156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jc w:val="both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jc w:val="both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033143" w:rsidRPr="00F33272" w:rsidTr="00657DFF">
        <w:tc>
          <w:tcPr>
            <w:tcW w:w="2880" w:type="dxa"/>
          </w:tcPr>
          <w:p w:rsidR="00033143" w:rsidRPr="00F33272" w:rsidRDefault="00033143" w:rsidP="00033143">
            <w:pPr>
              <w:tabs>
                <w:tab w:val="decimal" w:pos="972"/>
              </w:tabs>
              <w:ind w:left="342" w:hanging="34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3327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900" w:type="dxa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033143" w:rsidRPr="00F33272" w:rsidRDefault="00033143" w:rsidP="00C57DF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33143" w:rsidRPr="00F33272" w:rsidTr="00657DFF">
        <w:tc>
          <w:tcPr>
            <w:tcW w:w="2880" w:type="dxa"/>
          </w:tcPr>
          <w:p w:rsidR="00033143" w:rsidRPr="00F33272" w:rsidRDefault="00033143" w:rsidP="00033143">
            <w:pPr>
              <w:tabs>
                <w:tab w:val="decimal" w:pos="97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ผลประโยชน์จ่ายจริง</w:t>
            </w:r>
          </w:p>
        </w:tc>
        <w:tc>
          <w:tcPr>
            <w:tcW w:w="900" w:type="dxa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033143" w:rsidRPr="00F33272" w:rsidRDefault="001E60D9" w:rsidP="00C57DF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(4,277)</w:t>
            </w: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(626)</w:t>
            </w: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33143" w:rsidRPr="00F33272" w:rsidRDefault="001E60D9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(4,221)</w:t>
            </w: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(560)</w:t>
            </w:r>
          </w:p>
        </w:tc>
      </w:tr>
      <w:tr w:rsidR="00033143" w:rsidRPr="00F33272" w:rsidTr="00657DFF">
        <w:tc>
          <w:tcPr>
            <w:tcW w:w="2880" w:type="dxa"/>
          </w:tcPr>
          <w:p w:rsidR="00033143" w:rsidRPr="00F33272" w:rsidDel="00885264" w:rsidRDefault="00033143" w:rsidP="00033143">
            <w:pPr>
              <w:tabs>
                <w:tab w:val="clear" w:pos="227"/>
                <w:tab w:val="left" w:pos="342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33143" w:rsidRPr="00F33272" w:rsidDel="00885264" w:rsidRDefault="00033143" w:rsidP="00C57DFA">
            <w:pPr>
              <w:pStyle w:val="acctfourfigures"/>
              <w:tabs>
                <w:tab w:val="clear" w:pos="765"/>
                <w:tab w:val="decimal" w:pos="882"/>
                <w:tab w:val="decimal" w:pos="954"/>
              </w:tabs>
              <w:spacing w:line="240" w:lineRule="atLeast"/>
              <w:ind w:right="-15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33143" w:rsidRPr="00F33272" w:rsidDel="00885264" w:rsidRDefault="00033143" w:rsidP="00033143">
            <w:pPr>
              <w:pStyle w:val="acctfourfigures"/>
              <w:tabs>
                <w:tab w:val="clear" w:pos="765"/>
                <w:tab w:val="decimal" w:pos="882"/>
                <w:tab w:val="decimal" w:pos="954"/>
              </w:tabs>
              <w:spacing w:line="240" w:lineRule="atLeast"/>
              <w:ind w:right="-15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33143" w:rsidRPr="00F33272" w:rsidDel="00885264" w:rsidRDefault="00033143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5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33143" w:rsidRPr="00F33272" w:rsidDel="00885264" w:rsidRDefault="00033143" w:rsidP="000331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5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033143" w:rsidRPr="00F33272" w:rsidTr="00657DFF">
        <w:tc>
          <w:tcPr>
            <w:tcW w:w="2880" w:type="dxa"/>
          </w:tcPr>
          <w:p w:rsidR="00033143" w:rsidRPr="00F33272" w:rsidRDefault="00033143" w:rsidP="00033143">
            <w:pPr>
              <w:tabs>
                <w:tab w:val="clear" w:pos="227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33143" w:rsidRPr="00F33272" w:rsidRDefault="001E60D9" w:rsidP="00C57DF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140,393</w:t>
            </w: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76,670</w:t>
            </w: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115,484</w:t>
            </w:r>
          </w:p>
        </w:tc>
        <w:tc>
          <w:tcPr>
            <w:tcW w:w="270" w:type="dxa"/>
          </w:tcPr>
          <w:p w:rsidR="00033143" w:rsidRPr="00F33272" w:rsidRDefault="00033143" w:rsidP="00033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33143" w:rsidRPr="00F33272" w:rsidRDefault="00033143" w:rsidP="000331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57,435</w:t>
            </w:r>
          </w:p>
        </w:tc>
      </w:tr>
    </w:tbl>
    <w:p w:rsidR="00C57DFA" w:rsidRPr="00F33272" w:rsidRDefault="00C57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4"/>
          <w:szCs w:val="24"/>
          <w:cs/>
        </w:rPr>
      </w:pPr>
    </w:p>
    <w:p w:rsidR="00A717E6" w:rsidRPr="00F33272" w:rsidRDefault="009A0536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33272">
        <w:rPr>
          <w:rFonts w:asciiTheme="majorBidi" w:eastAsia="Calibri" w:hAnsiTheme="majorBidi" w:cstheme="majorBidi"/>
          <w:sz w:val="30"/>
          <w:szCs w:val="30"/>
          <w:cs/>
        </w:rPr>
        <w:t>กำไรและขาดทุนจากการประมาณการตามหลักคณิตศาสตร์ประกันภัยที่รับรู้ในกำไรขาดทุนเบ็ดเสร็จอื่น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E04AD9" w:rsidRPr="00F33272" w:rsidRDefault="00E04AD9" w:rsidP="00A7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eastAsia="Calibri" w:hAnsiTheme="majorBidi" w:cstheme="majorBidi"/>
          <w:sz w:val="24"/>
          <w:szCs w:val="24"/>
        </w:rPr>
      </w:pPr>
    </w:p>
    <w:tbl>
      <w:tblPr>
        <w:tblW w:w="4821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8"/>
        <w:gridCol w:w="1167"/>
        <w:gridCol w:w="255"/>
        <w:gridCol w:w="1189"/>
        <w:gridCol w:w="274"/>
        <w:gridCol w:w="1198"/>
        <w:gridCol w:w="283"/>
        <w:gridCol w:w="1159"/>
      </w:tblGrid>
      <w:tr w:rsidR="00D600D9" w:rsidRPr="00F33272" w:rsidTr="00067AB4">
        <w:trPr>
          <w:trHeight w:val="434"/>
          <w:tblHeader/>
        </w:trPr>
        <w:tc>
          <w:tcPr>
            <w:tcW w:w="2031" w:type="pct"/>
            <w:vMerge w:val="restart"/>
            <w:shd w:val="clear" w:color="auto" w:fill="auto"/>
          </w:tcPr>
          <w:p w:rsidR="00D600D9" w:rsidRPr="00E946FF" w:rsidRDefault="00D600D9" w:rsidP="00196850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3" w:type="pct"/>
            <w:gridSpan w:val="3"/>
          </w:tcPr>
          <w:p w:rsidR="00D600D9" w:rsidRPr="00F33272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7" w:type="pct"/>
          </w:tcPr>
          <w:p w:rsidR="00D600D9" w:rsidRPr="00F33272" w:rsidRDefault="00D600D9" w:rsidP="00657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:rsidR="00D600D9" w:rsidRPr="00F33272" w:rsidRDefault="00D600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0D9" w:rsidRPr="00F33272" w:rsidTr="00067AB4">
        <w:trPr>
          <w:trHeight w:val="419"/>
          <w:tblHeader/>
        </w:trPr>
        <w:tc>
          <w:tcPr>
            <w:tcW w:w="2031" w:type="pct"/>
            <w:vMerge/>
            <w:shd w:val="clear" w:color="auto" w:fill="auto"/>
          </w:tcPr>
          <w:p w:rsidR="00E04AD9" w:rsidRPr="00F33272" w:rsidRDefault="00E04A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:rsidR="00E04AD9" w:rsidRPr="00F33272" w:rsidRDefault="00E04AD9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3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027E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7" w:type="pct"/>
          </w:tcPr>
          <w:p w:rsidR="00E04AD9" w:rsidRPr="00F33272" w:rsidRDefault="00E04A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</w:tcPr>
          <w:p w:rsidR="00E04AD9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0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E04AD9" w:rsidRPr="00F33272" w:rsidRDefault="00E04A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</w:tcPr>
          <w:p w:rsidR="00E04AD9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77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2" w:type="pct"/>
          </w:tcPr>
          <w:p w:rsidR="00E04AD9" w:rsidRPr="00F33272" w:rsidRDefault="00E04A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</w:tcPr>
          <w:p w:rsidR="00E04AD9" w:rsidRPr="00F33272" w:rsidRDefault="0010027E" w:rsidP="0006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2" w:right="-7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E04AD9" w:rsidRPr="00F33272" w:rsidTr="00067AB4">
        <w:trPr>
          <w:trHeight w:val="419"/>
          <w:tblHeader/>
        </w:trPr>
        <w:tc>
          <w:tcPr>
            <w:tcW w:w="2031" w:type="pct"/>
          </w:tcPr>
          <w:p w:rsidR="00E04AD9" w:rsidRPr="00F33272" w:rsidRDefault="00E04A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69" w:type="pct"/>
            <w:gridSpan w:val="7"/>
          </w:tcPr>
          <w:p w:rsidR="00E04AD9" w:rsidRPr="00F33272" w:rsidRDefault="00E04AD9" w:rsidP="0019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F3327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10027E" w:rsidRPr="00F33272" w:rsidTr="00067AB4">
        <w:trPr>
          <w:trHeight w:val="419"/>
        </w:trPr>
        <w:tc>
          <w:tcPr>
            <w:tcW w:w="2031" w:type="pct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:rsidR="0010027E" w:rsidRPr="00F33272" w:rsidRDefault="001E60D9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4,401</w:t>
            </w:r>
          </w:p>
        </w:tc>
        <w:tc>
          <w:tcPr>
            <w:tcW w:w="137" w:type="pct"/>
            <w:tcBorders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nil"/>
            </w:tcBorders>
            <w:vAlign w:val="bottom"/>
          </w:tcPr>
          <w:p w:rsidR="0010027E" w:rsidRPr="00F33272" w:rsidRDefault="001E60D9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2,768</w:t>
            </w:r>
          </w:p>
        </w:tc>
        <w:tc>
          <w:tcPr>
            <w:tcW w:w="152" w:type="pct"/>
            <w:tcBorders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0027E" w:rsidRPr="00F33272" w:rsidTr="00067AB4">
        <w:trPr>
          <w:trHeight w:val="419"/>
        </w:trPr>
        <w:tc>
          <w:tcPr>
            <w:tcW w:w="2031" w:type="pct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627" w:type="pct"/>
            <w:tcBorders>
              <w:bottom w:val="nil"/>
            </w:tcBorders>
            <w:vAlign w:val="bottom"/>
          </w:tcPr>
          <w:p w:rsidR="0010027E" w:rsidRPr="00F33272" w:rsidRDefault="001E60D9" w:rsidP="00076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52,03</w:t>
            </w:r>
            <w:r w:rsidR="0007643C"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7" w:type="pct"/>
            <w:tcBorders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nil"/>
            </w:tcBorders>
            <w:vAlign w:val="bottom"/>
          </w:tcPr>
          <w:p w:rsidR="0010027E" w:rsidRPr="00F33272" w:rsidRDefault="001E60D9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50,455</w:t>
            </w:r>
          </w:p>
        </w:tc>
        <w:tc>
          <w:tcPr>
            <w:tcW w:w="152" w:type="pct"/>
            <w:tcBorders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3" w:right="-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0027E" w:rsidRPr="00F33272" w:rsidTr="00067AB4">
        <w:trPr>
          <w:trHeight w:val="419"/>
        </w:trPr>
        <w:tc>
          <w:tcPr>
            <w:tcW w:w="2031" w:type="pct"/>
            <w:tcBorders>
              <w:bottom w:val="nil"/>
            </w:tcBorders>
            <w:noWrap/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027E" w:rsidRPr="00F33272" w:rsidRDefault="001E60D9" w:rsidP="00076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56,43</w:t>
            </w:r>
            <w:r w:rsidR="0007643C"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5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027E" w:rsidRPr="00F33272" w:rsidRDefault="001E60D9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53,223</w:t>
            </w: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3" w:right="-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332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</w:tr>
    </w:tbl>
    <w:p w:rsidR="00E04AD9" w:rsidRPr="00F33272" w:rsidRDefault="00E04AD9" w:rsidP="00A7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eastAsia="Calibri" w:hAnsiTheme="majorBidi" w:cstheme="majorBidi"/>
          <w:sz w:val="24"/>
          <w:szCs w:val="24"/>
        </w:rPr>
      </w:pPr>
    </w:p>
    <w:p w:rsidR="00A717E6" w:rsidRPr="00F33272" w:rsidRDefault="00F152AA" w:rsidP="00A7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F3327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A717E6" w:rsidRPr="00F33272" w:rsidRDefault="00A717E6" w:rsidP="00A7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i/>
          <w:iCs/>
          <w:color w:val="0000FF"/>
          <w:sz w:val="24"/>
          <w:szCs w:val="24"/>
        </w:rPr>
      </w:pPr>
    </w:p>
    <w:p w:rsidR="00A717E6" w:rsidRPr="00F33272" w:rsidRDefault="00F152AA" w:rsidP="00464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F33272">
        <w:rPr>
          <w:rFonts w:asciiTheme="majorBidi" w:hAnsiTheme="majorBidi" w:cstheme="majorBidi"/>
          <w:spacing w:val="-10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:rsidR="00464DF3" w:rsidRPr="00F33272" w:rsidRDefault="00464DF3" w:rsidP="00464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50"/>
        <w:gridCol w:w="1153"/>
        <w:gridCol w:w="273"/>
        <w:gridCol w:w="1218"/>
        <w:gridCol w:w="270"/>
        <w:gridCol w:w="1168"/>
        <w:gridCol w:w="270"/>
        <w:gridCol w:w="1168"/>
      </w:tblGrid>
      <w:tr w:rsidR="00A717E6" w:rsidRPr="00F33272" w:rsidTr="00067AB4">
        <w:tc>
          <w:tcPr>
            <w:tcW w:w="3750" w:type="dxa"/>
          </w:tcPr>
          <w:p w:rsidR="00A717E6" w:rsidRPr="00F33272" w:rsidRDefault="00A717E6" w:rsidP="00EE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:rsidR="00A717E6" w:rsidRPr="00F33272" w:rsidRDefault="004D60DC" w:rsidP="00A71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717E6" w:rsidRPr="00F33272" w:rsidRDefault="00A717E6" w:rsidP="00EE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06" w:type="dxa"/>
            <w:gridSpan w:val="3"/>
          </w:tcPr>
          <w:p w:rsidR="00A717E6" w:rsidRPr="00F33272" w:rsidRDefault="004D60DC" w:rsidP="00EE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4AD9" w:rsidRPr="00F33272" w:rsidTr="00067AB4">
        <w:tc>
          <w:tcPr>
            <w:tcW w:w="3750" w:type="dxa"/>
          </w:tcPr>
          <w:p w:rsidR="00A260CF" w:rsidRPr="00F33272" w:rsidRDefault="00A260CF" w:rsidP="00A2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3" w:type="dxa"/>
          </w:tcPr>
          <w:p w:rsidR="00A260CF" w:rsidRPr="00F33272" w:rsidRDefault="00A260CF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027E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3" w:type="dxa"/>
          </w:tcPr>
          <w:p w:rsidR="00A260CF" w:rsidRPr="00F33272" w:rsidRDefault="00A260CF" w:rsidP="00A2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:rsidR="00A260CF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4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260CF" w:rsidRPr="00F33272" w:rsidRDefault="00A260CF" w:rsidP="00A2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:rsidR="00A260CF" w:rsidRPr="00F33272" w:rsidRDefault="00A260CF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027E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260CF" w:rsidRPr="00F33272" w:rsidRDefault="00A260CF" w:rsidP="00A2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:rsidR="00A260CF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D00B40" w:rsidRPr="00F33272" w:rsidTr="00067AB4">
        <w:tc>
          <w:tcPr>
            <w:tcW w:w="3750" w:type="dxa"/>
          </w:tcPr>
          <w:p w:rsidR="00D00B40" w:rsidRPr="00F33272" w:rsidRDefault="00D00B40" w:rsidP="00D00B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0" w:type="dxa"/>
            <w:gridSpan w:val="7"/>
          </w:tcPr>
          <w:p w:rsidR="00D00B40" w:rsidRPr="00F33272" w:rsidRDefault="00D00B40" w:rsidP="00067AB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21007D" w:rsidRPr="00F33272" w:rsidTr="00067AB4">
        <w:tc>
          <w:tcPr>
            <w:tcW w:w="3750" w:type="dxa"/>
          </w:tcPr>
          <w:p w:rsidR="0021007D" w:rsidRPr="00F33272" w:rsidRDefault="0021007D" w:rsidP="0021007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53" w:type="dxa"/>
          </w:tcPr>
          <w:p w:rsidR="0021007D" w:rsidRPr="00F33272" w:rsidRDefault="0021007D" w:rsidP="0021007D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2.9 - 3.</w:t>
            </w:r>
            <w:r w:rsidR="00227002"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3" w:type="dxa"/>
          </w:tcPr>
          <w:p w:rsidR="0021007D" w:rsidRPr="00F33272" w:rsidRDefault="0021007D" w:rsidP="0021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</w:tcPr>
          <w:p w:rsidR="0021007D" w:rsidRPr="00F33272" w:rsidRDefault="0021007D" w:rsidP="00C57DFA">
            <w:pPr>
              <w:pStyle w:val="acctfourfigures"/>
              <w:tabs>
                <w:tab w:val="clear" w:pos="765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2.9 - 3.5</w:t>
            </w:r>
          </w:p>
        </w:tc>
        <w:tc>
          <w:tcPr>
            <w:tcW w:w="270" w:type="dxa"/>
          </w:tcPr>
          <w:p w:rsidR="0021007D" w:rsidRPr="00F33272" w:rsidRDefault="0021007D" w:rsidP="0021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:rsidR="0021007D" w:rsidRPr="00F33272" w:rsidRDefault="0021007D" w:rsidP="0021007D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</w:t>
            </w:r>
            <w:r w:rsidR="00227002"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21007D" w:rsidRPr="00F33272" w:rsidRDefault="0021007D" w:rsidP="0021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:rsidR="0021007D" w:rsidRPr="00F33272" w:rsidRDefault="0021007D" w:rsidP="0021007D">
            <w:pPr>
              <w:pStyle w:val="acctfourfigures"/>
              <w:tabs>
                <w:tab w:val="clear" w:pos="765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3.5</w:t>
            </w:r>
          </w:p>
        </w:tc>
      </w:tr>
      <w:tr w:rsidR="0021007D" w:rsidRPr="00F33272" w:rsidTr="00067AB4">
        <w:tc>
          <w:tcPr>
            <w:tcW w:w="3750" w:type="dxa"/>
          </w:tcPr>
          <w:p w:rsidR="0021007D" w:rsidRPr="00F33272" w:rsidRDefault="0021007D" w:rsidP="0021007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53" w:type="dxa"/>
          </w:tcPr>
          <w:p w:rsidR="0021007D" w:rsidRPr="00F33272" w:rsidRDefault="00227002" w:rsidP="0021007D">
            <w:pPr>
              <w:pStyle w:val="acctfourfigures"/>
              <w:tabs>
                <w:tab w:val="clear" w:pos="765"/>
              </w:tabs>
              <w:spacing w:line="240" w:lineRule="atLeast"/>
              <w:ind w:left="-11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915922"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</w:t>
            </w:r>
          </w:p>
        </w:tc>
        <w:tc>
          <w:tcPr>
            <w:tcW w:w="273" w:type="dxa"/>
          </w:tcPr>
          <w:p w:rsidR="0021007D" w:rsidRPr="00F33272" w:rsidRDefault="0021007D" w:rsidP="0021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</w:tcPr>
          <w:p w:rsidR="0021007D" w:rsidRPr="00F33272" w:rsidRDefault="0021007D" w:rsidP="0021007D">
            <w:pPr>
              <w:pStyle w:val="acctfourfigures"/>
              <w:tabs>
                <w:tab w:val="clear" w:pos="765"/>
              </w:tabs>
              <w:spacing w:line="240" w:lineRule="atLeast"/>
              <w:ind w:left="-11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4.0 - 10.0</w:t>
            </w:r>
          </w:p>
        </w:tc>
        <w:tc>
          <w:tcPr>
            <w:tcW w:w="270" w:type="dxa"/>
          </w:tcPr>
          <w:p w:rsidR="0021007D" w:rsidRPr="00F33272" w:rsidRDefault="0021007D" w:rsidP="0021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:rsidR="0021007D" w:rsidRPr="00F33272" w:rsidRDefault="00227002" w:rsidP="0021007D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915922"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.0</w:t>
            </w:r>
          </w:p>
        </w:tc>
        <w:tc>
          <w:tcPr>
            <w:tcW w:w="270" w:type="dxa"/>
          </w:tcPr>
          <w:p w:rsidR="0021007D" w:rsidRPr="00F33272" w:rsidRDefault="0021007D" w:rsidP="0021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:rsidR="0021007D" w:rsidRPr="00F33272" w:rsidRDefault="0021007D" w:rsidP="00C57DF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4.0 - 10.0</w:t>
            </w:r>
          </w:p>
        </w:tc>
      </w:tr>
    </w:tbl>
    <w:p w:rsidR="00A260CF" w:rsidRPr="00F33272" w:rsidRDefault="00A260CF" w:rsidP="00100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127819" w:rsidRPr="00F33272" w:rsidRDefault="00127819" w:rsidP="00405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F33272">
        <w:rPr>
          <w:rFonts w:asciiTheme="majorBidi" w:hAnsiTheme="majorBidi" w:cstheme="majorBidi" w:hint="cs"/>
          <w:sz w:val="30"/>
          <w:szCs w:val="30"/>
          <w:cs/>
        </w:rPr>
        <w:t>ข้อสมมติเกี่ยวกับอัตรามรณะในอนาคตถือตามข้อมูลที่เผยแพร่ทั่วไปและตารางมรณะ</w:t>
      </w:r>
    </w:p>
    <w:p w:rsidR="00127819" w:rsidRPr="00F33272" w:rsidRDefault="00127819" w:rsidP="00100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5B7AA5" w:rsidRPr="00F33272" w:rsidRDefault="00F152AA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F33272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F3327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F33272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D00B40" w:rsidRPr="00F33272">
        <w:rPr>
          <w:rFonts w:asciiTheme="majorBidi" w:hAnsiTheme="majorBidi" w:cstheme="majorBidi"/>
          <w:spacing w:val="-6"/>
          <w:sz w:val="30"/>
          <w:szCs w:val="30"/>
        </w:rPr>
        <w:t>25</w:t>
      </w:r>
      <w:r w:rsidR="0010027E" w:rsidRPr="00F33272">
        <w:rPr>
          <w:rFonts w:asciiTheme="majorBidi" w:hAnsiTheme="majorBidi" w:cstheme="majorBidi"/>
          <w:spacing w:val="-6"/>
          <w:sz w:val="30"/>
          <w:szCs w:val="30"/>
        </w:rPr>
        <w:t>61</w:t>
      </w:r>
      <w:r w:rsidR="00D00B40" w:rsidRPr="00F3327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227002" w:rsidRPr="00F33272">
        <w:rPr>
          <w:rFonts w:asciiTheme="majorBidi" w:hAnsiTheme="majorBidi" w:cstheme="majorBidi"/>
          <w:spacing w:val="-6"/>
          <w:sz w:val="30"/>
          <w:szCs w:val="30"/>
        </w:rPr>
        <w:t>17</w:t>
      </w:r>
      <w:r w:rsidR="00A72F59" w:rsidRPr="00F3327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B7AA5" w:rsidRPr="00F33272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Pr="00F33272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(</w:t>
      </w:r>
      <w:r w:rsidR="0010027E" w:rsidRPr="00F33272">
        <w:rPr>
          <w:rFonts w:asciiTheme="majorBidi" w:hAnsiTheme="majorBidi" w:cstheme="majorBidi"/>
          <w:i/>
          <w:iCs/>
          <w:spacing w:val="-6"/>
          <w:sz w:val="30"/>
          <w:szCs w:val="30"/>
        </w:rPr>
        <w:t>2560</w:t>
      </w:r>
      <w:r w:rsidRPr="00F33272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D00B40" w:rsidRPr="00F33272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23 </w:t>
      </w:r>
      <w:r w:rsidRPr="00F33272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ปี)</w:t>
      </w:r>
    </w:p>
    <w:p w:rsidR="00C57DFA" w:rsidRPr="00F33272" w:rsidRDefault="00C57DFA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24"/>
          <w:szCs w:val="24"/>
        </w:rPr>
      </w:pPr>
    </w:p>
    <w:p w:rsidR="005B7AA5" w:rsidRPr="00F33272" w:rsidRDefault="00F152AA" w:rsidP="0059344A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F3327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5B7AA5" w:rsidRPr="00F33272" w:rsidRDefault="005B7AA5" w:rsidP="0059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5B7AA5" w:rsidRPr="00F33272" w:rsidRDefault="00F152AA" w:rsidP="0059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</w:t>
      </w:r>
      <w:r w:rsidR="00177366" w:rsidRPr="00F33272">
        <w:rPr>
          <w:rFonts w:asciiTheme="majorBidi" w:hAnsiTheme="majorBidi" w:cstheme="majorBidi" w:hint="cs"/>
          <w:sz w:val="30"/>
          <w:szCs w:val="30"/>
          <w:cs/>
        </w:rPr>
        <w:t>ของโครงการ</w:t>
      </w:r>
      <w:r w:rsidRPr="00F33272">
        <w:rPr>
          <w:rFonts w:asciiTheme="majorBidi" w:hAnsiTheme="majorBidi" w:cstheme="majorBidi"/>
          <w:sz w:val="30"/>
          <w:szCs w:val="30"/>
          <w:cs/>
        </w:rPr>
        <w:t>ผลประโยชน์เป็นจำนวนเงินดังต่อไปนี้</w:t>
      </w:r>
    </w:p>
    <w:p w:rsidR="002603B0" w:rsidRPr="00F33272" w:rsidRDefault="002603B0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36"/>
        <w:gridCol w:w="1204"/>
        <w:gridCol w:w="269"/>
        <w:gridCol w:w="1171"/>
        <w:gridCol w:w="269"/>
        <w:gridCol w:w="1171"/>
      </w:tblGrid>
      <w:tr w:rsidR="00A717E6" w:rsidRPr="00F33272" w:rsidTr="00657DFF">
        <w:trPr>
          <w:tblHeader/>
        </w:trPr>
        <w:tc>
          <w:tcPr>
            <w:tcW w:w="3780" w:type="dxa"/>
          </w:tcPr>
          <w:p w:rsidR="00A717E6" w:rsidRPr="00F33272" w:rsidRDefault="00A717E6" w:rsidP="00EE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A717E6" w:rsidRPr="00F33272" w:rsidRDefault="009A0536" w:rsidP="00EE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A717E6" w:rsidRPr="00F33272" w:rsidRDefault="00A717E6" w:rsidP="00EE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:rsidR="00A717E6" w:rsidRPr="00F33272" w:rsidRDefault="009A0536" w:rsidP="00EE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17E6" w:rsidRPr="00F33272" w:rsidTr="00657DFF">
        <w:trPr>
          <w:tblHeader/>
        </w:trPr>
        <w:tc>
          <w:tcPr>
            <w:tcW w:w="3780" w:type="dxa"/>
          </w:tcPr>
          <w:p w:rsidR="00A717E6" w:rsidRPr="00F33272" w:rsidRDefault="00761276" w:rsidP="00657DF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 w:rsidDel="00761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A717E6" w:rsidRPr="00F33272" w:rsidRDefault="009A0536" w:rsidP="00067AB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A717E6" w:rsidRPr="00F33272" w:rsidRDefault="00A717E6" w:rsidP="00657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:rsidR="00A717E6" w:rsidRPr="00F33272" w:rsidRDefault="009A0536" w:rsidP="00067AB4">
            <w:pPr>
              <w:pStyle w:val="acctfourfigures"/>
              <w:tabs>
                <w:tab w:val="clear" w:pos="765"/>
              </w:tabs>
              <w:spacing w:line="240" w:lineRule="atLeast"/>
              <w:ind w:left="-74" w:right="-1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9" w:type="dxa"/>
          </w:tcPr>
          <w:p w:rsidR="00A717E6" w:rsidRPr="00F33272" w:rsidRDefault="00A717E6" w:rsidP="00657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A717E6" w:rsidRPr="00F33272" w:rsidRDefault="009A0536" w:rsidP="00067AB4">
            <w:pPr>
              <w:pStyle w:val="acctfourfigures"/>
              <w:tabs>
                <w:tab w:val="clear" w:pos="765"/>
              </w:tabs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9" w:type="dxa"/>
          </w:tcPr>
          <w:p w:rsidR="00A717E6" w:rsidRPr="00F33272" w:rsidRDefault="00A717E6" w:rsidP="00657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A717E6" w:rsidRPr="00F33272" w:rsidRDefault="009A0536" w:rsidP="00067AB4">
            <w:pPr>
              <w:pStyle w:val="acctfourfigures"/>
              <w:tabs>
                <w:tab w:val="clear" w:pos="765"/>
              </w:tabs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761276" w:rsidRPr="00F33272" w:rsidTr="00657DFF">
        <w:trPr>
          <w:tblHeader/>
        </w:trPr>
        <w:tc>
          <w:tcPr>
            <w:tcW w:w="3780" w:type="dxa"/>
          </w:tcPr>
          <w:p w:rsidR="00761276" w:rsidRPr="00F33272" w:rsidRDefault="00761276" w:rsidP="006246B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761276" w:rsidRPr="00F33272" w:rsidRDefault="00761276" w:rsidP="00067AB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3327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61276" w:rsidRPr="00F33272" w:rsidTr="00657DFF">
        <w:tc>
          <w:tcPr>
            <w:tcW w:w="3780" w:type="dxa"/>
          </w:tcPr>
          <w:p w:rsidR="00761276" w:rsidRPr="00F33272" w:rsidDel="00177366" w:rsidRDefault="007612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0027E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:rsidR="00761276" w:rsidRPr="00F33272" w:rsidDel="00177366" w:rsidRDefault="00761276">
            <w:pPr>
              <w:pStyle w:val="acctfourfigures"/>
              <w:tabs>
                <w:tab w:val="clear" w:pos="765"/>
              </w:tabs>
              <w:spacing w:line="240" w:lineRule="atLeast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761276" w:rsidRPr="00F33272" w:rsidRDefault="007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:rsidR="00761276" w:rsidRPr="00F33272" w:rsidDel="00177366" w:rsidRDefault="00761276">
            <w:pPr>
              <w:pStyle w:val="acctfourfigures"/>
              <w:tabs>
                <w:tab w:val="clear" w:pos="765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:rsidR="00761276" w:rsidRPr="00F33272" w:rsidRDefault="007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761276" w:rsidRPr="00F33272" w:rsidDel="00177366" w:rsidRDefault="00761276" w:rsidP="00657DFF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761276" w:rsidRPr="00F33272" w:rsidRDefault="007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761276" w:rsidRPr="00F33272" w:rsidDel="00177366" w:rsidRDefault="00761276">
            <w:pPr>
              <w:pStyle w:val="acctfourfigures"/>
              <w:tabs>
                <w:tab w:val="clear" w:pos="76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0027E" w:rsidRPr="00F33272" w:rsidTr="00657DFF">
        <w:tc>
          <w:tcPr>
            <w:tcW w:w="3780" w:type="dxa"/>
          </w:tcPr>
          <w:p w:rsidR="0010027E" w:rsidRPr="00F33272" w:rsidRDefault="0010027E" w:rsidP="0010027E">
            <w:pPr>
              <w:tabs>
                <w:tab w:val="decimal" w:pos="955"/>
              </w:tabs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:rsidR="0010027E" w:rsidRPr="00F33272" w:rsidRDefault="00227002" w:rsidP="001002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(20,618)</w:t>
            </w:r>
          </w:p>
        </w:tc>
        <w:tc>
          <w:tcPr>
            <w:tcW w:w="236" w:type="dxa"/>
            <w:vAlign w:val="center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10027E" w:rsidRPr="00F33272" w:rsidRDefault="00227002" w:rsidP="0010027E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23,982</w:t>
            </w:r>
          </w:p>
        </w:tc>
        <w:tc>
          <w:tcPr>
            <w:tcW w:w="269" w:type="dxa"/>
            <w:vAlign w:val="center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:rsidR="0010027E" w:rsidRPr="00F33272" w:rsidRDefault="00227002" w:rsidP="0010027E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(16,606)</w:t>
            </w:r>
          </w:p>
        </w:tc>
        <w:tc>
          <w:tcPr>
            <w:tcW w:w="269" w:type="dxa"/>
            <w:vAlign w:val="center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:rsidR="0010027E" w:rsidRPr="00F33272" w:rsidRDefault="00227002" w:rsidP="0010027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20,402</w:t>
            </w:r>
          </w:p>
        </w:tc>
      </w:tr>
      <w:tr w:rsidR="0010027E" w:rsidRPr="00F33272" w:rsidTr="00227002">
        <w:tc>
          <w:tcPr>
            <w:tcW w:w="3780" w:type="dxa"/>
          </w:tcPr>
          <w:p w:rsidR="0010027E" w:rsidRPr="00F33272" w:rsidRDefault="0010027E" w:rsidP="0010027E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:rsidR="0010027E" w:rsidRPr="00F33272" w:rsidRDefault="0010027E" w:rsidP="001002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10027E" w:rsidRPr="00F33272" w:rsidRDefault="00227002" w:rsidP="001002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22,835</w:t>
            </w:r>
          </w:p>
        </w:tc>
        <w:tc>
          <w:tcPr>
            <w:tcW w:w="236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10027E" w:rsidRPr="00F33272" w:rsidRDefault="00227002" w:rsidP="00227002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(20,179)</w:t>
            </w:r>
          </w:p>
        </w:tc>
        <w:tc>
          <w:tcPr>
            <w:tcW w:w="269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10027E" w:rsidRPr="00F33272" w:rsidRDefault="00227002" w:rsidP="00227002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19,380</w:t>
            </w:r>
          </w:p>
        </w:tc>
        <w:tc>
          <w:tcPr>
            <w:tcW w:w="269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10027E" w:rsidRPr="00F33272" w:rsidRDefault="00227002" w:rsidP="00227002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(16,194)</w:t>
            </w:r>
          </w:p>
        </w:tc>
      </w:tr>
      <w:tr w:rsidR="0010027E" w:rsidRPr="00F33272" w:rsidTr="00657DFF">
        <w:tc>
          <w:tcPr>
            <w:tcW w:w="3780" w:type="dxa"/>
          </w:tcPr>
          <w:p w:rsidR="0010027E" w:rsidRPr="00F33272" w:rsidRDefault="0010027E" w:rsidP="0010027E">
            <w:pPr>
              <w:ind w:left="234" w:hanging="2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10027E" w:rsidRPr="00F33272" w:rsidDel="00A260CF" w:rsidRDefault="0010027E" w:rsidP="001002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04" w:type="dxa"/>
          </w:tcPr>
          <w:p w:rsidR="0010027E" w:rsidRPr="00F33272" w:rsidDel="00A260CF" w:rsidRDefault="0010027E" w:rsidP="0010027E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69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71" w:type="dxa"/>
          </w:tcPr>
          <w:p w:rsidR="0010027E" w:rsidRPr="00F33272" w:rsidDel="00A260CF" w:rsidRDefault="0010027E" w:rsidP="0010027E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71" w:type="dxa"/>
          </w:tcPr>
          <w:p w:rsidR="0010027E" w:rsidRPr="00F33272" w:rsidDel="00A260CF" w:rsidRDefault="0010027E" w:rsidP="0010027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0"/>
              </w:rPr>
            </w:pPr>
          </w:p>
        </w:tc>
      </w:tr>
      <w:tr w:rsidR="0010027E" w:rsidRPr="00F33272" w:rsidTr="00657DFF">
        <w:tc>
          <w:tcPr>
            <w:tcW w:w="3780" w:type="dxa"/>
          </w:tcPr>
          <w:p w:rsidR="0010027E" w:rsidRPr="00F33272" w:rsidRDefault="0010027E" w:rsidP="0010027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70" w:type="dxa"/>
          </w:tcPr>
          <w:p w:rsidR="0010027E" w:rsidRPr="00F33272" w:rsidDel="00A260CF" w:rsidRDefault="0010027E" w:rsidP="0010027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:rsidR="0010027E" w:rsidRPr="00F33272" w:rsidDel="00A260CF" w:rsidRDefault="0010027E" w:rsidP="00067AB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10027E" w:rsidRPr="00F33272" w:rsidDel="00A260CF" w:rsidRDefault="0010027E" w:rsidP="0010027E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10027E" w:rsidRPr="00F33272" w:rsidRDefault="0010027E" w:rsidP="0010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10027E" w:rsidRPr="00F33272" w:rsidDel="00A260CF" w:rsidRDefault="0010027E" w:rsidP="0010027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428D" w:rsidRPr="00F33272" w:rsidTr="00B4138A">
        <w:tc>
          <w:tcPr>
            <w:tcW w:w="3780" w:type="dxa"/>
          </w:tcPr>
          <w:p w:rsidR="009A428D" w:rsidRPr="00F33272" w:rsidRDefault="009A428D" w:rsidP="009A428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:rsidR="009A428D" w:rsidRPr="00F33272" w:rsidRDefault="009A428D" w:rsidP="009A428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(11,398)</w:t>
            </w:r>
          </w:p>
        </w:tc>
        <w:tc>
          <w:tcPr>
            <w:tcW w:w="236" w:type="dxa"/>
          </w:tcPr>
          <w:p w:rsidR="009A428D" w:rsidRPr="00F33272" w:rsidRDefault="009A428D" w:rsidP="009A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9A428D" w:rsidRPr="00F33272" w:rsidRDefault="009A428D" w:rsidP="009A428D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13,409</w:t>
            </w:r>
          </w:p>
        </w:tc>
        <w:tc>
          <w:tcPr>
            <w:tcW w:w="269" w:type="dxa"/>
            <w:vAlign w:val="center"/>
          </w:tcPr>
          <w:p w:rsidR="009A428D" w:rsidRPr="00F33272" w:rsidRDefault="009A428D" w:rsidP="009A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:rsidR="009A428D" w:rsidRPr="00F33272" w:rsidRDefault="009A428D" w:rsidP="009A428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(8,309)</w:t>
            </w:r>
          </w:p>
        </w:tc>
        <w:tc>
          <w:tcPr>
            <w:tcW w:w="269" w:type="dxa"/>
            <w:vAlign w:val="center"/>
          </w:tcPr>
          <w:p w:rsidR="009A428D" w:rsidRPr="00F33272" w:rsidRDefault="009A428D" w:rsidP="009A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:rsidR="009A428D" w:rsidRPr="00F33272" w:rsidRDefault="009A428D" w:rsidP="009A428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10,279</w:t>
            </w:r>
          </w:p>
        </w:tc>
      </w:tr>
      <w:tr w:rsidR="009A428D" w:rsidRPr="00F33272" w:rsidTr="00657DFF">
        <w:tc>
          <w:tcPr>
            <w:tcW w:w="3780" w:type="dxa"/>
          </w:tcPr>
          <w:p w:rsidR="009A428D" w:rsidRPr="00F33272" w:rsidRDefault="009A428D" w:rsidP="009A428D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:rsidR="009A428D" w:rsidRPr="00F33272" w:rsidRDefault="009A428D" w:rsidP="009A428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9A428D" w:rsidRPr="00F33272" w:rsidRDefault="009A428D" w:rsidP="009A428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12,895</w:t>
            </w:r>
          </w:p>
        </w:tc>
        <w:tc>
          <w:tcPr>
            <w:tcW w:w="236" w:type="dxa"/>
          </w:tcPr>
          <w:p w:rsidR="009A428D" w:rsidRPr="00F33272" w:rsidRDefault="009A428D" w:rsidP="009A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:rsidR="009A428D" w:rsidRPr="00F33272" w:rsidRDefault="009A428D" w:rsidP="009A428D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9A428D" w:rsidRPr="00F33272" w:rsidRDefault="009A428D" w:rsidP="009A428D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(11,229)</w:t>
            </w:r>
          </w:p>
        </w:tc>
        <w:tc>
          <w:tcPr>
            <w:tcW w:w="269" w:type="dxa"/>
          </w:tcPr>
          <w:p w:rsidR="009A428D" w:rsidRPr="00F33272" w:rsidRDefault="009A428D" w:rsidP="009A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9A428D" w:rsidRPr="00F33272" w:rsidRDefault="009A428D" w:rsidP="009A428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A428D" w:rsidRPr="00F33272" w:rsidRDefault="009A428D" w:rsidP="009A428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9,905</w:t>
            </w:r>
          </w:p>
        </w:tc>
        <w:tc>
          <w:tcPr>
            <w:tcW w:w="269" w:type="dxa"/>
          </w:tcPr>
          <w:p w:rsidR="009A428D" w:rsidRPr="00F33272" w:rsidRDefault="009A428D" w:rsidP="009A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9A428D" w:rsidRPr="00F33272" w:rsidRDefault="009A428D" w:rsidP="009A428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9A428D" w:rsidRPr="00F33272" w:rsidRDefault="009A428D" w:rsidP="009A428D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(8,190)</w:t>
            </w:r>
          </w:p>
        </w:tc>
      </w:tr>
    </w:tbl>
    <w:p w:rsidR="00A717E6" w:rsidRPr="00F33272" w:rsidRDefault="00A717E6" w:rsidP="00A7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27819" w:rsidRPr="00F33272" w:rsidRDefault="00127819" w:rsidP="00A7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 w:hint="cs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:rsidR="008C6050" w:rsidRPr="00F33272" w:rsidRDefault="008C6050" w:rsidP="00A7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4782A" w:rsidRPr="00F33272" w:rsidRDefault="008C6050" w:rsidP="00131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</w:t>
      </w:r>
      <w:r w:rsidR="0013179E" w:rsidRPr="00F3327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ปรับ</w:t>
      </w:r>
      <w:r w:rsidRPr="00F3327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เพิ่มผลประโยชน์</w:t>
      </w:r>
      <w:r w:rsidR="0013179E" w:rsidRPr="00F33272">
        <w:rPr>
          <w:rFonts w:asciiTheme="majorBidi" w:hAnsiTheme="majorBidi"/>
          <w:b/>
          <w:bCs/>
          <w:i/>
          <w:iCs/>
          <w:sz w:val="30"/>
          <w:szCs w:val="30"/>
          <w:cs/>
        </w:rPr>
        <w:t>เมื่อเกษียณแก่พนักงาน</w:t>
      </w:r>
    </w:p>
    <w:p w:rsidR="0013179E" w:rsidRPr="00F33272" w:rsidRDefault="0013179E" w:rsidP="00131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9B2979" w:rsidRPr="00F33272" w:rsidRDefault="009B2979" w:rsidP="0033598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33272">
        <w:rPr>
          <w:rFonts w:asciiTheme="majorBidi" w:hAnsiTheme="majorBidi" w:cs="Angsana New"/>
          <w:sz w:val="30"/>
          <w:szCs w:val="30"/>
          <w:cs/>
          <w:lang w:val="en-US" w:bidi="th-TH"/>
        </w:rPr>
        <w:t>เมื่อวันที่ 13 ธันวาคม 2561 สภานิติบัญญัติแห่งชาติได้พิจารณาปรับปรุงร่างพระราชบัญญัติคุ้มครองแรงงานให้นายจ้างต้องจ่ายค่าชดเชยให้ลูกจ้างที่ถูกเลิกจ้างเพิ่มเติม หากลูกจ้างทำงานติดต่อกันครบ 20 ปีขึ้นไป ลูกจ้างมีสิทธิได้รับค่าชดเชยไม่น้อยกว่าค่าจ้างอัตราสุดท้าย 400 วัน กลุ่มบริษัทจะแก้ไขโครงการผลประโยชน์เมื่อเกษียณแก่พนักงานในงวดที่ร่างปรับปรุงดังกล่าวถือเป็นกฎหมายและประกาศในราชกิจจา</w:t>
      </w:r>
      <w:proofErr w:type="spellStart"/>
      <w:r w:rsidRPr="00F33272">
        <w:rPr>
          <w:rFonts w:asciiTheme="majorBidi" w:hAnsiTheme="majorBidi" w:cs="Angsana New"/>
          <w:sz w:val="30"/>
          <w:szCs w:val="30"/>
          <w:cs/>
          <w:lang w:val="en-US" w:bidi="th-TH"/>
        </w:rPr>
        <w:t>นุเบกษา</w:t>
      </w:r>
      <w:proofErr w:type="spellEnd"/>
      <w:r w:rsidRPr="00F3327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จากการแก้ไขโครงการดังกล่าวจะทำให้กลุ่มบริษัทรับรู้ประมาณการหนี้สินสำหรับผลประโยชน์เมื่อเกษียณอายุในงวดที่มีการแก้ไขและรับรู้ต้นทุนบริการในอดีตในงบกา</w:t>
      </w:r>
      <w:r w:rsidR="008A52E0" w:rsidRPr="00F33272">
        <w:rPr>
          <w:rFonts w:asciiTheme="majorBidi" w:hAnsiTheme="majorBidi" w:cs="Angsana New"/>
          <w:sz w:val="30"/>
          <w:szCs w:val="30"/>
          <w:cs/>
          <w:lang w:val="en-US" w:bidi="th-TH"/>
        </w:rPr>
        <w:t>รเงินรวมและงบการเงินเฉพาะกิจการ</w:t>
      </w:r>
      <w:r w:rsidRPr="00F33272">
        <w:rPr>
          <w:rFonts w:asciiTheme="majorBidi" w:hAnsiTheme="majorBidi" w:cs="Angsana New"/>
          <w:sz w:val="30"/>
          <w:szCs w:val="30"/>
          <w:cs/>
          <w:lang w:val="en-US" w:bidi="th-TH"/>
        </w:rPr>
        <w:t>เพิ่มขึ้นโดยประมาณจำนวน 40.3</w:t>
      </w:r>
      <w:r w:rsidRPr="00F3327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33272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 และ 32.7</w:t>
      </w:r>
      <w:r w:rsidRPr="00F3327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33272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ล้านบาทตามลำดับ</w:t>
      </w:r>
    </w:p>
    <w:p w:rsidR="009B2979" w:rsidRPr="00F33272" w:rsidRDefault="009B2979" w:rsidP="0033598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:rsidR="009A3203" w:rsidRPr="00F33272" w:rsidRDefault="00A001D2" w:rsidP="00AC1A56">
      <w:pPr>
        <w:pStyle w:val="block"/>
        <w:tabs>
          <w:tab w:val="left" w:pos="540"/>
        </w:tabs>
        <w:spacing w:after="0" w:line="240" w:lineRule="auto"/>
        <w:ind w:left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33272">
        <w:rPr>
          <w:rFonts w:asciiTheme="majorBidi" w:hAnsiTheme="majorBidi" w:cstheme="majorBidi"/>
          <w:b/>
          <w:bCs/>
          <w:sz w:val="30"/>
          <w:szCs w:val="30"/>
          <w:rtl/>
          <w:cs/>
        </w:rPr>
        <w:t>2</w:t>
      </w:r>
      <w:r w:rsidR="00BF390A" w:rsidRPr="00F33272">
        <w:rPr>
          <w:rFonts w:asciiTheme="majorBidi" w:hAnsiTheme="majorBidi" w:cstheme="majorBidi"/>
          <w:b/>
          <w:bCs/>
          <w:sz w:val="30"/>
          <w:szCs w:val="30"/>
          <w:lang w:bidi="th-TH"/>
        </w:rPr>
        <w:t>4</w:t>
      </w:r>
      <w:r w:rsidR="002735D5" w:rsidRPr="00F33272">
        <w:rPr>
          <w:rFonts w:asciiTheme="majorBidi" w:hAnsiTheme="majorBidi" w:cstheme="majorBidi"/>
          <w:b/>
          <w:bCs/>
          <w:sz w:val="30"/>
          <w:szCs w:val="30"/>
          <w:rtl/>
          <w:cs/>
        </w:rPr>
        <w:tab/>
      </w:r>
      <w:r w:rsidR="00475D5B" w:rsidRPr="00F3327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ทุนเรือนหุ้น</w:t>
      </w:r>
    </w:p>
    <w:p w:rsidR="005A7715" w:rsidRPr="00F33272" w:rsidRDefault="005A7715" w:rsidP="009850C1">
      <w:pPr>
        <w:pStyle w:val="block"/>
        <w:tabs>
          <w:tab w:val="left" w:pos="540"/>
        </w:tabs>
        <w:spacing w:after="0" w:line="240" w:lineRule="auto"/>
        <w:ind w:left="0"/>
        <w:rPr>
          <w:rFonts w:asciiTheme="majorBidi" w:hAnsiTheme="majorBidi" w:cstheme="majorBidi"/>
          <w:b/>
          <w:bCs/>
          <w:sz w:val="24"/>
          <w:szCs w:val="24"/>
          <w:cs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07"/>
        <w:gridCol w:w="1159"/>
        <w:gridCol w:w="273"/>
        <w:gridCol w:w="1177"/>
        <w:gridCol w:w="273"/>
        <w:gridCol w:w="1162"/>
        <w:gridCol w:w="236"/>
        <w:gridCol w:w="1203"/>
      </w:tblGrid>
      <w:tr w:rsidR="00D600D9" w:rsidRPr="00F33272" w:rsidTr="00657DFF">
        <w:trPr>
          <w:tblHeader/>
        </w:trPr>
        <w:tc>
          <w:tcPr>
            <w:tcW w:w="1553" w:type="pct"/>
          </w:tcPr>
          <w:p w:rsidR="00D600D9" w:rsidRPr="00F33272" w:rsidRDefault="00D600D9" w:rsidP="00D600D9">
            <w:pPr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</w:tcPr>
          <w:p w:rsidR="00D600D9" w:rsidRPr="00F33272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7" w:type="pct"/>
            <w:gridSpan w:val="7"/>
            <w:vAlign w:val="bottom"/>
          </w:tcPr>
          <w:p w:rsidR="00D600D9" w:rsidRPr="00F33272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0D9" w:rsidRPr="00F33272" w:rsidTr="00657DFF">
        <w:trPr>
          <w:tblHeader/>
        </w:trPr>
        <w:tc>
          <w:tcPr>
            <w:tcW w:w="1553" w:type="pct"/>
          </w:tcPr>
          <w:p w:rsidR="00D600D9" w:rsidRPr="00F33272" w:rsidRDefault="00D600D9" w:rsidP="00D600D9">
            <w:pPr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</w:tcPr>
          <w:p w:rsidR="00D600D9" w:rsidRPr="00F33272" w:rsidRDefault="00D600D9" w:rsidP="00657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07" w:type="pct"/>
            <w:gridSpan w:val="3"/>
          </w:tcPr>
          <w:p w:rsidR="00D600D9" w:rsidRPr="00F33272" w:rsidRDefault="00D600D9" w:rsidP="00055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5436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D600D9" w:rsidRPr="00F33272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pct"/>
            <w:gridSpan w:val="3"/>
          </w:tcPr>
          <w:p w:rsidR="00D600D9" w:rsidRPr="00F33272" w:rsidRDefault="00D600D9" w:rsidP="00055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55436"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D600D9" w:rsidRPr="00F33272" w:rsidTr="00657DFF">
        <w:trPr>
          <w:tblHeader/>
        </w:trPr>
        <w:tc>
          <w:tcPr>
            <w:tcW w:w="1553" w:type="pct"/>
          </w:tcPr>
          <w:p w:rsidR="00D600D9" w:rsidRPr="00F33272" w:rsidRDefault="00D600D9" w:rsidP="00D600D9">
            <w:pPr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</w:tcPr>
          <w:p w:rsidR="00D600D9" w:rsidRPr="00F33272" w:rsidRDefault="00D600D9" w:rsidP="00657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625" w:type="pct"/>
          </w:tcPr>
          <w:p w:rsidR="00D600D9" w:rsidRPr="00F33272" w:rsidRDefault="00D600D9" w:rsidP="00D600D9">
            <w:pPr>
              <w:pStyle w:val="30"/>
              <w:tabs>
                <w:tab w:val="clear" w:pos="360"/>
                <w:tab w:val="clear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147" w:type="pct"/>
          </w:tcPr>
          <w:p w:rsidR="00D600D9" w:rsidRPr="00F33272" w:rsidRDefault="00D600D9" w:rsidP="00D600D9">
            <w:pPr>
              <w:pStyle w:val="30"/>
              <w:tabs>
                <w:tab w:val="clear" w:pos="360"/>
                <w:tab w:val="clear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D600D9" w:rsidRPr="00F33272" w:rsidRDefault="00D600D9" w:rsidP="00D600D9">
            <w:pPr>
              <w:pStyle w:val="30"/>
              <w:tabs>
                <w:tab w:val="clear" w:pos="360"/>
                <w:tab w:val="clear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7" w:type="pct"/>
          </w:tcPr>
          <w:p w:rsidR="00D600D9" w:rsidRPr="00F33272" w:rsidRDefault="00D600D9" w:rsidP="00D600D9">
            <w:pPr>
              <w:pStyle w:val="30"/>
              <w:tabs>
                <w:tab w:val="clear" w:pos="360"/>
                <w:tab w:val="clear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D600D9" w:rsidRPr="00F33272" w:rsidRDefault="00D600D9" w:rsidP="00D600D9">
            <w:pPr>
              <w:pStyle w:val="30"/>
              <w:tabs>
                <w:tab w:val="clear" w:pos="360"/>
                <w:tab w:val="clear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127" w:type="pct"/>
          </w:tcPr>
          <w:p w:rsidR="00D600D9" w:rsidRPr="00F33272" w:rsidRDefault="00D600D9" w:rsidP="00D600D9">
            <w:pPr>
              <w:pStyle w:val="30"/>
              <w:tabs>
                <w:tab w:val="clear" w:pos="360"/>
                <w:tab w:val="clear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:rsidR="00D600D9" w:rsidRPr="00F33272" w:rsidRDefault="00D600D9" w:rsidP="00D600D9">
            <w:pPr>
              <w:pStyle w:val="30"/>
              <w:tabs>
                <w:tab w:val="clear" w:pos="360"/>
                <w:tab w:val="clear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D600D9" w:rsidRPr="00F33272" w:rsidTr="00657DFF">
        <w:trPr>
          <w:tblHeader/>
        </w:trPr>
        <w:tc>
          <w:tcPr>
            <w:tcW w:w="1553" w:type="pct"/>
          </w:tcPr>
          <w:p w:rsidR="00D600D9" w:rsidRPr="00F33272" w:rsidRDefault="00D600D9" w:rsidP="00D600D9">
            <w:pPr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D600D9" w:rsidRPr="00F33272" w:rsidRDefault="00D600D9" w:rsidP="00657DFF">
            <w:pPr>
              <w:pStyle w:val="30"/>
              <w:tabs>
                <w:tab w:val="clear" w:pos="360"/>
                <w:tab w:val="clear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957" w:type="pct"/>
            <w:gridSpan w:val="7"/>
          </w:tcPr>
          <w:p w:rsidR="00D600D9" w:rsidRPr="00F33272" w:rsidRDefault="00D600D9" w:rsidP="00D600D9">
            <w:pPr>
              <w:pStyle w:val="30"/>
              <w:tabs>
                <w:tab w:val="clear" w:pos="360"/>
                <w:tab w:val="clear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พันหุ้น/พันบาท</w:t>
            </w: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600D9" w:rsidRPr="00F33272" w:rsidTr="00657DFF">
        <w:tc>
          <w:tcPr>
            <w:tcW w:w="1553" w:type="pct"/>
          </w:tcPr>
          <w:p w:rsidR="00D600D9" w:rsidRPr="00F33272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89" w:type="pct"/>
          </w:tcPr>
          <w:p w:rsidR="00D600D9" w:rsidRPr="00F33272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D600D9" w:rsidRPr="00F33272" w:rsidRDefault="00D600D9" w:rsidP="00D600D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D600D9" w:rsidRPr="00F33272" w:rsidRDefault="00D600D9" w:rsidP="00D600D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D600D9" w:rsidRPr="00F33272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D600D9" w:rsidRPr="00F33272" w:rsidRDefault="00D600D9" w:rsidP="00D6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</w:tcPr>
          <w:p w:rsidR="00D600D9" w:rsidRPr="00F33272" w:rsidRDefault="00D600D9" w:rsidP="00D6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:rsidR="00D600D9" w:rsidRPr="00F33272" w:rsidRDefault="00D600D9" w:rsidP="00D6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9" w:type="pct"/>
          </w:tcPr>
          <w:p w:rsidR="00D600D9" w:rsidRPr="00F33272" w:rsidRDefault="00D600D9" w:rsidP="00D6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600D9" w:rsidRPr="00F33272" w:rsidTr="00657DFF">
        <w:tc>
          <w:tcPr>
            <w:tcW w:w="1553" w:type="pct"/>
          </w:tcPr>
          <w:p w:rsidR="00D600D9" w:rsidRPr="00F33272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89" w:type="pct"/>
          </w:tcPr>
          <w:p w:rsidR="00D600D9" w:rsidRPr="00F33272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:rsidR="00D600D9" w:rsidRPr="00F33272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D600D9" w:rsidRPr="00F33272" w:rsidRDefault="00D600D9" w:rsidP="00D600D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</w:tcPr>
          <w:p w:rsidR="00D600D9" w:rsidRPr="00F33272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D600D9" w:rsidRPr="00F33272" w:rsidRDefault="00D600D9" w:rsidP="00D6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D600D9" w:rsidRPr="00F33272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D600D9" w:rsidRPr="00F33272" w:rsidRDefault="00D600D9" w:rsidP="00D600D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</w:tcPr>
          <w:p w:rsidR="00D600D9" w:rsidRPr="00F33272" w:rsidRDefault="00D600D9" w:rsidP="00D6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339" w:rsidRPr="00F33272" w:rsidTr="00657DFF">
        <w:tc>
          <w:tcPr>
            <w:tcW w:w="1553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89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25" w:type="pct"/>
          </w:tcPr>
          <w:p w:rsidR="00626339" w:rsidRPr="00F33272" w:rsidRDefault="00626339" w:rsidP="0094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531E" w:rsidRPr="00F33272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94531E" w:rsidRPr="00F332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4531E" w:rsidRPr="00F33272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4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14,983,008</w:t>
            </w:r>
          </w:p>
        </w:tc>
        <w:tc>
          <w:tcPr>
            <w:tcW w:w="14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</w:tcPr>
          <w:p w:rsidR="00626339" w:rsidRPr="00F33272" w:rsidRDefault="0094531E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1,498,301</w:t>
            </w:r>
          </w:p>
        </w:tc>
        <w:tc>
          <w:tcPr>
            <w:tcW w:w="12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14,983,008</w:t>
            </w:r>
          </w:p>
        </w:tc>
      </w:tr>
      <w:tr w:rsidR="00626339" w:rsidRPr="00F33272" w:rsidTr="00657DFF">
        <w:tc>
          <w:tcPr>
            <w:tcW w:w="1553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89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6339" w:rsidRPr="00F33272" w:rsidTr="00657DFF">
        <w:tc>
          <w:tcPr>
            <w:tcW w:w="1553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89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965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959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963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987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26339" w:rsidRPr="00F33272" w:rsidTr="00657DFF">
        <w:tc>
          <w:tcPr>
            <w:tcW w:w="1553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89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:rsidR="00626339" w:rsidRPr="00F33272" w:rsidRDefault="0094531E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1,498,301</w:t>
            </w:r>
          </w:p>
        </w:tc>
        <w:tc>
          <w:tcPr>
            <w:tcW w:w="14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14,983,008</w:t>
            </w:r>
          </w:p>
        </w:tc>
        <w:tc>
          <w:tcPr>
            <w:tcW w:w="14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:rsidR="00626339" w:rsidRPr="00F33272" w:rsidRDefault="0094531E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1,498,301</w:t>
            </w:r>
          </w:p>
        </w:tc>
        <w:tc>
          <w:tcPr>
            <w:tcW w:w="12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14,983,008</w:t>
            </w:r>
          </w:p>
        </w:tc>
      </w:tr>
      <w:tr w:rsidR="00626339" w:rsidRPr="00F33272" w:rsidTr="00657DFF">
        <w:tc>
          <w:tcPr>
            <w:tcW w:w="1553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9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5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965"/>
              </w:tabs>
              <w:ind w:right="-107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4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35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959"/>
              </w:tabs>
              <w:ind w:right="-107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47" w:type="pct"/>
          </w:tcPr>
          <w:p w:rsidR="00626339" w:rsidRPr="00F33272" w:rsidRDefault="00626339" w:rsidP="0062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62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963"/>
              </w:tabs>
              <w:ind w:right="-107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49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987"/>
              </w:tabs>
              <w:ind w:right="-107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</w:p>
        </w:tc>
      </w:tr>
      <w:tr w:rsidR="00626339" w:rsidRPr="00F33272" w:rsidTr="00657DFF">
        <w:tc>
          <w:tcPr>
            <w:tcW w:w="1553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489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965"/>
              </w:tabs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959"/>
              </w:tabs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626339" w:rsidRPr="00F33272" w:rsidRDefault="00626339" w:rsidP="0062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963"/>
              </w:tabs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987"/>
              </w:tabs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626339" w:rsidRPr="00F33272" w:rsidTr="00657DFF">
        <w:tc>
          <w:tcPr>
            <w:tcW w:w="1553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89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965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959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626339" w:rsidRPr="00F33272" w:rsidRDefault="00626339" w:rsidP="0062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963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987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26339" w:rsidRPr="00F33272" w:rsidTr="00657DFF">
        <w:tc>
          <w:tcPr>
            <w:tcW w:w="1553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89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25" w:type="pct"/>
          </w:tcPr>
          <w:p w:rsidR="00626339" w:rsidRPr="00F33272" w:rsidRDefault="00722372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1,498,301</w:t>
            </w:r>
          </w:p>
        </w:tc>
        <w:tc>
          <w:tcPr>
            <w:tcW w:w="14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14,983,008</w:t>
            </w:r>
          </w:p>
        </w:tc>
        <w:tc>
          <w:tcPr>
            <w:tcW w:w="147" w:type="pct"/>
          </w:tcPr>
          <w:p w:rsidR="00626339" w:rsidRPr="00F33272" w:rsidRDefault="00626339" w:rsidP="0062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626339" w:rsidRPr="00F33272" w:rsidRDefault="00722372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1,498,301</w:t>
            </w:r>
          </w:p>
        </w:tc>
        <w:tc>
          <w:tcPr>
            <w:tcW w:w="12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14,983,008</w:t>
            </w:r>
          </w:p>
        </w:tc>
      </w:tr>
      <w:tr w:rsidR="00626339" w:rsidRPr="00F33272" w:rsidTr="00657DFF">
        <w:tc>
          <w:tcPr>
            <w:tcW w:w="1553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89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26339" w:rsidRPr="00F33272" w:rsidRDefault="00626339" w:rsidP="0062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6339" w:rsidRPr="00F33272" w:rsidTr="00657DFF">
        <w:tc>
          <w:tcPr>
            <w:tcW w:w="1553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89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965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959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626339" w:rsidRPr="00F33272" w:rsidRDefault="00626339" w:rsidP="0062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963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987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26339" w:rsidRPr="00F33272" w:rsidTr="00657DFF">
        <w:tc>
          <w:tcPr>
            <w:tcW w:w="1553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89" w:type="pct"/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:rsidR="00626339" w:rsidRPr="00F33272" w:rsidRDefault="00722372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1,498,301</w:t>
            </w:r>
          </w:p>
        </w:tc>
        <w:tc>
          <w:tcPr>
            <w:tcW w:w="14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14,983,008</w:t>
            </w:r>
          </w:p>
        </w:tc>
        <w:tc>
          <w:tcPr>
            <w:tcW w:w="147" w:type="pct"/>
          </w:tcPr>
          <w:p w:rsidR="00626339" w:rsidRPr="00F33272" w:rsidRDefault="00626339" w:rsidP="0062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:rsidR="00626339" w:rsidRPr="00F33272" w:rsidRDefault="00722372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1,498,301</w:t>
            </w:r>
          </w:p>
        </w:tc>
        <w:tc>
          <w:tcPr>
            <w:tcW w:w="127" w:type="pct"/>
          </w:tcPr>
          <w:p w:rsidR="00626339" w:rsidRPr="00F33272" w:rsidRDefault="00626339" w:rsidP="00626339">
            <w:pPr>
              <w:pStyle w:val="30"/>
              <w:tabs>
                <w:tab w:val="clear" w:pos="360"/>
                <w:tab w:val="clear" w:pos="720"/>
                <w:tab w:val="decimal" w:pos="881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:rsidR="00626339" w:rsidRPr="00F33272" w:rsidRDefault="00626339" w:rsidP="0062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14,983,008</w:t>
            </w:r>
          </w:p>
        </w:tc>
      </w:tr>
    </w:tbl>
    <w:p w:rsidR="00922C83" w:rsidRPr="00F33272" w:rsidRDefault="00922C83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9A3203" w:rsidRPr="00F33272" w:rsidRDefault="00BF390A" w:rsidP="00657DFF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sz w:val="30"/>
          <w:szCs w:val="30"/>
          <w:cs/>
          <w:lang w:val="th-TH"/>
        </w:rPr>
      </w:pPr>
      <w:r w:rsidRPr="00F33272">
        <w:rPr>
          <w:rFonts w:asciiTheme="majorBidi" w:hAnsiTheme="majorBidi" w:cstheme="majorBidi"/>
          <w:sz w:val="30"/>
          <w:szCs w:val="30"/>
        </w:rPr>
        <w:t>25</w:t>
      </w:r>
      <w:r w:rsidR="002735D5" w:rsidRPr="00F33272">
        <w:rPr>
          <w:rFonts w:asciiTheme="majorBidi" w:hAnsiTheme="majorBidi" w:cstheme="majorBidi"/>
          <w:sz w:val="30"/>
          <w:szCs w:val="30"/>
        </w:rPr>
        <w:tab/>
      </w:r>
      <w:r w:rsidR="00F152AA" w:rsidRPr="00F33272">
        <w:rPr>
          <w:rFonts w:ascii="Angsana New" w:hAnsi="Angsana New" w:cs="Angsana New"/>
          <w:sz w:val="30"/>
          <w:szCs w:val="30"/>
          <w:cs/>
          <w:lang w:val="th-TH"/>
        </w:rPr>
        <w:t>สำรองตามกฎหมายและองค์ประกอบอื่นของส่วนของผู้ถือหุ้น</w:t>
      </w:r>
    </w:p>
    <w:p w:rsidR="00876AC8" w:rsidRPr="00F33272" w:rsidRDefault="00876AC8" w:rsidP="00DE5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sz w:val="24"/>
          <w:szCs w:val="24"/>
        </w:rPr>
      </w:pPr>
    </w:p>
    <w:p w:rsidR="00876AC8" w:rsidRPr="00F33272" w:rsidRDefault="00F152AA" w:rsidP="002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33272">
        <w:rPr>
          <w:rFonts w:asciiTheme="majorBidi" w:hAnsiTheme="majorBidi" w:cstheme="majorBidi"/>
          <w:sz w:val="30"/>
          <w:szCs w:val="30"/>
        </w:rPr>
        <w:t>2535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F33272">
        <w:rPr>
          <w:rFonts w:asciiTheme="majorBidi" w:hAnsiTheme="majorBidi" w:cstheme="majorBidi"/>
          <w:sz w:val="30"/>
          <w:szCs w:val="30"/>
        </w:rPr>
        <w:t>116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F33272">
        <w:rPr>
          <w:rFonts w:asciiTheme="majorBidi" w:hAnsiTheme="majorBidi" w:cstheme="majorBidi"/>
          <w:sz w:val="30"/>
          <w:szCs w:val="30"/>
        </w:rPr>
        <w:t>“</w:t>
      </w:r>
      <w:r w:rsidRPr="00F33272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F33272">
        <w:rPr>
          <w:rFonts w:asciiTheme="majorBidi" w:hAnsiTheme="majorBidi" w:cstheme="majorBidi"/>
          <w:sz w:val="30"/>
          <w:szCs w:val="30"/>
        </w:rPr>
        <w:t>”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F33272">
        <w:rPr>
          <w:rFonts w:asciiTheme="majorBidi" w:hAnsiTheme="majorBidi" w:cstheme="majorBidi"/>
          <w:sz w:val="30"/>
          <w:szCs w:val="30"/>
        </w:rPr>
        <w:t xml:space="preserve">5 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F33272">
        <w:rPr>
          <w:rFonts w:asciiTheme="majorBidi" w:hAnsiTheme="majorBidi" w:cstheme="majorBidi"/>
          <w:sz w:val="30"/>
          <w:szCs w:val="30"/>
        </w:rPr>
        <w:t xml:space="preserve">10 </w:t>
      </w:r>
      <w:r w:rsidR="00464DF3" w:rsidRPr="00F33272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 เงินสำรองนี้จะนำไปจ่ายเป็นเงินปันผลไม่ได้</w:t>
      </w:r>
    </w:p>
    <w:p w:rsidR="00397535" w:rsidRPr="00F33272" w:rsidRDefault="0039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:rsidR="00EE1344" w:rsidRPr="00F33272" w:rsidRDefault="00F152AA" w:rsidP="00EE134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sz w:val="30"/>
          <w:szCs w:val="30"/>
          <w:cs/>
        </w:rPr>
        <w:t>องค์ประกอบอื่นของส่วนของผู้ถือหุ้น</w:t>
      </w:r>
    </w:p>
    <w:p w:rsidR="00EE1344" w:rsidRPr="00F33272" w:rsidRDefault="00EE1344" w:rsidP="00EE134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EE1344" w:rsidRPr="00F33272" w:rsidRDefault="00F152AA" w:rsidP="00EE134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ผลต่างจากการแปลงค่างบการเงิน</w:t>
      </w:r>
    </w:p>
    <w:p w:rsidR="00EE1344" w:rsidRPr="00F33272" w:rsidRDefault="00EE1344" w:rsidP="00EE134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2104F4" w:rsidRPr="00F33272" w:rsidRDefault="00F152AA" w:rsidP="00A663D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ผลต่างจากการแปลงค่างบการเงินแสดงในส่วนของผู้ถือหุ้น ประกอบด้วยผลต่างการแปลงค่าทั้งหมดจากงบการเงินของหน่วยงานในต่างประเทศให้เป็นเงินบาทไทย</w:t>
      </w:r>
    </w:p>
    <w:p w:rsidR="00915922" w:rsidRPr="00F33272" w:rsidRDefault="00915922" w:rsidP="00A663D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9A3203" w:rsidRPr="00F33272" w:rsidRDefault="00445407" w:rsidP="00657DF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F3327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26</w:t>
      </w:r>
      <w:r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067AB4" w:rsidRPr="00F33272">
        <w:rPr>
          <w:rFonts w:asciiTheme="majorBidi" w:hAnsiTheme="majorBidi" w:cstheme="majorBidi" w:hint="cs"/>
          <w:sz w:val="30"/>
          <w:szCs w:val="30"/>
          <w:u w:val="none"/>
          <w:cs/>
        </w:rPr>
        <w:t>ส่วนงานดำเนินงาน</w:t>
      </w:r>
    </w:p>
    <w:p w:rsidR="000B0B54" w:rsidRPr="00F33272" w:rsidRDefault="000B0B54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215AE9" w:rsidRPr="00F33272" w:rsidRDefault="00F152AA" w:rsidP="009850C1">
      <w:pPr>
        <w:spacing w:line="240" w:lineRule="auto"/>
        <w:ind w:left="5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กลุ่มบริษัทมี </w:t>
      </w:r>
      <w:r w:rsidRPr="00F33272">
        <w:rPr>
          <w:rFonts w:asciiTheme="majorBidi" w:hAnsiTheme="majorBidi" w:cstheme="majorBidi"/>
          <w:spacing w:val="-4"/>
          <w:sz w:val="30"/>
          <w:szCs w:val="30"/>
        </w:rPr>
        <w:t xml:space="preserve">3 </w:t>
      </w: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:rsidR="00A90917" w:rsidRPr="00F33272" w:rsidRDefault="00A90917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215AE9" w:rsidRPr="00F33272" w:rsidRDefault="00215AE9" w:rsidP="009850C1">
      <w:pPr>
        <w:pStyle w:val="ListParagraph"/>
        <w:numPr>
          <w:ilvl w:val="0"/>
          <w:numId w:val="14"/>
        </w:numPr>
        <w:tabs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33272">
        <w:rPr>
          <w:rFonts w:asciiTheme="majorBidi" w:hAnsiTheme="majorBidi" w:cstheme="majorBidi"/>
          <w:sz w:val="30"/>
          <w:szCs w:val="30"/>
        </w:rPr>
        <w:t>1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 ผู้ผลิตไฟฟ้าอิสระ</w:t>
      </w:r>
    </w:p>
    <w:p w:rsidR="00215AE9" w:rsidRPr="00F33272" w:rsidRDefault="00215AE9" w:rsidP="009850C1">
      <w:pPr>
        <w:pStyle w:val="ListParagraph"/>
        <w:numPr>
          <w:ilvl w:val="0"/>
          <w:numId w:val="14"/>
        </w:numPr>
        <w:tabs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33272">
        <w:rPr>
          <w:rFonts w:asciiTheme="majorBidi" w:hAnsiTheme="majorBidi" w:cstheme="majorBidi"/>
          <w:sz w:val="30"/>
          <w:szCs w:val="30"/>
        </w:rPr>
        <w:t>2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 ผู้ผลิตไฟฟ้ารายเล็ก</w:t>
      </w:r>
    </w:p>
    <w:p w:rsidR="00153E13" w:rsidRPr="00F33272" w:rsidRDefault="00215AE9" w:rsidP="009850C1">
      <w:pPr>
        <w:pStyle w:val="ListParagraph"/>
        <w:numPr>
          <w:ilvl w:val="0"/>
          <w:numId w:val="14"/>
        </w:numPr>
        <w:tabs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33272">
        <w:rPr>
          <w:rFonts w:asciiTheme="majorBidi" w:hAnsiTheme="majorBidi" w:cstheme="majorBidi"/>
          <w:sz w:val="30"/>
          <w:szCs w:val="30"/>
        </w:rPr>
        <w:t>3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633F" w:rsidRPr="00F33272">
        <w:rPr>
          <w:rFonts w:asciiTheme="majorBidi" w:hAnsiTheme="majorBidi" w:cstheme="majorBidi" w:hint="cs"/>
          <w:sz w:val="30"/>
          <w:szCs w:val="30"/>
          <w:cs/>
        </w:rPr>
        <w:t>ส่วนงานอื่นๆ</w:t>
      </w:r>
    </w:p>
    <w:p w:rsidR="009D427C" w:rsidRPr="00F33272" w:rsidRDefault="009D427C" w:rsidP="00657DFF">
      <w:pPr>
        <w:pStyle w:val="ListParagraph"/>
        <w:tabs>
          <w:tab w:val="clear" w:pos="680"/>
          <w:tab w:val="clear" w:pos="907"/>
          <w:tab w:val="left" w:pos="900"/>
        </w:tabs>
        <w:spacing w:line="240" w:lineRule="auto"/>
        <w:ind w:left="990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9D427C" w:rsidRPr="00F33272" w:rsidRDefault="00F152AA" w:rsidP="00D55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F33272">
        <w:rPr>
          <w:rFonts w:asciiTheme="majorBidi" w:hAnsiTheme="majorBidi" w:cstheme="majorBidi"/>
          <w:spacing w:val="-6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343CF5" w:rsidRPr="00F33272" w:rsidRDefault="0034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9D427C" w:rsidRPr="00F33272" w:rsidRDefault="00343CF5" w:rsidP="0034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F33272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:rsidR="00343CF5" w:rsidRPr="00F33272" w:rsidRDefault="00343CF5" w:rsidP="0034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159"/>
        <w:gridCol w:w="180"/>
        <w:gridCol w:w="1181"/>
        <w:gridCol w:w="180"/>
        <w:gridCol w:w="1159"/>
        <w:gridCol w:w="180"/>
        <w:gridCol w:w="1091"/>
        <w:gridCol w:w="180"/>
        <w:gridCol w:w="10"/>
        <w:gridCol w:w="1070"/>
      </w:tblGrid>
      <w:tr w:rsidR="0071299C" w:rsidRPr="00F33272" w:rsidTr="00820D90">
        <w:trPr>
          <w:cantSplit/>
          <w:tblHeader/>
        </w:trPr>
        <w:tc>
          <w:tcPr>
            <w:tcW w:w="2880" w:type="dxa"/>
          </w:tcPr>
          <w:p w:rsidR="005B7AA5" w:rsidRPr="00F33272" w:rsidRDefault="005B7AA5" w:rsidP="00657DFF">
            <w:pPr>
              <w:shd w:val="clear" w:color="auto" w:fill="FFFFFF"/>
              <w:tabs>
                <w:tab w:val="clear" w:pos="454"/>
                <w:tab w:val="left" w:pos="630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:rsidR="005B7AA5" w:rsidRPr="00F33272" w:rsidRDefault="005B7AA5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:rsidR="005B7AA5" w:rsidRPr="00F33272" w:rsidRDefault="0071299C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:rsidR="005B7AA5" w:rsidRPr="00F33272" w:rsidRDefault="005B7AA5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</w:tcPr>
          <w:p w:rsidR="005B7AA5" w:rsidRPr="00F33272" w:rsidRDefault="005B7AA5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:rsidR="005B7AA5" w:rsidRPr="00F33272" w:rsidRDefault="0071299C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5B7AA5" w:rsidRPr="00F33272" w:rsidRDefault="005B7AA5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</w:tcPr>
          <w:p w:rsidR="005B7AA5" w:rsidRPr="00F33272" w:rsidRDefault="005B7AA5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:rsidR="005B7AA5" w:rsidRPr="00F33272" w:rsidRDefault="0071299C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5B7AA5" w:rsidRPr="00F33272" w:rsidRDefault="005B7AA5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hideMark/>
          </w:tcPr>
          <w:p w:rsidR="005B7AA5" w:rsidRPr="00F33272" w:rsidRDefault="0071299C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90" w:type="dxa"/>
            <w:gridSpan w:val="2"/>
          </w:tcPr>
          <w:p w:rsidR="005B7AA5" w:rsidRPr="00F33272" w:rsidRDefault="005B7AA5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</w:tcPr>
          <w:p w:rsidR="005B7AA5" w:rsidRPr="00F33272" w:rsidRDefault="005B7AA5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:rsidR="005B7AA5" w:rsidRPr="00F33272" w:rsidRDefault="0071299C" w:rsidP="005B7984">
            <w:pPr>
              <w:pStyle w:val="acctmergecolhdg"/>
              <w:shd w:val="clear" w:color="auto" w:fill="FFFFFF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รวม </w:t>
            </w:r>
          </w:p>
        </w:tc>
      </w:tr>
      <w:tr w:rsidR="0071299C" w:rsidRPr="00F33272" w:rsidTr="00820D90">
        <w:trPr>
          <w:cantSplit/>
          <w:tblHeader/>
        </w:trPr>
        <w:tc>
          <w:tcPr>
            <w:tcW w:w="2880" w:type="dxa"/>
          </w:tcPr>
          <w:p w:rsidR="005B7AA5" w:rsidRPr="00F33272" w:rsidRDefault="005B7AA5" w:rsidP="005B7984">
            <w:pPr>
              <w:pStyle w:val="acctfourfigures"/>
              <w:shd w:val="clear" w:color="auto" w:fill="FFFFFF"/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90" w:type="dxa"/>
            <w:gridSpan w:val="10"/>
            <w:hideMark/>
          </w:tcPr>
          <w:p w:rsidR="005B7AA5" w:rsidRPr="00F33272" w:rsidRDefault="0071299C" w:rsidP="005B7984">
            <w:pPr>
              <w:pStyle w:val="acctfourfigures"/>
              <w:shd w:val="clear" w:color="auto" w:fill="FFFFFF"/>
              <w:tabs>
                <w:tab w:val="left" w:pos="72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20D90" w:rsidRPr="00F33272" w:rsidTr="00820D90">
        <w:trPr>
          <w:cantSplit/>
          <w:trHeight w:val="302"/>
        </w:trPr>
        <w:tc>
          <w:tcPr>
            <w:tcW w:w="4039" w:type="dxa"/>
            <w:gridSpan w:val="2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  <w:vAlign w:val="bottom"/>
          </w:tcPr>
          <w:p w:rsidR="00820D90" w:rsidRPr="00F33272" w:rsidRDefault="00820D90" w:rsidP="000029B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820D90" w:rsidRPr="00F33272" w:rsidRDefault="00820D90" w:rsidP="000029B0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20D90" w:rsidRPr="00F33272" w:rsidRDefault="00820D90" w:rsidP="000029B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820D90" w:rsidRPr="00F33272" w:rsidRDefault="00820D90" w:rsidP="000029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820D90" w:rsidRPr="00F33272" w:rsidRDefault="00820D90" w:rsidP="000029B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820D90" w:rsidRPr="00F33272" w:rsidRDefault="00820D90" w:rsidP="000029B0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  <w:gridSpan w:val="2"/>
            <w:vAlign w:val="bottom"/>
          </w:tcPr>
          <w:p w:rsidR="00820D90" w:rsidRPr="00F33272" w:rsidRDefault="00820D90" w:rsidP="000029B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:rsidR="00820D90" w:rsidRPr="00F33272" w:rsidRDefault="00820D90" w:rsidP="000029B0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29B0" w:rsidRPr="00F33272" w:rsidTr="00820D90">
        <w:trPr>
          <w:cantSplit/>
          <w:trHeight w:val="302"/>
        </w:trPr>
        <w:tc>
          <w:tcPr>
            <w:tcW w:w="2880" w:type="dxa"/>
            <w:hideMark/>
          </w:tcPr>
          <w:p w:rsidR="000029B0" w:rsidRPr="00F33272" w:rsidRDefault="000029B0" w:rsidP="00067AB4">
            <w:pPr>
              <w:pStyle w:val="acctfourfigures"/>
              <w:shd w:val="clear" w:color="auto" w:fill="FFFFFF"/>
              <w:tabs>
                <w:tab w:val="clear" w:pos="765"/>
                <w:tab w:val="decimal" w:pos="90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 w:bidi="th-TH"/>
              </w:rPr>
              <w:t>รายได้จากการขายและ</w:t>
            </w:r>
            <w:r w:rsidRPr="00F3327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 w:bidi="th-TH"/>
              </w:rPr>
              <w:t>การ</w:t>
            </w: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 w:bidi="th-TH"/>
              </w:rPr>
              <w:t>ให้บริการ</w:t>
            </w:r>
          </w:p>
        </w:tc>
        <w:tc>
          <w:tcPr>
            <w:tcW w:w="1159" w:type="dxa"/>
            <w:vAlign w:val="bottom"/>
          </w:tcPr>
          <w:p w:rsidR="000029B0" w:rsidRPr="00F33272" w:rsidRDefault="000029B0" w:rsidP="000029B0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0029B0" w:rsidRPr="00F33272" w:rsidRDefault="000029B0" w:rsidP="000029B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0029B0" w:rsidRPr="00F33272" w:rsidRDefault="000029B0" w:rsidP="000029B0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029B0" w:rsidRPr="00F33272" w:rsidRDefault="000029B0" w:rsidP="000029B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0029B0" w:rsidRPr="00F33272" w:rsidRDefault="000029B0" w:rsidP="000029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0029B0" w:rsidRPr="00F33272" w:rsidRDefault="000029B0" w:rsidP="000029B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0029B0" w:rsidRPr="00F33272" w:rsidRDefault="000029B0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  <w:gridSpan w:val="2"/>
            <w:vAlign w:val="bottom"/>
          </w:tcPr>
          <w:p w:rsidR="000029B0" w:rsidRPr="00F33272" w:rsidRDefault="000029B0" w:rsidP="000029B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:rsidR="000029B0" w:rsidRPr="00F33272" w:rsidRDefault="000029B0" w:rsidP="000029B0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4115" w:rsidRPr="00F33272" w:rsidTr="00820D90">
        <w:trPr>
          <w:cantSplit/>
          <w:trHeight w:val="20"/>
        </w:trPr>
        <w:tc>
          <w:tcPr>
            <w:tcW w:w="2880" w:type="dxa"/>
            <w:hideMark/>
          </w:tcPr>
          <w:p w:rsidR="00D34115" w:rsidRPr="00F33272" w:rsidRDefault="00D34115" w:rsidP="00D34115">
            <w:pPr>
              <w:shd w:val="clear" w:color="auto" w:fill="FFFFFF"/>
              <w:tabs>
                <w:tab w:val="clear" w:pos="227"/>
              </w:tabs>
              <w:spacing w:line="240" w:lineRule="auto"/>
              <w:ind w:left="19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3,247,254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20,381,540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605,760</w:t>
            </w:r>
          </w:p>
        </w:tc>
        <w:tc>
          <w:tcPr>
            <w:tcW w:w="180" w:type="dxa"/>
            <w:shd w:val="clear" w:color="auto" w:fill="auto"/>
          </w:tcPr>
          <w:p w:rsidR="00D34115" w:rsidRPr="00F33272" w:rsidRDefault="00D34115" w:rsidP="00D34115">
            <w:pPr>
              <w:tabs>
                <w:tab w:val="clear" w:pos="227"/>
                <w:tab w:val="left" w:pos="67"/>
              </w:tabs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24,234,554</w:t>
            </w:r>
          </w:p>
        </w:tc>
      </w:tr>
      <w:tr w:rsidR="00D34115" w:rsidRPr="00F33272" w:rsidTr="00820D90">
        <w:trPr>
          <w:cantSplit/>
          <w:trHeight w:val="302"/>
        </w:trPr>
        <w:tc>
          <w:tcPr>
            <w:tcW w:w="2880" w:type="dxa"/>
            <w:hideMark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รายได้จากสัญญาเช่าการเงิน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542,850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542,850</w:t>
            </w:r>
          </w:p>
        </w:tc>
      </w:tr>
      <w:tr w:rsidR="00D34115" w:rsidRPr="00F33272" w:rsidTr="00820D90">
        <w:trPr>
          <w:cantSplit/>
        </w:trPr>
        <w:tc>
          <w:tcPr>
            <w:tcW w:w="2880" w:type="dxa"/>
            <w:hideMark/>
          </w:tcPr>
          <w:p w:rsidR="00D34115" w:rsidRPr="00F33272" w:rsidRDefault="00D34115" w:rsidP="00D3411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(25,187)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(442,294)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38743A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8743A"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60,614</w:t>
            </w: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14,375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38743A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743A" w:rsidRPr="00F33272">
              <w:rPr>
                <w:rFonts w:asciiTheme="majorBidi" w:hAnsiTheme="majorBidi" w:cstheme="majorBidi"/>
                <w:sz w:val="30"/>
                <w:szCs w:val="30"/>
              </w:rPr>
              <w:t>513,720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34115" w:rsidRPr="00F33272" w:rsidTr="00820D90">
        <w:trPr>
          <w:cantSplit/>
        </w:trPr>
        <w:tc>
          <w:tcPr>
            <w:tcW w:w="2880" w:type="dxa"/>
            <w:hideMark/>
          </w:tcPr>
          <w:p w:rsidR="00D34115" w:rsidRPr="00F33272" w:rsidRDefault="00D34115" w:rsidP="00D3411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(64,369)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(1,598,979)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(138,689)</w:t>
            </w:r>
          </w:p>
        </w:tc>
        <w:tc>
          <w:tcPr>
            <w:tcW w:w="180" w:type="dxa"/>
            <w:shd w:val="clear" w:color="auto" w:fill="auto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(1,802,037)</w:t>
            </w:r>
          </w:p>
        </w:tc>
      </w:tr>
      <w:tr w:rsidR="00D34115" w:rsidRPr="00F33272" w:rsidTr="00820D90">
        <w:trPr>
          <w:cantSplit/>
        </w:trPr>
        <w:tc>
          <w:tcPr>
            <w:tcW w:w="2880" w:type="dxa"/>
            <w:hideMark/>
          </w:tcPr>
          <w:p w:rsidR="00D34115" w:rsidRPr="00F33272" w:rsidRDefault="00D34115" w:rsidP="00D34115">
            <w:pPr>
              <w:shd w:val="clear" w:color="auto" w:fill="FFFFFF"/>
              <w:spacing w:line="240" w:lineRule="auto"/>
              <w:ind w:left="191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 จาก</w:t>
            </w:r>
          </w:p>
          <w:p w:rsidR="00D34115" w:rsidRPr="00F33272" w:rsidRDefault="00D34115" w:rsidP="00D34115">
            <w:pPr>
              <w:shd w:val="clear" w:color="auto" w:fill="FFFFFF"/>
              <w:spacing w:line="240" w:lineRule="auto"/>
              <w:ind w:left="19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</w:p>
          <w:p w:rsidR="00D34115" w:rsidRPr="00F33272" w:rsidRDefault="00D34115" w:rsidP="00D34115">
            <w:pPr>
              <w:shd w:val="clear" w:color="auto" w:fill="FFFFFF"/>
              <w:spacing w:line="240" w:lineRule="auto"/>
              <w:ind w:left="19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บันทึกตามวิธีส่วนได้เสีย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38743A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(24,75</w:t>
            </w:r>
            <w:r w:rsidR="0038743A" w:rsidRPr="00F3327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310,157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309,404</w:t>
            </w:r>
          </w:p>
        </w:tc>
        <w:tc>
          <w:tcPr>
            <w:tcW w:w="180" w:type="dxa"/>
            <w:shd w:val="clear" w:color="auto" w:fill="auto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38743A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594,8</w:t>
            </w:r>
            <w:r w:rsidR="0038743A" w:rsidRPr="00F33272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</w:tr>
      <w:tr w:rsidR="00F11DE2" w:rsidRPr="00F33272" w:rsidTr="007F31F6">
        <w:trPr>
          <w:cantSplit/>
        </w:trPr>
        <w:tc>
          <w:tcPr>
            <w:tcW w:w="2880" w:type="dxa"/>
          </w:tcPr>
          <w:p w:rsidR="00F11DE2" w:rsidRPr="00F33272" w:rsidRDefault="00F11DE2" w:rsidP="007F31F6">
            <w:pPr>
              <w:shd w:val="clear" w:color="auto" w:fill="FFFFFF"/>
              <w:spacing w:line="240" w:lineRule="auto"/>
              <w:ind w:left="191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11DE2" w:rsidRPr="00F33272" w:rsidRDefault="00F11DE2" w:rsidP="007F31F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186,912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11DE2" w:rsidRPr="00F33272" w:rsidRDefault="00F11DE2" w:rsidP="007F31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11DE2" w:rsidRPr="00F33272" w:rsidRDefault="00F11DE2" w:rsidP="007F31F6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3,501,530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11DE2" w:rsidRPr="00F33272" w:rsidRDefault="00F11DE2" w:rsidP="007F31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11DE2" w:rsidRPr="00F33272" w:rsidRDefault="00F11DE2" w:rsidP="007F31F6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443,563</w:t>
            </w:r>
          </w:p>
        </w:tc>
        <w:tc>
          <w:tcPr>
            <w:tcW w:w="180" w:type="dxa"/>
            <w:shd w:val="clear" w:color="auto" w:fill="auto"/>
          </w:tcPr>
          <w:p w:rsidR="00F11DE2" w:rsidRPr="00F33272" w:rsidRDefault="00F11DE2" w:rsidP="007F31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11DE2" w:rsidRPr="00F33272" w:rsidRDefault="00F11DE2" w:rsidP="007F31F6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F11DE2" w:rsidRPr="00F33272" w:rsidRDefault="00F11DE2" w:rsidP="007F31F6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11DE2" w:rsidRPr="00F33272" w:rsidRDefault="00F11DE2" w:rsidP="007F31F6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4,132,005</w:t>
            </w:r>
          </w:p>
        </w:tc>
      </w:tr>
      <w:tr w:rsidR="00F11DE2" w:rsidRPr="00F33272" w:rsidTr="007F31F6">
        <w:trPr>
          <w:cantSplit/>
        </w:trPr>
        <w:tc>
          <w:tcPr>
            <w:tcW w:w="2880" w:type="dxa"/>
          </w:tcPr>
          <w:p w:rsidR="00F11DE2" w:rsidRPr="00F33272" w:rsidRDefault="00F11DE2" w:rsidP="007F31F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11DE2" w:rsidRPr="00F33272" w:rsidRDefault="00F11DE2" w:rsidP="007F31F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(34,575)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11DE2" w:rsidRPr="00F33272" w:rsidRDefault="00F11DE2" w:rsidP="007F31F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11DE2" w:rsidRPr="00F33272" w:rsidRDefault="00F11DE2" w:rsidP="001C547A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547A" w:rsidRPr="00F33272">
              <w:rPr>
                <w:rFonts w:asciiTheme="majorBidi" w:hAnsiTheme="majorBidi" w:cstheme="majorBidi"/>
                <w:sz w:val="30"/>
                <w:szCs w:val="30"/>
              </w:rPr>
              <w:t>211,219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11DE2" w:rsidRPr="00F33272" w:rsidRDefault="00F11DE2" w:rsidP="007F31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11DE2" w:rsidRPr="00F33272" w:rsidRDefault="001C547A" w:rsidP="007F31F6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3,002</w:t>
            </w:r>
          </w:p>
        </w:tc>
        <w:tc>
          <w:tcPr>
            <w:tcW w:w="180" w:type="dxa"/>
            <w:shd w:val="clear" w:color="auto" w:fill="auto"/>
          </w:tcPr>
          <w:p w:rsidR="00F11DE2" w:rsidRPr="00F33272" w:rsidRDefault="00F11DE2" w:rsidP="007F31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11DE2" w:rsidRPr="00F33272" w:rsidRDefault="00F11DE2" w:rsidP="007F31F6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F11DE2" w:rsidRPr="00F33272" w:rsidRDefault="00F11DE2" w:rsidP="007F31F6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11DE2" w:rsidRPr="00F33272" w:rsidRDefault="00F11DE2" w:rsidP="001C547A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547A" w:rsidRPr="00F33272">
              <w:rPr>
                <w:rFonts w:asciiTheme="majorBidi" w:hAnsiTheme="majorBidi" w:cstheme="majorBidi"/>
                <w:sz w:val="30"/>
                <w:szCs w:val="30"/>
              </w:rPr>
              <w:t>242,792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34115" w:rsidRPr="00F33272" w:rsidTr="00820D90">
        <w:trPr>
          <w:cantSplit/>
        </w:trPr>
        <w:tc>
          <w:tcPr>
            <w:tcW w:w="2880" w:type="dxa"/>
          </w:tcPr>
          <w:p w:rsidR="00D34115" w:rsidRPr="00F33272" w:rsidRDefault="00D34115" w:rsidP="00D3411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152,337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492791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492791" w:rsidRPr="00F33272">
              <w:rPr>
                <w:rFonts w:asciiTheme="majorBidi" w:hAnsiTheme="majorBidi" w:cstheme="majorBidi"/>
                <w:sz w:val="30"/>
                <w:szCs w:val="30"/>
              </w:rPr>
              <w:t>290,311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492791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446,565</w:t>
            </w:r>
          </w:p>
        </w:tc>
        <w:tc>
          <w:tcPr>
            <w:tcW w:w="180" w:type="dxa"/>
            <w:shd w:val="clear" w:color="auto" w:fill="auto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D34115" w:rsidRPr="00F33272" w:rsidRDefault="00D34115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4115" w:rsidRPr="00F33272" w:rsidRDefault="00492791" w:rsidP="00D34115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3,889,213</w:t>
            </w:r>
          </w:p>
        </w:tc>
      </w:tr>
      <w:tr w:rsidR="00820D90" w:rsidRPr="00F33272" w:rsidTr="00820D90">
        <w:trPr>
          <w:cantSplit/>
        </w:trPr>
        <w:tc>
          <w:tcPr>
            <w:tcW w:w="2880" w:type="dxa"/>
          </w:tcPr>
          <w:p w:rsidR="00820D90" w:rsidRPr="00F33272" w:rsidRDefault="00820D90" w:rsidP="000029B0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20D90" w:rsidRPr="00F33272" w:rsidRDefault="00820D90" w:rsidP="000029B0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20D90" w:rsidRPr="00F33272" w:rsidRDefault="00820D90" w:rsidP="000029B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20D90" w:rsidRPr="00F33272" w:rsidRDefault="00820D90" w:rsidP="000029B0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20D90" w:rsidRPr="00F33272" w:rsidRDefault="00820D90" w:rsidP="000029B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20D90" w:rsidRPr="00F33272" w:rsidRDefault="00820D90" w:rsidP="000029B0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820D90" w:rsidRPr="00F33272" w:rsidRDefault="00820D90" w:rsidP="000029B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20D90" w:rsidRPr="00F33272" w:rsidRDefault="00820D90" w:rsidP="000029B0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820D90" w:rsidRPr="00F33272" w:rsidRDefault="00820D90" w:rsidP="00D2180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20D90" w:rsidRPr="00F33272" w:rsidRDefault="00820D90" w:rsidP="00D2180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820D90" w:rsidRPr="00F33272" w:rsidTr="00820D90">
        <w:trPr>
          <w:cantSplit/>
          <w:trHeight w:val="302"/>
        </w:trPr>
        <w:tc>
          <w:tcPr>
            <w:tcW w:w="4039" w:type="dxa"/>
            <w:gridSpan w:val="2"/>
          </w:tcPr>
          <w:p w:rsidR="00820D90" w:rsidRPr="00F33272" w:rsidRDefault="00820D90" w:rsidP="00A7771D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  <w:vAlign w:val="bottom"/>
          </w:tcPr>
          <w:p w:rsidR="00820D90" w:rsidRPr="00F33272" w:rsidRDefault="00820D90" w:rsidP="00A7771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820D90" w:rsidRPr="00F33272" w:rsidRDefault="00820D90" w:rsidP="00A7771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20D90" w:rsidRPr="00F33272" w:rsidRDefault="00820D90" w:rsidP="00A7771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820D90" w:rsidRPr="00F33272" w:rsidRDefault="00820D90" w:rsidP="00A7771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820D90" w:rsidRPr="00F33272" w:rsidRDefault="00820D90" w:rsidP="00A7771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820D90" w:rsidRPr="00F33272" w:rsidRDefault="00820D90" w:rsidP="00A7771D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  <w:gridSpan w:val="2"/>
            <w:vAlign w:val="bottom"/>
          </w:tcPr>
          <w:p w:rsidR="00820D90" w:rsidRPr="00F33272" w:rsidRDefault="00820D90" w:rsidP="00D2180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:rsidR="00820D90" w:rsidRPr="00F33272" w:rsidRDefault="00820D90" w:rsidP="00D2180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299C" w:rsidRPr="00F33272" w:rsidTr="00820D90">
        <w:trPr>
          <w:cantSplit/>
          <w:trHeight w:val="302"/>
        </w:trPr>
        <w:tc>
          <w:tcPr>
            <w:tcW w:w="2880" w:type="dxa"/>
            <w:hideMark/>
          </w:tcPr>
          <w:p w:rsidR="00A37947" w:rsidRPr="00F33272" w:rsidRDefault="00820D90" w:rsidP="005B7984">
            <w:pPr>
              <w:pStyle w:val="acctfourfigures"/>
              <w:shd w:val="clear" w:color="auto" w:fill="FFFFFF"/>
              <w:tabs>
                <w:tab w:val="decimal" w:pos="90"/>
              </w:tabs>
              <w:spacing w:line="240" w:lineRule="auto"/>
              <w:ind w:left="180" w:right="-79" w:hanging="18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 w:bidi="th-TH"/>
              </w:rPr>
              <w:t>รายได้จากการขายและ</w:t>
            </w:r>
            <w:r w:rsidRPr="00F3327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 w:bidi="th-TH"/>
              </w:rPr>
              <w:t>การ</w:t>
            </w:r>
            <w:r w:rsidRPr="00F3327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 w:bidi="th-TH"/>
              </w:rPr>
              <w:t>ให้บริการ</w:t>
            </w:r>
          </w:p>
        </w:tc>
        <w:tc>
          <w:tcPr>
            <w:tcW w:w="1159" w:type="dxa"/>
            <w:vAlign w:val="bottom"/>
          </w:tcPr>
          <w:p w:rsidR="0071299C" w:rsidRPr="00F33272" w:rsidRDefault="0071299C" w:rsidP="00657DFF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71299C" w:rsidRPr="00F33272" w:rsidRDefault="0071299C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71299C" w:rsidRPr="00F33272" w:rsidRDefault="0071299C" w:rsidP="00657DFF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1299C" w:rsidRPr="00F33272" w:rsidRDefault="0071299C" w:rsidP="00657D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71299C" w:rsidRPr="00F33272" w:rsidRDefault="0071299C" w:rsidP="00657DF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71299C" w:rsidRPr="00F33272" w:rsidRDefault="0071299C" w:rsidP="00657D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71299C" w:rsidRPr="00F33272" w:rsidRDefault="0071299C" w:rsidP="00657DFF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  <w:gridSpan w:val="2"/>
            <w:vAlign w:val="bottom"/>
          </w:tcPr>
          <w:p w:rsidR="0071299C" w:rsidRPr="00F33272" w:rsidRDefault="0071299C" w:rsidP="00D2180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:rsidR="0071299C" w:rsidRPr="00F33272" w:rsidRDefault="0071299C" w:rsidP="00D2180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4F75" w:rsidRPr="00F33272" w:rsidTr="00820D90">
        <w:trPr>
          <w:cantSplit/>
          <w:trHeight w:val="20"/>
        </w:trPr>
        <w:tc>
          <w:tcPr>
            <w:tcW w:w="2880" w:type="dxa"/>
            <w:hideMark/>
          </w:tcPr>
          <w:p w:rsidR="007C4F75" w:rsidRPr="00F33272" w:rsidRDefault="00820D90" w:rsidP="00820D90">
            <w:pPr>
              <w:shd w:val="clear" w:color="auto" w:fill="FFFFFF"/>
              <w:tabs>
                <w:tab w:val="clear" w:pos="227"/>
              </w:tabs>
              <w:spacing w:line="240" w:lineRule="auto"/>
              <w:ind w:left="19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C4F75" w:rsidRPr="00F33272" w:rsidRDefault="00C1069E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3,828,085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C4F75" w:rsidRPr="00F33272" w:rsidRDefault="007C4F75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93755" w:rsidRPr="00F33272" w:rsidRDefault="00C1069E" w:rsidP="00657DFF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15,276,50</w:t>
            </w:r>
            <w:r w:rsidR="007F4916"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C4F75" w:rsidRPr="00F33272" w:rsidRDefault="007C4F75" w:rsidP="00657D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C4F75" w:rsidRPr="00F33272" w:rsidRDefault="00C1069E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220,442</w:t>
            </w:r>
          </w:p>
        </w:tc>
        <w:tc>
          <w:tcPr>
            <w:tcW w:w="180" w:type="dxa"/>
            <w:shd w:val="clear" w:color="auto" w:fill="auto"/>
          </w:tcPr>
          <w:p w:rsidR="007C4F75" w:rsidRPr="00F33272" w:rsidRDefault="007C4F75">
            <w:pPr>
              <w:tabs>
                <w:tab w:val="clear" w:pos="227"/>
                <w:tab w:val="left" w:pos="67"/>
              </w:tabs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C4F75" w:rsidRPr="00F33272" w:rsidRDefault="007F4916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C4F75" w:rsidRPr="00F33272" w:rsidRDefault="007C4F75" w:rsidP="00657D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3203" w:rsidRPr="00F33272" w:rsidRDefault="007F4916" w:rsidP="00D2180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19,325,029</w:t>
            </w:r>
          </w:p>
        </w:tc>
      </w:tr>
      <w:tr w:rsidR="007C4F75" w:rsidRPr="00F33272" w:rsidTr="00820D90">
        <w:trPr>
          <w:cantSplit/>
          <w:trHeight w:val="302"/>
        </w:trPr>
        <w:tc>
          <w:tcPr>
            <w:tcW w:w="2880" w:type="dxa"/>
            <w:hideMark/>
          </w:tcPr>
          <w:p w:rsidR="007C4F75" w:rsidRPr="00F33272" w:rsidRDefault="007C4F75" w:rsidP="005B798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รายได้จากสัญญาเช่าการเงิน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4F75" w:rsidRPr="00F33272" w:rsidRDefault="00C1069E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591,731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C4F75" w:rsidRPr="00F33272" w:rsidRDefault="007C4F75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4F75" w:rsidRPr="00F33272" w:rsidRDefault="00C1069E" w:rsidP="00657DFF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C4F75" w:rsidRPr="00F33272" w:rsidRDefault="007C4F75" w:rsidP="00657D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4F75" w:rsidRPr="00F33272" w:rsidRDefault="00C1069E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C4F75" w:rsidRPr="00F33272" w:rsidRDefault="007C4F75" w:rsidP="00657D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4F75" w:rsidRPr="00F33272" w:rsidRDefault="007F4916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7C4F75" w:rsidRPr="00F33272" w:rsidRDefault="007C4F75" w:rsidP="00D2180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4F75" w:rsidRPr="00F33272" w:rsidRDefault="007F4916" w:rsidP="00D2180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591,731</w:t>
            </w:r>
          </w:p>
        </w:tc>
      </w:tr>
      <w:tr w:rsidR="00283BE9" w:rsidRPr="00F33272" w:rsidTr="00820D90">
        <w:trPr>
          <w:cantSplit/>
        </w:trPr>
        <w:tc>
          <w:tcPr>
            <w:tcW w:w="2880" w:type="dxa"/>
            <w:hideMark/>
          </w:tcPr>
          <w:p w:rsidR="00A37947" w:rsidRPr="00F33272" w:rsidRDefault="00283BE9" w:rsidP="005B798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950C69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1069E"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16,752</w:t>
            </w: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F33272" w:rsidRDefault="00283BE9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950C69" w:rsidP="00657DFF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(329,508)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F33272" w:rsidRDefault="00283BE9" w:rsidP="00657D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950C69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1069E"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28,860</w:t>
            </w: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83BE9" w:rsidRPr="00F33272" w:rsidRDefault="00283BE9" w:rsidP="00657D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950C69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14,109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283BE9" w:rsidRPr="00F33272" w:rsidRDefault="00283BE9" w:rsidP="00D2180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3203" w:rsidRPr="00F33272" w:rsidRDefault="00950C69" w:rsidP="00D2180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(361,011)</w:t>
            </w:r>
          </w:p>
        </w:tc>
      </w:tr>
      <w:tr w:rsidR="00283BE9" w:rsidRPr="00F33272" w:rsidTr="00820D90">
        <w:trPr>
          <w:cantSplit/>
        </w:trPr>
        <w:tc>
          <w:tcPr>
            <w:tcW w:w="2880" w:type="dxa"/>
            <w:hideMark/>
          </w:tcPr>
          <w:p w:rsidR="00A37947" w:rsidRPr="00F33272" w:rsidRDefault="00283BE9" w:rsidP="005B798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950C69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1069E"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39,20</w:t>
            </w:r>
            <w:r w:rsidR="009D427C"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F33272" w:rsidRDefault="00283BE9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950C69" w:rsidP="00657DFF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1069E" w:rsidRPr="00F33272">
              <w:rPr>
                <w:rFonts w:asciiTheme="majorBidi" w:hAnsiTheme="majorBidi" w:cstheme="majorBidi"/>
                <w:sz w:val="30"/>
                <w:szCs w:val="30"/>
              </w:rPr>
              <w:t>1,278,721</w:t>
            </w:r>
            <w:r w:rsidR="0083516A" w:rsidRPr="00F332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F33272" w:rsidRDefault="00283BE9" w:rsidP="00657D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950C69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1069E"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33,377</w:t>
            </w: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83BE9" w:rsidRPr="00F33272" w:rsidRDefault="00283BE9" w:rsidP="00657D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7F4916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283BE9" w:rsidRPr="00F33272" w:rsidRDefault="00283BE9" w:rsidP="00D2180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950C69" w:rsidP="00D2180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F4916" w:rsidRPr="00F33272">
              <w:rPr>
                <w:rFonts w:asciiTheme="majorBidi" w:hAnsiTheme="majorBidi" w:cstheme="majorBidi"/>
                <w:sz w:val="30"/>
                <w:szCs w:val="30"/>
              </w:rPr>
              <w:t>1,351,30</w:t>
            </w:r>
            <w:r w:rsidR="009D427C" w:rsidRPr="00F3327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83BE9" w:rsidRPr="00F33272" w:rsidTr="00820D90">
        <w:trPr>
          <w:cantSplit/>
        </w:trPr>
        <w:tc>
          <w:tcPr>
            <w:tcW w:w="2880" w:type="dxa"/>
            <w:hideMark/>
          </w:tcPr>
          <w:p w:rsidR="00820D90" w:rsidRPr="00F33272" w:rsidRDefault="00820D90" w:rsidP="00820D90">
            <w:pPr>
              <w:shd w:val="clear" w:color="auto" w:fill="FFFFFF"/>
              <w:spacing w:line="240" w:lineRule="auto"/>
              <w:ind w:left="191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 จาก</w:t>
            </w:r>
          </w:p>
          <w:p w:rsidR="00820D90" w:rsidRPr="00F33272" w:rsidRDefault="00820D90" w:rsidP="00820D90">
            <w:pPr>
              <w:shd w:val="clear" w:color="auto" w:fill="FFFFFF"/>
              <w:spacing w:line="240" w:lineRule="auto"/>
              <w:ind w:left="19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</w:p>
          <w:p w:rsidR="00A37947" w:rsidRPr="00F33272" w:rsidRDefault="00820D90" w:rsidP="00820D90">
            <w:pPr>
              <w:shd w:val="clear" w:color="auto" w:fill="FFFFFF"/>
              <w:spacing w:line="240" w:lineRule="auto"/>
              <w:ind w:left="19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บันทึกตามวิธีส่วนได้เสีย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C1069E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(21,608)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F33272" w:rsidRDefault="00283BE9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C1069E" w:rsidP="00657DFF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239,486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F33272" w:rsidRDefault="00283BE9" w:rsidP="00657D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C1069E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299,253</w:t>
            </w:r>
          </w:p>
        </w:tc>
        <w:tc>
          <w:tcPr>
            <w:tcW w:w="180" w:type="dxa"/>
            <w:shd w:val="clear" w:color="auto" w:fill="auto"/>
          </w:tcPr>
          <w:p w:rsidR="00283BE9" w:rsidRPr="00F33272" w:rsidRDefault="00283BE9" w:rsidP="00657D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7F4916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283BE9" w:rsidRPr="00F33272" w:rsidRDefault="00283BE9" w:rsidP="00D2180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7F4916" w:rsidP="00D2180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517,131</w:t>
            </w:r>
          </w:p>
        </w:tc>
      </w:tr>
      <w:tr w:rsidR="00283BE9" w:rsidRPr="00F33272" w:rsidTr="00820D90">
        <w:trPr>
          <w:cantSplit/>
        </w:trPr>
        <w:tc>
          <w:tcPr>
            <w:tcW w:w="2880" w:type="dxa"/>
            <w:hideMark/>
          </w:tcPr>
          <w:p w:rsidR="00283BE9" w:rsidRPr="00F33272" w:rsidRDefault="00283BE9" w:rsidP="005B798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</w:t>
            </w:r>
            <w:r w:rsidR="0051445C"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7F491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392,196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F33272" w:rsidRDefault="00283BE9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7F4916" w:rsidP="00657DFF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2,934,483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F33272" w:rsidRDefault="00283BE9" w:rsidP="00657D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C0393E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270,252</w:t>
            </w:r>
          </w:p>
        </w:tc>
        <w:tc>
          <w:tcPr>
            <w:tcW w:w="180" w:type="dxa"/>
            <w:shd w:val="clear" w:color="auto" w:fill="auto"/>
          </w:tcPr>
          <w:p w:rsidR="00283BE9" w:rsidRPr="00F33272" w:rsidRDefault="00283BE9" w:rsidP="00657D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7F4916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283BE9" w:rsidRPr="00F33272" w:rsidRDefault="00283BE9" w:rsidP="00D2180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7F4916" w:rsidP="00D2180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3,596,931</w:t>
            </w:r>
          </w:p>
        </w:tc>
      </w:tr>
      <w:tr w:rsidR="00283BE9" w:rsidRPr="00F33272" w:rsidTr="00820D90">
        <w:trPr>
          <w:cantSplit/>
        </w:trPr>
        <w:tc>
          <w:tcPr>
            <w:tcW w:w="2880" w:type="dxa"/>
          </w:tcPr>
          <w:p w:rsidR="00283BE9" w:rsidRPr="00F33272" w:rsidRDefault="00283BE9" w:rsidP="005B798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C0393E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(72,633)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F33272" w:rsidRDefault="00283BE9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B34836" w:rsidP="00657DFF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(183,957</w:t>
            </w:r>
            <w:r w:rsidR="007F4916" w:rsidRPr="00F332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F33272" w:rsidRDefault="00283BE9" w:rsidP="00657D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7F4916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(172)</w:t>
            </w:r>
          </w:p>
        </w:tc>
        <w:tc>
          <w:tcPr>
            <w:tcW w:w="180" w:type="dxa"/>
            <w:shd w:val="clear" w:color="auto" w:fill="auto"/>
          </w:tcPr>
          <w:p w:rsidR="00283BE9" w:rsidRPr="00F33272" w:rsidRDefault="00283BE9" w:rsidP="00657D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7F4916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283BE9" w:rsidRPr="00F33272" w:rsidRDefault="00283BE9" w:rsidP="00D2180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B34836" w:rsidP="00D2180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(256,762</w:t>
            </w:r>
            <w:r w:rsidR="007F4916" w:rsidRPr="00F332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83BE9" w:rsidRPr="00F33272" w:rsidTr="00820D90">
        <w:trPr>
          <w:cantSplit/>
        </w:trPr>
        <w:tc>
          <w:tcPr>
            <w:tcW w:w="2880" w:type="dxa"/>
          </w:tcPr>
          <w:p w:rsidR="00283BE9" w:rsidRPr="00F33272" w:rsidRDefault="00283BE9" w:rsidP="005B798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7F491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319,563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F33272" w:rsidRDefault="00283BE9" w:rsidP="005B798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B34836" w:rsidP="00657DFF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2,750,526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3BE9" w:rsidRPr="00F33272" w:rsidRDefault="00283BE9" w:rsidP="00657D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7F4916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270,080</w:t>
            </w:r>
          </w:p>
        </w:tc>
        <w:tc>
          <w:tcPr>
            <w:tcW w:w="180" w:type="dxa"/>
            <w:shd w:val="clear" w:color="auto" w:fill="auto"/>
          </w:tcPr>
          <w:p w:rsidR="00283BE9" w:rsidRPr="00F33272" w:rsidRDefault="00283BE9" w:rsidP="00657D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7F4916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  <w:vAlign w:val="bottom"/>
          </w:tcPr>
          <w:p w:rsidR="00283BE9" w:rsidRPr="00F33272" w:rsidRDefault="00283BE9" w:rsidP="00D2180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3BE9" w:rsidRPr="00F33272" w:rsidRDefault="00B34836" w:rsidP="00D2180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3,340,169</w:t>
            </w:r>
          </w:p>
        </w:tc>
      </w:tr>
      <w:tr w:rsidR="00915922" w:rsidRPr="00F33272" w:rsidTr="00820D90">
        <w:trPr>
          <w:cantSplit/>
        </w:trPr>
        <w:tc>
          <w:tcPr>
            <w:tcW w:w="2880" w:type="dxa"/>
          </w:tcPr>
          <w:p w:rsidR="00915922" w:rsidRPr="00F33272" w:rsidRDefault="00915922" w:rsidP="005B7984">
            <w:pPr>
              <w:shd w:val="clear" w:color="auto" w:fill="FFFFFF"/>
              <w:tabs>
                <w:tab w:val="clear" w:pos="454"/>
                <w:tab w:val="left" w:pos="630"/>
              </w:tabs>
              <w:spacing w:line="240" w:lineRule="auto"/>
              <w:ind w:left="360" w:right="-79" w:hanging="36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59" w:type="dxa"/>
          </w:tcPr>
          <w:p w:rsidR="00915922" w:rsidRPr="00F33272" w:rsidRDefault="00915922" w:rsidP="00657DFF">
            <w:pPr>
              <w:pStyle w:val="acctmergecolhdg"/>
              <w:shd w:val="clear" w:color="auto" w:fill="FFFFFF"/>
              <w:tabs>
                <w:tab w:val="decimal" w:pos="97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:rsidR="00915922" w:rsidRPr="00F33272" w:rsidRDefault="00915922" w:rsidP="005B798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</w:tc>
        <w:tc>
          <w:tcPr>
            <w:tcW w:w="1181" w:type="dxa"/>
          </w:tcPr>
          <w:p w:rsidR="00915922" w:rsidRPr="00F33272" w:rsidRDefault="00915922" w:rsidP="00657DFF">
            <w:pPr>
              <w:pStyle w:val="acctmergecolhdg"/>
              <w:shd w:val="clear" w:color="auto" w:fill="FFFFFF"/>
              <w:tabs>
                <w:tab w:val="decimal" w:pos="1012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:rsidR="00915922" w:rsidRPr="00F33272" w:rsidRDefault="0091592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</w:tc>
        <w:tc>
          <w:tcPr>
            <w:tcW w:w="1159" w:type="dxa"/>
          </w:tcPr>
          <w:p w:rsidR="00915922" w:rsidRPr="00F33272" w:rsidRDefault="00915922" w:rsidP="00657DFF">
            <w:pPr>
              <w:pStyle w:val="acctmergecolhdg"/>
              <w:shd w:val="clear" w:color="auto" w:fill="FFFFFF"/>
              <w:tabs>
                <w:tab w:val="decimal" w:pos="100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:rsidR="00915922" w:rsidRPr="00F33272" w:rsidRDefault="0091592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91" w:type="dxa"/>
          </w:tcPr>
          <w:p w:rsidR="00915922" w:rsidRPr="00F33272" w:rsidRDefault="00915922" w:rsidP="00820D90">
            <w:pPr>
              <w:pStyle w:val="acctmergecolhdg"/>
              <w:shd w:val="clear" w:color="auto" w:fill="FFFFFF"/>
              <w:tabs>
                <w:tab w:val="decimal" w:pos="922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</w:pPr>
          </w:p>
        </w:tc>
        <w:tc>
          <w:tcPr>
            <w:tcW w:w="190" w:type="dxa"/>
            <w:gridSpan w:val="2"/>
          </w:tcPr>
          <w:p w:rsidR="00915922" w:rsidRPr="00F33272" w:rsidRDefault="0091592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</w:tc>
        <w:tc>
          <w:tcPr>
            <w:tcW w:w="1070" w:type="dxa"/>
          </w:tcPr>
          <w:p w:rsidR="00915922" w:rsidRPr="00F33272" w:rsidRDefault="00915922" w:rsidP="00657DFF">
            <w:pPr>
              <w:pStyle w:val="acctmergecolhdg"/>
              <w:shd w:val="clear" w:color="auto" w:fill="FFFFFF"/>
              <w:tabs>
                <w:tab w:val="decimal" w:pos="99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</w:tc>
      </w:tr>
      <w:tr w:rsidR="00820D90" w:rsidRPr="00F33272" w:rsidTr="00820D90">
        <w:trPr>
          <w:cantSplit/>
        </w:trPr>
        <w:tc>
          <w:tcPr>
            <w:tcW w:w="2880" w:type="dxa"/>
          </w:tcPr>
          <w:p w:rsidR="00820D90" w:rsidRPr="00F33272" w:rsidRDefault="00820D90" w:rsidP="005B7984">
            <w:pPr>
              <w:shd w:val="clear" w:color="auto" w:fill="FFFFFF"/>
              <w:tabs>
                <w:tab w:val="clear" w:pos="454"/>
                <w:tab w:val="left" w:pos="630"/>
              </w:tabs>
              <w:spacing w:line="240" w:lineRule="auto"/>
              <w:ind w:left="360" w:right="-79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332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F332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159" w:type="dxa"/>
          </w:tcPr>
          <w:p w:rsidR="00820D90" w:rsidRPr="00F33272" w:rsidRDefault="00820D90" w:rsidP="00657DFF">
            <w:pPr>
              <w:pStyle w:val="acctmergecolhdg"/>
              <w:shd w:val="clear" w:color="auto" w:fill="FFFFFF"/>
              <w:tabs>
                <w:tab w:val="decimal" w:pos="97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20D90" w:rsidRPr="00F33272" w:rsidRDefault="00820D90" w:rsidP="005B798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</w:tcPr>
          <w:p w:rsidR="00820D90" w:rsidRPr="00F33272" w:rsidRDefault="00820D90" w:rsidP="00657DFF">
            <w:pPr>
              <w:pStyle w:val="acctmergecolhdg"/>
              <w:shd w:val="clear" w:color="auto" w:fill="FFFFFF"/>
              <w:tabs>
                <w:tab w:val="decimal" w:pos="1012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20D90" w:rsidRPr="00F33272" w:rsidRDefault="00820D90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</w:tcPr>
          <w:p w:rsidR="00820D90" w:rsidRPr="00F33272" w:rsidRDefault="00820D90" w:rsidP="00657DFF">
            <w:pPr>
              <w:pStyle w:val="acctmergecolhdg"/>
              <w:shd w:val="clear" w:color="auto" w:fill="FFFFFF"/>
              <w:tabs>
                <w:tab w:val="decimal" w:pos="100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20D90" w:rsidRPr="00F33272" w:rsidRDefault="00820D90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:rsidR="00820D90" w:rsidRPr="00F33272" w:rsidRDefault="00820D90" w:rsidP="00820D90">
            <w:pPr>
              <w:pStyle w:val="acctmergecolhdg"/>
              <w:shd w:val="clear" w:color="auto" w:fill="FFFFFF"/>
              <w:tabs>
                <w:tab w:val="decimal" w:pos="922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90" w:type="dxa"/>
            <w:gridSpan w:val="2"/>
          </w:tcPr>
          <w:p w:rsidR="00820D90" w:rsidRPr="00F33272" w:rsidRDefault="00820D90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</w:tcPr>
          <w:p w:rsidR="00820D90" w:rsidRPr="00F33272" w:rsidRDefault="00820D90" w:rsidP="00657DFF">
            <w:pPr>
              <w:pStyle w:val="acctmergecolhdg"/>
              <w:shd w:val="clear" w:color="auto" w:fill="FFFFFF"/>
              <w:tabs>
                <w:tab w:val="decimal" w:pos="99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</w:tr>
      <w:tr w:rsidR="00D34115" w:rsidRPr="00F33272" w:rsidTr="00820D90">
        <w:trPr>
          <w:cantSplit/>
        </w:trPr>
        <w:tc>
          <w:tcPr>
            <w:tcW w:w="2880" w:type="dxa"/>
          </w:tcPr>
          <w:p w:rsidR="00D34115" w:rsidRPr="00F33272" w:rsidRDefault="00D34115" w:rsidP="00D34115">
            <w:pPr>
              <w:shd w:val="clear" w:color="auto" w:fill="FFFFFF"/>
              <w:tabs>
                <w:tab w:val="clear" w:pos="227"/>
                <w:tab w:val="clear" w:pos="454"/>
                <w:tab w:val="left" w:pos="630"/>
              </w:tabs>
              <w:spacing w:line="240" w:lineRule="auto"/>
              <w:ind w:left="191" w:right="-79" w:hanging="18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เงินลงทุนในบริษัทร่วมและ</w:t>
            </w:r>
          </w:p>
          <w:p w:rsidR="00D34115" w:rsidRPr="00F33272" w:rsidRDefault="00D34115" w:rsidP="00D34115">
            <w:pPr>
              <w:shd w:val="clear" w:color="auto" w:fill="FFFFFF"/>
              <w:tabs>
                <w:tab w:val="clear" w:pos="227"/>
                <w:tab w:val="clear" w:pos="454"/>
                <w:tab w:val="left" w:pos="630"/>
              </w:tabs>
              <w:spacing w:line="240" w:lineRule="auto"/>
              <w:ind w:left="19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การร่วมค้าตามวิธีส่วนได้เสีย</w:t>
            </w:r>
          </w:p>
        </w:tc>
        <w:tc>
          <w:tcPr>
            <w:tcW w:w="1159" w:type="dxa"/>
          </w:tcPr>
          <w:p w:rsidR="00D34115" w:rsidRPr="00F33272" w:rsidRDefault="00D34115" w:rsidP="00D34115">
            <w:pPr>
              <w:pStyle w:val="acctmergecolhdg"/>
              <w:shd w:val="clear" w:color="auto" w:fill="FFFFFF"/>
              <w:tabs>
                <w:tab w:val="decimal" w:pos="97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:rsidR="00D34115" w:rsidRPr="00F33272" w:rsidRDefault="00D34115" w:rsidP="00D34115">
            <w:pPr>
              <w:pStyle w:val="acctmergecolhdg"/>
              <w:shd w:val="clear" w:color="auto" w:fill="FFFFFF"/>
              <w:tabs>
                <w:tab w:val="decimal" w:pos="97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6,184,113</w:t>
            </w:r>
          </w:p>
        </w:tc>
        <w:tc>
          <w:tcPr>
            <w:tcW w:w="180" w:type="dxa"/>
          </w:tcPr>
          <w:p w:rsidR="00D34115" w:rsidRPr="00F33272" w:rsidRDefault="00D34115" w:rsidP="00D34115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</w:tcPr>
          <w:p w:rsidR="00D34115" w:rsidRPr="00F33272" w:rsidRDefault="00D34115" w:rsidP="00D34115">
            <w:pPr>
              <w:pStyle w:val="acctmergecolhdg"/>
              <w:shd w:val="clear" w:color="auto" w:fill="FFFFFF"/>
              <w:tabs>
                <w:tab w:val="decimal" w:pos="1012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:rsidR="00D34115" w:rsidRPr="00F33272" w:rsidRDefault="00D34115" w:rsidP="00D34115">
            <w:pPr>
              <w:pStyle w:val="acctmergecolhdg"/>
              <w:shd w:val="clear" w:color="auto" w:fill="FFFFFF"/>
              <w:tabs>
                <w:tab w:val="decimal" w:pos="1012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1,942,465</w:t>
            </w:r>
          </w:p>
        </w:tc>
        <w:tc>
          <w:tcPr>
            <w:tcW w:w="180" w:type="dxa"/>
          </w:tcPr>
          <w:p w:rsidR="00D34115" w:rsidRPr="00F33272" w:rsidRDefault="00D34115" w:rsidP="00D34115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</w:tcPr>
          <w:p w:rsidR="00D34115" w:rsidRPr="00F33272" w:rsidRDefault="00D34115" w:rsidP="00D34115">
            <w:pPr>
              <w:pStyle w:val="acctmergecolhdg"/>
              <w:shd w:val="clear" w:color="auto" w:fill="FFFFFF"/>
              <w:tabs>
                <w:tab w:val="decimal" w:pos="100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  <w:p w:rsidR="00D34115" w:rsidRPr="00F33272" w:rsidRDefault="00D34115" w:rsidP="00D34115">
            <w:pPr>
              <w:pStyle w:val="acctmergecolhdg"/>
              <w:shd w:val="clear" w:color="auto" w:fill="FFFFFF"/>
              <w:tabs>
                <w:tab w:val="decimal" w:pos="100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1,638,799</w:t>
            </w:r>
          </w:p>
        </w:tc>
        <w:tc>
          <w:tcPr>
            <w:tcW w:w="180" w:type="dxa"/>
          </w:tcPr>
          <w:p w:rsidR="00D34115" w:rsidRPr="00F33272" w:rsidRDefault="00D34115" w:rsidP="00D34115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:rsidR="00D34115" w:rsidRPr="00F33272" w:rsidRDefault="00D34115" w:rsidP="00D34115">
            <w:pPr>
              <w:pStyle w:val="acctmergecolhdg"/>
              <w:shd w:val="clear" w:color="auto" w:fill="FFFFFF"/>
              <w:tabs>
                <w:tab w:val="decimal" w:pos="922"/>
              </w:tabs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:rsidR="00D34115" w:rsidRPr="00F33272" w:rsidRDefault="00D34115" w:rsidP="00D34115">
            <w:pPr>
              <w:pStyle w:val="acctmergecolhdg"/>
              <w:shd w:val="clear" w:color="auto" w:fill="FFFFFF"/>
              <w:tabs>
                <w:tab w:val="decimal" w:pos="922"/>
              </w:tabs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90" w:type="dxa"/>
            <w:gridSpan w:val="2"/>
          </w:tcPr>
          <w:p w:rsidR="00D34115" w:rsidRPr="00F33272" w:rsidRDefault="00D34115" w:rsidP="00D34115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</w:tcPr>
          <w:p w:rsidR="00D34115" w:rsidRPr="00F33272" w:rsidRDefault="00D34115" w:rsidP="00D34115">
            <w:pPr>
              <w:pStyle w:val="acctmergecolhdg"/>
              <w:shd w:val="clear" w:color="auto" w:fill="FFFFFF"/>
              <w:tabs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:rsidR="00D34115" w:rsidRPr="00F33272" w:rsidRDefault="00D34115" w:rsidP="00D34115">
            <w:pPr>
              <w:pStyle w:val="acctmergecolhdg"/>
              <w:shd w:val="clear" w:color="auto" w:fill="FFFFFF"/>
              <w:tabs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9,765,377</w:t>
            </w:r>
          </w:p>
        </w:tc>
      </w:tr>
      <w:tr w:rsidR="00D34115" w:rsidRPr="00F33272" w:rsidTr="00A7771D">
        <w:trPr>
          <w:cantSplit/>
        </w:trPr>
        <w:tc>
          <w:tcPr>
            <w:tcW w:w="2880" w:type="dxa"/>
            <w:vAlign w:val="bottom"/>
          </w:tcPr>
          <w:p w:rsidR="00D34115" w:rsidRPr="00F33272" w:rsidDel="00127819" w:rsidRDefault="00D34115" w:rsidP="00D34115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0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59" w:type="dxa"/>
          </w:tcPr>
          <w:p w:rsidR="00D34115" w:rsidRPr="00F33272" w:rsidRDefault="00A4180C" w:rsidP="00D34115">
            <w:pPr>
              <w:pStyle w:val="acctmergecolhdg"/>
              <w:shd w:val="clear" w:color="auto" w:fill="FFFFFF"/>
              <w:tabs>
                <w:tab w:val="decimal" w:pos="97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  <w:t>483,716</w:t>
            </w:r>
          </w:p>
        </w:tc>
        <w:tc>
          <w:tcPr>
            <w:tcW w:w="180" w:type="dxa"/>
          </w:tcPr>
          <w:p w:rsidR="00D34115" w:rsidRPr="00F33272" w:rsidRDefault="00D34115" w:rsidP="00D34115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</w:tcPr>
          <w:p w:rsidR="00D34115" w:rsidRPr="00F33272" w:rsidRDefault="00D34115" w:rsidP="00492791">
            <w:pPr>
              <w:pStyle w:val="acctmergecolhdg"/>
              <w:shd w:val="clear" w:color="auto" w:fill="FFFFFF"/>
              <w:tabs>
                <w:tab w:val="decimal" w:pos="10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</w:t>
            </w: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92791" w:rsidRPr="00F33272"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  <w:t>013,555</w:t>
            </w:r>
          </w:p>
        </w:tc>
        <w:tc>
          <w:tcPr>
            <w:tcW w:w="180" w:type="dxa"/>
          </w:tcPr>
          <w:p w:rsidR="00D34115" w:rsidRPr="00F33272" w:rsidRDefault="00D34115" w:rsidP="00D34115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</w:tcPr>
          <w:p w:rsidR="00D34115" w:rsidRPr="00F33272" w:rsidRDefault="00492791" w:rsidP="00D34115">
            <w:pPr>
              <w:pStyle w:val="acctmergecolhdg"/>
              <w:shd w:val="clear" w:color="auto" w:fill="FFFFFF"/>
              <w:tabs>
                <w:tab w:val="decimal" w:pos="100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2,347</w:t>
            </w:r>
          </w:p>
        </w:tc>
        <w:tc>
          <w:tcPr>
            <w:tcW w:w="180" w:type="dxa"/>
          </w:tcPr>
          <w:p w:rsidR="00D34115" w:rsidRPr="00F33272" w:rsidRDefault="00D34115" w:rsidP="00D34115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:rsidR="00D34115" w:rsidRPr="00F33272" w:rsidRDefault="00D34115" w:rsidP="00D34115">
            <w:pPr>
              <w:pStyle w:val="acctmergecolhdg"/>
              <w:shd w:val="clear" w:color="auto" w:fill="FFFFFF"/>
              <w:tabs>
                <w:tab w:val="decimal" w:pos="922"/>
              </w:tabs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90" w:type="dxa"/>
            <w:gridSpan w:val="2"/>
          </w:tcPr>
          <w:p w:rsidR="00D34115" w:rsidRPr="00F33272" w:rsidRDefault="00D34115" w:rsidP="00D34115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</w:tcPr>
          <w:p w:rsidR="00D34115" w:rsidRPr="00F33272" w:rsidRDefault="00492791" w:rsidP="00A4180C">
            <w:pPr>
              <w:pStyle w:val="acctmergecolhdg"/>
              <w:shd w:val="clear" w:color="auto" w:fill="FFFFFF"/>
              <w:tabs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3,</w:t>
            </w:r>
            <w:r w:rsidR="00A4180C"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499,618</w:t>
            </w:r>
          </w:p>
        </w:tc>
      </w:tr>
      <w:tr w:rsidR="00D34115" w:rsidRPr="00F33272" w:rsidTr="00A7771D">
        <w:trPr>
          <w:cantSplit/>
        </w:trPr>
        <w:tc>
          <w:tcPr>
            <w:tcW w:w="2880" w:type="dxa"/>
            <w:vAlign w:val="bottom"/>
          </w:tcPr>
          <w:p w:rsidR="00D34115" w:rsidRPr="00F33272" w:rsidRDefault="00D34115" w:rsidP="00D34115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0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1159" w:type="dxa"/>
          </w:tcPr>
          <w:p w:rsidR="00D34115" w:rsidRPr="00F33272" w:rsidRDefault="00991F3A" w:rsidP="00D34115">
            <w:pPr>
              <w:pStyle w:val="acctmergecolhdg"/>
              <w:shd w:val="clear" w:color="auto" w:fill="FFFFFF"/>
              <w:tabs>
                <w:tab w:val="decimal" w:pos="97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  <w:t>14,338,124</w:t>
            </w:r>
          </w:p>
        </w:tc>
        <w:tc>
          <w:tcPr>
            <w:tcW w:w="180" w:type="dxa"/>
          </w:tcPr>
          <w:p w:rsidR="00D34115" w:rsidRPr="00F33272" w:rsidRDefault="00D34115" w:rsidP="00D34115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</w:tcPr>
          <w:p w:rsidR="00D34115" w:rsidRPr="00F33272" w:rsidRDefault="00991F3A" w:rsidP="00565BC9">
            <w:pPr>
              <w:pStyle w:val="acctmergecolhdg"/>
              <w:shd w:val="clear" w:color="auto" w:fill="FFFFFF"/>
              <w:tabs>
                <w:tab w:val="decimal" w:pos="1012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  <w:t>5</w:t>
            </w:r>
            <w:r w:rsidR="00565BC9" w:rsidRPr="00F33272"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Pr="00F33272"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  <w:t>,342,642</w:t>
            </w:r>
          </w:p>
        </w:tc>
        <w:tc>
          <w:tcPr>
            <w:tcW w:w="180" w:type="dxa"/>
          </w:tcPr>
          <w:p w:rsidR="00D34115" w:rsidRPr="00F33272" w:rsidRDefault="00D34115" w:rsidP="00D34115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</w:tcPr>
          <w:p w:rsidR="00D34115" w:rsidRPr="00F33272" w:rsidRDefault="00991F3A" w:rsidP="00D34115">
            <w:pPr>
              <w:pStyle w:val="acctmergecolhdg"/>
              <w:shd w:val="clear" w:color="auto" w:fill="FFFFFF"/>
              <w:tabs>
                <w:tab w:val="decimal" w:pos="100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3,216,646</w:t>
            </w:r>
          </w:p>
        </w:tc>
        <w:tc>
          <w:tcPr>
            <w:tcW w:w="180" w:type="dxa"/>
          </w:tcPr>
          <w:p w:rsidR="00D34115" w:rsidRPr="00F33272" w:rsidRDefault="00D34115" w:rsidP="00D34115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:rsidR="00D34115" w:rsidRPr="00F33272" w:rsidRDefault="00D34115" w:rsidP="00991F3A">
            <w:pPr>
              <w:pStyle w:val="acctmergecolhdg"/>
              <w:shd w:val="clear" w:color="auto" w:fill="FFFFFF"/>
              <w:tabs>
                <w:tab w:val="decimal" w:pos="922"/>
              </w:tabs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(9,</w:t>
            </w:r>
            <w:r w:rsidR="00991F3A"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458,389</w:t>
            </w: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90" w:type="dxa"/>
            <w:gridSpan w:val="2"/>
          </w:tcPr>
          <w:p w:rsidR="00D34115" w:rsidRPr="00F33272" w:rsidRDefault="00D34115" w:rsidP="00D34115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</w:tcPr>
          <w:p w:rsidR="00D34115" w:rsidRPr="00F33272" w:rsidRDefault="00991F3A" w:rsidP="00565BC9">
            <w:pPr>
              <w:pStyle w:val="acctmergecolhdg"/>
              <w:shd w:val="clear" w:color="auto" w:fill="FFFFFF"/>
              <w:tabs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  <w:r w:rsidR="00565BC9"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  <w:r w:rsidRPr="00F3327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,439,023</w:t>
            </w:r>
          </w:p>
        </w:tc>
      </w:tr>
      <w:tr w:rsidR="00D34115" w:rsidRPr="00F33272" w:rsidTr="00820D90">
        <w:trPr>
          <w:cantSplit/>
        </w:trPr>
        <w:tc>
          <w:tcPr>
            <w:tcW w:w="2880" w:type="dxa"/>
          </w:tcPr>
          <w:p w:rsidR="00D34115" w:rsidRPr="00F33272" w:rsidRDefault="00D34115" w:rsidP="00D34115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0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1159" w:type="dxa"/>
          </w:tcPr>
          <w:p w:rsidR="00D34115" w:rsidRPr="00F33272" w:rsidRDefault="00D34115" w:rsidP="00991F3A">
            <w:pPr>
              <w:pStyle w:val="acctmergecolhdg"/>
              <w:shd w:val="clear" w:color="auto" w:fill="FFFFFF"/>
              <w:tabs>
                <w:tab w:val="decimal" w:pos="971"/>
              </w:tabs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2,101,</w:t>
            </w:r>
            <w:r w:rsidR="00991F3A" w:rsidRPr="00F33272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740</w:t>
            </w:r>
          </w:p>
        </w:tc>
        <w:tc>
          <w:tcPr>
            <w:tcW w:w="180" w:type="dxa"/>
          </w:tcPr>
          <w:p w:rsidR="00D34115" w:rsidRPr="00F33272" w:rsidRDefault="00D34115" w:rsidP="00D34115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</w:tcPr>
          <w:p w:rsidR="00D34115" w:rsidRPr="00F33272" w:rsidRDefault="00D34115" w:rsidP="00991F3A">
            <w:pPr>
              <w:pStyle w:val="acctmergecolhdg"/>
              <w:shd w:val="clear" w:color="auto" w:fill="FFFFFF"/>
              <w:tabs>
                <w:tab w:val="decimal" w:pos="1012"/>
              </w:tabs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17,</w:t>
            </w:r>
            <w:r w:rsidR="00991F3A" w:rsidRPr="00F33272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587,575</w:t>
            </w:r>
          </w:p>
        </w:tc>
        <w:tc>
          <w:tcPr>
            <w:tcW w:w="180" w:type="dxa"/>
          </w:tcPr>
          <w:p w:rsidR="00D34115" w:rsidRPr="00F33272" w:rsidRDefault="00D34115" w:rsidP="00D34115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</w:tcPr>
          <w:p w:rsidR="00D34115" w:rsidRPr="00F33272" w:rsidRDefault="00D34115" w:rsidP="00991F3A">
            <w:pPr>
              <w:pStyle w:val="acctmergecolhdg"/>
              <w:shd w:val="clear" w:color="auto" w:fill="FFFFFF"/>
              <w:tabs>
                <w:tab w:val="decimal" w:pos="1001"/>
              </w:tabs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2,</w:t>
            </w:r>
            <w:r w:rsidR="00991F3A" w:rsidRPr="00F33272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565,434</w:t>
            </w:r>
          </w:p>
        </w:tc>
        <w:tc>
          <w:tcPr>
            <w:tcW w:w="180" w:type="dxa"/>
          </w:tcPr>
          <w:p w:rsidR="00D34115" w:rsidRPr="00F33272" w:rsidRDefault="00D34115" w:rsidP="00D34115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1" w:type="dxa"/>
          </w:tcPr>
          <w:p w:rsidR="00D34115" w:rsidRPr="00F33272" w:rsidRDefault="00D34115" w:rsidP="00991F3A">
            <w:pPr>
              <w:pStyle w:val="acctmergecolhdg"/>
              <w:shd w:val="clear" w:color="auto" w:fill="FFFFFF"/>
              <w:tabs>
                <w:tab w:val="decimal" w:pos="922"/>
              </w:tabs>
              <w:spacing w:line="240" w:lineRule="auto"/>
              <w:ind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(</w:t>
            </w:r>
            <w:r w:rsidR="00991F3A" w:rsidRPr="00F33272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164,804</w:t>
            </w:r>
            <w:r w:rsidRPr="00F33272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)</w:t>
            </w:r>
          </w:p>
        </w:tc>
        <w:tc>
          <w:tcPr>
            <w:tcW w:w="190" w:type="dxa"/>
            <w:gridSpan w:val="2"/>
          </w:tcPr>
          <w:p w:rsidR="00D34115" w:rsidRPr="00F33272" w:rsidRDefault="00D34115" w:rsidP="00D34115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</w:tcPr>
          <w:p w:rsidR="00D34115" w:rsidRPr="00F33272" w:rsidRDefault="00991F3A" w:rsidP="00D34115">
            <w:pPr>
              <w:pStyle w:val="acctmergecolhdg"/>
              <w:shd w:val="clear" w:color="auto" w:fill="FFFFFF"/>
              <w:tabs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22,089,945</w:t>
            </w:r>
          </w:p>
        </w:tc>
      </w:tr>
      <w:tr w:rsidR="00820D90" w:rsidRPr="00F33272" w:rsidTr="00820D90">
        <w:trPr>
          <w:cantSplit/>
        </w:trPr>
        <w:tc>
          <w:tcPr>
            <w:tcW w:w="2880" w:type="dxa"/>
          </w:tcPr>
          <w:p w:rsidR="00820D90" w:rsidRPr="00F33272" w:rsidRDefault="00820D90" w:rsidP="00820D90">
            <w:pPr>
              <w:shd w:val="clear" w:color="auto" w:fill="FFFFFF"/>
              <w:tabs>
                <w:tab w:val="clear" w:pos="454"/>
                <w:tab w:val="left" w:pos="630"/>
              </w:tabs>
              <w:spacing w:line="240" w:lineRule="auto"/>
              <w:ind w:left="360" w:right="-79" w:hanging="36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9" w:type="dxa"/>
          </w:tcPr>
          <w:p w:rsidR="00820D90" w:rsidRPr="00F33272" w:rsidRDefault="00820D90" w:rsidP="00820D90">
            <w:pPr>
              <w:pStyle w:val="acctmergecolhdg"/>
              <w:shd w:val="clear" w:color="auto" w:fill="FFFFFF"/>
              <w:tabs>
                <w:tab w:val="decimal" w:pos="97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:rsidR="00820D90" w:rsidRPr="00F33272" w:rsidRDefault="00820D90" w:rsidP="00820D90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</w:tc>
        <w:tc>
          <w:tcPr>
            <w:tcW w:w="1181" w:type="dxa"/>
          </w:tcPr>
          <w:p w:rsidR="00820D90" w:rsidRPr="00F33272" w:rsidRDefault="00820D90" w:rsidP="00820D90">
            <w:pPr>
              <w:pStyle w:val="acctmergecolhdg"/>
              <w:shd w:val="clear" w:color="auto" w:fill="FFFFFF"/>
              <w:tabs>
                <w:tab w:val="decimal" w:pos="1012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:rsidR="00820D90" w:rsidRPr="00F33272" w:rsidRDefault="00820D90" w:rsidP="00820D90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</w:tc>
        <w:tc>
          <w:tcPr>
            <w:tcW w:w="1159" w:type="dxa"/>
          </w:tcPr>
          <w:p w:rsidR="00820D90" w:rsidRPr="00F33272" w:rsidRDefault="00820D90" w:rsidP="00820D90">
            <w:pPr>
              <w:pStyle w:val="acctmergecolhdg"/>
              <w:shd w:val="clear" w:color="auto" w:fill="FFFFFF"/>
              <w:tabs>
                <w:tab w:val="decimal" w:pos="100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:rsidR="00820D90" w:rsidRPr="00F33272" w:rsidRDefault="00820D90" w:rsidP="00820D90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91" w:type="dxa"/>
          </w:tcPr>
          <w:p w:rsidR="00820D90" w:rsidRPr="00F33272" w:rsidRDefault="00820D90" w:rsidP="00820D90">
            <w:pPr>
              <w:pStyle w:val="acctmergecolhdg"/>
              <w:shd w:val="clear" w:color="auto" w:fill="FFFFFF"/>
              <w:tabs>
                <w:tab w:val="decimal" w:pos="922"/>
              </w:tabs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</w:pPr>
          </w:p>
        </w:tc>
        <w:tc>
          <w:tcPr>
            <w:tcW w:w="190" w:type="dxa"/>
            <w:gridSpan w:val="2"/>
          </w:tcPr>
          <w:p w:rsidR="00820D90" w:rsidRPr="00F33272" w:rsidRDefault="00820D90" w:rsidP="00820D90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</w:tc>
        <w:tc>
          <w:tcPr>
            <w:tcW w:w="1070" w:type="dxa"/>
          </w:tcPr>
          <w:p w:rsidR="00820D90" w:rsidRPr="00F33272" w:rsidRDefault="00820D90" w:rsidP="00820D90">
            <w:pPr>
              <w:pStyle w:val="acctmergecolhdg"/>
              <w:shd w:val="clear" w:color="auto" w:fill="FFFFFF"/>
              <w:tabs>
                <w:tab w:val="decimal" w:pos="99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</w:tc>
      </w:tr>
      <w:tr w:rsidR="00820D90" w:rsidRPr="00F33272" w:rsidTr="00A7771D">
        <w:trPr>
          <w:cantSplit/>
        </w:trPr>
        <w:tc>
          <w:tcPr>
            <w:tcW w:w="2880" w:type="dxa"/>
          </w:tcPr>
          <w:p w:rsidR="00820D90" w:rsidRPr="00F33272" w:rsidRDefault="00820D90" w:rsidP="00A7771D">
            <w:pPr>
              <w:shd w:val="clear" w:color="auto" w:fill="FFFFFF"/>
              <w:tabs>
                <w:tab w:val="clear" w:pos="454"/>
                <w:tab w:val="left" w:pos="630"/>
              </w:tabs>
              <w:spacing w:line="240" w:lineRule="auto"/>
              <w:ind w:left="360" w:right="-79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332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F332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159" w:type="dxa"/>
          </w:tcPr>
          <w:p w:rsidR="00820D90" w:rsidRPr="00F33272" w:rsidRDefault="00820D90" w:rsidP="00A7771D">
            <w:pPr>
              <w:pStyle w:val="acctmergecolhdg"/>
              <w:shd w:val="clear" w:color="auto" w:fill="FFFFFF"/>
              <w:tabs>
                <w:tab w:val="decimal" w:pos="97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20D90" w:rsidRPr="00F33272" w:rsidRDefault="00820D90" w:rsidP="00A7771D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</w:tcPr>
          <w:p w:rsidR="00820D90" w:rsidRPr="00F33272" w:rsidRDefault="00820D90" w:rsidP="00A7771D">
            <w:pPr>
              <w:pStyle w:val="acctmergecolhdg"/>
              <w:shd w:val="clear" w:color="auto" w:fill="FFFFFF"/>
              <w:tabs>
                <w:tab w:val="decimal" w:pos="1012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20D90" w:rsidRPr="00F33272" w:rsidRDefault="00820D90" w:rsidP="00A7771D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</w:tcPr>
          <w:p w:rsidR="00820D90" w:rsidRPr="00F33272" w:rsidRDefault="00820D90" w:rsidP="00A7771D">
            <w:pPr>
              <w:pStyle w:val="acctmergecolhdg"/>
              <w:shd w:val="clear" w:color="auto" w:fill="FFFFFF"/>
              <w:tabs>
                <w:tab w:val="decimal" w:pos="100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20D90" w:rsidRPr="00F33272" w:rsidRDefault="00820D90" w:rsidP="00A7771D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:rsidR="00820D90" w:rsidRPr="00F33272" w:rsidRDefault="00820D90" w:rsidP="00820D90">
            <w:pPr>
              <w:pStyle w:val="acctmergecolhdg"/>
              <w:shd w:val="clear" w:color="auto" w:fill="FFFFFF"/>
              <w:tabs>
                <w:tab w:val="decimal" w:pos="922"/>
              </w:tabs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90" w:type="dxa"/>
            <w:gridSpan w:val="2"/>
          </w:tcPr>
          <w:p w:rsidR="00820D90" w:rsidRPr="00F33272" w:rsidRDefault="00820D90" w:rsidP="00A7771D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</w:tcPr>
          <w:p w:rsidR="00820D90" w:rsidRPr="00F33272" w:rsidRDefault="00820D90" w:rsidP="00A7771D">
            <w:pPr>
              <w:pStyle w:val="acctmergecolhdg"/>
              <w:shd w:val="clear" w:color="auto" w:fill="FFFFFF"/>
              <w:tabs>
                <w:tab w:val="decimal" w:pos="99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</w:tr>
      <w:tr w:rsidR="00820D90" w:rsidRPr="00F33272" w:rsidTr="00A7771D">
        <w:trPr>
          <w:cantSplit/>
        </w:trPr>
        <w:tc>
          <w:tcPr>
            <w:tcW w:w="2880" w:type="dxa"/>
          </w:tcPr>
          <w:p w:rsidR="00820D90" w:rsidRPr="00F33272" w:rsidRDefault="00820D90" w:rsidP="00820D90">
            <w:pPr>
              <w:shd w:val="clear" w:color="auto" w:fill="FFFFFF"/>
              <w:tabs>
                <w:tab w:val="clear" w:pos="227"/>
                <w:tab w:val="clear" w:pos="454"/>
                <w:tab w:val="left" w:pos="630"/>
              </w:tabs>
              <w:spacing w:line="240" w:lineRule="auto"/>
              <w:ind w:left="191" w:right="-79" w:hanging="18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เงินลงทุนในบริษัทร่วมและ</w:t>
            </w:r>
          </w:p>
          <w:p w:rsidR="00820D90" w:rsidRPr="00F33272" w:rsidRDefault="00820D90" w:rsidP="00820D90">
            <w:pPr>
              <w:shd w:val="clear" w:color="auto" w:fill="FFFFFF"/>
              <w:tabs>
                <w:tab w:val="clear" w:pos="227"/>
                <w:tab w:val="clear" w:pos="454"/>
                <w:tab w:val="left" w:pos="630"/>
              </w:tabs>
              <w:spacing w:line="240" w:lineRule="auto"/>
              <w:ind w:left="19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การร่วมค้าตามวิธีส่วนได้เสีย</w:t>
            </w:r>
          </w:p>
        </w:tc>
        <w:tc>
          <w:tcPr>
            <w:tcW w:w="1159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5,330,804</w:t>
            </w:r>
          </w:p>
        </w:tc>
        <w:tc>
          <w:tcPr>
            <w:tcW w:w="180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bidi="th-TH"/>
              </w:rPr>
              <w:t>1,731,808</w:t>
            </w:r>
          </w:p>
        </w:tc>
        <w:tc>
          <w:tcPr>
            <w:tcW w:w="180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1,711,829</w:t>
            </w:r>
          </w:p>
        </w:tc>
        <w:tc>
          <w:tcPr>
            <w:tcW w:w="180" w:type="dxa"/>
            <w:vAlign w:val="bottom"/>
          </w:tcPr>
          <w:p w:rsidR="00820D90" w:rsidRPr="00F33272" w:rsidRDefault="00820D90" w:rsidP="00820D90">
            <w:pPr>
              <w:tabs>
                <w:tab w:val="clear" w:pos="227"/>
                <w:tab w:val="left" w:pos="67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90" w:type="dxa"/>
            <w:gridSpan w:val="2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</w:rPr>
              <w:t>8,774,441</w:t>
            </w:r>
          </w:p>
        </w:tc>
      </w:tr>
      <w:tr w:rsidR="00820D90" w:rsidRPr="00F33272" w:rsidTr="00A7771D">
        <w:trPr>
          <w:cantSplit/>
        </w:trPr>
        <w:tc>
          <w:tcPr>
            <w:tcW w:w="2880" w:type="dxa"/>
            <w:vAlign w:val="bottom"/>
          </w:tcPr>
          <w:p w:rsidR="00820D90" w:rsidRPr="00F33272" w:rsidDel="00127819" w:rsidRDefault="00820D90" w:rsidP="00820D90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0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59" w:type="dxa"/>
            <w:vAlign w:val="bottom"/>
          </w:tcPr>
          <w:p w:rsidR="00820D90" w:rsidRPr="00F33272" w:rsidDel="00301CFA" w:rsidRDefault="00820D90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4,431</w:t>
            </w:r>
          </w:p>
        </w:tc>
        <w:tc>
          <w:tcPr>
            <w:tcW w:w="180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820D90" w:rsidRPr="00F33272" w:rsidDel="00301CFA" w:rsidRDefault="00820D90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</w:rPr>
              <w:t>1,517,318</w:t>
            </w:r>
          </w:p>
        </w:tc>
        <w:tc>
          <w:tcPr>
            <w:tcW w:w="180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820D90" w:rsidRPr="00F33272" w:rsidDel="00301CFA" w:rsidRDefault="00820D90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1,323,290</w:t>
            </w:r>
          </w:p>
        </w:tc>
        <w:tc>
          <w:tcPr>
            <w:tcW w:w="180" w:type="dxa"/>
            <w:vAlign w:val="bottom"/>
          </w:tcPr>
          <w:p w:rsidR="00820D90" w:rsidRPr="00F33272" w:rsidRDefault="00820D90" w:rsidP="00820D90">
            <w:pPr>
              <w:tabs>
                <w:tab w:val="clear" w:pos="227"/>
                <w:tab w:val="left" w:pos="67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:rsidR="00820D90" w:rsidRPr="00F33272" w:rsidDel="00301CFA" w:rsidRDefault="00820D90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90" w:type="dxa"/>
            <w:gridSpan w:val="2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:rsidR="00820D90" w:rsidRPr="00F33272" w:rsidDel="00301CFA" w:rsidRDefault="00820D90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</w:rPr>
              <w:t>2,845,039</w:t>
            </w:r>
          </w:p>
        </w:tc>
      </w:tr>
      <w:tr w:rsidR="00820D90" w:rsidRPr="00F33272" w:rsidTr="00A7771D">
        <w:trPr>
          <w:cantSplit/>
        </w:trPr>
        <w:tc>
          <w:tcPr>
            <w:tcW w:w="2880" w:type="dxa"/>
            <w:vAlign w:val="bottom"/>
          </w:tcPr>
          <w:p w:rsidR="00820D90" w:rsidRPr="00F33272" w:rsidRDefault="00820D90" w:rsidP="00820D90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0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1159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13,724,796</w:t>
            </w:r>
          </w:p>
        </w:tc>
        <w:tc>
          <w:tcPr>
            <w:tcW w:w="180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</w:rPr>
              <w:t>51,625,840</w:t>
            </w:r>
          </w:p>
        </w:tc>
        <w:tc>
          <w:tcPr>
            <w:tcW w:w="180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3,264,047</w:t>
            </w:r>
          </w:p>
        </w:tc>
        <w:tc>
          <w:tcPr>
            <w:tcW w:w="180" w:type="dxa"/>
            <w:vAlign w:val="bottom"/>
          </w:tcPr>
          <w:p w:rsidR="00820D90" w:rsidRPr="00F33272" w:rsidRDefault="00820D90" w:rsidP="00820D90">
            <w:pPr>
              <w:tabs>
                <w:tab w:val="clear" w:pos="227"/>
                <w:tab w:val="left" w:pos="67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bidi="th-TH"/>
              </w:rPr>
              <w:t>(8,646,258)</w:t>
            </w:r>
          </w:p>
        </w:tc>
        <w:tc>
          <w:tcPr>
            <w:tcW w:w="190" w:type="dxa"/>
            <w:gridSpan w:val="2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</w:rPr>
              <w:t>59,968,425</w:t>
            </w:r>
          </w:p>
        </w:tc>
      </w:tr>
      <w:tr w:rsidR="00820D90" w:rsidRPr="00F33272" w:rsidTr="00A7771D">
        <w:trPr>
          <w:cantSplit/>
        </w:trPr>
        <w:tc>
          <w:tcPr>
            <w:tcW w:w="2880" w:type="dxa"/>
          </w:tcPr>
          <w:p w:rsidR="00820D90" w:rsidRPr="00F33272" w:rsidRDefault="00820D90" w:rsidP="00820D90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0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1159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1,604,822</w:t>
            </w:r>
          </w:p>
        </w:tc>
        <w:tc>
          <w:tcPr>
            <w:tcW w:w="180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</w:rPr>
              <w:t>15,443,211</w:t>
            </w:r>
          </w:p>
        </w:tc>
        <w:tc>
          <w:tcPr>
            <w:tcW w:w="180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2,759,900</w:t>
            </w:r>
          </w:p>
        </w:tc>
        <w:tc>
          <w:tcPr>
            <w:tcW w:w="180" w:type="dxa"/>
            <w:vAlign w:val="bottom"/>
          </w:tcPr>
          <w:p w:rsidR="00820D90" w:rsidRPr="00F33272" w:rsidRDefault="00820D90" w:rsidP="00820D90">
            <w:pPr>
              <w:tabs>
                <w:tab w:val="clear" w:pos="227"/>
                <w:tab w:val="left" w:pos="67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lang w:bidi="th-TH"/>
              </w:rPr>
              <w:t>(213,428)</w:t>
            </w:r>
          </w:p>
        </w:tc>
        <w:tc>
          <w:tcPr>
            <w:tcW w:w="190" w:type="dxa"/>
            <w:gridSpan w:val="2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:rsidR="00820D90" w:rsidRPr="00F33272" w:rsidRDefault="00820D90" w:rsidP="00820D90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</w:rPr>
              <w:t>19,594,505</w:t>
            </w:r>
          </w:p>
        </w:tc>
      </w:tr>
    </w:tbl>
    <w:p w:rsidR="005B7984" w:rsidRPr="00F33272" w:rsidRDefault="005B7984" w:rsidP="008E58E3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464DF3" w:rsidRPr="00F33272" w:rsidRDefault="00464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E61899" w:rsidRPr="00F33272" w:rsidRDefault="00F152AA" w:rsidP="00464DF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u w:val="none"/>
          <w:cs/>
        </w:rPr>
        <w:t>ส่วนงานภูมิศาสตร์</w:t>
      </w:r>
      <w:r w:rsidRPr="00F33272">
        <w:rPr>
          <w:rFonts w:asciiTheme="majorBidi" w:hAnsiTheme="majorBidi" w:cstheme="majorBidi"/>
          <w:i/>
          <w:iCs/>
          <w:sz w:val="30"/>
          <w:szCs w:val="30"/>
          <w:u w:val="none"/>
        </w:rPr>
        <w:t xml:space="preserve"> </w:t>
      </w:r>
    </w:p>
    <w:p w:rsidR="00E61899" w:rsidRPr="00F33272" w:rsidRDefault="00E61899" w:rsidP="00464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55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:rsidR="0044628F" w:rsidRPr="00F33272" w:rsidRDefault="00F152AA" w:rsidP="00464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lang w:eastAsia="th-TH"/>
        </w:rPr>
      </w:pPr>
      <w:r w:rsidRPr="00F33272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กลุ่มบริษัทดำเนินธุรกิจในประเทศโดยส่วนใหญ่</w:t>
      </w:r>
      <w:r w:rsidRPr="00F33272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lang w:eastAsia="th-TH"/>
        </w:rPr>
        <w:t xml:space="preserve"> </w:t>
      </w:r>
      <w:r w:rsidRPr="00F33272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:rsidR="00464DF3" w:rsidRPr="00F33272" w:rsidRDefault="00464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:rsidR="00E61899" w:rsidRPr="00F33272" w:rsidRDefault="00F152AA" w:rsidP="00657DF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u w:val="none"/>
          <w:cs/>
        </w:rPr>
        <w:t>ลูกค้ารายใหญ่</w:t>
      </w:r>
      <w:r w:rsidRPr="00F33272">
        <w:rPr>
          <w:rFonts w:asciiTheme="majorBidi" w:hAnsiTheme="majorBidi" w:cstheme="majorBidi"/>
          <w:i/>
          <w:iCs/>
          <w:sz w:val="30"/>
          <w:szCs w:val="30"/>
          <w:u w:val="none"/>
        </w:rPr>
        <w:t xml:space="preserve"> </w:t>
      </w:r>
    </w:p>
    <w:p w:rsidR="00E61899" w:rsidRPr="00F33272" w:rsidRDefault="00E61899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4628F" w:rsidRPr="00F33272" w:rsidRDefault="000029B0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ในระหว่างปี</w:t>
      </w:r>
      <w:r w:rsidR="00F152AA"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กลุ่มบริษัทมีรายได้จากลูกค้ารายใหญ่จำนวนสองราย </w:t>
      </w:r>
      <w:r w:rsidR="00F65D22" w:rsidRPr="00F33272">
        <w:rPr>
          <w:rFonts w:asciiTheme="majorBidi" w:hAnsiTheme="majorBidi" w:cstheme="majorBidi" w:hint="cs"/>
          <w:spacing w:val="-2"/>
          <w:sz w:val="30"/>
          <w:szCs w:val="30"/>
          <w:cs/>
        </w:rPr>
        <w:t>โดยรายที่</w:t>
      </w:r>
      <w:r w:rsidR="00614A27" w:rsidRPr="00F33272">
        <w:rPr>
          <w:rFonts w:asciiTheme="majorBidi" w:hAnsiTheme="majorBidi" w:cstheme="majorBidi" w:hint="cs"/>
          <w:spacing w:val="-2"/>
          <w:sz w:val="30"/>
          <w:szCs w:val="30"/>
          <w:cs/>
        </w:rPr>
        <w:t>หนึ่ง</w:t>
      </w:r>
      <w:r w:rsidRPr="00F33272">
        <w:rPr>
          <w:rFonts w:asciiTheme="majorBidi" w:hAnsiTheme="majorBidi" w:cstheme="majorBidi" w:hint="cs"/>
          <w:spacing w:val="-2"/>
          <w:sz w:val="30"/>
          <w:szCs w:val="30"/>
          <w:cs/>
        </w:rPr>
        <w:t>มีรายได้จากการขายสินค้าและ</w:t>
      </w:r>
      <w:r w:rsidR="00464DF3" w:rsidRPr="00F33272">
        <w:rPr>
          <w:rFonts w:asciiTheme="majorBidi" w:hAnsiTheme="majorBidi" w:cstheme="majorBidi"/>
          <w:spacing w:val="-2"/>
          <w:sz w:val="30"/>
          <w:szCs w:val="30"/>
        </w:rPr>
        <w:br/>
      </w:r>
      <w:r w:rsidR="00F65D22" w:rsidRPr="00F33272">
        <w:rPr>
          <w:rFonts w:asciiTheme="majorBidi" w:hAnsiTheme="majorBidi" w:cstheme="majorBidi" w:hint="cs"/>
          <w:spacing w:val="-2"/>
          <w:sz w:val="30"/>
          <w:szCs w:val="30"/>
          <w:cs/>
        </w:rPr>
        <w:t>การให้บริการ และรายได้จากสัญญาเช่าทางการเงิน</w:t>
      </w:r>
      <w:r w:rsidR="00F152AA"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เป็นจำนวนเงิน </w:t>
      </w:r>
      <w:r w:rsidR="00797D60" w:rsidRPr="00F33272">
        <w:rPr>
          <w:rFonts w:asciiTheme="majorBidi" w:hAnsiTheme="majorBidi" w:cstheme="majorBidi"/>
          <w:spacing w:val="-2"/>
          <w:sz w:val="30"/>
          <w:szCs w:val="30"/>
        </w:rPr>
        <w:t>8,787.6</w:t>
      </w:r>
      <w:r w:rsidR="00F152AA"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152AA" w:rsidRPr="00F33272">
        <w:rPr>
          <w:rFonts w:asciiTheme="majorBidi" w:hAnsiTheme="majorBidi" w:cstheme="majorBidi"/>
          <w:spacing w:val="-2"/>
          <w:sz w:val="30"/>
          <w:szCs w:val="30"/>
          <w:cs/>
        </w:rPr>
        <w:t>ล้านบาท และ</w:t>
      </w:r>
      <w:r w:rsidR="00F65D22" w:rsidRPr="00F3327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797D60" w:rsidRPr="00F33272">
        <w:rPr>
          <w:rFonts w:asciiTheme="majorBidi" w:hAnsiTheme="majorBidi" w:cstheme="majorBidi"/>
          <w:spacing w:val="-2"/>
          <w:sz w:val="30"/>
          <w:szCs w:val="30"/>
        </w:rPr>
        <w:t>542.9</w:t>
      </w:r>
      <w:r w:rsidR="00F65D22"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65D22" w:rsidRPr="00F33272">
        <w:rPr>
          <w:rFonts w:asciiTheme="majorBidi" w:hAnsiTheme="majorBidi" w:cstheme="majorBidi"/>
          <w:spacing w:val="-2"/>
          <w:sz w:val="30"/>
          <w:szCs w:val="30"/>
          <w:cs/>
        </w:rPr>
        <w:t>ล้</w:t>
      </w:r>
      <w:r w:rsidR="00F65D22" w:rsidRPr="00F3327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านบาทตามลำดับ </w:t>
      </w:r>
      <w:r w:rsidR="005B7AA5" w:rsidRPr="00F3327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301CFA"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>25</w:t>
      </w:r>
      <w:r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>60</w:t>
      </w:r>
      <w:r w:rsidR="005B7AA5"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5,903.9 </w:t>
      </w:r>
      <w:r w:rsidR="005B7AA5" w:rsidRPr="00F3327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ล้านบาท และ </w:t>
      </w:r>
      <w:r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591.7 </w:t>
      </w:r>
      <w:r w:rsidR="005B7AA5" w:rsidRPr="00F3327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F65D22" w:rsidRPr="00F3327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ตามลำดับ</w:t>
      </w:r>
      <w:r w:rsidR="005B7AA5" w:rsidRPr="00F3327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="00F152AA"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65D22" w:rsidRPr="00F3327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ส่วนรายที่สองมีรายได้จากการขายสินค้าและการให้บริการเป็นจำนวนเงิน </w:t>
      </w:r>
      <w:r w:rsidR="00797D60" w:rsidRPr="00F33272">
        <w:rPr>
          <w:rFonts w:asciiTheme="majorBidi" w:hAnsiTheme="majorBidi" w:cstheme="majorBidi"/>
          <w:spacing w:val="-2"/>
          <w:sz w:val="30"/>
          <w:szCs w:val="30"/>
        </w:rPr>
        <w:t>4,534.9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152AA"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="00F152AA"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301CFA"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>25</w:t>
      </w:r>
      <w:r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>60</w:t>
      </w:r>
      <w:r w:rsidR="00F152AA"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3,976.8 </w:t>
      </w:r>
      <w:r w:rsidR="00F152AA" w:rsidRPr="00F3327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F152AA"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="00CD6301" w:rsidRPr="00F3327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B7AA5" w:rsidRPr="00F33272">
        <w:rPr>
          <w:rFonts w:asciiTheme="majorBidi" w:hAnsiTheme="majorBidi" w:cstheme="majorBidi"/>
          <w:spacing w:val="-2"/>
          <w:sz w:val="30"/>
          <w:szCs w:val="30"/>
          <w:cs/>
        </w:rPr>
        <w:t>โดยรายได้ดังกล่าวมาจากทุกส่วนงาน</w:t>
      </w:r>
    </w:p>
    <w:p w:rsidR="008C5BC0" w:rsidRPr="00F33272" w:rsidRDefault="008C5BC0" w:rsidP="00657DF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/>
          <w:spacing w:val="-2"/>
          <w:sz w:val="24"/>
          <w:szCs w:val="24"/>
          <w:u w:val="none"/>
          <w:cs/>
          <w:lang w:val="th-TH"/>
        </w:rPr>
      </w:pPr>
    </w:p>
    <w:p w:rsidR="00445407" w:rsidRPr="00F33272" w:rsidRDefault="00445407" w:rsidP="00657DF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cs/>
          <w:lang w:val="th-TH"/>
        </w:rPr>
      </w:pPr>
      <w:r w:rsidRPr="00F3327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27</w:t>
      </w:r>
      <w:r w:rsidRPr="00F3327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ab/>
        <w:t>ค่าใช้จ่ายในการบริหาร</w:t>
      </w:r>
    </w:p>
    <w:p w:rsidR="009408F6" w:rsidRPr="00F33272" w:rsidRDefault="009408F6" w:rsidP="00657DFF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0"/>
        <w:gridCol w:w="271"/>
        <w:gridCol w:w="1178"/>
        <w:gridCol w:w="271"/>
        <w:gridCol w:w="1170"/>
        <w:gridCol w:w="250"/>
        <w:gridCol w:w="1183"/>
      </w:tblGrid>
      <w:tr w:rsidR="00196850" w:rsidRPr="00F33272" w:rsidTr="000029B0">
        <w:trPr>
          <w:tblHeader/>
        </w:trPr>
        <w:tc>
          <w:tcPr>
            <w:tcW w:w="2038" w:type="pct"/>
          </w:tcPr>
          <w:p w:rsidR="00486D6E" w:rsidRPr="00F33272" w:rsidRDefault="00486D6E" w:rsidP="0093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:rsidR="00486D6E" w:rsidRPr="00F33272" w:rsidRDefault="005B7AA5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486D6E" w:rsidRPr="00F33272" w:rsidRDefault="00486D6E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pct"/>
            <w:gridSpan w:val="3"/>
          </w:tcPr>
          <w:p w:rsidR="00486D6E" w:rsidRPr="00F33272" w:rsidRDefault="005B7AA5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96850" w:rsidRPr="00F33272" w:rsidTr="000029B0">
        <w:trPr>
          <w:tblHeader/>
        </w:trPr>
        <w:tc>
          <w:tcPr>
            <w:tcW w:w="2038" w:type="pct"/>
          </w:tcPr>
          <w:p w:rsidR="005E6C03" w:rsidRPr="00F33272" w:rsidRDefault="005E6C03" w:rsidP="005E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5E6C03" w:rsidRPr="00F33272" w:rsidRDefault="000029B0" w:rsidP="005E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5E6C03" w:rsidRPr="00F33272" w:rsidRDefault="005E6C03" w:rsidP="005E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5E6C03" w:rsidRPr="00F33272" w:rsidRDefault="000029B0" w:rsidP="005E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5E6C03" w:rsidRPr="00F33272" w:rsidRDefault="005E6C03" w:rsidP="005E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5E6C03" w:rsidRPr="00F33272" w:rsidRDefault="000029B0" w:rsidP="005E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" w:type="pct"/>
          </w:tcPr>
          <w:p w:rsidR="005E6C03" w:rsidRPr="00F33272" w:rsidRDefault="005E6C03" w:rsidP="005E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5E6C03" w:rsidRPr="00F33272" w:rsidRDefault="000029B0" w:rsidP="005E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96850" w:rsidRPr="00F33272" w:rsidTr="000029B0">
        <w:trPr>
          <w:tblHeader/>
        </w:trPr>
        <w:tc>
          <w:tcPr>
            <w:tcW w:w="2038" w:type="pct"/>
          </w:tcPr>
          <w:p w:rsidR="00486D6E" w:rsidRPr="00F33272" w:rsidRDefault="00486D6E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486D6E" w:rsidRPr="00F33272" w:rsidRDefault="005B7AA5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1F3A" w:rsidRPr="00F33272" w:rsidTr="00355E32">
        <w:tc>
          <w:tcPr>
            <w:tcW w:w="2038" w:type="pct"/>
            <w:vAlign w:val="bottom"/>
          </w:tcPr>
          <w:p w:rsidR="00991F3A" w:rsidRPr="00F33272" w:rsidRDefault="00991F3A" w:rsidP="00355E32">
            <w:pPr>
              <w:tabs>
                <w:tab w:val="center" w:pos="6750"/>
                <w:tab w:val="center" w:pos="8550"/>
                <w:tab w:val="decimal" w:pos="1080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631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339,285</w:t>
            </w:r>
          </w:p>
        </w:tc>
        <w:tc>
          <w:tcPr>
            <w:tcW w:w="146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291,662</w:t>
            </w:r>
          </w:p>
        </w:tc>
        <w:tc>
          <w:tcPr>
            <w:tcW w:w="146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91F3A" w:rsidRPr="00F33272" w:rsidRDefault="00991F3A" w:rsidP="001C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327</w:t>
            </w:r>
            <w:r w:rsidRPr="00F33272">
              <w:rPr>
                <w:rFonts w:ascii="Angsana New" w:hAnsi="Angsana New"/>
                <w:sz w:val="30"/>
                <w:szCs w:val="30"/>
              </w:rPr>
              <w:t>,</w:t>
            </w:r>
            <w:r w:rsidRPr="00F33272">
              <w:rPr>
                <w:rFonts w:ascii="Angsana New" w:hAnsi="Angsana New"/>
                <w:sz w:val="30"/>
                <w:szCs w:val="30"/>
                <w:cs/>
              </w:rPr>
              <w:t>08</w:t>
            </w:r>
            <w:r w:rsidR="001C547A" w:rsidRPr="00F33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256,877</w:t>
            </w:r>
          </w:p>
        </w:tc>
      </w:tr>
      <w:tr w:rsidR="000029B0" w:rsidRPr="00F33272" w:rsidTr="000029B0">
        <w:tc>
          <w:tcPr>
            <w:tcW w:w="2038" w:type="pct"/>
            <w:vAlign w:val="bottom"/>
          </w:tcPr>
          <w:p w:rsidR="000029B0" w:rsidRPr="00F33272" w:rsidRDefault="000029B0" w:rsidP="000029B0">
            <w:pPr>
              <w:tabs>
                <w:tab w:val="center" w:pos="6750"/>
                <w:tab w:val="center" w:pos="8550"/>
                <w:tab w:val="decimal" w:pos="1080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ค่าจ้างบุคคลภายนอก</w:t>
            </w:r>
          </w:p>
        </w:tc>
        <w:tc>
          <w:tcPr>
            <w:tcW w:w="631" w:type="pct"/>
          </w:tcPr>
          <w:p w:rsidR="000029B0" w:rsidRPr="00F33272" w:rsidRDefault="00490931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303,161</w:t>
            </w:r>
          </w:p>
        </w:tc>
        <w:tc>
          <w:tcPr>
            <w:tcW w:w="146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202,504</w:t>
            </w:r>
          </w:p>
        </w:tc>
        <w:tc>
          <w:tcPr>
            <w:tcW w:w="146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0029B0" w:rsidRPr="00F33272" w:rsidRDefault="00B07C68" w:rsidP="001C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272</w:t>
            </w:r>
            <w:r w:rsidRPr="00F33272">
              <w:rPr>
                <w:rFonts w:ascii="Angsana New" w:hAnsi="Angsana New"/>
                <w:sz w:val="30"/>
                <w:szCs w:val="30"/>
              </w:rPr>
              <w:t>,</w:t>
            </w:r>
            <w:r w:rsidRPr="00F33272">
              <w:rPr>
                <w:rFonts w:ascii="Angsana New" w:hAnsi="Angsana New"/>
                <w:sz w:val="30"/>
                <w:szCs w:val="30"/>
                <w:cs/>
              </w:rPr>
              <w:t>65</w:t>
            </w:r>
            <w:r w:rsidR="001C547A" w:rsidRPr="00F3327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185,996</w:t>
            </w:r>
          </w:p>
        </w:tc>
      </w:tr>
      <w:tr w:rsidR="00991F3A" w:rsidRPr="00F33272" w:rsidTr="00355E32">
        <w:tc>
          <w:tcPr>
            <w:tcW w:w="2038" w:type="pct"/>
            <w:vAlign w:val="bottom"/>
          </w:tcPr>
          <w:p w:rsidR="00991F3A" w:rsidRPr="00F33272" w:rsidRDefault="00991F3A" w:rsidP="00355E32">
            <w:pPr>
              <w:tabs>
                <w:tab w:val="center" w:pos="6750"/>
                <w:tab w:val="center" w:pos="8550"/>
                <w:tab w:val="decimal" w:pos="1080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ค่าใช้จ่ายสำนักงานและสาธารณูปโภค</w:t>
            </w:r>
          </w:p>
        </w:tc>
        <w:tc>
          <w:tcPr>
            <w:tcW w:w="631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60,911</w:t>
            </w:r>
          </w:p>
        </w:tc>
        <w:tc>
          <w:tcPr>
            <w:tcW w:w="146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44,148</w:t>
            </w:r>
          </w:p>
        </w:tc>
        <w:tc>
          <w:tcPr>
            <w:tcW w:w="146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60,254</w:t>
            </w:r>
          </w:p>
        </w:tc>
        <w:tc>
          <w:tcPr>
            <w:tcW w:w="135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43,503</w:t>
            </w:r>
          </w:p>
        </w:tc>
      </w:tr>
      <w:tr w:rsidR="00991F3A" w:rsidRPr="00F33272" w:rsidTr="00355E32">
        <w:tc>
          <w:tcPr>
            <w:tcW w:w="2038" w:type="pct"/>
            <w:vAlign w:val="bottom"/>
          </w:tcPr>
          <w:p w:rsidR="00991F3A" w:rsidRPr="00F33272" w:rsidRDefault="00991F3A" w:rsidP="00355E32">
            <w:pPr>
              <w:tabs>
                <w:tab w:val="center" w:pos="6750"/>
                <w:tab w:val="center" w:pos="8550"/>
                <w:tab w:val="decimal" w:pos="1080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631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43,414</w:t>
            </w:r>
          </w:p>
        </w:tc>
        <w:tc>
          <w:tcPr>
            <w:tcW w:w="146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37,982</w:t>
            </w:r>
          </w:p>
        </w:tc>
        <w:tc>
          <w:tcPr>
            <w:tcW w:w="146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41,157</w:t>
            </w:r>
          </w:p>
        </w:tc>
        <w:tc>
          <w:tcPr>
            <w:tcW w:w="135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35,399</w:t>
            </w:r>
          </w:p>
        </w:tc>
      </w:tr>
      <w:tr w:rsidR="00991F3A" w:rsidRPr="00F33272" w:rsidTr="00355E32">
        <w:tc>
          <w:tcPr>
            <w:tcW w:w="2038" w:type="pct"/>
            <w:vAlign w:val="bottom"/>
          </w:tcPr>
          <w:p w:rsidR="00991F3A" w:rsidRPr="00F33272" w:rsidRDefault="00991F3A" w:rsidP="00355E32">
            <w:pPr>
              <w:tabs>
                <w:tab w:val="center" w:pos="6750"/>
                <w:tab w:val="center" w:pos="8550"/>
                <w:tab w:val="decimal" w:pos="1080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31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28,319</w:t>
            </w:r>
          </w:p>
        </w:tc>
        <w:tc>
          <w:tcPr>
            <w:tcW w:w="146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24,560</w:t>
            </w:r>
          </w:p>
        </w:tc>
        <w:tc>
          <w:tcPr>
            <w:tcW w:w="146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25,468</w:t>
            </w:r>
          </w:p>
        </w:tc>
        <w:tc>
          <w:tcPr>
            <w:tcW w:w="135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23,522</w:t>
            </w:r>
          </w:p>
        </w:tc>
      </w:tr>
      <w:tr w:rsidR="00991F3A" w:rsidRPr="00F33272" w:rsidTr="00355E32">
        <w:tc>
          <w:tcPr>
            <w:tcW w:w="2038" w:type="pct"/>
            <w:vAlign w:val="bottom"/>
          </w:tcPr>
          <w:p w:rsidR="00991F3A" w:rsidRPr="00F33272" w:rsidRDefault="00991F3A" w:rsidP="00355E32">
            <w:pPr>
              <w:tabs>
                <w:tab w:val="clear" w:pos="907"/>
                <w:tab w:val="decimal" w:pos="954"/>
                <w:tab w:val="center" w:pos="6750"/>
                <w:tab w:val="center" w:pos="8550"/>
                <w:tab w:val="decimal" w:pos="10800"/>
              </w:tabs>
              <w:spacing w:line="240" w:lineRule="auto"/>
              <w:ind w:left="-18" w:right="-67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ค่าบำรุงรักษาและดูแลระบบ</w:t>
            </w:r>
          </w:p>
        </w:tc>
        <w:tc>
          <w:tcPr>
            <w:tcW w:w="631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19,731</w:t>
            </w:r>
          </w:p>
        </w:tc>
        <w:tc>
          <w:tcPr>
            <w:tcW w:w="146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  <w:tc>
          <w:tcPr>
            <w:tcW w:w="146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17,882</w:t>
            </w:r>
          </w:p>
        </w:tc>
        <w:tc>
          <w:tcPr>
            <w:tcW w:w="135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13,540</w:t>
            </w:r>
          </w:p>
        </w:tc>
      </w:tr>
      <w:tr w:rsidR="00991F3A" w:rsidRPr="00F33272" w:rsidTr="00355E32">
        <w:tc>
          <w:tcPr>
            <w:tcW w:w="2038" w:type="pct"/>
            <w:vAlign w:val="bottom"/>
          </w:tcPr>
          <w:p w:rsidR="00991F3A" w:rsidRPr="00F33272" w:rsidRDefault="00991F3A" w:rsidP="00355E32">
            <w:pPr>
              <w:tabs>
                <w:tab w:val="clear" w:pos="907"/>
                <w:tab w:val="decimal" w:pos="954"/>
                <w:tab w:val="center" w:pos="6750"/>
                <w:tab w:val="center" w:pos="8550"/>
                <w:tab w:val="decimal" w:pos="10800"/>
              </w:tabs>
              <w:spacing w:line="240" w:lineRule="auto"/>
              <w:ind w:left="-18" w:right="-67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31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8,500</w:t>
            </w:r>
          </w:p>
        </w:tc>
        <w:tc>
          <w:tcPr>
            <w:tcW w:w="146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30,860</w:t>
            </w:r>
          </w:p>
        </w:tc>
        <w:tc>
          <w:tcPr>
            <w:tcW w:w="146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91F3A" w:rsidRPr="00F33272" w:rsidRDefault="00991F3A" w:rsidP="0035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29B0" w:rsidRPr="00F33272" w:rsidTr="000029B0">
        <w:tc>
          <w:tcPr>
            <w:tcW w:w="2038" w:type="pct"/>
            <w:vAlign w:val="bottom"/>
          </w:tcPr>
          <w:p w:rsidR="000029B0" w:rsidRPr="00F33272" w:rsidRDefault="000029B0" w:rsidP="000029B0">
            <w:pPr>
              <w:tabs>
                <w:tab w:val="clear" w:pos="907"/>
                <w:tab w:val="decimal" w:pos="882"/>
                <w:tab w:val="decimal" w:pos="967"/>
                <w:tab w:val="center" w:pos="6750"/>
                <w:tab w:val="center" w:pos="8550"/>
                <w:tab w:val="decimal" w:pos="10800"/>
              </w:tabs>
              <w:spacing w:line="240" w:lineRule="auto"/>
              <w:ind w:left="-18" w:right="-67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ค่าใช้จ่ายสำรองหนี้สินที่อาจเกิดขึ้น</w:t>
            </w:r>
          </w:p>
        </w:tc>
        <w:tc>
          <w:tcPr>
            <w:tcW w:w="631" w:type="pct"/>
          </w:tcPr>
          <w:p w:rsidR="000029B0" w:rsidRPr="00F33272" w:rsidDel="005E6C03" w:rsidRDefault="00FF288B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0029B0" w:rsidRPr="00F33272" w:rsidDel="005E6C03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101,171</w:t>
            </w:r>
          </w:p>
        </w:tc>
        <w:tc>
          <w:tcPr>
            <w:tcW w:w="146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0029B0" w:rsidRPr="00F33272" w:rsidDel="005E6C03" w:rsidRDefault="00B07C68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0029B0" w:rsidRPr="00F33272" w:rsidDel="005E6C03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101,171</w:t>
            </w:r>
          </w:p>
        </w:tc>
      </w:tr>
      <w:tr w:rsidR="000029B0" w:rsidRPr="00F33272" w:rsidTr="000029B0">
        <w:tc>
          <w:tcPr>
            <w:tcW w:w="2038" w:type="pct"/>
            <w:vAlign w:val="bottom"/>
          </w:tcPr>
          <w:p w:rsidR="000029B0" w:rsidRPr="00F33272" w:rsidRDefault="000029B0" w:rsidP="000029B0">
            <w:pPr>
              <w:tabs>
                <w:tab w:val="center" w:pos="6750"/>
                <w:tab w:val="center" w:pos="8550"/>
                <w:tab w:val="decimal" w:pos="1080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0029B0" w:rsidRPr="00F33272" w:rsidRDefault="00FF288B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116,564</w:t>
            </w:r>
          </w:p>
        </w:tc>
        <w:tc>
          <w:tcPr>
            <w:tcW w:w="146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93,075</w:t>
            </w:r>
          </w:p>
        </w:tc>
        <w:tc>
          <w:tcPr>
            <w:tcW w:w="146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0029B0" w:rsidRPr="00F33272" w:rsidRDefault="00B07C68" w:rsidP="00B0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95,484</w:t>
            </w:r>
          </w:p>
        </w:tc>
        <w:tc>
          <w:tcPr>
            <w:tcW w:w="135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73,247</w:t>
            </w:r>
          </w:p>
        </w:tc>
      </w:tr>
      <w:tr w:rsidR="000029B0" w:rsidRPr="00F33272" w:rsidTr="000029B0">
        <w:tc>
          <w:tcPr>
            <w:tcW w:w="2038" w:type="pct"/>
          </w:tcPr>
          <w:p w:rsidR="000029B0" w:rsidRPr="00F33272" w:rsidRDefault="000029B0" w:rsidP="000029B0">
            <w:pPr>
              <w:tabs>
                <w:tab w:val="center" w:pos="6750"/>
                <w:tab w:val="center" w:pos="8550"/>
                <w:tab w:val="decimal" w:pos="1080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0029B0" w:rsidRPr="00F33272" w:rsidRDefault="0046425D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919,885</w:t>
            </w:r>
          </w:p>
        </w:tc>
        <w:tc>
          <w:tcPr>
            <w:tcW w:w="146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839,521</w:t>
            </w:r>
          </w:p>
        </w:tc>
        <w:tc>
          <w:tcPr>
            <w:tcW w:w="146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0029B0" w:rsidRPr="00F33272" w:rsidRDefault="00B07C68" w:rsidP="00991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839</w:t>
            </w: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  <w:r w:rsidR="00490931" w:rsidRPr="00F3327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91F3A" w:rsidRPr="00F3327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733,255</w:t>
            </w:r>
          </w:p>
        </w:tc>
      </w:tr>
    </w:tbl>
    <w:p w:rsidR="0084624D" w:rsidRPr="00F33272" w:rsidRDefault="0084624D" w:rsidP="009850C1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24"/>
          <w:szCs w:val="24"/>
          <w:u w:val="none"/>
          <w:cs/>
          <w:lang w:val="th-TH"/>
        </w:rPr>
      </w:pPr>
    </w:p>
    <w:p w:rsidR="00464DF3" w:rsidRPr="00F33272" w:rsidRDefault="00464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</w:rPr>
        <w:br w:type="page"/>
      </w:r>
    </w:p>
    <w:p w:rsidR="00876AC8" w:rsidRPr="00F33272" w:rsidRDefault="00445407" w:rsidP="00657DF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33272">
        <w:rPr>
          <w:rFonts w:asciiTheme="majorBidi" w:hAnsiTheme="majorBidi" w:cstheme="majorBidi"/>
          <w:sz w:val="30"/>
          <w:szCs w:val="30"/>
          <w:u w:val="none"/>
        </w:rPr>
        <w:t>28</w:t>
      </w:r>
      <w:r w:rsidRPr="00F33272">
        <w:rPr>
          <w:rFonts w:asciiTheme="majorBidi" w:hAnsiTheme="majorBidi" w:cstheme="majorBidi"/>
          <w:sz w:val="30"/>
          <w:szCs w:val="30"/>
          <w:u w:val="none"/>
        </w:rPr>
        <w:tab/>
      </w:r>
      <w:r w:rsidR="006D5E66"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ค่าใช้จ่ายผลประโยช</w:t>
      </w:r>
      <w:r w:rsidR="0051445C" w:rsidRPr="00F3327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น์ของ</w:t>
      </w:r>
      <w:r w:rsidR="006D5E66"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พนักงาน</w:t>
      </w:r>
    </w:p>
    <w:p w:rsidR="002104F4" w:rsidRPr="00F33272" w:rsidRDefault="002104F4" w:rsidP="00657DFF">
      <w:pPr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5"/>
        <w:gridCol w:w="903"/>
        <w:gridCol w:w="1169"/>
        <w:gridCol w:w="270"/>
        <w:gridCol w:w="1178"/>
        <w:gridCol w:w="259"/>
        <w:gridCol w:w="1176"/>
        <w:gridCol w:w="248"/>
        <w:gridCol w:w="1175"/>
      </w:tblGrid>
      <w:tr w:rsidR="0050214D" w:rsidRPr="00F33272" w:rsidTr="007D7D95">
        <w:trPr>
          <w:tblHeader/>
        </w:trPr>
        <w:tc>
          <w:tcPr>
            <w:tcW w:w="1557" w:type="pct"/>
          </w:tcPr>
          <w:p w:rsidR="002E2117" w:rsidRPr="00F33272" w:rsidRDefault="002E2117" w:rsidP="0093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2E2117" w:rsidRPr="00F33272" w:rsidRDefault="002E2117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pct"/>
            <w:gridSpan w:val="3"/>
          </w:tcPr>
          <w:p w:rsidR="002E2117" w:rsidRPr="00F33272" w:rsidRDefault="005B7AA5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" w:type="pct"/>
          </w:tcPr>
          <w:p w:rsidR="002E2117" w:rsidRPr="00F33272" w:rsidRDefault="002E2117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pct"/>
            <w:gridSpan w:val="3"/>
          </w:tcPr>
          <w:p w:rsidR="002E2117" w:rsidRPr="00F33272" w:rsidRDefault="005B7AA5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0214D" w:rsidRPr="00F33272" w:rsidTr="007D7D95">
        <w:trPr>
          <w:tblHeader/>
        </w:trPr>
        <w:tc>
          <w:tcPr>
            <w:tcW w:w="1557" w:type="pct"/>
          </w:tcPr>
          <w:p w:rsidR="008E7397" w:rsidRPr="00F33272" w:rsidRDefault="008E7397" w:rsidP="008E7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7" w:type="pct"/>
          </w:tcPr>
          <w:p w:rsidR="008E7397" w:rsidRPr="00F33272" w:rsidRDefault="00F56AA1" w:rsidP="008E7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  <w:vAlign w:val="bottom"/>
          </w:tcPr>
          <w:p w:rsidR="008E7397" w:rsidRPr="00F33272" w:rsidRDefault="008E7397" w:rsidP="008E7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256</w:t>
            </w:r>
            <w:r w:rsidR="000029B0" w:rsidRPr="00F3327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8E7397" w:rsidRPr="00F33272" w:rsidRDefault="008E7397" w:rsidP="008E7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8E7397" w:rsidRPr="00F33272" w:rsidRDefault="000029B0" w:rsidP="008E7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0" w:type="pct"/>
          </w:tcPr>
          <w:p w:rsidR="008E7397" w:rsidRPr="00F33272" w:rsidRDefault="008E7397" w:rsidP="008E7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8E7397" w:rsidRPr="00F33272" w:rsidRDefault="000029B0" w:rsidP="008E7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4" w:type="pct"/>
          </w:tcPr>
          <w:p w:rsidR="008E7397" w:rsidRPr="00F33272" w:rsidRDefault="008E7397" w:rsidP="008E7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8E7397" w:rsidRPr="00F33272" w:rsidRDefault="000029B0" w:rsidP="008E7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264DA" w:rsidRPr="00F33272" w:rsidTr="007D7D95">
        <w:trPr>
          <w:tblHeader/>
        </w:trPr>
        <w:tc>
          <w:tcPr>
            <w:tcW w:w="1557" w:type="pct"/>
          </w:tcPr>
          <w:p w:rsidR="00301CFA" w:rsidRPr="00F33272" w:rsidRDefault="00301CFA" w:rsidP="00301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301CFA" w:rsidRPr="00F33272" w:rsidRDefault="00301CFA" w:rsidP="00301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:rsidR="00301CFA" w:rsidRPr="00F33272" w:rsidRDefault="00301CFA" w:rsidP="00301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214D" w:rsidRPr="00F33272" w:rsidTr="007D7D95">
        <w:tc>
          <w:tcPr>
            <w:tcW w:w="1557" w:type="pct"/>
          </w:tcPr>
          <w:p w:rsidR="00301CFA" w:rsidRPr="00F33272" w:rsidRDefault="00301CFA" w:rsidP="00301CF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487" w:type="pct"/>
          </w:tcPr>
          <w:p w:rsidR="00301CFA" w:rsidRPr="00F33272" w:rsidRDefault="00301CFA" w:rsidP="00301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301CFA" w:rsidRPr="00F33272" w:rsidRDefault="00301CFA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01CFA" w:rsidRPr="00F33272" w:rsidRDefault="00301CFA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301CFA" w:rsidRPr="00F33272" w:rsidRDefault="00301CFA" w:rsidP="0021260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78" w:right="-110"/>
              <w:outlineLvl w:val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301CFA" w:rsidRPr="00F33272" w:rsidRDefault="00301CFA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301CFA" w:rsidRPr="00F33272" w:rsidRDefault="00301CFA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301CFA" w:rsidRPr="00F33272" w:rsidRDefault="00301CFA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301CFA" w:rsidRPr="00F33272" w:rsidRDefault="00301CFA" w:rsidP="0021260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78" w:right="-110"/>
              <w:outlineLvl w:val="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9B0" w:rsidRPr="00F33272" w:rsidTr="007D7D95">
        <w:tc>
          <w:tcPr>
            <w:tcW w:w="1557" w:type="pct"/>
          </w:tcPr>
          <w:p w:rsidR="000029B0" w:rsidRPr="00F33272" w:rsidRDefault="000029B0" w:rsidP="000029B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487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0029B0" w:rsidRPr="00F33272" w:rsidRDefault="00E946FF" w:rsidP="008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45,857</w:t>
            </w:r>
          </w:p>
        </w:tc>
        <w:tc>
          <w:tcPr>
            <w:tcW w:w="146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34,242</w:t>
            </w:r>
          </w:p>
        </w:tc>
        <w:tc>
          <w:tcPr>
            <w:tcW w:w="140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0029B0" w:rsidRPr="00F33272" w:rsidRDefault="00E946FF" w:rsidP="008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45,857</w:t>
            </w:r>
          </w:p>
        </w:tc>
        <w:tc>
          <w:tcPr>
            <w:tcW w:w="134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32,727</w:t>
            </w:r>
          </w:p>
        </w:tc>
      </w:tr>
      <w:tr w:rsidR="000029B0" w:rsidRPr="00F33272" w:rsidTr="007D7D95">
        <w:tc>
          <w:tcPr>
            <w:tcW w:w="1557" w:type="pct"/>
          </w:tcPr>
          <w:p w:rsidR="000029B0" w:rsidRPr="00F33272" w:rsidRDefault="000029B0" w:rsidP="000029B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487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0029B0" w:rsidRPr="00F33272" w:rsidRDefault="004F6144" w:rsidP="008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3,449</w:t>
            </w:r>
          </w:p>
        </w:tc>
        <w:tc>
          <w:tcPr>
            <w:tcW w:w="146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1,935</w:t>
            </w:r>
          </w:p>
        </w:tc>
        <w:tc>
          <w:tcPr>
            <w:tcW w:w="140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0029B0" w:rsidRPr="00F33272" w:rsidRDefault="004F6144" w:rsidP="008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3,449</w:t>
            </w:r>
          </w:p>
        </w:tc>
        <w:tc>
          <w:tcPr>
            <w:tcW w:w="134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0029B0" w:rsidRPr="00F33272" w:rsidRDefault="000029B0" w:rsidP="00002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1,935</w:t>
            </w:r>
          </w:p>
        </w:tc>
      </w:tr>
      <w:tr w:rsidR="00F56AA1" w:rsidRPr="00F33272" w:rsidTr="007D7D95">
        <w:tc>
          <w:tcPr>
            <w:tcW w:w="1557" w:type="pct"/>
          </w:tcPr>
          <w:p w:rsidR="00F56AA1" w:rsidRPr="00F33272" w:rsidRDefault="00F56AA1" w:rsidP="00F56AA1">
            <w:pPr>
              <w:tabs>
                <w:tab w:val="clear" w:pos="2807"/>
                <w:tab w:val="center" w:pos="7280"/>
                <w:tab w:val="center" w:pos="890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ต้นทุนบำเหน็จบำนาญ</w:t>
            </w:r>
            <w:r w:rsidRPr="00F3327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33272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487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6AA1" w:rsidRPr="00F33272" w:rsidTr="007D7D95">
        <w:tc>
          <w:tcPr>
            <w:tcW w:w="1557" w:type="pct"/>
          </w:tcPr>
          <w:p w:rsidR="00F56AA1" w:rsidRPr="00F33272" w:rsidRDefault="00F56AA1" w:rsidP="00F56AA1">
            <w:pPr>
              <w:tabs>
                <w:tab w:val="clear" w:pos="2807"/>
                <w:tab w:val="center" w:pos="7280"/>
                <w:tab w:val="center" w:pos="8900"/>
              </w:tabs>
              <w:spacing w:line="240" w:lineRule="auto"/>
              <w:ind w:right="-10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33272">
              <w:rPr>
                <w:rFonts w:ascii="Angsana New" w:hAnsi="Angsana New"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487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3272">
              <w:rPr>
                <w:rFonts w:ascii="Angsana New" w:hAnsi="Angsana New"/>
                <w:i/>
                <w:iCs/>
                <w:sz w:val="30"/>
                <w:szCs w:val="30"/>
              </w:rPr>
              <w:t>23</w:t>
            </w:r>
          </w:p>
        </w:tc>
        <w:tc>
          <w:tcPr>
            <w:tcW w:w="631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2,004</w:t>
            </w:r>
          </w:p>
        </w:tc>
        <w:tc>
          <w:tcPr>
            <w:tcW w:w="146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1,878</w:t>
            </w:r>
          </w:p>
        </w:tc>
        <w:tc>
          <w:tcPr>
            <w:tcW w:w="140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134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F56AA1" w:rsidRPr="00F33272" w:rsidTr="00360548">
        <w:tc>
          <w:tcPr>
            <w:tcW w:w="1557" w:type="pct"/>
          </w:tcPr>
          <w:p w:rsidR="00F56AA1" w:rsidRPr="00F33272" w:rsidRDefault="00F56AA1" w:rsidP="00F56A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487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F56AA1" w:rsidRPr="00F33272" w:rsidRDefault="00E946FF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2,812</w:t>
            </w:r>
          </w:p>
        </w:tc>
        <w:tc>
          <w:tcPr>
            <w:tcW w:w="146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40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F56AA1" w:rsidRPr="00F33272" w:rsidRDefault="00E946FF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1,049</w:t>
            </w:r>
          </w:p>
        </w:tc>
        <w:tc>
          <w:tcPr>
            <w:tcW w:w="134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700</w:t>
            </w:r>
          </w:p>
        </w:tc>
      </w:tr>
      <w:tr w:rsidR="00F56AA1" w:rsidRPr="00F33272" w:rsidTr="00360548">
        <w:tc>
          <w:tcPr>
            <w:tcW w:w="1557" w:type="pct"/>
          </w:tcPr>
          <w:p w:rsidR="00F56AA1" w:rsidRPr="00F33272" w:rsidRDefault="00F56AA1" w:rsidP="00F56AA1">
            <w:pPr>
              <w:tabs>
                <w:tab w:val="center" w:pos="7280"/>
                <w:tab w:val="center" w:pos="890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F56AA1" w:rsidRPr="00F33272" w:rsidRDefault="00E946FF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54,122</w:t>
            </w:r>
          </w:p>
        </w:tc>
        <w:tc>
          <w:tcPr>
            <w:tcW w:w="146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38,755</w:t>
            </w:r>
          </w:p>
        </w:tc>
        <w:tc>
          <w:tcPr>
            <w:tcW w:w="140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6AA1" w:rsidRPr="00F33272" w:rsidRDefault="00E946FF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50,893</w:t>
            </w:r>
          </w:p>
        </w:tc>
        <w:tc>
          <w:tcPr>
            <w:tcW w:w="134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35,867</w:t>
            </w:r>
          </w:p>
        </w:tc>
      </w:tr>
      <w:tr w:rsidR="00F56AA1" w:rsidRPr="00F33272" w:rsidTr="00915922">
        <w:tc>
          <w:tcPr>
            <w:tcW w:w="1557" w:type="pct"/>
          </w:tcPr>
          <w:p w:rsidR="00F56AA1" w:rsidRPr="00F33272" w:rsidRDefault="00F56AA1" w:rsidP="00F56AA1">
            <w:pPr>
              <w:tabs>
                <w:tab w:val="center" w:pos="7280"/>
                <w:tab w:val="center" w:pos="890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87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6" w:type="pct"/>
          </w:tcPr>
          <w:p w:rsidR="00F56AA1" w:rsidRPr="00F33272" w:rsidRDefault="00F56AA1" w:rsidP="00F5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  <w:tab w:val="decimal" w:pos="968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4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pct"/>
          </w:tcPr>
          <w:p w:rsidR="00F56AA1" w:rsidRPr="00F33272" w:rsidRDefault="00F56AA1" w:rsidP="00F5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56AA1" w:rsidRPr="00F33272" w:rsidTr="007D7D95">
        <w:tc>
          <w:tcPr>
            <w:tcW w:w="1557" w:type="pct"/>
          </w:tcPr>
          <w:p w:rsidR="00F56AA1" w:rsidRPr="00F33272" w:rsidRDefault="00F56AA1" w:rsidP="00F56AA1">
            <w:pPr>
              <w:tabs>
                <w:tab w:val="clear" w:pos="907"/>
                <w:tab w:val="decimal" w:pos="878"/>
                <w:tab w:val="decimal" w:pos="909"/>
                <w:tab w:val="center" w:pos="7280"/>
                <w:tab w:val="center" w:pos="8900"/>
              </w:tabs>
              <w:spacing w:line="240" w:lineRule="auto"/>
              <w:ind w:right="-2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332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487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F56AA1" w:rsidRPr="00F33272" w:rsidRDefault="00F56AA1" w:rsidP="00F5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  <w:tab w:val="decimal" w:pos="968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F56AA1" w:rsidRPr="00F33272" w:rsidRDefault="00F56AA1" w:rsidP="00F5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6AA1" w:rsidRPr="00F33272" w:rsidTr="007D7D95">
        <w:tc>
          <w:tcPr>
            <w:tcW w:w="1557" w:type="pct"/>
          </w:tcPr>
          <w:p w:rsidR="00F56AA1" w:rsidRPr="00F33272" w:rsidRDefault="00F56AA1" w:rsidP="00F56AA1">
            <w:pPr>
              <w:tabs>
                <w:tab w:val="center" w:pos="7280"/>
                <w:tab w:val="center" w:pos="890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487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56AA1" w:rsidRPr="00F33272" w:rsidRDefault="00E946FF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473,611</w:t>
            </w:r>
          </w:p>
        </w:tc>
        <w:tc>
          <w:tcPr>
            <w:tcW w:w="146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377,929</w:t>
            </w:r>
          </w:p>
        </w:tc>
        <w:tc>
          <w:tcPr>
            <w:tcW w:w="140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56AA1" w:rsidRPr="00F33272" w:rsidRDefault="00E946FF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381,896</w:t>
            </w:r>
          </w:p>
        </w:tc>
        <w:tc>
          <w:tcPr>
            <w:tcW w:w="134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321,251</w:t>
            </w:r>
          </w:p>
        </w:tc>
      </w:tr>
      <w:tr w:rsidR="00F56AA1" w:rsidRPr="00F33272" w:rsidTr="007D7D95">
        <w:tc>
          <w:tcPr>
            <w:tcW w:w="1557" w:type="pct"/>
          </w:tcPr>
          <w:p w:rsidR="00F56AA1" w:rsidRPr="00F33272" w:rsidRDefault="00F56AA1" w:rsidP="00F56AA1">
            <w:pPr>
              <w:tabs>
                <w:tab w:val="clear" w:pos="907"/>
                <w:tab w:val="decimal" w:pos="993"/>
                <w:tab w:val="decimal" w:pos="1064"/>
                <w:tab w:val="center" w:pos="7280"/>
                <w:tab w:val="center" w:pos="890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487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25,432</w:t>
            </w:r>
          </w:p>
        </w:tc>
        <w:tc>
          <w:tcPr>
            <w:tcW w:w="146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18,309</w:t>
            </w:r>
          </w:p>
        </w:tc>
        <w:tc>
          <w:tcPr>
            <w:tcW w:w="140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20,544</w:t>
            </w:r>
          </w:p>
        </w:tc>
        <w:tc>
          <w:tcPr>
            <w:tcW w:w="134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15,945</w:t>
            </w:r>
          </w:p>
        </w:tc>
      </w:tr>
      <w:tr w:rsidR="00F56AA1" w:rsidRPr="00F33272" w:rsidTr="007D7D95">
        <w:tc>
          <w:tcPr>
            <w:tcW w:w="1557" w:type="pct"/>
          </w:tcPr>
          <w:p w:rsidR="00F56AA1" w:rsidRPr="00F33272" w:rsidRDefault="00F56AA1" w:rsidP="00F56AA1">
            <w:pPr>
              <w:tabs>
                <w:tab w:val="clear" w:pos="2807"/>
                <w:tab w:val="center" w:pos="7280"/>
                <w:tab w:val="center" w:pos="890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ต้นทุนบำเหน็จบำนาญ</w:t>
            </w:r>
            <w:r w:rsidRPr="00F3327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33272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487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6AA1" w:rsidRPr="00F33272" w:rsidTr="007D7D95">
        <w:tc>
          <w:tcPr>
            <w:tcW w:w="1557" w:type="pct"/>
          </w:tcPr>
          <w:p w:rsidR="00F56AA1" w:rsidRPr="00F33272" w:rsidRDefault="00F56AA1" w:rsidP="00F56AA1">
            <w:pPr>
              <w:tabs>
                <w:tab w:val="clear" w:pos="2807"/>
                <w:tab w:val="center" w:pos="7280"/>
                <w:tab w:val="center" w:pos="8900"/>
              </w:tabs>
              <w:spacing w:line="240" w:lineRule="auto"/>
              <w:ind w:right="-10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33272">
              <w:rPr>
                <w:rFonts w:ascii="Angsana New" w:hAnsi="Angsana New"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487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3272">
              <w:rPr>
                <w:rFonts w:ascii="Angsana New" w:hAnsi="Angsana New"/>
                <w:i/>
                <w:iCs/>
                <w:sz w:val="30"/>
                <w:szCs w:val="30"/>
              </w:rPr>
              <w:t>23</w:t>
            </w:r>
          </w:p>
        </w:tc>
        <w:tc>
          <w:tcPr>
            <w:tcW w:w="631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9,561</w:t>
            </w:r>
          </w:p>
        </w:tc>
        <w:tc>
          <w:tcPr>
            <w:tcW w:w="146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8,736</w:t>
            </w:r>
          </w:p>
        </w:tc>
        <w:tc>
          <w:tcPr>
            <w:tcW w:w="140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8,509</w:t>
            </w:r>
          </w:p>
        </w:tc>
        <w:tc>
          <w:tcPr>
            <w:tcW w:w="134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7,671</w:t>
            </w:r>
          </w:p>
        </w:tc>
      </w:tr>
      <w:tr w:rsidR="00F56AA1" w:rsidRPr="00F33272" w:rsidTr="007D7D95">
        <w:tc>
          <w:tcPr>
            <w:tcW w:w="1557" w:type="pct"/>
          </w:tcPr>
          <w:p w:rsidR="00F56AA1" w:rsidRPr="00F33272" w:rsidRDefault="00F56AA1" w:rsidP="00F56AA1">
            <w:pPr>
              <w:tabs>
                <w:tab w:val="clear" w:pos="2807"/>
                <w:tab w:val="center" w:pos="7280"/>
                <w:tab w:val="center" w:pos="8900"/>
              </w:tabs>
              <w:spacing w:line="240" w:lineRule="auto"/>
              <w:ind w:right="-10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487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74,754</w:t>
            </w:r>
          </w:p>
        </w:tc>
        <w:tc>
          <w:tcPr>
            <w:tcW w:w="146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74,164</w:t>
            </w:r>
          </w:p>
        </w:tc>
        <w:tc>
          <w:tcPr>
            <w:tcW w:w="140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74,122</w:t>
            </w:r>
          </w:p>
        </w:tc>
        <w:tc>
          <w:tcPr>
            <w:tcW w:w="134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73,543</w:t>
            </w:r>
          </w:p>
        </w:tc>
      </w:tr>
      <w:tr w:rsidR="00F56AA1" w:rsidRPr="00F33272" w:rsidTr="007D7D95">
        <w:tc>
          <w:tcPr>
            <w:tcW w:w="1557" w:type="pct"/>
          </w:tcPr>
          <w:p w:rsidR="00F56AA1" w:rsidRPr="00F33272" w:rsidRDefault="00F56AA1" w:rsidP="00F56AA1">
            <w:pPr>
              <w:tabs>
                <w:tab w:val="clear" w:pos="2807"/>
                <w:tab w:val="center" w:pos="7280"/>
                <w:tab w:val="center" w:pos="8900"/>
              </w:tabs>
              <w:spacing w:line="240" w:lineRule="auto"/>
              <w:ind w:right="-10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487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F56AA1" w:rsidRPr="00F33272" w:rsidRDefault="00E946FF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583,358</w:t>
            </w:r>
          </w:p>
        </w:tc>
        <w:tc>
          <w:tcPr>
            <w:tcW w:w="146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479,138</w:t>
            </w:r>
          </w:p>
        </w:tc>
        <w:tc>
          <w:tcPr>
            <w:tcW w:w="140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:rsidR="00F56AA1" w:rsidRPr="00F33272" w:rsidRDefault="00E946FF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485,071</w:t>
            </w:r>
          </w:p>
        </w:tc>
        <w:tc>
          <w:tcPr>
            <w:tcW w:w="134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418,410</w:t>
            </w:r>
          </w:p>
        </w:tc>
      </w:tr>
      <w:tr w:rsidR="00F56AA1" w:rsidRPr="00F33272" w:rsidTr="007D7D95">
        <w:tc>
          <w:tcPr>
            <w:tcW w:w="1557" w:type="pct"/>
          </w:tcPr>
          <w:p w:rsidR="00F56AA1" w:rsidRPr="00F33272" w:rsidRDefault="00F56AA1" w:rsidP="00F56AA1">
            <w:pPr>
              <w:tabs>
                <w:tab w:val="clear" w:pos="2807"/>
                <w:tab w:val="center" w:pos="7280"/>
                <w:tab w:val="center" w:pos="8900"/>
              </w:tabs>
              <w:spacing w:line="240" w:lineRule="auto"/>
              <w:ind w:right="-100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7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4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56AA1" w:rsidRPr="00F33272" w:rsidTr="007D7D95">
        <w:tc>
          <w:tcPr>
            <w:tcW w:w="1557" w:type="pct"/>
          </w:tcPr>
          <w:p w:rsidR="00F56AA1" w:rsidRPr="00F33272" w:rsidRDefault="00F56AA1" w:rsidP="00F56AA1">
            <w:pPr>
              <w:tabs>
                <w:tab w:val="clear" w:pos="2807"/>
                <w:tab w:val="center" w:pos="7280"/>
                <w:tab w:val="center" w:pos="8900"/>
              </w:tabs>
              <w:spacing w:line="240" w:lineRule="auto"/>
              <w:ind w:right="-10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F56AA1" w:rsidRPr="00F33272" w:rsidRDefault="00E946FF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637,480</w:t>
            </w:r>
          </w:p>
        </w:tc>
        <w:tc>
          <w:tcPr>
            <w:tcW w:w="146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517,893</w:t>
            </w:r>
          </w:p>
        </w:tc>
        <w:tc>
          <w:tcPr>
            <w:tcW w:w="140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:rsidR="00F56AA1" w:rsidRPr="00F33272" w:rsidRDefault="00E946FF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535,964</w:t>
            </w:r>
          </w:p>
        </w:tc>
        <w:tc>
          <w:tcPr>
            <w:tcW w:w="134" w:type="pct"/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:rsidR="00F56AA1" w:rsidRPr="00F33272" w:rsidRDefault="00F56AA1" w:rsidP="00F5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454,277</w:t>
            </w:r>
          </w:p>
        </w:tc>
      </w:tr>
    </w:tbl>
    <w:p w:rsidR="00301CFA" w:rsidRPr="00F33272" w:rsidRDefault="00301CFA" w:rsidP="009850C1">
      <w:pPr>
        <w:widowControl w:val="0"/>
        <w:tabs>
          <w:tab w:val="clear" w:pos="680"/>
          <w:tab w:val="decimal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:rsidR="00094FDF" w:rsidRPr="00F33272" w:rsidRDefault="00094FDF" w:rsidP="00915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094FDF" w:rsidRPr="00F33272" w:rsidRDefault="00094FDF" w:rsidP="009850C1">
      <w:pPr>
        <w:widowControl w:val="0"/>
        <w:tabs>
          <w:tab w:val="clear" w:pos="680"/>
          <w:tab w:val="decimal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094FDF" w:rsidRPr="00F33272" w:rsidRDefault="00094FDF" w:rsidP="009850C1">
      <w:pPr>
        <w:widowControl w:val="0"/>
        <w:tabs>
          <w:tab w:val="clear" w:pos="680"/>
          <w:tab w:val="decimal" w:pos="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รายละเอียดของโครงการผลประโยชน์ที่กำหนดเปิดเผยในหมายเหตุประกอบงบการเงินข้อ </w:t>
      </w:r>
      <w:r w:rsidR="00DF56CA" w:rsidRPr="00F33272">
        <w:rPr>
          <w:rFonts w:asciiTheme="majorBidi" w:hAnsiTheme="majorBidi" w:cstheme="majorBidi"/>
          <w:sz w:val="30"/>
          <w:szCs w:val="30"/>
        </w:rPr>
        <w:t>2</w:t>
      </w:r>
      <w:r w:rsidR="009D427C" w:rsidRPr="00F33272">
        <w:rPr>
          <w:rFonts w:asciiTheme="majorBidi" w:hAnsiTheme="majorBidi" w:cstheme="majorBidi"/>
          <w:sz w:val="30"/>
          <w:szCs w:val="30"/>
        </w:rPr>
        <w:t>3</w:t>
      </w:r>
    </w:p>
    <w:p w:rsidR="0056138B" w:rsidRPr="00F33272" w:rsidRDefault="0056138B" w:rsidP="009850C1">
      <w:pPr>
        <w:widowControl w:val="0"/>
        <w:tabs>
          <w:tab w:val="clear" w:pos="680"/>
          <w:tab w:val="decimal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6D5E66" w:rsidRPr="00F33272" w:rsidRDefault="006D5E66" w:rsidP="009850C1">
      <w:pPr>
        <w:widowControl w:val="0"/>
        <w:tabs>
          <w:tab w:val="clear" w:pos="680"/>
          <w:tab w:val="decimal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:rsidR="006D5E66" w:rsidRPr="00F33272" w:rsidRDefault="006D5E66" w:rsidP="009850C1">
      <w:pPr>
        <w:widowControl w:val="0"/>
        <w:tabs>
          <w:tab w:val="clear" w:pos="680"/>
          <w:tab w:val="decimal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915922" w:rsidRPr="00F33272" w:rsidRDefault="006D5E66" w:rsidP="00464DF3">
      <w:pPr>
        <w:widowControl w:val="0"/>
        <w:tabs>
          <w:tab w:val="clear" w:pos="227"/>
          <w:tab w:val="clear" w:pos="454"/>
          <w:tab w:val="clear" w:pos="680"/>
          <w:tab w:val="decimal" w:pos="90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="00464DF3" w:rsidRPr="00F33272">
        <w:rPr>
          <w:rFonts w:asciiTheme="majorBidi" w:hAnsiTheme="majorBidi" w:cstheme="majorBidi"/>
          <w:sz w:val="30"/>
          <w:szCs w:val="30"/>
        </w:rPr>
        <w:br/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="000C64C8" w:rsidRPr="00F33272">
        <w:rPr>
          <w:rFonts w:asciiTheme="majorBidi" w:hAnsiTheme="majorBidi" w:cstheme="majorBidi"/>
          <w:sz w:val="30"/>
          <w:szCs w:val="30"/>
        </w:rPr>
        <w:t>5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Pr="00F33272">
        <w:rPr>
          <w:rFonts w:asciiTheme="majorBidi" w:hAnsiTheme="majorBidi" w:cstheme="majorBidi"/>
          <w:sz w:val="30"/>
          <w:szCs w:val="30"/>
        </w:rPr>
        <w:t>1</w:t>
      </w:r>
      <w:r w:rsidR="00430278" w:rsidRPr="00F33272">
        <w:rPr>
          <w:rFonts w:asciiTheme="majorBidi" w:hAnsiTheme="majorBidi" w:cstheme="majorBidi"/>
          <w:sz w:val="30"/>
          <w:szCs w:val="30"/>
        </w:rPr>
        <w:t>5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 ของเงินเดือน</w:t>
      </w:r>
      <w:r w:rsidR="00464DF3" w:rsidRPr="00F33272">
        <w:rPr>
          <w:rFonts w:asciiTheme="majorBidi" w:hAnsiTheme="majorBidi" w:cstheme="majorBidi"/>
          <w:sz w:val="30"/>
          <w:szCs w:val="30"/>
        </w:rPr>
        <w:br/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ทุกเดือน และกลุ่มบริษัทจ่ายสมทบในอัตราร้อยละ </w:t>
      </w:r>
      <w:r w:rsidRPr="00F33272">
        <w:rPr>
          <w:rFonts w:asciiTheme="majorBidi" w:hAnsiTheme="majorBidi" w:cstheme="majorBidi"/>
          <w:sz w:val="30"/>
          <w:szCs w:val="30"/>
        </w:rPr>
        <w:t>5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430278" w:rsidRPr="00F33272">
        <w:rPr>
          <w:rFonts w:asciiTheme="majorBidi" w:hAnsiTheme="majorBidi" w:cstheme="majorBidi"/>
          <w:sz w:val="30"/>
          <w:szCs w:val="30"/>
        </w:rPr>
        <w:t>15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915922" w:rsidRPr="00F33272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9A3203" w:rsidRPr="00F33272" w:rsidRDefault="0042384F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33272">
        <w:rPr>
          <w:rFonts w:asciiTheme="majorBidi" w:hAnsiTheme="majorBidi" w:cstheme="majorBidi"/>
          <w:b/>
          <w:bCs/>
          <w:sz w:val="30"/>
          <w:szCs w:val="30"/>
        </w:rPr>
        <w:t>29</w:t>
      </w:r>
      <w:r w:rsidRPr="00F33272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3676F9" w:rsidRPr="00F3327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:rsidR="00876AC8" w:rsidRPr="00F33272" w:rsidRDefault="00876AC8" w:rsidP="00DE5D41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450"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66"/>
        <w:gridCol w:w="269"/>
        <w:gridCol w:w="1177"/>
        <w:gridCol w:w="269"/>
        <w:gridCol w:w="1172"/>
        <w:gridCol w:w="269"/>
        <w:gridCol w:w="1168"/>
      </w:tblGrid>
      <w:tr w:rsidR="008D2F8D" w:rsidRPr="00F33272" w:rsidTr="007D7D95">
        <w:trPr>
          <w:tblHeader/>
        </w:trPr>
        <w:tc>
          <w:tcPr>
            <w:tcW w:w="2039" w:type="pct"/>
          </w:tcPr>
          <w:p w:rsidR="00AA65E0" w:rsidRPr="00F33272" w:rsidRDefault="00AA65E0" w:rsidP="0093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AA65E0" w:rsidRPr="00F33272" w:rsidRDefault="00AA65E0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:rsidR="00AA65E0" w:rsidRPr="00F33272" w:rsidRDefault="00AA65E0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AA65E0" w:rsidRPr="00F33272" w:rsidRDefault="00AA65E0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264DA" w:rsidRPr="00F33272" w:rsidTr="007D7D95">
        <w:trPr>
          <w:tblHeader/>
        </w:trPr>
        <w:tc>
          <w:tcPr>
            <w:tcW w:w="2039" w:type="pct"/>
          </w:tcPr>
          <w:p w:rsidR="003676F9" w:rsidRPr="00F33272" w:rsidRDefault="003676F9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3676F9" w:rsidRPr="00F33272" w:rsidRDefault="000B6FB0" w:rsidP="00657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4A2ADF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D7D95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3676F9" w:rsidRPr="00F33272" w:rsidRDefault="003676F9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3676F9" w:rsidRPr="00F33272" w:rsidRDefault="000B6FB0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D7D95"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:rsidR="003676F9" w:rsidRPr="00F33272" w:rsidRDefault="003676F9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3676F9" w:rsidRPr="00F33272" w:rsidRDefault="000B6FB0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4A2ADF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D7D95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3676F9" w:rsidRPr="00F33272" w:rsidRDefault="003676F9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3676F9" w:rsidRPr="00F33272" w:rsidRDefault="000B6FB0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D7D95"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8D2F8D" w:rsidRPr="00F33272" w:rsidTr="00657DFF">
        <w:trPr>
          <w:tblHeader/>
        </w:trPr>
        <w:tc>
          <w:tcPr>
            <w:tcW w:w="2039" w:type="pct"/>
          </w:tcPr>
          <w:p w:rsidR="00AA65E0" w:rsidRPr="00F33272" w:rsidRDefault="00AA65E0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:rsidR="00AA65E0" w:rsidRPr="00F33272" w:rsidRDefault="00A941FB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7D95" w:rsidRPr="00F33272" w:rsidTr="007D7D95">
        <w:tc>
          <w:tcPr>
            <w:tcW w:w="2039" w:type="pct"/>
          </w:tcPr>
          <w:p w:rsidR="007D7D95" w:rsidRPr="00F33272" w:rsidRDefault="007D7D95" w:rsidP="007D7D95">
            <w:pPr>
              <w:pStyle w:val="acctfourfigures"/>
              <w:tabs>
                <w:tab w:val="left" w:pos="-108"/>
                <w:tab w:val="left" w:pos="72"/>
                <w:tab w:val="left" w:pos="72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ค่าวัตถุดิบและวัสดุสิ้นเปลืองใช้ไป</w:t>
            </w:r>
          </w:p>
        </w:tc>
        <w:tc>
          <w:tcPr>
            <w:tcW w:w="629" w:type="pct"/>
          </w:tcPr>
          <w:p w:rsidR="007D7D95" w:rsidRPr="00F33272" w:rsidRDefault="00490931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16,951,506</w:t>
            </w:r>
          </w:p>
        </w:tc>
        <w:tc>
          <w:tcPr>
            <w:tcW w:w="145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13,651,704</w:t>
            </w:r>
          </w:p>
        </w:tc>
        <w:tc>
          <w:tcPr>
            <w:tcW w:w="145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7D7D95" w:rsidRPr="00F33272" w:rsidRDefault="00AD78CD" w:rsidP="00AD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12,778,092</w:t>
            </w:r>
          </w:p>
        </w:tc>
        <w:tc>
          <w:tcPr>
            <w:tcW w:w="145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12,232,204</w:t>
            </w:r>
          </w:p>
        </w:tc>
      </w:tr>
      <w:tr w:rsidR="007D7D95" w:rsidRPr="00F33272" w:rsidTr="007D7D95">
        <w:tc>
          <w:tcPr>
            <w:tcW w:w="2039" w:type="pct"/>
          </w:tcPr>
          <w:p w:rsidR="007D7D95" w:rsidRPr="00F33272" w:rsidRDefault="007D7D95" w:rsidP="007D7D95">
            <w:pPr>
              <w:pStyle w:val="acctfourfigures"/>
              <w:tabs>
                <w:tab w:val="left" w:pos="-108"/>
                <w:tab w:val="left" w:pos="72"/>
                <w:tab w:val="left" w:pos="72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ค่าใช้จ่ายการผลิต</w:t>
            </w:r>
          </w:p>
        </w:tc>
        <w:tc>
          <w:tcPr>
            <w:tcW w:w="629" w:type="pct"/>
          </w:tcPr>
          <w:p w:rsidR="007D7D95" w:rsidRPr="00F33272" w:rsidRDefault="00490931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313,767</w:t>
            </w:r>
          </w:p>
        </w:tc>
        <w:tc>
          <w:tcPr>
            <w:tcW w:w="145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275,053</w:t>
            </w:r>
          </w:p>
        </w:tc>
        <w:tc>
          <w:tcPr>
            <w:tcW w:w="145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7D7D95" w:rsidRPr="00F33272" w:rsidRDefault="00490931" w:rsidP="00AD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191,380</w:t>
            </w:r>
          </w:p>
        </w:tc>
        <w:tc>
          <w:tcPr>
            <w:tcW w:w="145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218,847</w:t>
            </w:r>
          </w:p>
        </w:tc>
      </w:tr>
      <w:tr w:rsidR="007D7D95" w:rsidRPr="00F33272" w:rsidTr="007D7D95">
        <w:tc>
          <w:tcPr>
            <w:tcW w:w="2039" w:type="pct"/>
          </w:tcPr>
          <w:p w:rsidR="007D7D95" w:rsidRPr="00F33272" w:rsidRDefault="007D7D95" w:rsidP="007D7D95">
            <w:pPr>
              <w:pStyle w:val="acctfourfigures"/>
              <w:tabs>
                <w:tab w:val="left" w:pos="-108"/>
                <w:tab w:val="left" w:pos="72"/>
                <w:tab w:val="left" w:pos="72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629" w:type="pct"/>
          </w:tcPr>
          <w:p w:rsidR="007D7D95" w:rsidRPr="00F33272" w:rsidRDefault="00753EA7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1,802,037</w:t>
            </w:r>
          </w:p>
        </w:tc>
        <w:tc>
          <w:tcPr>
            <w:tcW w:w="145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1,351,305</w:t>
            </w:r>
          </w:p>
        </w:tc>
        <w:tc>
          <w:tcPr>
            <w:tcW w:w="145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7D7D95" w:rsidRPr="00F33272" w:rsidRDefault="00490931" w:rsidP="00AD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1,123,730</w:t>
            </w:r>
          </w:p>
        </w:tc>
        <w:tc>
          <w:tcPr>
            <w:tcW w:w="145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1,091,969</w:t>
            </w:r>
          </w:p>
        </w:tc>
      </w:tr>
      <w:tr w:rsidR="007D7D95" w:rsidRPr="00F33272" w:rsidTr="007D7D95">
        <w:tc>
          <w:tcPr>
            <w:tcW w:w="2039" w:type="pct"/>
          </w:tcPr>
          <w:p w:rsidR="007D7D95" w:rsidRPr="00F33272" w:rsidRDefault="007D7D95" w:rsidP="007D7D95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ค่าใช้จ่ายพนักงานและค่าจ้างบุคคลภายนอก</w:t>
            </w:r>
          </w:p>
        </w:tc>
        <w:tc>
          <w:tcPr>
            <w:tcW w:w="629" w:type="pct"/>
            <w:vAlign w:val="bottom"/>
          </w:tcPr>
          <w:p w:rsidR="007D7D95" w:rsidRPr="00F33272" w:rsidRDefault="00490931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46425D" w:rsidRPr="00F33272">
              <w:rPr>
                <w:rFonts w:asciiTheme="majorBidi" w:hAnsiTheme="majorBidi" w:cstheme="majorBidi"/>
                <w:sz w:val="30"/>
                <w:szCs w:val="30"/>
              </w:rPr>
              <w:t>56,335</w:t>
            </w:r>
          </w:p>
        </w:tc>
        <w:tc>
          <w:tcPr>
            <w:tcW w:w="145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846,891</w:t>
            </w:r>
          </w:p>
        </w:tc>
        <w:tc>
          <w:tcPr>
            <w:tcW w:w="145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7D7D95" w:rsidRPr="00F33272" w:rsidRDefault="00AD78CD" w:rsidP="00AD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940,463</w:t>
            </w:r>
          </w:p>
        </w:tc>
        <w:tc>
          <w:tcPr>
            <w:tcW w:w="145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759,327</w:t>
            </w:r>
          </w:p>
        </w:tc>
      </w:tr>
      <w:tr w:rsidR="007D7D95" w:rsidRPr="00F33272" w:rsidTr="007D7D95">
        <w:tc>
          <w:tcPr>
            <w:tcW w:w="2039" w:type="pct"/>
          </w:tcPr>
          <w:p w:rsidR="007D7D95" w:rsidRPr="00F33272" w:rsidRDefault="007D7D95" w:rsidP="007D7D95">
            <w:pPr>
              <w:pStyle w:val="acctfourfigures"/>
              <w:tabs>
                <w:tab w:val="left" w:pos="-108"/>
                <w:tab w:val="left" w:pos="72"/>
                <w:tab w:val="left" w:pos="72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ค่าซ่อมแซม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7D7D95" w:rsidRPr="00F33272" w:rsidRDefault="00490931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659,640</w:t>
            </w:r>
          </w:p>
        </w:tc>
        <w:tc>
          <w:tcPr>
            <w:tcW w:w="145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681,650</w:t>
            </w:r>
          </w:p>
        </w:tc>
        <w:tc>
          <w:tcPr>
            <w:tcW w:w="145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7D7D95" w:rsidRPr="00F33272" w:rsidRDefault="00AD78CD" w:rsidP="00AD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496,477</w:t>
            </w:r>
          </w:p>
        </w:tc>
        <w:tc>
          <w:tcPr>
            <w:tcW w:w="145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617,144</w:t>
            </w:r>
          </w:p>
        </w:tc>
      </w:tr>
      <w:tr w:rsidR="007D7D95" w:rsidRPr="00F33272" w:rsidTr="00490931">
        <w:tc>
          <w:tcPr>
            <w:tcW w:w="2039" w:type="pct"/>
          </w:tcPr>
          <w:p w:rsidR="007D7D95" w:rsidRPr="00F33272" w:rsidRDefault="007D7D95" w:rsidP="007D7D95">
            <w:pPr>
              <w:pStyle w:val="acctfourfigures"/>
              <w:tabs>
                <w:tab w:val="left" w:pos="-108"/>
                <w:tab w:val="left" w:pos="72"/>
                <w:tab w:val="left" w:pos="72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รวมต้นทุนขาย ต้นทุนในการจัดจำหน่าย</w:t>
            </w:r>
            <w:r w:rsidRPr="00F33272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br/>
            </w:r>
            <w:r w:rsidRPr="00F3327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และค่าใช้จ่ายในการบริหาร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7D95" w:rsidRPr="00F33272" w:rsidRDefault="00753EA7" w:rsidP="00490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20,783,285</w:t>
            </w:r>
          </w:p>
        </w:tc>
        <w:tc>
          <w:tcPr>
            <w:tcW w:w="145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16,806,603</w:t>
            </w:r>
          </w:p>
        </w:tc>
        <w:tc>
          <w:tcPr>
            <w:tcW w:w="145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C77EE7" w:rsidRPr="00F33272" w:rsidRDefault="00490931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15,530,142</w:t>
            </w:r>
          </w:p>
        </w:tc>
        <w:tc>
          <w:tcPr>
            <w:tcW w:w="145" w:type="pct"/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7D7D95" w:rsidRPr="00F33272" w:rsidRDefault="007D7D95" w:rsidP="007D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14,919,491</w:t>
            </w:r>
          </w:p>
        </w:tc>
      </w:tr>
    </w:tbl>
    <w:p w:rsidR="00666ABA" w:rsidRPr="00F33272" w:rsidRDefault="00666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u w:val="single"/>
        </w:rPr>
      </w:pPr>
    </w:p>
    <w:p w:rsidR="009A3203" w:rsidRPr="00F33272" w:rsidRDefault="0042384F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33272">
        <w:rPr>
          <w:rFonts w:asciiTheme="majorBidi" w:hAnsiTheme="majorBidi" w:cstheme="majorBidi"/>
          <w:b/>
          <w:bCs/>
          <w:sz w:val="30"/>
          <w:szCs w:val="30"/>
        </w:rPr>
        <w:t>30</w:t>
      </w:r>
      <w:r w:rsidRPr="00F332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6D5E66" w:rsidRPr="00F3327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ต้นทุนทางการเงิน</w:t>
      </w:r>
    </w:p>
    <w:p w:rsidR="0051445C" w:rsidRPr="00F33272" w:rsidRDefault="0051445C" w:rsidP="009850C1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95"/>
        <w:gridCol w:w="1174"/>
        <w:gridCol w:w="273"/>
        <w:gridCol w:w="1169"/>
        <w:gridCol w:w="273"/>
        <w:gridCol w:w="1169"/>
        <w:gridCol w:w="250"/>
        <w:gridCol w:w="1191"/>
      </w:tblGrid>
      <w:tr w:rsidR="0051445C" w:rsidRPr="00F33272" w:rsidTr="0051445C">
        <w:trPr>
          <w:tblHeader/>
        </w:trPr>
        <w:tc>
          <w:tcPr>
            <w:tcW w:w="1553" w:type="pct"/>
          </w:tcPr>
          <w:p w:rsidR="0051445C" w:rsidRPr="00F33272" w:rsidRDefault="0051445C" w:rsidP="0051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:rsidR="0051445C" w:rsidRPr="00F33272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:rsidR="0051445C" w:rsidRPr="00F33272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51445C" w:rsidRPr="00F33272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51445C" w:rsidRPr="00F33272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1445C" w:rsidRPr="00F33272" w:rsidTr="0051445C">
        <w:trPr>
          <w:tblHeader/>
        </w:trPr>
        <w:tc>
          <w:tcPr>
            <w:tcW w:w="1553" w:type="pct"/>
          </w:tcPr>
          <w:p w:rsidR="0051445C" w:rsidRPr="00F33272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51445C" w:rsidRPr="00F33272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3" w:type="pct"/>
            <w:vAlign w:val="bottom"/>
          </w:tcPr>
          <w:p w:rsidR="0051445C" w:rsidRPr="00F33272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1DB1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51445C" w:rsidRPr="00F33272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51445C" w:rsidRPr="00F33272" w:rsidRDefault="00961DB1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51445C" w:rsidRPr="00F33272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51445C" w:rsidRPr="00F33272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1DB1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:rsidR="0051445C" w:rsidRPr="00F33272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51445C" w:rsidRPr="00F33272" w:rsidRDefault="00961DB1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1445C" w:rsidRPr="00F33272" w:rsidTr="0051445C">
        <w:trPr>
          <w:tblHeader/>
        </w:trPr>
        <w:tc>
          <w:tcPr>
            <w:tcW w:w="1553" w:type="pct"/>
          </w:tcPr>
          <w:p w:rsidR="0051445C" w:rsidRPr="00F33272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:rsidR="0051445C" w:rsidRPr="00F33272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5" w:type="pct"/>
            <w:gridSpan w:val="7"/>
          </w:tcPr>
          <w:p w:rsidR="0051445C" w:rsidRPr="00F33272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445C" w:rsidRPr="00F33272" w:rsidTr="0051445C">
        <w:tc>
          <w:tcPr>
            <w:tcW w:w="1553" w:type="pct"/>
          </w:tcPr>
          <w:p w:rsidR="0051445C" w:rsidRPr="00F33272" w:rsidRDefault="0051445C" w:rsidP="0051445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3" w:type="pct"/>
          </w:tcPr>
          <w:p w:rsidR="0051445C" w:rsidRPr="00F33272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51445C" w:rsidRPr="00F33272" w:rsidRDefault="0051445C" w:rsidP="005144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51445C" w:rsidRPr="00F33272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51445C" w:rsidRPr="00F33272" w:rsidRDefault="0051445C" w:rsidP="005144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51445C" w:rsidRPr="00F33272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51445C" w:rsidRPr="00F33272" w:rsidRDefault="0051445C" w:rsidP="005144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51445C" w:rsidRPr="00F33272" w:rsidRDefault="0051445C" w:rsidP="0051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51445C" w:rsidRPr="00F33272" w:rsidRDefault="0051445C" w:rsidP="005144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1DB1" w:rsidRPr="00F33272" w:rsidTr="003D6182">
        <w:tc>
          <w:tcPr>
            <w:tcW w:w="1553" w:type="pct"/>
          </w:tcPr>
          <w:p w:rsidR="00961DB1" w:rsidRPr="00F33272" w:rsidRDefault="00961DB1" w:rsidP="00961DB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83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3" w:type="pct"/>
          </w:tcPr>
          <w:p w:rsidR="00961DB1" w:rsidRPr="00F33272" w:rsidRDefault="00DD14D0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1,639</w:t>
            </w:r>
          </w:p>
        </w:tc>
        <w:tc>
          <w:tcPr>
            <w:tcW w:w="147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961DB1" w:rsidRPr="00F33272" w:rsidRDefault="00DD14D0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1,639</w:t>
            </w:r>
          </w:p>
        </w:tc>
      </w:tr>
      <w:tr w:rsidR="00961DB1" w:rsidRPr="00F33272" w:rsidTr="00657DFF">
        <w:tc>
          <w:tcPr>
            <w:tcW w:w="1553" w:type="pct"/>
          </w:tcPr>
          <w:p w:rsidR="00961DB1" w:rsidRPr="00F33272" w:rsidRDefault="00961DB1" w:rsidP="00961DB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483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961DB1" w:rsidRPr="00F33272" w:rsidRDefault="00702927" w:rsidP="00A122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524,547</w:t>
            </w:r>
          </w:p>
        </w:tc>
        <w:tc>
          <w:tcPr>
            <w:tcW w:w="147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513,503</w:t>
            </w:r>
          </w:p>
        </w:tc>
        <w:tc>
          <w:tcPr>
            <w:tcW w:w="147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961DB1" w:rsidRPr="00F33272" w:rsidRDefault="00A12287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147,937</w:t>
            </w:r>
          </w:p>
        </w:tc>
        <w:tc>
          <w:tcPr>
            <w:tcW w:w="135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174,622</w:t>
            </w:r>
          </w:p>
        </w:tc>
      </w:tr>
      <w:tr w:rsidR="00961DB1" w:rsidRPr="00F33272" w:rsidTr="00A76948">
        <w:tc>
          <w:tcPr>
            <w:tcW w:w="1553" w:type="pct"/>
          </w:tcPr>
          <w:p w:rsidR="00961DB1" w:rsidRPr="00F33272" w:rsidRDefault="00961DB1" w:rsidP="00961DB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483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961DB1" w:rsidRPr="00F33272" w:rsidRDefault="00702927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524,547</w:t>
            </w:r>
          </w:p>
        </w:tc>
        <w:tc>
          <w:tcPr>
            <w:tcW w:w="147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515,142</w:t>
            </w:r>
          </w:p>
        </w:tc>
        <w:tc>
          <w:tcPr>
            <w:tcW w:w="147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961DB1" w:rsidRPr="00F33272" w:rsidRDefault="00A12287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147,937</w:t>
            </w:r>
          </w:p>
        </w:tc>
        <w:tc>
          <w:tcPr>
            <w:tcW w:w="135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176,261</w:t>
            </w:r>
          </w:p>
        </w:tc>
      </w:tr>
      <w:tr w:rsidR="00961DB1" w:rsidRPr="00F33272" w:rsidTr="00950F4F">
        <w:tc>
          <w:tcPr>
            <w:tcW w:w="1553" w:type="pct"/>
          </w:tcPr>
          <w:p w:rsidR="00961DB1" w:rsidRPr="00F33272" w:rsidRDefault="00961DB1" w:rsidP="00961DB1">
            <w:pPr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83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9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9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61DB1" w:rsidRPr="00F33272" w:rsidTr="0051445C">
        <w:tc>
          <w:tcPr>
            <w:tcW w:w="1553" w:type="pct"/>
          </w:tcPr>
          <w:p w:rsidR="00961DB1" w:rsidRPr="00F33272" w:rsidRDefault="00961DB1" w:rsidP="00961DB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483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61DB1" w:rsidRPr="00F33272" w:rsidTr="00657DFF">
        <w:tc>
          <w:tcPr>
            <w:tcW w:w="1553" w:type="pct"/>
          </w:tcPr>
          <w:p w:rsidR="00961DB1" w:rsidRPr="00F33272" w:rsidRDefault="00961DB1" w:rsidP="00961DB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ค่าธรรมเนียมทางการเงิน</w:t>
            </w:r>
          </w:p>
        </w:tc>
        <w:tc>
          <w:tcPr>
            <w:tcW w:w="483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961DB1" w:rsidRPr="00F33272" w:rsidRDefault="00DD14D0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5,966</w:t>
            </w:r>
          </w:p>
        </w:tc>
        <w:tc>
          <w:tcPr>
            <w:tcW w:w="147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26,840</w:t>
            </w:r>
          </w:p>
        </w:tc>
        <w:tc>
          <w:tcPr>
            <w:tcW w:w="147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961DB1" w:rsidRPr="00F33272" w:rsidRDefault="00A12287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2,464</w:t>
            </w:r>
          </w:p>
        </w:tc>
        <w:tc>
          <w:tcPr>
            <w:tcW w:w="135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14,877</w:t>
            </w:r>
          </w:p>
        </w:tc>
      </w:tr>
      <w:tr w:rsidR="00961DB1" w:rsidRPr="00F33272" w:rsidTr="00A12287">
        <w:tc>
          <w:tcPr>
            <w:tcW w:w="1553" w:type="pct"/>
          </w:tcPr>
          <w:p w:rsidR="00961DB1" w:rsidRPr="00F33272" w:rsidRDefault="00961DB1" w:rsidP="00961DB1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ค่าตัดจำหน่ายของต้นทุนการทำ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รายการส่วนที่บันทึกรวมกับ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เงินกู้ยืมและค่าธรรมเนียมอื่น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</w:t>
            </w:r>
          </w:p>
        </w:tc>
        <w:tc>
          <w:tcPr>
            <w:tcW w:w="483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961DB1" w:rsidRPr="00F33272" w:rsidRDefault="00DD14D0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3,934</w:t>
            </w:r>
          </w:p>
        </w:tc>
        <w:tc>
          <w:tcPr>
            <w:tcW w:w="147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45,459</w:t>
            </w:r>
          </w:p>
        </w:tc>
        <w:tc>
          <w:tcPr>
            <w:tcW w:w="147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A12287" w:rsidRPr="00F33272" w:rsidRDefault="00A12287" w:rsidP="00A122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961DB1" w:rsidRPr="00F33272" w:rsidRDefault="00A12287" w:rsidP="00A1228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1,941</w:t>
            </w:r>
          </w:p>
        </w:tc>
        <w:tc>
          <w:tcPr>
            <w:tcW w:w="135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41,928</w:t>
            </w:r>
          </w:p>
        </w:tc>
      </w:tr>
      <w:tr w:rsidR="00961DB1" w:rsidRPr="00F33272" w:rsidTr="00657DFF">
        <w:tc>
          <w:tcPr>
            <w:tcW w:w="1553" w:type="pct"/>
          </w:tcPr>
          <w:p w:rsidR="00961DB1" w:rsidRPr="00F33272" w:rsidRDefault="00961DB1" w:rsidP="00961DB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รวมค่าธรรมเนียม</w:t>
            </w:r>
          </w:p>
        </w:tc>
        <w:tc>
          <w:tcPr>
            <w:tcW w:w="483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:rsidR="00961DB1" w:rsidRPr="00F33272" w:rsidRDefault="00A12287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9,900</w:t>
            </w:r>
          </w:p>
        </w:tc>
        <w:tc>
          <w:tcPr>
            <w:tcW w:w="147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72,299</w:t>
            </w:r>
          </w:p>
        </w:tc>
        <w:tc>
          <w:tcPr>
            <w:tcW w:w="147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961DB1" w:rsidRPr="00F33272" w:rsidRDefault="00A12287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4,405</w:t>
            </w:r>
          </w:p>
        </w:tc>
        <w:tc>
          <w:tcPr>
            <w:tcW w:w="135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56,805</w:t>
            </w:r>
          </w:p>
        </w:tc>
      </w:tr>
      <w:tr w:rsidR="00961DB1" w:rsidRPr="00F33272" w:rsidTr="003D6182">
        <w:tc>
          <w:tcPr>
            <w:tcW w:w="1553" w:type="pct"/>
          </w:tcPr>
          <w:p w:rsidR="00961DB1" w:rsidRPr="00F33272" w:rsidRDefault="00961DB1" w:rsidP="00464DF3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จำนวนที่รวมเป็นต้นทุนของสินทรัพย์</w:t>
            </w:r>
          </w:p>
        </w:tc>
        <w:tc>
          <w:tcPr>
            <w:tcW w:w="483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1DB1" w:rsidRPr="00F33272" w:rsidRDefault="00A12287" w:rsidP="007029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02927" w:rsidRPr="00F33272">
              <w:rPr>
                <w:rFonts w:asciiTheme="majorBidi" w:hAnsiTheme="majorBidi" w:cstheme="majorBidi"/>
                <w:sz w:val="30"/>
                <w:szCs w:val="30"/>
              </w:rPr>
              <w:t>20,727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(226,430)</w:t>
            </w:r>
          </w:p>
        </w:tc>
        <w:tc>
          <w:tcPr>
            <w:tcW w:w="147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1DB1" w:rsidRPr="00F33272" w:rsidRDefault="00A12287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(18,065)</w:t>
            </w:r>
          </w:p>
        </w:tc>
        <w:tc>
          <w:tcPr>
            <w:tcW w:w="135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1DB1" w:rsidRPr="00F33272" w:rsidTr="00657DFF">
        <w:tc>
          <w:tcPr>
            <w:tcW w:w="1553" w:type="pct"/>
          </w:tcPr>
          <w:p w:rsidR="00961DB1" w:rsidRPr="00F33272" w:rsidRDefault="00961DB1" w:rsidP="00961DB1">
            <w:pPr>
              <w:pStyle w:val="ColorfulList-Accent11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3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961DB1" w:rsidRPr="00F33272" w:rsidRDefault="00A12287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513,720</w:t>
            </w:r>
          </w:p>
        </w:tc>
        <w:tc>
          <w:tcPr>
            <w:tcW w:w="147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361,011</w:t>
            </w:r>
          </w:p>
        </w:tc>
        <w:tc>
          <w:tcPr>
            <w:tcW w:w="147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961DB1" w:rsidRPr="00F33272" w:rsidRDefault="00E36587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134,277</w:t>
            </w:r>
          </w:p>
        </w:tc>
        <w:tc>
          <w:tcPr>
            <w:tcW w:w="135" w:type="pct"/>
          </w:tcPr>
          <w:p w:rsidR="00961DB1" w:rsidRPr="00F33272" w:rsidRDefault="00961DB1" w:rsidP="0096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:rsidR="00961DB1" w:rsidRPr="00F33272" w:rsidRDefault="00961DB1" w:rsidP="00961D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233,066</w:t>
            </w:r>
          </w:p>
        </w:tc>
      </w:tr>
    </w:tbl>
    <w:p w:rsidR="009A3203" w:rsidRPr="00F33272" w:rsidRDefault="00445407" w:rsidP="00464DF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F33272">
        <w:rPr>
          <w:rFonts w:asciiTheme="majorBidi" w:hAnsiTheme="majorBidi" w:cstheme="majorBidi"/>
          <w:sz w:val="30"/>
          <w:szCs w:val="30"/>
          <w:u w:val="none"/>
        </w:rPr>
        <w:t>31</w:t>
      </w:r>
      <w:r w:rsidRPr="00F33272">
        <w:rPr>
          <w:rFonts w:asciiTheme="majorBidi" w:hAnsiTheme="majorBidi" w:cstheme="majorBidi"/>
          <w:sz w:val="30"/>
          <w:szCs w:val="30"/>
          <w:u w:val="none"/>
        </w:rPr>
        <w:tab/>
      </w:r>
      <w:r w:rsidR="000175F2"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</w:t>
      </w:r>
      <w:r w:rsidR="004D0E93"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้</w:t>
      </w:r>
    </w:p>
    <w:p w:rsidR="00996B4A" w:rsidRPr="00F33272" w:rsidRDefault="00996B4A" w:rsidP="00464DF3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996B4A" w:rsidRPr="00F33272" w:rsidRDefault="00996B4A" w:rsidP="00464DF3">
      <w:pPr>
        <w:spacing w:line="240" w:lineRule="auto"/>
        <w:ind w:left="547"/>
        <w:rPr>
          <w:i/>
          <w:iCs/>
          <w:sz w:val="30"/>
          <w:szCs w:val="30"/>
          <w:cs/>
        </w:rPr>
      </w:pPr>
      <w:r w:rsidRPr="00F33272">
        <w:rPr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77688A" w:rsidRPr="00F33272" w:rsidRDefault="0077688A" w:rsidP="009850C1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95"/>
        <w:gridCol w:w="1174"/>
        <w:gridCol w:w="273"/>
        <w:gridCol w:w="1169"/>
        <w:gridCol w:w="273"/>
        <w:gridCol w:w="1169"/>
        <w:gridCol w:w="250"/>
        <w:gridCol w:w="1191"/>
      </w:tblGrid>
      <w:tr w:rsidR="00700040" w:rsidRPr="00F33272" w:rsidTr="00657DFF">
        <w:trPr>
          <w:tblHeader/>
        </w:trPr>
        <w:tc>
          <w:tcPr>
            <w:tcW w:w="1553" w:type="pct"/>
          </w:tcPr>
          <w:p w:rsidR="00387DAB" w:rsidRPr="00F33272" w:rsidRDefault="00387DAB" w:rsidP="0093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:rsidR="00387DAB" w:rsidRPr="00F33272" w:rsidRDefault="00387DAB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:rsidR="00387DAB" w:rsidRPr="00F33272" w:rsidRDefault="00744C7E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387DAB" w:rsidRPr="00F33272" w:rsidRDefault="00387DAB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387DAB" w:rsidRPr="00F33272" w:rsidRDefault="00744C7E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00040" w:rsidRPr="00F33272" w:rsidTr="00657DFF">
        <w:trPr>
          <w:tblHeader/>
        </w:trPr>
        <w:tc>
          <w:tcPr>
            <w:tcW w:w="1553" w:type="pct"/>
          </w:tcPr>
          <w:p w:rsidR="000B6FB0" w:rsidRPr="00F33272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0B6FB0" w:rsidRPr="00F33272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3" w:type="pct"/>
            <w:vAlign w:val="bottom"/>
          </w:tcPr>
          <w:p w:rsidR="000B6FB0" w:rsidRPr="00F33272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141EC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10F99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0B6FB0" w:rsidRPr="00F33272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0B6FB0" w:rsidRPr="00F33272" w:rsidRDefault="00810F99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0B6FB0" w:rsidRPr="00F33272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0B6FB0" w:rsidRPr="00F33272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141EC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10F99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:rsidR="000B6FB0" w:rsidRPr="00F33272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0B6FB0" w:rsidRPr="00F33272" w:rsidRDefault="00810F99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700040" w:rsidRPr="00F33272" w:rsidTr="00657DFF">
        <w:trPr>
          <w:tblHeader/>
        </w:trPr>
        <w:tc>
          <w:tcPr>
            <w:tcW w:w="1553" w:type="pct"/>
          </w:tcPr>
          <w:p w:rsidR="000B6FB0" w:rsidRPr="00F33272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:rsidR="000B6FB0" w:rsidRPr="00F33272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5" w:type="pct"/>
            <w:gridSpan w:val="7"/>
          </w:tcPr>
          <w:p w:rsidR="000B6FB0" w:rsidRPr="00F33272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0040" w:rsidRPr="00F33272" w:rsidTr="00657DFF">
        <w:tc>
          <w:tcPr>
            <w:tcW w:w="1553" w:type="pct"/>
          </w:tcPr>
          <w:p w:rsidR="000B6FB0" w:rsidRPr="00F33272" w:rsidRDefault="000B6FB0" w:rsidP="000B6FB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  <w:r w:rsidR="006A25D4" w:rsidRPr="00F332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ของงวด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83" w:type="pct"/>
          </w:tcPr>
          <w:p w:rsidR="000B6FB0" w:rsidRPr="00F33272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0B6FB0" w:rsidRPr="00F33272" w:rsidRDefault="000B6FB0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0B6FB0" w:rsidRPr="00F33272" w:rsidRDefault="000B6FB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0B6FB0" w:rsidRPr="00F33272" w:rsidRDefault="000B6FB0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0B6FB0" w:rsidRPr="00F33272" w:rsidRDefault="000B6FB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0B6FB0" w:rsidRPr="00F33272" w:rsidRDefault="000B6FB0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0B6FB0" w:rsidRPr="00F33272" w:rsidRDefault="000B6FB0" w:rsidP="0021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0B6FB0" w:rsidRPr="00F33272" w:rsidRDefault="000B6FB0" w:rsidP="0021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0F99" w:rsidRPr="00F33272" w:rsidTr="00657DFF">
        <w:tc>
          <w:tcPr>
            <w:tcW w:w="1553" w:type="pct"/>
          </w:tcPr>
          <w:p w:rsidR="00810F99" w:rsidRPr="00F33272" w:rsidRDefault="00810F99" w:rsidP="00810F9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83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810F99" w:rsidRPr="00F33272" w:rsidRDefault="00950F4F" w:rsidP="00E574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240,</w:t>
            </w:r>
            <w:r w:rsidR="00E5749B" w:rsidRPr="00F33272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147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10F99" w:rsidRPr="00F33272" w:rsidRDefault="00810F99" w:rsidP="00810F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15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203,493</w:t>
            </w:r>
          </w:p>
        </w:tc>
        <w:tc>
          <w:tcPr>
            <w:tcW w:w="147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10F99" w:rsidRPr="00F33272" w:rsidRDefault="00950F4F" w:rsidP="00E574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240,79</w:t>
            </w:r>
            <w:r w:rsidR="00E5749B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810F99" w:rsidRPr="00F33272" w:rsidRDefault="00810F99" w:rsidP="00810F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179,513</w:t>
            </w:r>
          </w:p>
        </w:tc>
      </w:tr>
      <w:tr w:rsidR="00810F99" w:rsidRPr="00F33272" w:rsidTr="00950F4F">
        <w:tc>
          <w:tcPr>
            <w:tcW w:w="1553" w:type="pct"/>
          </w:tcPr>
          <w:p w:rsidR="00810F99" w:rsidRPr="00F33272" w:rsidRDefault="00810F99" w:rsidP="002C4562">
            <w:pPr>
              <w:pStyle w:val="ColorfulList-Accent11"/>
              <w:ind w:left="0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ภาษีงวดก่อนๆ ที่บันทึกต่ำไป</w:t>
            </w:r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  <w:p w:rsidR="00810F99" w:rsidRPr="00F33272" w:rsidRDefault="00810F99" w:rsidP="00810F99">
            <w:pPr>
              <w:pStyle w:val="ColorfulList-Accent11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(</w:t>
            </w:r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สูงไป</w:t>
            </w:r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483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810F99" w:rsidRPr="00F33272" w:rsidRDefault="00950F4F" w:rsidP="00950F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8,232</w:t>
            </w:r>
          </w:p>
        </w:tc>
        <w:tc>
          <w:tcPr>
            <w:tcW w:w="147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810F99" w:rsidRPr="00F33272" w:rsidRDefault="00810F99" w:rsidP="00810F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10F99" w:rsidRPr="00F33272" w:rsidRDefault="00810F99" w:rsidP="00810F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(2,850)</w:t>
            </w:r>
          </w:p>
        </w:tc>
        <w:tc>
          <w:tcPr>
            <w:tcW w:w="147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810F99" w:rsidRPr="00F33272" w:rsidRDefault="00950F4F" w:rsidP="00950F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8,232</w:t>
            </w:r>
          </w:p>
        </w:tc>
        <w:tc>
          <w:tcPr>
            <w:tcW w:w="135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810F99" w:rsidRPr="00F33272" w:rsidRDefault="00810F99" w:rsidP="00810F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10F99" w:rsidRPr="00F33272" w:rsidRDefault="00810F99" w:rsidP="00810F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(2,850)</w:t>
            </w:r>
          </w:p>
        </w:tc>
      </w:tr>
      <w:tr w:rsidR="00810F99" w:rsidRPr="00F33272" w:rsidTr="00657DFF">
        <w:tc>
          <w:tcPr>
            <w:tcW w:w="1553" w:type="pct"/>
          </w:tcPr>
          <w:p w:rsidR="00810F99" w:rsidRPr="00F33272" w:rsidRDefault="00810F99" w:rsidP="00810F99">
            <w:pPr>
              <w:pStyle w:val="ColorfulList-Accent11"/>
              <w:ind w:left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:rsidR="00810F99" w:rsidRPr="00F33272" w:rsidRDefault="00950F4F" w:rsidP="00E574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248,</w:t>
            </w:r>
            <w:r w:rsidR="00E5749B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</w:t>
            </w:r>
          </w:p>
        </w:tc>
        <w:tc>
          <w:tcPr>
            <w:tcW w:w="147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810F99" w:rsidRPr="00F33272" w:rsidRDefault="00810F99" w:rsidP="00810F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200,643</w:t>
            </w:r>
          </w:p>
        </w:tc>
        <w:tc>
          <w:tcPr>
            <w:tcW w:w="147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810F99" w:rsidRPr="00F33272" w:rsidRDefault="00950F4F" w:rsidP="00E574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249,02</w:t>
            </w:r>
            <w:r w:rsidR="00E5749B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5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:rsidR="00810F99" w:rsidRPr="00F33272" w:rsidRDefault="00810F99" w:rsidP="00810F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176,663</w:t>
            </w:r>
          </w:p>
        </w:tc>
      </w:tr>
      <w:tr w:rsidR="00810F99" w:rsidRPr="00F33272" w:rsidTr="00657DFF">
        <w:tc>
          <w:tcPr>
            <w:tcW w:w="1553" w:type="pct"/>
          </w:tcPr>
          <w:p w:rsidR="00810F99" w:rsidRPr="00F33272" w:rsidRDefault="00810F99" w:rsidP="00810F99">
            <w:pPr>
              <w:pStyle w:val="ColorfulList-Accent11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83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810F99" w:rsidRPr="00F33272" w:rsidRDefault="00810F99" w:rsidP="00810F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810F99" w:rsidRPr="00F33272" w:rsidRDefault="00810F99" w:rsidP="00810F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810F99" w:rsidRPr="00F33272" w:rsidRDefault="00810F99" w:rsidP="00810F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:rsidR="00810F99" w:rsidRPr="00F33272" w:rsidRDefault="00810F99" w:rsidP="00810F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0F99" w:rsidRPr="00F33272" w:rsidTr="003D6182">
        <w:tc>
          <w:tcPr>
            <w:tcW w:w="1553" w:type="pct"/>
          </w:tcPr>
          <w:p w:rsidR="00810F99" w:rsidRPr="00F33272" w:rsidRDefault="00810F99" w:rsidP="00810F99">
            <w:pPr>
              <w:pStyle w:val="ColorfulList-Accent11"/>
              <w:ind w:left="0" w:right="-108"/>
              <w:jc w:val="both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83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810F99" w:rsidRPr="00F33272" w:rsidRDefault="00950F4F" w:rsidP="002A32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749B" w:rsidRPr="00F33272">
              <w:rPr>
                <w:rFonts w:asciiTheme="majorBidi" w:hAnsiTheme="majorBidi" w:cstheme="majorBidi"/>
                <w:sz w:val="30"/>
                <w:szCs w:val="30"/>
              </w:rPr>
              <w:t>5,969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810F99" w:rsidRPr="00F33272" w:rsidRDefault="00810F99" w:rsidP="00810F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56,119</w:t>
            </w:r>
          </w:p>
        </w:tc>
        <w:tc>
          <w:tcPr>
            <w:tcW w:w="147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810F99" w:rsidRPr="00F33272" w:rsidRDefault="00BD73A1" w:rsidP="00E574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(1,17</w:t>
            </w:r>
            <w:r w:rsidR="00E5749B" w:rsidRPr="00F3327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50F4F" w:rsidRPr="00F332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:rsidR="00810F99" w:rsidRPr="00F33272" w:rsidRDefault="00810F99" w:rsidP="00810F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48,038</w:t>
            </w:r>
          </w:p>
        </w:tc>
      </w:tr>
      <w:tr w:rsidR="00810F99" w:rsidRPr="00F33272" w:rsidTr="00657DFF">
        <w:tc>
          <w:tcPr>
            <w:tcW w:w="1553" w:type="pct"/>
          </w:tcPr>
          <w:p w:rsidR="00810F99" w:rsidRPr="00F33272" w:rsidRDefault="00810F99" w:rsidP="00810F99">
            <w:pPr>
              <w:pStyle w:val="ColorfulList-Accent11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3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810F99" w:rsidRPr="00F33272" w:rsidRDefault="002A323C" w:rsidP="002A32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242,792</w:t>
            </w:r>
          </w:p>
        </w:tc>
        <w:tc>
          <w:tcPr>
            <w:tcW w:w="147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810F99" w:rsidRPr="00F33272" w:rsidRDefault="00810F99" w:rsidP="00810F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256,762</w:t>
            </w:r>
          </w:p>
        </w:tc>
        <w:tc>
          <w:tcPr>
            <w:tcW w:w="147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810F99" w:rsidRPr="00F33272" w:rsidRDefault="00950F4F" w:rsidP="00BD73A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247,8</w:t>
            </w:r>
            <w:r w:rsidR="00BD73A1"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35" w:type="pct"/>
          </w:tcPr>
          <w:p w:rsidR="00810F99" w:rsidRPr="00F33272" w:rsidRDefault="00810F99" w:rsidP="0081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:rsidR="00810F99" w:rsidRPr="00F33272" w:rsidRDefault="00810F99" w:rsidP="00810F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224,701</w:t>
            </w:r>
          </w:p>
        </w:tc>
      </w:tr>
    </w:tbl>
    <w:p w:rsidR="007C28CB" w:rsidRPr="00F33272" w:rsidRDefault="007C28CB" w:rsidP="009850C1">
      <w:pPr>
        <w:widowControl w:val="0"/>
        <w:tabs>
          <w:tab w:val="clear" w:pos="227"/>
          <w:tab w:val="clear" w:pos="454"/>
          <w:tab w:val="clear" w:pos="680"/>
          <w:tab w:val="left" w:pos="851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71B99" w:rsidRPr="00F33272" w:rsidRDefault="00171B99" w:rsidP="009850C1">
      <w:pPr>
        <w:tabs>
          <w:tab w:val="left" w:pos="540"/>
        </w:tabs>
        <w:spacing w:line="240" w:lineRule="auto"/>
        <w:ind w:left="540" w:right="-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B73F2B" w:rsidRPr="00F33272" w:rsidRDefault="00B73F2B" w:rsidP="009850C1">
      <w:pPr>
        <w:tabs>
          <w:tab w:val="left" w:pos="540"/>
        </w:tabs>
        <w:spacing w:line="240" w:lineRule="auto"/>
        <w:ind w:left="540" w:right="-1080"/>
        <w:rPr>
          <w:rFonts w:asciiTheme="majorBidi" w:hAnsiTheme="majorBidi" w:cstheme="majorBidi"/>
          <w:i/>
          <w:i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B73F2B" w:rsidRPr="00F33272" w:rsidTr="00657DFF">
        <w:tc>
          <w:tcPr>
            <w:tcW w:w="3780" w:type="dxa"/>
            <w:shd w:val="clear" w:color="auto" w:fill="auto"/>
          </w:tcPr>
          <w:p w:rsidR="00B73F2B" w:rsidRPr="00F33272" w:rsidRDefault="00B73F2B" w:rsidP="0098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:rsidR="00B73F2B" w:rsidRPr="00F33272" w:rsidRDefault="00B73F2B" w:rsidP="007C1311">
            <w:pPr>
              <w:pStyle w:val="a"/>
              <w:tabs>
                <w:tab w:val="clear" w:pos="1080"/>
              </w:tabs>
              <w:ind w:left="-106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73F2B" w:rsidRPr="00F33272" w:rsidTr="00657DFF">
        <w:tc>
          <w:tcPr>
            <w:tcW w:w="3780" w:type="dxa"/>
            <w:shd w:val="clear" w:color="auto" w:fill="auto"/>
          </w:tcPr>
          <w:p w:rsidR="00B73F2B" w:rsidRPr="00F33272" w:rsidRDefault="00B73F2B" w:rsidP="0098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7B4730" w:rsidRPr="00F33272" w:rsidRDefault="000B6FB0" w:rsidP="00E21C39">
            <w:pPr>
              <w:pStyle w:val="a"/>
              <w:tabs>
                <w:tab w:val="clear" w:pos="1080"/>
              </w:tabs>
              <w:ind w:left="-106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F33272">
              <w:rPr>
                <w:rFonts w:asciiTheme="majorBidi" w:hAnsiTheme="majorBidi" w:cstheme="majorBidi"/>
                <w:lang w:val="en-US"/>
              </w:rPr>
              <w:t>25</w:t>
            </w:r>
            <w:r w:rsidR="00F449DF" w:rsidRPr="00F33272">
              <w:rPr>
                <w:rFonts w:asciiTheme="majorBidi" w:hAnsiTheme="majorBidi" w:cstheme="majorBidi"/>
                <w:lang w:val="en-US"/>
              </w:rPr>
              <w:t>6</w:t>
            </w:r>
            <w:r w:rsidR="0094604F" w:rsidRPr="00F33272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B4730" w:rsidRPr="00F33272" w:rsidRDefault="007B4730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7B4730" w:rsidRPr="00F33272" w:rsidRDefault="000B6FB0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cs/>
              </w:rPr>
              <w:t>25</w:t>
            </w:r>
            <w:r w:rsidR="0094604F" w:rsidRPr="00F33272">
              <w:rPr>
                <w:rFonts w:asciiTheme="majorBidi" w:hAnsiTheme="majorBidi" w:cstheme="majorBidi" w:hint="cs"/>
                <w:cs/>
              </w:rPr>
              <w:t>60</w:t>
            </w:r>
          </w:p>
        </w:tc>
      </w:tr>
      <w:tr w:rsidR="00B73F2B" w:rsidRPr="00F33272" w:rsidTr="00657DFF">
        <w:tc>
          <w:tcPr>
            <w:tcW w:w="3780" w:type="dxa"/>
            <w:shd w:val="clear" w:color="auto" w:fill="auto"/>
          </w:tcPr>
          <w:p w:rsidR="00B73F2B" w:rsidRPr="00F33272" w:rsidRDefault="00B73F2B" w:rsidP="009850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73F2B" w:rsidRPr="00F33272" w:rsidRDefault="00B73F2B" w:rsidP="00E21C3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B73F2B" w:rsidRPr="00F33272" w:rsidRDefault="00B73F2B" w:rsidP="00E21C3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B73F2B" w:rsidRPr="00F33272" w:rsidRDefault="00B73F2B" w:rsidP="0098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73F2B" w:rsidRPr="00F33272" w:rsidRDefault="00B73F2B" w:rsidP="009850C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B73F2B" w:rsidRPr="00F33272" w:rsidRDefault="00B73F2B" w:rsidP="00657DF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F33272">
              <w:rPr>
                <w:rFonts w:asciiTheme="majorBidi" w:hAnsiTheme="majorBidi" w:cstheme="majorBidi"/>
                <w:iCs/>
                <w:sz w:val="30"/>
                <w:szCs w:val="30"/>
                <w:cs/>
                <w:lang w:val="th-TH" w:bidi="th-TH"/>
              </w:rPr>
              <w:t>พั</w:t>
            </w:r>
            <w:r w:rsidRPr="00F3327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  <w:tc>
          <w:tcPr>
            <w:tcW w:w="270" w:type="dxa"/>
            <w:shd w:val="clear" w:color="auto" w:fill="auto"/>
          </w:tcPr>
          <w:p w:rsidR="00B73F2B" w:rsidRPr="00F33272" w:rsidRDefault="00B73F2B" w:rsidP="0098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73F2B" w:rsidRPr="00F33272" w:rsidRDefault="00B73F2B" w:rsidP="007C131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B73F2B" w:rsidRPr="00F33272" w:rsidRDefault="00B73F2B" w:rsidP="007C131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B73F2B" w:rsidRPr="00F33272" w:rsidRDefault="00B73F2B" w:rsidP="0098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73F2B" w:rsidRPr="00F33272" w:rsidRDefault="00B73F2B" w:rsidP="00657DF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B73F2B" w:rsidRPr="00F33272" w:rsidRDefault="00B73F2B" w:rsidP="00657DF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F33272">
              <w:rPr>
                <w:rFonts w:asciiTheme="majorBidi" w:hAnsiTheme="majorBidi" w:cstheme="majorBidi"/>
                <w:iCs/>
                <w:sz w:val="30"/>
                <w:szCs w:val="30"/>
                <w:cs/>
                <w:lang w:val="th-TH" w:bidi="th-TH"/>
              </w:rPr>
              <w:t>พัน</w:t>
            </w:r>
            <w:r w:rsidRPr="00F3327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4604F" w:rsidRPr="00F33272" w:rsidTr="00657DFF">
        <w:tc>
          <w:tcPr>
            <w:tcW w:w="3780" w:type="dxa"/>
            <w:shd w:val="clear" w:color="auto" w:fill="auto"/>
          </w:tcPr>
          <w:p w:rsidR="0094604F" w:rsidRPr="00F33272" w:rsidRDefault="0094604F" w:rsidP="009460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4604F" w:rsidRPr="00F33272" w:rsidRDefault="00B158BF" w:rsidP="0094604F">
            <w:pPr>
              <w:pStyle w:val="acctfourfigures"/>
              <w:keepNext/>
              <w:shd w:val="solid" w:color="FFFFFF" w:fill="FFFFFF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4,132,005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4604F" w:rsidRPr="00F33272" w:rsidRDefault="0094604F" w:rsidP="0094604F">
            <w:pPr>
              <w:pStyle w:val="acctfourfigures"/>
              <w:keepNext/>
              <w:shd w:val="solid" w:color="FFFFFF" w:fill="FFFFFF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3,596,931</w:t>
            </w:r>
          </w:p>
        </w:tc>
      </w:tr>
      <w:tr w:rsidR="0094604F" w:rsidRPr="00F33272" w:rsidTr="00657DFF">
        <w:tc>
          <w:tcPr>
            <w:tcW w:w="3780" w:type="dxa"/>
            <w:shd w:val="clear" w:color="auto" w:fill="auto"/>
          </w:tcPr>
          <w:p w:rsidR="0094604F" w:rsidRPr="00F33272" w:rsidRDefault="0094604F" w:rsidP="009460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shd w:val="clear" w:color="auto" w:fill="auto"/>
          </w:tcPr>
          <w:p w:rsidR="0094604F" w:rsidRPr="00F33272" w:rsidRDefault="00722528" w:rsidP="00B158BF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94604F" w:rsidRPr="00F33272" w:rsidRDefault="00722528" w:rsidP="0094604F">
            <w:pPr>
              <w:pStyle w:val="acctfourfigures"/>
              <w:keepNext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829,294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keepNext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719,386</w:t>
            </w:r>
          </w:p>
        </w:tc>
      </w:tr>
      <w:tr w:rsidR="0094604F" w:rsidRPr="00F33272" w:rsidTr="00657DFF">
        <w:tc>
          <w:tcPr>
            <w:tcW w:w="378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ผลกระทบทางภาษีของ</w:t>
            </w: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B158BF">
            <w:pPr>
              <w:pStyle w:val="acctfourfigures"/>
              <w:tabs>
                <w:tab w:val="clear" w:pos="765"/>
                <w:tab w:val="decimal" w:pos="702"/>
                <w:tab w:val="center" w:pos="4536"/>
                <w:tab w:val="right" w:pos="907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tabs>
                <w:tab w:val="clear" w:pos="765"/>
                <w:tab w:val="decimal" w:pos="702"/>
                <w:tab w:val="center" w:pos="4536"/>
                <w:tab w:val="right" w:pos="907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604F" w:rsidRPr="00F33272" w:rsidTr="00657DFF">
        <w:tc>
          <w:tcPr>
            <w:tcW w:w="378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3515"/>
              </w:tabs>
              <w:spacing w:line="240" w:lineRule="auto"/>
              <w:ind w:left="342" w:right="-108" w:hanging="18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รายได้ที่ไม่ต้องเสียภาษีหรือรายจ่ายที่หักได้เพิ่มขึ้น</w:t>
            </w:r>
          </w:p>
        </w:tc>
        <w:tc>
          <w:tcPr>
            <w:tcW w:w="1170" w:type="dxa"/>
            <w:shd w:val="clear" w:color="auto" w:fill="auto"/>
          </w:tcPr>
          <w:p w:rsidR="00B158BF" w:rsidRPr="00F33272" w:rsidRDefault="00B158BF" w:rsidP="00B158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22528" w:rsidRPr="00F33272" w:rsidRDefault="00722528" w:rsidP="00B158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(17.08)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B158BF" w:rsidRPr="00F33272" w:rsidRDefault="00B158BF" w:rsidP="009460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722528" w:rsidRPr="00F33272" w:rsidRDefault="00722528" w:rsidP="009460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(705,708)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94604F" w:rsidRPr="00F33272" w:rsidRDefault="0094604F" w:rsidP="009460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(17.48)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4604F" w:rsidRPr="00F33272" w:rsidRDefault="0094604F" w:rsidP="009460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(628,856)</w:t>
            </w:r>
          </w:p>
        </w:tc>
      </w:tr>
      <w:tr w:rsidR="0094604F" w:rsidRPr="00F33272" w:rsidTr="0094604F">
        <w:tc>
          <w:tcPr>
            <w:tcW w:w="378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3515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ค่าใช้จ่ายต้องห้ามทางภาษีและรายการอื่น ๆ</w:t>
            </w:r>
          </w:p>
        </w:tc>
        <w:tc>
          <w:tcPr>
            <w:tcW w:w="1170" w:type="dxa"/>
            <w:shd w:val="clear" w:color="auto" w:fill="auto"/>
          </w:tcPr>
          <w:p w:rsidR="0094604F" w:rsidRPr="00F33272" w:rsidRDefault="00722528" w:rsidP="00B158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2.35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722528" w:rsidP="009460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97,263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4.53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163,090</w:t>
            </w:r>
          </w:p>
        </w:tc>
      </w:tr>
      <w:tr w:rsidR="0094604F" w:rsidRPr="00F33272" w:rsidTr="00657DFF">
        <w:tc>
          <w:tcPr>
            <w:tcW w:w="378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ภาษีงวดก่อนๆ ที่บันทึกต่ำไป (สูงไป)</w:t>
            </w:r>
          </w:p>
        </w:tc>
        <w:tc>
          <w:tcPr>
            <w:tcW w:w="1170" w:type="dxa"/>
            <w:shd w:val="clear" w:color="auto" w:fill="auto"/>
          </w:tcPr>
          <w:p w:rsidR="0094604F" w:rsidRPr="00F33272" w:rsidRDefault="00722528" w:rsidP="00B158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722528" w:rsidP="009460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8,232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(0.08)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(2,850)</w:t>
            </w:r>
          </w:p>
        </w:tc>
      </w:tr>
      <w:tr w:rsidR="0094604F" w:rsidRPr="00F33272" w:rsidTr="00657DFF">
        <w:tc>
          <w:tcPr>
            <w:tcW w:w="378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</w:tabs>
              <w:spacing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C4562" w:rsidRPr="00F33272" w:rsidRDefault="002C4562" w:rsidP="00B158BF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3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22528" w:rsidRPr="00F33272" w:rsidRDefault="00722528" w:rsidP="00B158BF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0.33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C4562" w:rsidRPr="00F33272" w:rsidRDefault="002C4562" w:rsidP="00B158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22528" w:rsidRPr="00F33272" w:rsidRDefault="00722528" w:rsidP="00B158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13,711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C4562" w:rsidRPr="00F33272" w:rsidRDefault="002C4562" w:rsidP="0094604F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3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4604F" w:rsidRPr="00F33272" w:rsidRDefault="0094604F" w:rsidP="0094604F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3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0.17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C4562" w:rsidRPr="00F33272" w:rsidRDefault="002C4562" w:rsidP="009460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4604F" w:rsidRPr="00F33272" w:rsidRDefault="0094604F" w:rsidP="009460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5,992</w:t>
            </w:r>
          </w:p>
        </w:tc>
      </w:tr>
      <w:tr w:rsidR="0094604F" w:rsidRPr="00F33272" w:rsidTr="00657DFF">
        <w:tc>
          <w:tcPr>
            <w:tcW w:w="378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604F" w:rsidRPr="00F33272" w:rsidRDefault="00722528" w:rsidP="00B158BF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5.80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604F" w:rsidRPr="00F33272" w:rsidRDefault="00B158BF" w:rsidP="009460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242,792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604F" w:rsidRPr="00F33272" w:rsidRDefault="0094604F" w:rsidP="0094604F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7.14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604F" w:rsidRPr="00F33272" w:rsidRDefault="0094604F" w:rsidP="009460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256,762</w:t>
            </w:r>
          </w:p>
        </w:tc>
      </w:tr>
    </w:tbl>
    <w:p w:rsidR="001A70C0" w:rsidRPr="00F33272" w:rsidRDefault="001A70C0" w:rsidP="00212602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36"/>
        <w:gridCol w:w="1204"/>
        <w:gridCol w:w="270"/>
        <w:gridCol w:w="1170"/>
        <w:gridCol w:w="270"/>
        <w:gridCol w:w="1170"/>
      </w:tblGrid>
      <w:tr w:rsidR="00EA47B1" w:rsidRPr="00F33272" w:rsidTr="00657DFF">
        <w:tc>
          <w:tcPr>
            <w:tcW w:w="3780" w:type="dxa"/>
            <w:shd w:val="clear" w:color="auto" w:fill="auto"/>
          </w:tcPr>
          <w:p w:rsidR="00EA47B1" w:rsidRPr="00F33272" w:rsidRDefault="00EA47B1" w:rsidP="0093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:rsidR="00EA47B1" w:rsidRPr="00F33272" w:rsidRDefault="00EA47B1" w:rsidP="00937C19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F3327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เฉพาะกิจการ</w:t>
            </w:r>
          </w:p>
        </w:tc>
      </w:tr>
      <w:tr w:rsidR="00F449DF" w:rsidRPr="00F33272" w:rsidTr="00657DFF">
        <w:tc>
          <w:tcPr>
            <w:tcW w:w="3780" w:type="dxa"/>
            <w:shd w:val="clear" w:color="auto" w:fill="auto"/>
          </w:tcPr>
          <w:p w:rsidR="00F449DF" w:rsidRPr="00F33272" w:rsidRDefault="00F449DF" w:rsidP="00F4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F449DF" w:rsidRPr="00F33272" w:rsidRDefault="00F449DF" w:rsidP="0094604F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F33272">
              <w:rPr>
                <w:rFonts w:asciiTheme="majorBidi" w:hAnsiTheme="majorBidi" w:cstheme="majorBidi"/>
                <w:lang w:val="en-US"/>
              </w:rPr>
              <w:t>256</w:t>
            </w:r>
            <w:r w:rsidR="0094604F" w:rsidRPr="00F33272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449DF" w:rsidRPr="00F33272" w:rsidRDefault="00F449DF" w:rsidP="00F449DF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F449DF" w:rsidRPr="00F33272" w:rsidRDefault="00F449DF" w:rsidP="0094604F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33272">
              <w:rPr>
                <w:rFonts w:asciiTheme="majorBidi" w:hAnsiTheme="majorBidi" w:cstheme="majorBidi"/>
                <w:cs/>
              </w:rPr>
              <w:t>25</w:t>
            </w:r>
            <w:r w:rsidR="0094604F" w:rsidRPr="00F33272">
              <w:rPr>
                <w:rFonts w:asciiTheme="majorBidi" w:hAnsiTheme="majorBidi" w:cstheme="majorBidi" w:hint="cs"/>
                <w:cs/>
              </w:rPr>
              <w:t>60</w:t>
            </w:r>
          </w:p>
        </w:tc>
      </w:tr>
      <w:tr w:rsidR="0056138B" w:rsidRPr="00F33272" w:rsidTr="00657DFF">
        <w:tc>
          <w:tcPr>
            <w:tcW w:w="3780" w:type="dxa"/>
            <w:shd w:val="clear" w:color="auto" w:fill="auto"/>
          </w:tcPr>
          <w:p w:rsidR="0056138B" w:rsidRPr="00F33272" w:rsidRDefault="0056138B" w:rsidP="005613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6138B" w:rsidRPr="00F33272" w:rsidRDefault="0056138B" w:rsidP="007C131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56138B" w:rsidRPr="00F33272" w:rsidRDefault="0056138B" w:rsidP="007C131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56138B" w:rsidRPr="00F33272" w:rsidRDefault="0056138B" w:rsidP="00561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56138B" w:rsidRPr="00F33272" w:rsidRDefault="0056138B" w:rsidP="005613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56138B" w:rsidRPr="00F33272" w:rsidRDefault="0056138B" w:rsidP="00657DF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F33272">
              <w:rPr>
                <w:rFonts w:asciiTheme="majorBidi" w:hAnsiTheme="majorBidi" w:cstheme="majorBidi"/>
                <w:iCs/>
                <w:sz w:val="30"/>
                <w:szCs w:val="30"/>
                <w:cs/>
                <w:lang w:val="th-TH" w:bidi="th-TH"/>
              </w:rPr>
              <w:t>พั</w:t>
            </w:r>
            <w:r w:rsidRPr="00F3327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  <w:tc>
          <w:tcPr>
            <w:tcW w:w="270" w:type="dxa"/>
            <w:shd w:val="clear" w:color="auto" w:fill="auto"/>
          </w:tcPr>
          <w:p w:rsidR="0056138B" w:rsidRPr="00F33272" w:rsidRDefault="0056138B" w:rsidP="00561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6138B" w:rsidRPr="00F33272" w:rsidRDefault="0056138B" w:rsidP="007C131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56138B" w:rsidRPr="00F33272" w:rsidRDefault="0056138B" w:rsidP="007C131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56138B" w:rsidRPr="00F33272" w:rsidRDefault="0056138B" w:rsidP="00561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6138B" w:rsidRPr="00F33272" w:rsidRDefault="0056138B" w:rsidP="00E21C3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56138B" w:rsidRPr="00F33272" w:rsidRDefault="0056138B" w:rsidP="00657DF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F3327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F33272">
              <w:rPr>
                <w:rFonts w:asciiTheme="majorBidi" w:hAnsiTheme="majorBidi" w:cstheme="majorBidi"/>
                <w:iCs/>
                <w:sz w:val="30"/>
                <w:szCs w:val="30"/>
                <w:cs/>
                <w:lang w:val="th-TH" w:bidi="th-TH"/>
              </w:rPr>
              <w:t>พัน</w:t>
            </w:r>
            <w:r w:rsidRPr="00F3327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4604F" w:rsidRPr="00F33272" w:rsidTr="00657DFF">
        <w:tc>
          <w:tcPr>
            <w:tcW w:w="3780" w:type="dxa"/>
            <w:shd w:val="clear" w:color="auto" w:fill="auto"/>
          </w:tcPr>
          <w:p w:rsidR="0094604F" w:rsidRPr="00F33272" w:rsidRDefault="0094604F" w:rsidP="009460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:rsidR="0094604F" w:rsidRPr="00F33272" w:rsidRDefault="00FD64CD" w:rsidP="0094604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2,896,273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4604F" w:rsidRPr="00F33272" w:rsidRDefault="0094604F" w:rsidP="002C456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3,060,469</w:t>
            </w:r>
          </w:p>
        </w:tc>
      </w:tr>
      <w:tr w:rsidR="0094604F" w:rsidRPr="00F33272" w:rsidTr="00657DFF">
        <w:tc>
          <w:tcPr>
            <w:tcW w:w="3780" w:type="dxa"/>
            <w:shd w:val="clear" w:color="auto" w:fill="auto"/>
          </w:tcPr>
          <w:p w:rsidR="0094604F" w:rsidRPr="00F33272" w:rsidRDefault="0094604F" w:rsidP="009460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shd w:val="clear" w:color="auto" w:fill="auto"/>
          </w:tcPr>
          <w:p w:rsidR="0094604F" w:rsidRPr="00F33272" w:rsidRDefault="00FD64CD" w:rsidP="0094604F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:rsidR="0094604F" w:rsidRPr="00F33272" w:rsidRDefault="00FD64CD" w:rsidP="0094604F">
            <w:pPr>
              <w:pStyle w:val="acctfourfigures"/>
              <w:keepNext/>
              <w:tabs>
                <w:tab w:val="clear" w:pos="765"/>
                <w:tab w:val="decimal" w:pos="1006"/>
              </w:tabs>
              <w:spacing w:line="240" w:lineRule="auto"/>
              <w:ind w:left="-79" w:right="-19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579,255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2C4562">
            <w:pPr>
              <w:pStyle w:val="acctfourfigures"/>
              <w:keepNext/>
              <w:tabs>
                <w:tab w:val="clear" w:pos="765"/>
                <w:tab w:val="decimal" w:pos="97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612,094</w:t>
            </w:r>
          </w:p>
        </w:tc>
      </w:tr>
      <w:tr w:rsidR="0094604F" w:rsidRPr="00F33272" w:rsidTr="00657DFF">
        <w:tc>
          <w:tcPr>
            <w:tcW w:w="378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ผลกระทบทางภาษีของ</w:t>
            </w: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2C456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604F" w:rsidRPr="00F33272" w:rsidTr="00657DFF">
        <w:tc>
          <w:tcPr>
            <w:tcW w:w="3780" w:type="dxa"/>
            <w:shd w:val="clear" w:color="auto" w:fill="auto"/>
          </w:tcPr>
          <w:p w:rsidR="0094604F" w:rsidRPr="00F33272" w:rsidRDefault="0094604F" w:rsidP="002C4562">
            <w:pPr>
              <w:tabs>
                <w:tab w:val="clear" w:pos="227"/>
                <w:tab w:val="clear" w:pos="3515"/>
              </w:tabs>
              <w:spacing w:line="240" w:lineRule="auto"/>
              <w:ind w:left="342" w:right="-108" w:hanging="18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รายได้ที่ไม่ต้องเสียภาษีหรือรายจ่ายที่หักได้เพิ่มขึ้น</w:t>
            </w: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FD64CD" w:rsidRPr="00F33272" w:rsidRDefault="00FD64CD" w:rsidP="0094604F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(15.01)</w:t>
            </w:r>
          </w:p>
        </w:tc>
        <w:tc>
          <w:tcPr>
            <w:tcW w:w="236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D64CD" w:rsidRPr="00F33272" w:rsidRDefault="00FD64CD" w:rsidP="0094604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(434,754)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94604F" w:rsidRPr="00F33272" w:rsidRDefault="0094604F" w:rsidP="0094604F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(17.89)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2C456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4604F" w:rsidRPr="00F33272" w:rsidRDefault="0094604F" w:rsidP="002C456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(547,633)</w:t>
            </w:r>
          </w:p>
        </w:tc>
      </w:tr>
      <w:tr w:rsidR="0094604F" w:rsidRPr="00F33272" w:rsidTr="0094604F">
        <w:tc>
          <w:tcPr>
            <w:tcW w:w="378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3515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ค่าใช้จ่ายต้องห้ามทางภาษีและรายการอื่น ๆ</w:t>
            </w:r>
          </w:p>
        </w:tc>
        <w:tc>
          <w:tcPr>
            <w:tcW w:w="1170" w:type="dxa"/>
            <w:shd w:val="clear" w:color="auto" w:fill="auto"/>
          </w:tcPr>
          <w:p w:rsidR="0094604F" w:rsidRPr="00F33272" w:rsidRDefault="00FD64CD" w:rsidP="0094604F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3.28</w:t>
            </w:r>
          </w:p>
        </w:tc>
        <w:tc>
          <w:tcPr>
            <w:tcW w:w="236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94604F" w:rsidRPr="00F33272" w:rsidRDefault="00FD64CD" w:rsidP="0094604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95,117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94604F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5.33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604F" w:rsidRPr="00F33272" w:rsidRDefault="0094604F" w:rsidP="002C456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163,090</w:t>
            </w:r>
          </w:p>
        </w:tc>
      </w:tr>
      <w:tr w:rsidR="0094604F" w:rsidRPr="00F33272" w:rsidTr="00657DFF">
        <w:tc>
          <w:tcPr>
            <w:tcW w:w="378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ภาษีงวดก่อนๆ ที่บันทึกต่ำไป (สูงไป)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4604F" w:rsidRPr="00F33272" w:rsidRDefault="00FD64CD" w:rsidP="0094604F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0.28</w:t>
            </w:r>
          </w:p>
        </w:tc>
        <w:tc>
          <w:tcPr>
            <w:tcW w:w="236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94604F" w:rsidRPr="00F33272" w:rsidRDefault="00FD64CD" w:rsidP="0094604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8,232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4604F" w:rsidRPr="00F33272" w:rsidRDefault="0094604F" w:rsidP="0094604F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(0.09)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4604F" w:rsidRPr="00F33272" w:rsidRDefault="0094604F" w:rsidP="002C456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(2,850)</w:t>
            </w:r>
          </w:p>
        </w:tc>
      </w:tr>
      <w:tr w:rsidR="0094604F" w:rsidRPr="00F33272" w:rsidTr="00657DFF">
        <w:tc>
          <w:tcPr>
            <w:tcW w:w="378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604F" w:rsidRPr="00F33272" w:rsidRDefault="00FD64CD" w:rsidP="0094604F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8.55</w:t>
            </w:r>
          </w:p>
        </w:tc>
        <w:tc>
          <w:tcPr>
            <w:tcW w:w="236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604F" w:rsidRPr="00F33272" w:rsidRDefault="00FD64CD" w:rsidP="0094604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247,850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604F" w:rsidRPr="00F33272" w:rsidRDefault="0094604F" w:rsidP="0094604F">
            <w:pPr>
              <w:pStyle w:val="acctfourfigures"/>
              <w:keepNext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outlineLvl w:val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7.35</w:t>
            </w:r>
          </w:p>
        </w:tc>
        <w:tc>
          <w:tcPr>
            <w:tcW w:w="270" w:type="dxa"/>
            <w:shd w:val="clear" w:color="auto" w:fill="auto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604F" w:rsidRPr="00F33272" w:rsidRDefault="0094604F" w:rsidP="002C456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224,701</w:t>
            </w:r>
          </w:p>
        </w:tc>
      </w:tr>
    </w:tbl>
    <w:p w:rsidR="0056138B" w:rsidRPr="00F33272" w:rsidRDefault="00561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:rsidR="009A3203" w:rsidRPr="00F33272" w:rsidRDefault="00445407" w:rsidP="00657DF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3327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32</w:t>
      </w:r>
      <w:r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6D5E66"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สิทธิประโยชน์จากการส่งเสริมการลงทุน  </w:t>
      </w:r>
    </w:p>
    <w:p w:rsidR="001777F9" w:rsidRPr="00F33272" w:rsidRDefault="001777F9" w:rsidP="009850C1">
      <w:pPr>
        <w:spacing w:line="240" w:lineRule="auto"/>
        <w:rPr>
          <w:rFonts w:asciiTheme="majorBidi" w:hAnsiTheme="majorBidi" w:cstheme="majorBidi"/>
          <w:sz w:val="24"/>
          <w:szCs w:val="24"/>
          <w:cs/>
          <w:lang w:val="th-TH"/>
        </w:rPr>
      </w:pPr>
    </w:p>
    <w:p w:rsidR="00202BC7" w:rsidRPr="00F33272" w:rsidRDefault="001777F9" w:rsidP="00B72C9D">
      <w:pPr>
        <w:tabs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คณะกรรมการส่งเสริมการลงทุนอนุมัติให้</w:t>
      </w:r>
      <w:r w:rsidR="004E06B7" w:rsidRPr="00F33272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บริษัทได้รับสิทธิประโยชน์หลายประการในฐานะผู้ได้รับการส่งเสริม</w:t>
      </w: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การลงทุนตามพระราชบัญญัติส่งเสริมการลงทุน พ.ศ. </w:t>
      </w:r>
      <w:r w:rsidRPr="00F33272">
        <w:rPr>
          <w:rFonts w:asciiTheme="majorBidi" w:hAnsiTheme="majorBidi" w:cstheme="majorBidi"/>
          <w:spacing w:val="-4"/>
          <w:sz w:val="30"/>
          <w:szCs w:val="30"/>
        </w:rPr>
        <w:t>2520</w:t>
      </w: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สำหรับกิจการผลิตไฟฟ้า</w:t>
      </w:r>
      <w:r w:rsidR="004E06B7" w:rsidRPr="00F3327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33272">
        <w:rPr>
          <w:rFonts w:asciiTheme="majorBidi" w:hAnsiTheme="majorBidi" w:cstheme="majorBidi"/>
          <w:spacing w:val="-4"/>
          <w:sz w:val="30"/>
          <w:szCs w:val="30"/>
          <w:cs/>
        </w:rPr>
        <w:t>ไอน้ำ น้ำ</w:t>
      </w:r>
      <w:r w:rsidR="0091448C" w:rsidRPr="00F3327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E06B7" w:rsidRPr="00F33272">
        <w:rPr>
          <w:rFonts w:asciiTheme="majorBidi" w:hAnsiTheme="majorBidi" w:cstheme="majorBidi"/>
          <w:spacing w:val="-4"/>
          <w:sz w:val="30"/>
          <w:szCs w:val="30"/>
          <w:cs/>
        </w:rPr>
        <w:t xml:space="preserve">น้ำเย็น </w:t>
      </w:r>
      <w:r w:rsidR="0047633F" w:rsidRPr="00F3327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เชื้อเพลิงจากขยะ </w:t>
      </w:r>
      <w:r w:rsidR="0047633F" w:rsidRPr="00F33272">
        <w:rPr>
          <w:rFonts w:asciiTheme="majorBidi" w:hAnsiTheme="majorBidi" w:cstheme="majorBidi" w:hint="cs"/>
          <w:spacing w:val="-2"/>
          <w:sz w:val="30"/>
          <w:szCs w:val="30"/>
          <w:cs/>
        </w:rPr>
        <w:t>และแบตเตอรี่</w:t>
      </w:r>
      <w:r w:rsidR="009B56B2" w:rsidRPr="00F3327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ลิเทียมไอออน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ซึ่งพอสรุปสาระสำคัญได้ดังนี้</w:t>
      </w:r>
    </w:p>
    <w:p w:rsidR="001777F9" w:rsidRPr="00F33272" w:rsidRDefault="001777F9" w:rsidP="00B72C9D">
      <w:pPr>
        <w:tabs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  <w:r w:rsidRPr="00F33272">
        <w:rPr>
          <w:rFonts w:asciiTheme="majorBidi" w:hAnsiTheme="majorBidi" w:cstheme="majorBidi"/>
          <w:sz w:val="24"/>
          <w:szCs w:val="24"/>
          <w:cs/>
        </w:rPr>
        <w:t xml:space="preserve"> </w:t>
      </w:r>
    </w:p>
    <w:p w:rsidR="00202BC7" w:rsidRPr="00F33272" w:rsidRDefault="00202BC7" w:rsidP="00B72C9D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8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ได้รับยกเว้นการเสียภาษีเงินได้นิติบุคคลจากการประกอบกิจการที่ได้รับการส่งเสริมเป็นเวลา</w:t>
      </w:r>
      <w:r w:rsidR="0047633F" w:rsidRPr="00F33272">
        <w:rPr>
          <w:rFonts w:asciiTheme="majorBidi" w:hAnsiTheme="majorBidi" w:cstheme="majorBidi" w:hint="cs"/>
          <w:sz w:val="30"/>
          <w:szCs w:val="30"/>
          <w:cs/>
        </w:rPr>
        <w:t>สี่ปีหรือ</w:t>
      </w:r>
      <w:r w:rsidRPr="00F33272">
        <w:rPr>
          <w:rFonts w:asciiTheme="majorBidi" w:hAnsiTheme="majorBidi" w:cstheme="majorBidi"/>
          <w:sz w:val="30"/>
          <w:szCs w:val="30"/>
          <w:cs/>
        </w:rPr>
        <w:t>แปดปี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นับตั้งแต่วันที่มี</w:t>
      </w:r>
      <w:r w:rsidR="001716A9" w:rsidRPr="00F33272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F33272">
        <w:rPr>
          <w:rFonts w:asciiTheme="majorBidi" w:hAnsiTheme="majorBidi" w:cstheme="majorBidi"/>
          <w:sz w:val="30"/>
          <w:szCs w:val="30"/>
          <w:cs/>
        </w:rPr>
        <w:t>ายได้จากการประกอบกิจการนั้น</w:t>
      </w:r>
    </w:p>
    <w:p w:rsidR="00BD1B37" w:rsidRPr="00F33272" w:rsidRDefault="00BD1B37" w:rsidP="00B72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8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777F9" w:rsidRPr="00F33272" w:rsidRDefault="001777F9" w:rsidP="00B72C9D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8" w:hanging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ได้รับลดหย่อนภาษีเงินได้นิติบุคคลในอัตราร้อยละห้าสิบของอัตราปกติเป็นเวลาห้าปี นับจากวันที่พ้นกำหนดระยะเวลาตามข้อ (ก)</w:t>
      </w:r>
    </w:p>
    <w:p w:rsidR="006D58D0" w:rsidRPr="00F33272" w:rsidRDefault="006D58D0" w:rsidP="006D58D0">
      <w:pPr>
        <w:pStyle w:val="ListParagraph"/>
        <w:rPr>
          <w:rFonts w:asciiTheme="majorBidi" w:hAnsiTheme="majorBidi" w:cstheme="majorBidi"/>
          <w:spacing w:val="-2"/>
          <w:sz w:val="24"/>
          <w:szCs w:val="24"/>
        </w:rPr>
      </w:pPr>
    </w:p>
    <w:p w:rsidR="006D58D0" w:rsidRPr="00F33272" w:rsidRDefault="006D58D0" w:rsidP="006D58D0">
      <w:pPr>
        <w:pStyle w:val="ListParagraph"/>
        <w:numPr>
          <w:ilvl w:val="0"/>
          <w:numId w:val="15"/>
        </w:numPr>
        <w:tabs>
          <w:tab w:val="clear" w:pos="680"/>
          <w:tab w:val="clear" w:pos="907"/>
        </w:tabs>
        <w:ind w:left="1080" w:hanging="540"/>
        <w:rPr>
          <w:rFonts w:asciiTheme="majorBidi" w:hAnsiTheme="majorBidi" w:cstheme="majorBidi"/>
          <w:spacing w:val="-2"/>
          <w:sz w:val="30"/>
          <w:szCs w:val="30"/>
        </w:rPr>
      </w:pPr>
      <w:r w:rsidRPr="00F33272">
        <w:rPr>
          <w:rFonts w:asciiTheme="majorBidi" w:hAnsiTheme="majorBidi"/>
          <w:spacing w:val="-2"/>
          <w:sz w:val="30"/>
          <w:szCs w:val="30"/>
          <w:cs/>
        </w:rPr>
        <w:t>ได้รับยกเว้นอากรขาเข้าสำหรับเครื่องจักรที่นำเข้าจากต่างประเทศตามที่คณะกรรมการส่งเสริมการลงทุนอนุมัติ</w:t>
      </w:r>
    </w:p>
    <w:p w:rsidR="006D58D0" w:rsidRPr="00F33272" w:rsidRDefault="006D58D0" w:rsidP="006D58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:rsidR="0062204C" w:rsidRPr="00F33272" w:rsidRDefault="0062204C" w:rsidP="0062204C">
      <w:pPr>
        <w:pStyle w:val="ListParagraph"/>
        <w:rPr>
          <w:rFonts w:asciiTheme="majorBidi" w:hAnsiTheme="majorBidi" w:cstheme="majorBidi"/>
          <w:spacing w:val="-2"/>
          <w:sz w:val="24"/>
          <w:szCs w:val="24"/>
          <w:cs/>
        </w:rPr>
      </w:pPr>
    </w:p>
    <w:p w:rsidR="004C2B0E" w:rsidRPr="00F33272" w:rsidRDefault="0091448C" w:rsidP="006D58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24"/>
          <w:szCs w:val="24"/>
        </w:rPr>
        <w:br w:type="page"/>
      </w:r>
      <w:r w:rsidR="001777F9" w:rsidRPr="00F33272">
        <w:rPr>
          <w:rFonts w:asciiTheme="majorBidi" w:hAnsiTheme="majorBidi" w:cstheme="majorBidi"/>
          <w:sz w:val="30"/>
          <w:szCs w:val="30"/>
          <w:cs/>
        </w:rPr>
        <w:t xml:space="preserve">เนื่องจากเป็นกิจการที่ได้รับการส่งเสริมการลงทุน </w:t>
      </w:r>
      <w:r w:rsidR="00DF56CA" w:rsidRPr="00F33272">
        <w:rPr>
          <w:rFonts w:asciiTheme="majorBidi" w:hAnsiTheme="majorBidi" w:cstheme="majorBidi"/>
          <w:sz w:val="30"/>
          <w:szCs w:val="30"/>
          <w:cs/>
        </w:rPr>
        <w:t>กลุ่ม</w:t>
      </w:r>
      <w:r w:rsidR="001777F9" w:rsidRPr="00F33272">
        <w:rPr>
          <w:rFonts w:asciiTheme="majorBidi" w:hAnsiTheme="majorBidi" w:cstheme="majorBidi"/>
          <w:sz w:val="30"/>
          <w:szCs w:val="30"/>
          <w:cs/>
        </w:rPr>
        <w:t>บริษัทจะต้องปฏิบัติตามเงื่อนไขและข้อกำหนดตามที่ระบุไว้ในบัตรส่งเสริมการลงทุน</w:t>
      </w:r>
    </w:p>
    <w:p w:rsidR="0056138B" w:rsidRPr="00F33272" w:rsidRDefault="0056138B" w:rsidP="00B72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rPr>
          <w:rFonts w:asciiTheme="majorBidi" w:hAnsiTheme="majorBidi" w:cstheme="majorBidi"/>
          <w:sz w:val="24"/>
          <w:szCs w:val="24"/>
          <w:cs/>
        </w:rPr>
      </w:pPr>
    </w:p>
    <w:p w:rsidR="001777F9" w:rsidRPr="00F33272" w:rsidRDefault="001777F9" w:rsidP="00B72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33272">
        <w:rPr>
          <w:rFonts w:asciiTheme="majorBidi" w:hAnsiTheme="majorBidi" w:cstheme="majorBidi"/>
          <w:spacing w:val="2"/>
          <w:sz w:val="30"/>
          <w:szCs w:val="30"/>
          <w:cs/>
        </w:rPr>
        <w:t>รายได้ของ</w:t>
      </w:r>
      <w:r w:rsidR="00936ABE" w:rsidRPr="00F33272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กลุ่มบริษัทและ</w:t>
      </w:r>
      <w:r w:rsidR="00970581" w:rsidRPr="00F33272">
        <w:rPr>
          <w:rFonts w:asciiTheme="majorBidi" w:hAnsiTheme="majorBidi" w:cstheme="majorBidi"/>
          <w:spacing w:val="2"/>
          <w:sz w:val="30"/>
          <w:szCs w:val="30"/>
          <w:cs/>
        </w:rPr>
        <w:t>บริษัทในระหว่าง</w:t>
      </w:r>
      <w:r w:rsidR="00C771B1" w:rsidRPr="00F33272">
        <w:rPr>
          <w:rFonts w:asciiTheme="majorBidi" w:hAnsiTheme="majorBidi" w:cstheme="majorBidi"/>
          <w:spacing w:val="2"/>
          <w:sz w:val="30"/>
          <w:szCs w:val="30"/>
          <w:cs/>
        </w:rPr>
        <w:t xml:space="preserve">ปี </w:t>
      </w:r>
      <w:r w:rsidRPr="00F33272">
        <w:rPr>
          <w:rFonts w:asciiTheme="majorBidi" w:hAnsiTheme="majorBidi" w:cstheme="majorBidi"/>
          <w:spacing w:val="2"/>
          <w:sz w:val="30"/>
          <w:szCs w:val="30"/>
          <w:cs/>
        </w:rPr>
        <w:t>จำแนกตามกิจกรรมที่ได้รับการส่งเสริมการลงทุนและที่ไม่ได้รับการส่งเสริมการลงทุนสรุปได้ดังนี้</w:t>
      </w:r>
    </w:p>
    <w:p w:rsidR="001777F9" w:rsidRPr="00F33272" w:rsidRDefault="001777F9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1071"/>
        <w:gridCol w:w="268"/>
        <w:gridCol w:w="6"/>
        <w:gridCol w:w="1083"/>
        <w:gridCol w:w="269"/>
        <w:gridCol w:w="6"/>
        <w:gridCol w:w="1073"/>
        <w:gridCol w:w="15"/>
        <w:gridCol w:w="254"/>
        <w:gridCol w:w="19"/>
        <w:gridCol w:w="1062"/>
        <w:gridCol w:w="13"/>
        <w:gridCol w:w="247"/>
        <w:gridCol w:w="22"/>
        <w:gridCol w:w="1081"/>
        <w:gridCol w:w="260"/>
        <w:gridCol w:w="9"/>
        <w:gridCol w:w="1072"/>
      </w:tblGrid>
      <w:tr w:rsidR="00B72C9D" w:rsidRPr="00F33272" w:rsidTr="003C00AE">
        <w:tc>
          <w:tcPr>
            <w:tcW w:w="777" w:type="pct"/>
          </w:tcPr>
          <w:p w:rsidR="00CD6BDB" w:rsidRPr="00F33272" w:rsidRDefault="00CD6BDB" w:rsidP="00B72C9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23" w:type="pct"/>
            <w:gridSpan w:val="18"/>
            <w:vAlign w:val="bottom"/>
          </w:tcPr>
          <w:p w:rsidR="00CD6BDB" w:rsidRPr="00F33272" w:rsidRDefault="00A941FB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2C9D" w:rsidRPr="00F33272" w:rsidTr="00944324">
        <w:tc>
          <w:tcPr>
            <w:tcW w:w="777" w:type="pct"/>
          </w:tcPr>
          <w:p w:rsidR="00CD6BDB" w:rsidRPr="00F33272" w:rsidRDefault="00CD6BDB" w:rsidP="00B72C9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45" w:type="pct"/>
            <w:gridSpan w:val="8"/>
            <w:vAlign w:val="bottom"/>
          </w:tcPr>
          <w:p w:rsidR="00CD6BDB" w:rsidRPr="00F33272" w:rsidRDefault="000B6FB0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449DF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4604F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  <w:gridSpan w:val="2"/>
            <w:vAlign w:val="bottom"/>
          </w:tcPr>
          <w:p w:rsidR="00CD6BDB" w:rsidRPr="00F33272" w:rsidRDefault="00CD6BDB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1" w:type="pct"/>
            <w:gridSpan w:val="8"/>
            <w:vAlign w:val="bottom"/>
          </w:tcPr>
          <w:p w:rsidR="00CD6BDB" w:rsidRPr="00F33272" w:rsidRDefault="000B6FB0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4604F"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3C00AE" w:rsidRPr="00F33272" w:rsidTr="00944324">
        <w:tc>
          <w:tcPr>
            <w:tcW w:w="777" w:type="pct"/>
          </w:tcPr>
          <w:p w:rsidR="003C00AE" w:rsidRPr="00F33272" w:rsidRDefault="003C00AE" w:rsidP="003C00A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145" w:type="pct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148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145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145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00AE" w:rsidRPr="00F33272" w:rsidTr="00944324">
        <w:tc>
          <w:tcPr>
            <w:tcW w:w="777" w:type="pct"/>
          </w:tcPr>
          <w:p w:rsidR="003C00AE" w:rsidRPr="00F33272" w:rsidRDefault="003C00AE" w:rsidP="003C00A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</w:tc>
        <w:tc>
          <w:tcPr>
            <w:tcW w:w="145" w:type="pct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148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</w:tc>
        <w:tc>
          <w:tcPr>
            <w:tcW w:w="145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145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00AE" w:rsidRPr="00F33272" w:rsidTr="00944324">
        <w:tc>
          <w:tcPr>
            <w:tcW w:w="777" w:type="pct"/>
          </w:tcPr>
          <w:p w:rsidR="003C00AE" w:rsidRPr="00F33272" w:rsidRDefault="003C00AE" w:rsidP="003C00A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pct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8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72C9D" w:rsidRPr="00F33272" w:rsidTr="00944324">
        <w:tc>
          <w:tcPr>
            <w:tcW w:w="777" w:type="pct"/>
          </w:tcPr>
          <w:p w:rsidR="00CD6BDB" w:rsidRPr="00F33272" w:rsidRDefault="00CD6BDB" w:rsidP="00B72C9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23" w:type="pct"/>
            <w:gridSpan w:val="18"/>
          </w:tcPr>
          <w:p w:rsidR="00CD6BDB" w:rsidRPr="00F33272" w:rsidRDefault="00A941FB" w:rsidP="00B72C9D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พันบาท</w:t>
            </w: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4324" w:rsidRPr="00F33272" w:rsidTr="00944324">
        <w:tc>
          <w:tcPr>
            <w:tcW w:w="777" w:type="pct"/>
          </w:tcPr>
          <w:p w:rsidR="00944324" w:rsidRPr="00F33272" w:rsidRDefault="00944324" w:rsidP="0094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ขาย</w:t>
            </w:r>
            <w:r w:rsidRPr="00F33272">
              <w:rPr>
                <w:rFonts w:asciiTheme="majorBidi" w:hAnsiTheme="majorBidi" w:hint="cs"/>
                <w:sz w:val="30"/>
                <w:szCs w:val="30"/>
                <w:cs/>
              </w:rPr>
              <w:t>ต่าง</w:t>
            </w:r>
            <w:r w:rsidRPr="00F33272">
              <w:rPr>
                <w:rFonts w:asciiTheme="majorBidi" w:hAnsiTheme="majorBidi"/>
                <w:sz w:val="30"/>
                <w:szCs w:val="30"/>
                <w:cs/>
              </w:rPr>
              <w:t>ประเทศ</w:t>
            </w:r>
          </w:p>
        </w:tc>
        <w:tc>
          <w:tcPr>
            <w:tcW w:w="578" w:type="pct"/>
          </w:tcPr>
          <w:p w:rsidR="00944324" w:rsidRPr="00F33272" w:rsidRDefault="00944324" w:rsidP="00FA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44324" w:rsidRPr="00F33272" w:rsidRDefault="00944324" w:rsidP="00FA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944324" w:rsidRPr="00F33272" w:rsidRDefault="00944324" w:rsidP="00FA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279,430</w:t>
            </w:r>
          </w:p>
        </w:tc>
        <w:tc>
          <w:tcPr>
            <w:tcW w:w="145" w:type="pct"/>
          </w:tcPr>
          <w:p w:rsidR="00944324" w:rsidRPr="00F33272" w:rsidRDefault="00944324" w:rsidP="00FA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:rsidR="00944324" w:rsidRPr="00F33272" w:rsidRDefault="00944324" w:rsidP="00FA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279,430</w:t>
            </w:r>
          </w:p>
        </w:tc>
        <w:tc>
          <w:tcPr>
            <w:tcW w:w="147" w:type="pct"/>
            <w:gridSpan w:val="2"/>
          </w:tcPr>
          <w:p w:rsidR="00944324" w:rsidRPr="00F33272" w:rsidRDefault="00944324" w:rsidP="00FA4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:rsidR="00944324" w:rsidRPr="00F33272" w:rsidRDefault="00944324" w:rsidP="00FA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944324" w:rsidRPr="00F33272" w:rsidRDefault="00944324" w:rsidP="00FA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944324" w:rsidRPr="00F33272" w:rsidRDefault="006B2392" w:rsidP="00FA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1,895</w:t>
            </w:r>
          </w:p>
        </w:tc>
        <w:tc>
          <w:tcPr>
            <w:tcW w:w="145" w:type="pct"/>
            <w:gridSpan w:val="2"/>
          </w:tcPr>
          <w:p w:rsidR="00944324" w:rsidRPr="00F33272" w:rsidRDefault="00944324" w:rsidP="00FA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944324" w:rsidRPr="00F33272" w:rsidRDefault="006B2392" w:rsidP="00FA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1,895</w:t>
            </w:r>
          </w:p>
        </w:tc>
      </w:tr>
      <w:tr w:rsidR="0094604F" w:rsidRPr="00F33272" w:rsidTr="00944324">
        <w:tc>
          <w:tcPr>
            <w:tcW w:w="777" w:type="pct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th-TH" w:bidi="ar-SA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94604F" w:rsidRPr="00F33272" w:rsidRDefault="00AA1AB1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6,359,208</w:t>
            </w:r>
          </w:p>
        </w:tc>
        <w:tc>
          <w:tcPr>
            <w:tcW w:w="145" w:type="pct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:rsidR="0094604F" w:rsidRPr="00F33272" w:rsidRDefault="006B2392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17,595,916</w:t>
            </w:r>
          </w:p>
        </w:tc>
        <w:tc>
          <w:tcPr>
            <w:tcW w:w="145" w:type="pct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tcBorders>
              <w:bottom w:val="single" w:sz="4" w:space="0" w:color="auto"/>
            </w:tcBorders>
          </w:tcPr>
          <w:p w:rsidR="0094604F" w:rsidRPr="00F33272" w:rsidRDefault="006B2392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23,955,124</w:t>
            </w:r>
          </w:p>
        </w:tc>
        <w:tc>
          <w:tcPr>
            <w:tcW w:w="147" w:type="pct"/>
            <w:gridSpan w:val="2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bottom w:val="single" w:sz="4" w:space="0" w:color="auto"/>
            </w:tcBorders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5,907,275</w:t>
            </w:r>
          </w:p>
        </w:tc>
        <w:tc>
          <w:tcPr>
            <w:tcW w:w="145" w:type="pct"/>
            <w:gridSpan w:val="2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94604F" w:rsidRPr="00F33272" w:rsidRDefault="0094604F" w:rsidP="006B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13,4</w:t>
            </w:r>
            <w:r w:rsidR="006B2392" w:rsidRPr="00F33272">
              <w:rPr>
                <w:rFonts w:asciiTheme="majorBidi" w:hAnsiTheme="majorBidi" w:cstheme="majorBidi"/>
                <w:sz w:val="30"/>
                <w:szCs w:val="30"/>
              </w:rPr>
              <w:t>15,859</w:t>
            </w:r>
          </w:p>
        </w:tc>
        <w:tc>
          <w:tcPr>
            <w:tcW w:w="145" w:type="pct"/>
            <w:gridSpan w:val="2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94604F" w:rsidRPr="00F33272" w:rsidRDefault="0094604F" w:rsidP="006B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6B2392" w:rsidRPr="00F33272">
              <w:rPr>
                <w:rFonts w:asciiTheme="majorBidi" w:hAnsiTheme="majorBidi" w:cstheme="majorBidi"/>
                <w:sz w:val="30"/>
                <w:szCs w:val="30"/>
              </w:rPr>
              <w:t>323,134</w:t>
            </w:r>
          </w:p>
        </w:tc>
      </w:tr>
      <w:tr w:rsidR="00944324" w:rsidRPr="00F33272" w:rsidTr="00944324">
        <w:tc>
          <w:tcPr>
            <w:tcW w:w="777" w:type="pct"/>
          </w:tcPr>
          <w:p w:rsidR="00944324" w:rsidRPr="00F33272" w:rsidRDefault="00944324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944324" w:rsidRPr="00F33272" w:rsidRDefault="00944324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6,359,208</w:t>
            </w:r>
          </w:p>
        </w:tc>
        <w:tc>
          <w:tcPr>
            <w:tcW w:w="145" w:type="pct"/>
          </w:tcPr>
          <w:p w:rsidR="00944324" w:rsidRPr="00F33272" w:rsidRDefault="00944324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44324" w:rsidRPr="00F33272" w:rsidRDefault="00944324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17,875,346</w:t>
            </w:r>
          </w:p>
        </w:tc>
        <w:tc>
          <w:tcPr>
            <w:tcW w:w="145" w:type="pct"/>
          </w:tcPr>
          <w:p w:rsidR="00944324" w:rsidRPr="00F33272" w:rsidRDefault="00944324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44324" w:rsidRPr="00F33272" w:rsidRDefault="00944324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24,234,554</w:t>
            </w:r>
          </w:p>
        </w:tc>
        <w:tc>
          <w:tcPr>
            <w:tcW w:w="147" w:type="pct"/>
            <w:gridSpan w:val="2"/>
          </w:tcPr>
          <w:p w:rsidR="00944324" w:rsidRPr="00F33272" w:rsidRDefault="00944324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44324" w:rsidRPr="00F33272" w:rsidRDefault="00944324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5,907,275</w:t>
            </w:r>
          </w:p>
        </w:tc>
        <w:tc>
          <w:tcPr>
            <w:tcW w:w="145" w:type="pct"/>
            <w:gridSpan w:val="2"/>
          </w:tcPr>
          <w:p w:rsidR="00944324" w:rsidRPr="00F33272" w:rsidRDefault="00944324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944324" w:rsidRPr="00F33272" w:rsidRDefault="00944324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13,417,754</w:t>
            </w:r>
          </w:p>
        </w:tc>
        <w:tc>
          <w:tcPr>
            <w:tcW w:w="145" w:type="pct"/>
            <w:gridSpan w:val="2"/>
          </w:tcPr>
          <w:p w:rsidR="00944324" w:rsidRPr="00F33272" w:rsidRDefault="00944324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944324" w:rsidRPr="00F33272" w:rsidRDefault="00944324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19,325,029</w:t>
            </w:r>
          </w:p>
        </w:tc>
      </w:tr>
      <w:tr w:rsidR="009D427C" w:rsidRPr="00F33272" w:rsidTr="003C00AE">
        <w:tc>
          <w:tcPr>
            <w:tcW w:w="777" w:type="pct"/>
          </w:tcPr>
          <w:p w:rsidR="009D427C" w:rsidRPr="00F33272" w:rsidRDefault="009D427C" w:rsidP="009850C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23" w:type="pct"/>
            <w:gridSpan w:val="18"/>
            <w:vAlign w:val="bottom"/>
          </w:tcPr>
          <w:p w:rsidR="009D427C" w:rsidRPr="00F33272" w:rsidRDefault="009D427C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B72C9D" w:rsidRPr="00F33272" w:rsidTr="003C00AE">
        <w:tc>
          <w:tcPr>
            <w:tcW w:w="777" w:type="pct"/>
          </w:tcPr>
          <w:p w:rsidR="00CD6BDB" w:rsidRPr="00F33272" w:rsidRDefault="00CD6BDB" w:rsidP="009850C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23" w:type="pct"/>
            <w:gridSpan w:val="18"/>
            <w:vAlign w:val="bottom"/>
          </w:tcPr>
          <w:p w:rsidR="00CD6BDB" w:rsidRPr="00F33272" w:rsidRDefault="00A941FB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C9D" w:rsidRPr="00F33272" w:rsidTr="00944324">
        <w:tc>
          <w:tcPr>
            <w:tcW w:w="777" w:type="pct"/>
          </w:tcPr>
          <w:p w:rsidR="00C771B1" w:rsidRPr="00F33272" w:rsidRDefault="00C771B1" w:rsidP="009850C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37" w:type="pct"/>
            <w:gridSpan w:val="7"/>
            <w:vAlign w:val="bottom"/>
          </w:tcPr>
          <w:p w:rsidR="00C771B1" w:rsidRPr="00F33272" w:rsidRDefault="000B6FB0" w:rsidP="0093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449DF"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21801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  <w:gridSpan w:val="2"/>
            <w:vAlign w:val="bottom"/>
          </w:tcPr>
          <w:p w:rsidR="00C771B1" w:rsidRPr="00F33272" w:rsidRDefault="00C771B1" w:rsidP="0093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2" w:type="pct"/>
            <w:gridSpan w:val="9"/>
            <w:vAlign w:val="bottom"/>
          </w:tcPr>
          <w:p w:rsidR="00C771B1" w:rsidRPr="00F33272" w:rsidRDefault="00021801" w:rsidP="00B7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3C00AE" w:rsidRPr="00F33272" w:rsidTr="00944324">
        <w:tc>
          <w:tcPr>
            <w:tcW w:w="777" w:type="pct"/>
          </w:tcPr>
          <w:p w:rsidR="003C00AE" w:rsidRPr="00F33272" w:rsidRDefault="003C00AE" w:rsidP="003C00A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148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145" w:type="pct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140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140" w:type="pct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00AE" w:rsidRPr="00F33272" w:rsidTr="00944324">
        <w:tc>
          <w:tcPr>
            <w:tcW w:w="777" w:type="pct"/>
          </w:tcPr>
          <w:p w:rsidR="003C00AE" w:rsidRPr="00F33272" w:rsidRDefault="003C00AE" w:rsidP="003C00A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</w:tc>
        <w:tc>
          <w:tcPr>
            <w:tcW w:w="148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145" w:type="pct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</w:tc>
        <w:tc>
          <w:tcPr>
            <w:tcW w:w="140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140" w:type="pct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00AE" w:rsidRPr="00F33272" w:rsidTr="00944324">
        <w:tc>
          <w:tcPr>
            <w:tcW w:w="777" w:type="pct"/>
          </w:tcPr>
          <w:p w:rsidR="003C00AE" w:rsidRPr="00F33272" w:rsidRDefault="003C00AE" w:rsidP="003C00A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8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pct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0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:rsidR="003C00AE" w:rsidRPr="00F33272" w:rsidRDefault="003C00AE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0" w:type="pct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3C00AE" w:rsidRPr="00F33272" w:rsidRDefault="003C00AE" w:rsidP="003C0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72C9D" w:rsidRPr="00F33272" w:rsidTr="003C00AE">
        <w:tc>
          <w:tcPr>
            <w:tcW w:w="777" w:type="pct"/>
          </w:tcPr>
          <w:p w:rsidR="00CD6BDB" w:rsidRPr="00F33272" w:rsidRDefault="00CD6BDB" w:rsidP="009850C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23" w:type="pct"/>
            <w:gridSpan w:val="18"/>
          </w:tcPr>
          <w:p w:rsidR="00CD6BDB" w:rsidRPr="00F33272" w:rsidRDefault="00A941FB" w:rsidP="009850C1">
            <w:pPr>
              <w:framePr w:w="6521" w:h="1055" w:hSpace="142" w:wrap="around" w:vAnchor="page" w:hAnchor="page" w:x="1441" w:y="445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พันบาท</w:t>
            </w: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604F" w:rsidRPr="00F33272" w:rsidTr="00944324">
        <w:tc>
          <w:tcPr>
            <w:tcW w:w="777" w:type="pct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th-TH" w:bidi="ar-SA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:rsidR="0094604F" w:rsidRPr="00F33272" w:rsidRDefault="00AA1AB1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3,018</w:t>
            </w:r>
          </w:p>
        </w:tc>
        <w:tc>
          <w:tcPr>
            <w:tcW w:w="148" w:type="pct"/>
            <w:gridSpan w:val="2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:rsidR="0094604F" w:rsidRPr="00F33272" w:rsidRDefault="00AA1AB1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17,309,034</w:t>
            </w:r>
          </w:p>
        </w:tc>
        <w:tc>
          <w:tcPr>
            <w:tcW w:w="145" w:type="pct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double" w:sz="4" w:space="0" w:color="auto"/>
            </w:tcBorders>
          </w:tcPr>
          <w:p w:rsidR="0094604F" w:rsidRPr="00F33272" w:rsidRDefault="00AA1AB1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17,312,052</w:t>
            </w:r>
          </w:p>
        </w:tc>
        <w:tc>
          <w:tcPr>
            <w:tcW w:w="145" w:type="pct"/>
            <w:gridSpan w:val="2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</w:tcPr>
          <w:p w:rsidR="0094604F" w:rsidRPr="00F33272" w:rsidRDefault="0094604F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3,773,596</w:t>
            </w:r>
          </w:p>
        </w:tc>
        <w:tc>
          <w:tcPr>
            <w:tcW w:w="140" w:type="pct"/>
            <w:gridSpan w:val="2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double" w:sz="4" w:space="0" w:color="auto"/>
            </w:tcBorders>
          </w:tcPr>
          <w:p w:rsidR="0094604F" w:rsidRPr="00F33272" w:rsidRDefault="0094604F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13,237,028</w:t>
            </w:r>
          </w:p>
        </w:tc>
        <w:tc>
          <w:tcPr>
            <w:tcW w:w="140" w:type="pct"/>
          </w:tcPr>
          <w:p w:rsidR="0094604F" w:rsidRPr="00F33272" w:rsidRDefault="0094604F" w:rsidP="0094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</w:tcPr>
          <w:p w:rsidR="0094604F" w:rsidRPr="00F33272" w:rsidRDefault="0094604F" w:rsidP="003C0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17,010,624</w:t>
            </w:r>
          </w:p>
        </w:tc>
      </w:tr>
    </w:tbl>
    <w:p w:rsidR="0094604F" w:rsidRPr="00F33272" w:rsidRDefault="00946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4"/>
          <w:szCs w:val="24"/>
          <w:cs/>
        </w:rPr>
      </w:pPr>
    </w:p>
    <w:p w:rsidR="0091448C" w:rsidRPr="00F33272" w:rsidRDefault="0091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30"/>
          <w:szCs w:val="30"/>
          <w:cs/>
        </w:rPr>
      </w:pPr>
      <w:r w:rsidRPr="00F33272">
        <w:rPr>
          <w:b/>
          <w:bCs/>
          <w:sz w:val="30"/>
          <w:szCs w:val="30"/>
          <w:cs/>
        </w:rPr>
        <w:br w:type="page"/>
      </w:r>
    </w:p>
    <w:p w:rsidR="00FB1617" w:rsidRPr="00F33272" w:rsidRDefault="00445407" w:rsidP="0091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  <w:sz w:val="30"/>
          <w:szCs w:val="30"/>
        </w:rPr>
      </w:pPr>
      <w:r w:rsidRPr="00F33272">
        <w:rPr>
          <w:b/>
          <w:bCs/>
          <w:sz w:val="30"/>
          <w:szCs w:val="30"/>
          <w:cs/>
        </w:rPr>
        <w:t>33</w:t>
      </w:r>
      <w:r w:rsidR="00FB48AD" w:rsidRPr="00F33272">
        <w:rPr>
          <w:b/>
          <w:bCs/>
          <w:sz w:val="30"/>
          <w:szCs w:val="30"/>
        </w:rPr>
        <w:tab/>
      </w:r>
      <w:r w:rsidR="00C50F7A" w:rsidRPr="00F33272">
        <w:rPr>
          <w:b/>
          <w:bCs/>
          <w:sz w:val="30"/>
          <w:szCs w:val="30"/>
          <w:cs/>
        </w:rPr>
        <w:t>กำไรต่อหุ้นขั้นพื้นฐาน</w:t>
      </w:r>
    </w:p>
    <w:p w:rsidR="0091448C" w:rsidRPr="00F33272" w:rsidRDefault="0091448C" w:rsidP="0091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24"/>
          <w:szCs w:val="24"/>
        </w:rPr>
      </w:pPr>
    </w:p>
    <w:p w:rsidR="00CF4EA1" w:rsidRPr="00F33272" w:rsidRDefault="001777F9" w:rsidP="0091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</w:t>
      </w:r>
      <w:r w:rsidR="00D616D5" w:rsidRPr="00F33272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="00D616D5" w:rsidRPr="00F33272">
        <w:rPr>
          <w:rFonts w:asciiTheme="majorBidi" w:hAnsiTheme="majorBidi" w:cstheme="majorBidi"/>
          <w:sz w:val="30"/>
          <w:szCs w:val="30"/>
        </w:rPr>
        <w:t xml:space="preserve">31 </w:t>
      </w:r>
      <w:r w:rsidR="00D616D5" w:rsidRPr="00F3327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33272">
        <w:rPr>
          <w:rFonts w:asciiTheme="majorBidi" w:hAnsiTheme="majorBidi" w:cstheme="majorBidi"/>
          <w:sz w:val="30"/>
          <w:szCs w:val="30"/>
          <w:cs/>
        </w:rPr>
        <w:t>คำนวณจากกำไรสำหรับ</w:t>
      </w:r>
      <w:r w:rsidR="00DE0D19" w:rsidRPr="00F33272">
        <w:rPr>
          <w:rFonts w:asciiTheme="majorBidi" w:hAnsiTheme="majorBidi" w:cstheme="majorBidi"/>
          <w:sz w:val="30"/>
          <w:szCs w:val="30"/>
          <w:cs/>
        </w:rPr>
        <w:t>ปี</w:t>
      </w:r>
      <w:r w:rsidRPr="00F33272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ที่เป็นส่วนของผู้ถือหุ้นของบริษัทและจำนวนหุ้นสามัญที่ออกจำหน่ายแล้ว ซึ่งแสดงการคำนวณได้ดังนี้</w:t>
      </w:r>
    </w:p>
    <w:p w:rsidR="00CF4EA1" w:rsidRPr="00F33272" w:rsidRDefault="00CF4EA1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87"/>
        <w:gridCol w:w="252"/>
        <w:gridCol w:w="1172"/>
        <w:gridCol w:w="269"/>
        <w:gridCol w:w="1170"/>
        <w:gridCol w:w="252"/>
        <w:gridCol w:w="1188"/>
      </w:tblGrid>
      <w:tr w:rsidR="00C043F9" w:rsidRPr="00F33272" w:rsidTr="00C043F9">
        <w:trPr>
          <w:tblHeader/>
        </w:trPr>
        <w:tc>
          <w:tcPr>
            <w:tcW w:w="2039" w:type="pct"/>
          </w:tcPr>
          <w:p w:rsidR="00F91229" w:rsidRPr="00F33272" w:rsidRDefault="00F91229" w:rsidP="0093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F91229" w:rsidRPr="00F33272" w:rsidRDefault="00F91229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:rsidR="00F91229" w:rsidRPr="00F33272" w:rsidRDefault="00F91229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F91229" w:rsidRPr="00F33272" w:rsidRDefault="00F91229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43F9" w:rsidRPr="00F33272" w:rsidTr="0094604F">
        <w:trPr>
          <w:tblHeader/>
        </w:trPr>
        <w:tc>
          <w:tcPr>
            <w:tcW w:w="2039" w:type="pct"/>
          </w:tcPr>
          <w:p w:rsidR="00645A54" w:rsidRPr="00F33272" w:rsidRDefault="00645A54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645A54" w:rsidRPr="00F33272" w:rsidRDefault="00645A54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4604F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6" w:type="pct"/>
            <w:vAlign w:val="bottom"/>
          </w:tcPr>
          <w:p w:rsidR="00645A54" w:rsidRPr="00F33272" w:rsidRDefault="00645A54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645A54" w:rsidRPr="00F33272" w:rsidRDefault="00645A54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4604F"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:rsidR="00645A54" w:rsidRPr="00F33272" w:rsidRDefault="00645A54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645A54" w:rsidRPr="00F33272" w:rsidRDefault="00645A54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4604F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6" w:type="pct"/>
            <w:vAlign w:val="bottom"/>
          </w:tcPr>
          <w:p w:rsidR="00645A54" w:rsidRPr="00F33272" w:rsidRDefault="00645A54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:rsidR="00645A54" w:rsidRPr="00F33272" w:rsidRDefault="00645A54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4604F"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4A0A7B" w:rsidRPr="00F33272" w:rsidTr="00657DFF">
        <w:trPr>
          <w:tblHeader/>
        </w:trPr>
        <w:tc>
          <w:tcPr>
            <w:tcW w:w="2039" w:type="pct"/>
          </w:tcPr>
          <w:p w:rsidR="004A0A7B" w:rsidRPr="00F33272" w:rsidRDefault="004A0A7B" w:rsidP="004A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:rsidR="004A0A7B" w:rsidRPr="00F33272" w:rsidRDefault="004A0A7B" w:rsidP="004A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94604F" w:rsidRPr="00F33272" w:rsidTr="0094604F">
        <w:tc>
          <w:tcPr>
            <w:tcW w:w="2039" w:type="pct"/>
          </w:tcPr>
          <w:p w:rsidR="0094604F" w:rsidRPr="00F33272" w:rsidRDefault="0094604F" w:rsidP="0094604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F33272">
              <w:rPr>
                <w:rFonts w:asciiTheme="majorBidi" w:hAnsiTheme="majorBidi" w:cstheme="majorBidi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640" w:type="pct"/>
          </w:tcPr>
          <w:p w:rsidR="0094604F" w:rsidRPr="00F33272" w:rsidRDefault="003A1AD1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3,359,187</w:t>
            </w:r>
          </w:p>
        </w:tc>
        <w:tc>
          <w:tcPr>
            <w:tcW w:w="13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3,174,581</w:t>
            </w:r>
          </w:p>
        </w:tc>
        <w:tc>
          <w:tcPr>
            <w:tcW w:w="145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94604F" w:rsidRPr="00F33272" w:rsidRDefault="003A1AD1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2,648,423</w:t>
            </w:r>
          </w:p>
        </w:tc>
        <w:tc>
          <w:tcPr>
            <w:tcW w:w="13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2,835,768</w:t>
            </w:r>
          </w:p>
        </w:tc>
      </w:tr>
      <w:tr w:rsidR="0094604F" w:rsidRPr="00F33272" w:rsidTr="003A1AD1">
        <w:tc>
          <w:tcPr>
            <w:tcW w:w="2039" w:type="pct"/>
          </w:tcPr>
          <w:p w:rsidR="0094604F" w:rsidRPr="00F33272" w:rsidRDefault="0094604F" w:rsidP="00BF32B7">
            <w:pPr>
              <w:pStyle w:val="a"/>
              <w:widowControl w:val="0"/>
              <w:tabs>
                <w:tab w:val="clear" w:pos="1080"/>
              </w:tabs>
              <w:rPr>
                <w:rFonts w:asciiTheme="majorBidi" w:hAnsiTheme="majorBidi" w:cs="Angsana New"/>
                <w:cs/>
              </w:rPr>
            </w:pPr>
            <w:r w:rsidRPr="00F33272">
              <w:rPr>
                <w:rFonts w:asciiTheme="majorBidi" w:hAnsiTheme="majorBidi" w:cstheme="majorBidi"/>
                <w:cs/>
              </w:rPr>
              <w:t>จำนวนหุ้นสามัญท</w:t>
            </w:r>
            <w:r w:rsidRPr="00F33272">
              <w:rPr>
                <w:rFonts w:asciiTheme="majorBidi" w:hAnsiTheme="majorBidi" w:cstheme="majorBidi" w:hint="cs"/>
                <w:cs/>
              </w:rPr>
              <w:t>ี่มีอยู่ในระหว่างปี</w:t>
            </w:r>
          </w:p>
        </w:tc>
        <w:tc>
          <w:tcPr>
            <w:tcW w:w="640" w:type="pct"/>
            <w:tcBorders>
              <w:bottom w:val="single" w:sz="2" w:space="0" w:color="auto"/>
            </w:tcBorders>
            <w:vAlign w:val="bottom"/>
          </w:tcPr>
          <w:p w:rsidR="0094604F" w:rsidRPr="00F33272" w:rsidRDefault="003A1AD1" w:rsidP="003A1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1,498,301</w:t>
            </w:r>
          </w:p>
        </w:tc>
        <w:tc>
          <w:tcPr>
            <w:tcW w:w="136" w:type="pct"/>
            <w:vAlign w:val="bottom"/>
          </w:tcPr>
          <w:p w:rsidR="0094604F" w:rsidRPr="00F33272" w:rsidRDefault="0094604F" w:rsidP="003A1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  <w:vAlign w:val="bottom"/>
          </w:tcPr>
          <w:p w:rsidR="0094604F" w:rsidRPr="00F33272" w:rsidRDefault="0094604F" w:rsidP="003A1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1,498,301</w:t>
            </w:r>
          </w:p>
        </w:tc>
        <w:tc>
          <w:tcPr>
            <w:tcW w:w="145" w:type="pct"/>
            <w:vAlign w:val="bottom"/>
          </w:tcPr>
          <w:p w:rsidR="0094604F" w:rsidRPr="00F33272" w:rsidRDefault="0094604F" w:rsidP="003A1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  <w:vAlign w:val="bottom"/>
          </w:tcPr>
          <w:p w:rsidR="0094604F" w:rsidRPr="00F33272" w:rsidRDefault="003A1AD1" w:rsidP="00BF3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1,498,301</w:t>
            </w:r>
          </w:p>
        </w:tc>
        <w:tc>
          <w:tcPr>
            <w:tcW w:w="136" w:type="pct"/>
            <w:vAlign w:val="bottom"/>
          </w:tcPr>
          <w:p w:rsidR="0094604F" w:rsidRPr="00F33272" w:rsidRDefault="0094604F" w:rsidP="003A1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2" w:space="0" w:color="auto"/>
            </w:tcBorders>
            <w:vAlign w:val="bottom"/>
          </w:tcPr>
          <w:p w:rsidR="0094604F" w:rsidRPr="00F33272" w:rsidRDefault="0094604F" w:rsidP="003A1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1,498,301</w:t>
            </w:r>
          </w:p>
        </w:tc>
      </w:tr>
      <w:tr w:rsidR="0094604F" w:rsidRPr="00F33272" w:rsidTr="0094604F">
        <w:tc>
          <w:tcPr>
            <w:tcW w:w="2039" w:type="pct"/>
          </w:tcPr>
          <w:p w:rsidR="0094604F" w:rsidRPr="00F33272" w:rsidRDefault="0094604F" w:rsidP="0094604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33272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  <w:r w:rsidRPr="00F33272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F3327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40" w:type="pct"/>
            <w:tcBorders>
              <w:top w:val="single" w:sz="2" w:space="0" w:color="auto"/>
              <w:bottom w:val="double" w:sz="4" w:space="0" w:color="auto"/>
            </w:tcBorders>
          </w:tcPr>
          <w:p w:rsidR="0094604F" w:rsidRPr="00F33272" w:rsidRDefault="003A1AD1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2.24</w:t>
            </w:r>
          </w:p>
        </w:tc>
        <w:tc>
          <w:tcPr>
            <w:tcW w:w="13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</w:rPr>
            </w:pPr>
          </w:p>
        </w:tc>
        <w:tc>
          <w:tcPr>
            <w:tcW w:w="632" w:type="pct"/>
            <w:tcBorders>
              <w:top w:val="single" w:sz="2" w:space="0" w:color="auto"/>
              <w:bottom w:val="double" w:sz="4" w:space="0" w:color="auto"/>
            </w:tcBorders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2.12</w:t>
            </w:r>
          </w:p>
        </w:tc>
        <w:tc>
          <w:tcPr>
            <w:tcW w:w="145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94604F" w:rsidRPr="00F33272" w:rsidRDefault="003A1AD1" w:rsidP="0094604F">
            <w:pPr>
              <w:pStyle w:val="cent"/>
              <w:widowControl w:val="0"/>
              <w:tabs>
                <w:tab w:val="decimal" w:pos="70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F33272">
              <w:rPr>
                <w:rFonts w:asciiTheme="majorBidi" w:hAnsiTheme="majorBidi" w:cstheme="majorBidi"/>
                <w:b/>
                <w:bCs/>
              </w:rPr>
              <w:t>1.77</w:t>
            </w:r>
          </w:p>
        </w:tc>
        <w:tc>
          <w:tcPr>
            <w:tcW w:w="13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94604F" w:rsidRPr="00F33272" w:rsidRDefault="0094604F" w:rsidP="0094604F">
            <w:pPr>
              <w:pStyle w:val="cent"/>
              <w:widowControl w:val="0"/>
              <w:tabs>
                <w:tab w:val="decimal" w:pos="720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F33272">
              <w:rPr>
                <w:rFonts w:asciiTheme="majorBidi" w:hAnsiTheme="majorBidi" w:cstheme="majorBidi"/>
                <w:b/>
                <w:bCs/>
              </w:rPr>
              <w:t>1.89</w:t>
            </w:r>
          </w:p>
        </w:tc>
      </w:tr>
    </w:tbl>
    <w:p w:rsidR="0091448C" w:rsidRPr="00F33272" w:rsidRDefault="0091448C" w:rsidP="0091448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/>
          <w:sz w:val="24"/>
          <w:szCs w:val="24"/>
          <w:u w:val="none"/>
          <w:cs/>
          <w:lang w:val="th-TH"/>
        </w:rPr>
      </w:pPr>
    </w:p>
    <w:p w:rsidR="00CC6FAB" w:rsidRPr="00F33272" w:rsidRDefault="00445407" w:rsidP="0091448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F3327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34</w:t>
      </w:r>
      <w:r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CC6FAB"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:rsidR="0091448C" w:rsidRPr="00F33272" w:rsidRDefault="0091448C" w:rsidP="0091448C">
      <w:pPr>
        <w:rPr>
          <w:sz w:val="24"/>
          <w:szCs w:val="24"/>
          <w:cs/>
          <w:lang w:val="th-TH"/>
        </w:rPr>
      </w:pPr>
    </w:p>
    <w:p w:rsidR="005A3B58" w:rsidRPr="00F33272" w:rsidRDefault="005A3B58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5A3B58" w:rsidRPr="00F33272" w:rsidRDefault="005A3B58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8F3442" w:rsidRPr="00F33272" w:rsidRDefault="001777F9" w:rsidP="00212602">
      <w:pPr>
        <w:shd w:val="clear" w:color="auto" w:fill="FFFFFF" w:themeFill="background1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</w:t>
      </w:r>
    </w:p>
    <w:p w:rsidR="001C7221" w:rsidRPr="00F33272" w:rsidRDefault="001C7221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57554C" w:rsidRPr="00F33272" w:rsidRDefault="0057554C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การจัดการความเสี่ยงเป็นส่วนสำคัญของธุรกิจของกลุ่มบริษัท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โดยพิจารณาระหว่างต้นทุนที่เกิดจากความเสี่ยงและต้นทุนของการจัดการ</w:t>
      </w:r>
      <w:r w:rsidR="0091448C" w:rsidRPr="00F33272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</w:t>
      </w:r>
      <w:r w:rsidR="0091448C" w:rsidRPr="00F33272">
        <w:rPr>
          <w:rFonts w:asciiTheme="majorBidi" w:hAnsiTheme="majorBidi" w:cstheme="majorBidi"/>
          <w:spacing w:val="-2"/>
          <w:sz w:val="30"/>
          <w:szCs w:val="30"/>
        </w:rPr>
        <w:br/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เกิดความสมดุลระหว่างความเสี่ยงและการควบคุมความเสี่ยง</w:t>
      </w:r>
    </w:p>
    <w:p w:rsidR="0094604F" w:rsidRPr="00F33272" w:rsidRDefault="00946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:rsidR="0091448C" w:rsidRPr="00F33272" w:rsidRDefault="00DB7AE3" w:rsidP="0091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91448C" w:rsidRPr="00F33272" w:rsidRDefault="0091448C" w:rsidP="0091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:rsidR="00B27388" w:rsidRPr="00F33272" w:rsidRDefault="001777F9" w:rsidP="0091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645A54" w:rsidRPr="00F33272">
        <w:rPr>
          <w:rFonts w:asciiTheme="majorBidi" w:hAnsiTheme="majorBidi" w:cstheme="majorBidi" w:hint="cs"/>
          <w:spacing w:val="-2"/>
          <w:sz w:val="30"/>
          <w:szCs w:val="30"/>
          <w:cs/>
        </w:rPr>
        <w:t>ความเชื่อมั่นของ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</w:t>
      </w:r>
      <w:r w:rsidR="00645A54" w:rsidRPr="00F33272">
        <w:rPr>
          <w:rFonts w:asciiTheme="majorBidi" w:hAnsiTheme="majorBidi" w:cstheme="majorBidi" w:hint="cs"/>
          <w:spacing w:val="-2"/>
          <w:sz w:val="30"/>
          <w:szCs w:val="30"/>
          <w:cs/>
        </w:rPr>
        <w:t>ล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ผลตอ</w:t>
      </w:r>
      <w:r w:rsidR="00645A54" w:rsidRPr="00F33272">
        <w:rPr>
          <w:rFonts w:asciiTheme="majorBidi" w:hAnsiTheme="majorBidi" w:cstheme="majorBidi" w:hint="cs"/>
          <w:spacing w:val="-2"/>
          <w:sz w:val="30"/>
          <w:szCs w:val="30"/>
          <w:cs/>
        </w:rPr>
        <w:t>บ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แทนจา</w:t>
      </w:r>
      <w:r w:rsidR="008C5BC0" w:rsidRPr="00F33272">
        <w:rPr>
          <w:rFonts w:asciiTheme="majorBidi" w:hAnsiTheme="majorBidi" w:cstheme="majorBidi" w:hint="cs"/>
          <w:spacing w:val="-2"/>
          <w:sz w:val="30"/>
          <w:szCs w:val="30"/>
          <w:cs/>
        </w:rPr>
        <w:t>ก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การลงทุน ซึ่งกลุ่มบริษัทพิจารณาจากสัดส่วนของผลตอบแทนจากกิจกรรมดำเนินงานต่อส่วนของเจ้าของรวมซึ่ง</w:t>
      </w:r>
      <w:r w:rsidR="0091448C" w:rsidRPr="00F33272">
        <w:rPr>
          <w:rFonts w:asciiTheme="majorBidi" w:hAnsiTheme="majorBidi" w:cstheme="majorBidi"/>
          <w:spacing w:val="-2"/>
          <w:sz w:val="30"/>
          <w:szCs w:val="30"/>
        </w:rPr>
        <w:br/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BF32B7" w:rsidRPr="00F33272" w:rsidRDefault="00BF3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DB7AE3" w:rsidRPr="00F33272" w:rsidRDefault="00DB7AE3" w:rsidP="00FE2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DB7AE3" w:rsidRPr="00F33272" w:rsidRDefault="00DB7AE3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A0B8E" w:rsidRPr="00F33272" w:rsidRDefault="001777F9" w:rsidP="0091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 หมายถึง</w:t>
      </w:r>
      <w:r w:rsidR="0042073D" w:rsidRPr="00F332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ความเสี่ยงที่เกิดจากการเปลี่ยนแปลงที่จะเกิดในอนาคตของอัตราดอกเบี้ย</w:t>
      </w:r>
      <w:r w:rsidR="0091448C" w:rsidRPr="00F33272">
        <w:rPr>
          <w:rFonts w:asciiTheme="majorBidi" w:hAnsiTheme="majorBidi" w:cstheme="majorBidi"/>
          <w:sz w:val="30"/>
          <w:szCs w:val="30"/>
        </w:rPr>
        <w:br/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ในตลาด ซึ่งส่งผลกระทบต่อการดำเนินงานและกระแสเงินสดของกลุ่มบริษัท  </w:t>
      </w:r>
      <w:r w:rsidR="001A0B8E" w:rsidRPr="00F33272">
        <w:rPr>
          <w:rFonts w:asciiTheme="majorBidi" w:hAnsiTheme="majorBidi" w:cstheme="majorBidi"/>
          <w:sz w:val="30"/>
          <w:szCs w:val="30"/>
          <w:cs/>
        </w:rPr>
        <w:t>อัตราดอกเบี้ยของเงินให้กู้ยืม</w:t>
      </w:r>
      <w:r w:rsidR="0091448C" w:rsidRPr="00F33272">
        <w:rPr>
          <w:rFonts w:asciiTheme="majorBidi" w:hAnsiTheme="majorBidi" w:cstheme="majorBidi"/>
          <w:sz w:val="30"/>
          <w:szCs w:val="30"/>
        </w:rPr>
        <w:br/>
      </w:r>
      <w:r w:rsidR="001A0B8E" w:rsidRPr="00F33272">
        <w:rPr>
          <w:rFonts w:asciiTheme="majorBidi" w:hAnsiTheme="majorBidi" w:cstheme="majorBidi"/>
          <w:sz w:val="30"/>
          <w:szCs w:val="30"/>
          <w:cs/>
        </w:rPr>
        <w:t xml:space="preserve">แก่กิจการที่เกี่ยวข้องกันและเงินกู้ยืมจากสถาบันการเงิน ณ วันที่ </w:t>
      </w:r>
      <w:r w:rsidR="001A0B8E" w:rsidRPr="00F33272">
        <w:rPr>
          <w:rFonts w:asciiTheme="majorBidi" w:hAnsiTheme="majorBidi" w:cstheme="majorBidi"/>
          <w:sz w:val="30"/>
          <w:szCs w:val="30"/>
        </w:rPr>
        <w:t xml:space="preserve">31 </w:t>
      </w:r>
      <w:r w:rsidR="001A0B8E" w:rsidRPr="00F3327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B6FB0" w:rsidRPr="00F33272">
        <w:rPr>
          <w:rFonts w:asciiTheme="majorBidi" w:hAnsiTheme="majorBidi" w:cstheme="majorBidi"/>
          <w:sz w:val="30"/>
          <w:szCs w:val="30"/>
        </w:rPr>
        <w:t>25</w:t>
      </w:r>
      <w:r w:rsidR="006A25D4" w:rsidRPr="00F33272">
        <w:rPr>
          <w:rFonts w:asciiTheme="majorBidi" w:hAnsiTheme="majorBidi" w:cstheme="majorBidi"/>
          <w:sz w:val="30"/>
          <w:szCs w:val="30"/>
        </w:rPr>
        <w:t>6</w:t>
      </w:r>
      <w:r w:rsidR="0094604F" w:rsidRPr="00F33272">
        <w:rPr>
          <w:rFonts w:asciiTheme="majorBidi" w:hAnsiTheme="majorBidi" w:cstheme="majorBidi"/>
          <w:sz w:val="30"/>
          <w:szCs w:val="30"/>
        </w:rPr>
        <w:t>1</w:t>
      </w:r>
      <w:r w:rsidR="000B6FB0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="00D616D5" w:rsidRPr="00F3327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B6FB0" w:rsidRPr="00F33272">
        <w:rPr>
          <w:rFonts w:asciiTheme="majorBidi" w:hAnsiTheme="majorBidi" w:cstheme="majorBidi"/>
          <w:sz w:val="30"/>
          <w:szCs w:val="30"/>
        </w:rPr>
        <w:t>25</w:t>
      </w:r>
      <w:r w:rsidR="0094604F" w:rsidRPr="00F33272">
        <w:rPr>
          <w:rFonts w:asciiTheme="majorBidi" w:hAnsiTheme="majorBidi" w:cstheme="majorBidi"/>
          <w:sz w:val="30"/>
          <w:szCs w:val="30"/>
        </w:rPr>
        <w:t>60</w:t>
      </w:r>
      <w:r w:rsidR="000B6FB0" w:rsidRPr="00F332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0B8E" w:rsidRPr="00F33272">
        <w:rPr>
          <w:rFonts w:asciiTheme="majorBidi" w:hAnsiTheme="majorBidi" w:cstheme="majorBidi"/>
          <w:sz w:val="30"/>
          <w:szCs w:val="30"/>
          <w:cs/>
        </w:rPr>
        <w:t>ได้เปิดเผยไว้แล้วในหมายเหตุประกอบงบการเงิน</w:t>
      </w:r>
      <w:r w:rsidR="00A941FB" w:rsidRPr="00F33272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6A25D4" w:rsidRPr="00F33272">
        <w:rPr>
          <w:rFonts w:asciiTheme="majorBidi" w:hAnsiTheme="majorBidi" w:cstheme="majorBidi"/>
          <w:sz w:val="30"/>
          <w:szCs w:val="30"/>
        </w:rPr>
        <w:t>4</w:t>
      </w:r>
      <w:r w:rsidR="00744C7E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="00744C7E" w:rsidRPr="00F3327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A25D4" w:rsidRPr="00F33272">
        <w:rPr>
          <w:rFonts w:asciiTheme="majorBidi" w:hAnsiTheme="majorBidi" w:cstheme="majorBidi"/>
          <w:sz w:val="30"/>
          <w:szCs w:val="30"/>
        </w:rPr>
        <w:t>19</w:t>
      </w:r>
      <w:r w:rsidR="00091673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="00A941FB" w:rsidRPr="00F33272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:rsidR="0050468F" w:rsidRPr="00F33272" w:rsidRDefault="0050468F" w:rsidP="0091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DB7AE3" w:rsidRPr="00F33272" w:rsidRDefault="00DB7AE3" w:rsidP="0091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DB7AE3" w:rsidRPr="00F33272" w:rsidRDefault="00DB7AE3" w:rsidP="0091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777F9" w:rsidRPr="00F33272" w:rsidRDefault="001777F9" w:rsidP="0091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</w:t>
      </w:r>
      <w:r w:rsidR="00C2313B" w:rsidRPr="00F33272">
        <w:rPr>
          <w:rFonts w:asciiTheme="majorBidi" w:hAnsiTheme="majorBidi" w:cstheme="majorBidi" w:hint="cs"/>
          <w:sz w:val="30"/>
          <w:szCs w:val="30"/>
          <w:cs/>
        </w:rPr>
        <w:t>สินทรัพย์และหนี้สินทางการเงิน</w:t>
      </w:r>
      <w:r w:rsidRPr="00F33272">
        <w:rPr>
          <w:rFonts w:asciiTheme="majorBidi" w:hAnsiTheme="majorBidi" w:cstheme="majorBidi"/>
          <w:sz w:val="30"/>
          <w:szCs w:val="30"/>
          <w:cs/>
        </w:rPr>
        <w:t>ที่เป็นสกุลเงินต่างประเทศ อย่างไรก็ตาม กลุ่มบริษัทได้ทำสัญญาซื้อขายเงินตราต่างประเทศล่วงหน้าบางส่วนเพื่อป้องกันความเสี่ยงของอัตราแลกเปลี่ยนในระยะสั้นตามความเหมาะสม</w:t>
      </w:r>
    </w:p>
    <w:p w:rsidR="006706B7" w:rsidRPr="00F33272" w:rsidRDefault="006706B7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:rsidR="001777F9" w:rsidRPr="00F33272" w:rsidRDefault="001777F9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="000B6FB0" w:rsidRPr="00F33272">
        <w:rPr>
          <w:rFonts w:asciiTheme="majorBidi" w:hAnsiTheme="majorBidi" w:cstheme="majorBidi"/>
          <w:spacing w:val="-2"/>
          <w:sz w:val="30"/>
          <w:szCs w:val="30"/>
          <w:lang w:bidi="ar-SA"/>
        </w:rPr>
        <w:t xml:space="preserve"> </w:t>
      </w:r>
      <w:r w:rsidR="00CC6F27" w:rsidRPr="00F33272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:rsidR="006706B7" w:rsidRPr="00F33272" w:rsidRDefault="006706B7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71"/>
        <w:gridCol w:w="1172"/>
        <w:gridCol w:w="271"/>
        <w:gridCol w:w="1171"/>
        <w:gridCol w:w="254"/>
        <w:gridCol w:w="1183"/>
      </w:tblGrid>
      <w:tr w:rsidR="00F01F70" w:rsidRPr="00F33272" w:rsidTr="00657DFF">
        <w:trPr>
          <w:tblHeader/>
        </w:trPr>
        <w:tc>
          <w:tcPr>
            <w:tcW w:w="2038" w:type="pct"/>
          </w:tcPr>
          <w:p w:rsidR="00F01F70" w:rsidRPr="00F33272" w:rsidRDefault="00F01F70" w:rsidP="0093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:rsidR="00F01F70" w:rsidRPr="00F33272" w:rsidRDefault="00F01F70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F01F70" w:rsidRPr="00F33272" w:rsidRDefault="00F01F70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F01F70" w:rsidRPr="00F33272" w:rsidRDefault="00F01F70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01F70" w:rsidRPr="00F33272" w:rsidTr="00657DFF">
        <w:trPr>
          <w:tblHeader/>
        </w:trPr>
        <w:tc>
          <w:tcPr>
            <w:tcW w:w="2038" w:type="pct"/>
          </w:tcPr>
          <w:p w:rsidR="00F01F70" w:rsidRPr="00F33272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F01F70" w:rsidRPr="00F33272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4604F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F01F70" w:rsidRPr="00F33272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01F70" w:rsidRPr="00F33272" w:rsidRDefault="0094604F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F01F70" w:rsidRPr="00F33272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F01F70" w:rsidRPr="00F33272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4604F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7" w:type="pct"/>
          </w:tcPr>
          <w:p w:rsidR="00F01F70" w:rsidRPr="00F33272" w:rsidRDefault="00F01F70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01F70" w:rsidRPr="00F33272" w:rsidRDefault="0094604F" w:rsidP="00645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F01F70" w:rsidRPr="00F33272" w:rsidTr="00F01F70">
        <w:trPr>
          <w:tblHeader/>
        </w:trPr>
        <w:tc>
          <w:tcPr>
            <w:tcW w:w="2038" w:type="pct"/>
          </w:tcPr>
          <w:p w:rsidR="00F01F70" w:rsidRPr="00F33272" w:rsidRDefault="00F01F7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F01F70" w:rsidRPr="00F33272" w:rsidRDefault="00F01F7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1F70" w:rsidRPr="00F33272" w:rsidTr="00657DFF">
        <w:tc>
          <w:tcPr>
            <w:tcW w:w="2038" w:type="pct"/>
          </w:tcPr>
          <w:p w:rsidR="00F01F70" w:rsidRPr="00F33272" w:rsidRDefault="00F01F70" w:rsidP="000B6FB0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632" w:type="pct"/>
          </w:tcPr>
          <w:p w:rsidR="00F01F70" w:rsidRPr="00F33272" w:rsidRDefault="00F01F70" w:rsidP="000B6F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F01F70" w:rsidRPr="00F33272" w:rsidRDefault="00F01F7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F01F70" w:rsidRPr="00F33272" w:rsidRDefault="00F01F70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01F70" w:rsidRPr="00F33272" w:rsidRDefault="00F01F7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01F70" w:rsidRPr="00F33272" w:rsidRDefault="00F01F70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F01F70" w:rsidRPr="00F33272" w:rsidRDefault="00F01F7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:rsidR="00F01F70" w:rsidRPr="00F33272" w:rsidRDefault="00F01F70" w:rsidP="00657D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604F" w:rsidRPr="00F33272" w:rsidTr="00657DFF">
        <w:tc>
          <w:tcPr>
            <w:tcW w:w="2038" w:type="pct"/>
          </w:tcPr>
          <w:p w:rsidR="0094604F" w:rsidRPr="00F33272" w:rsidRDefault="0094604F" w:rsidP="0094604F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F33272"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632" w:type="pct"/>
          </w:tcPr>
          <w:p w:rsidR="0094604F" w:rsidRPr="00F33272" w:rsidRDefault="002B5297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2,496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4604F" w:rsidRPr="00F33272" w:rsidRDefault="00CD4AE2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37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94604F" w:rsidRPr="00F33272" w:rsidTr="00657DFF">
        <w:tc>
          <w:tcPr>
            <w:tcW w:w="2038" w:type="pct"/>
          </w:tcPr>
          <w:p w:rsidR="0094604F" w:rsidRPr="00F33272" w:rsidRDefault="0094604F" w:rsidP="0094604F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3327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เงินลงทุนอื่น</w:t>
            </w:r>
          </w:p>
        </w:tc>
        <w:tc>
          <w:tcPr>
            <w:tcW w:w="632" w:type="pct"/>
          </w:tcPr>
          <w:p w:rsidR="0094604F" w:rsidRPr="00F33272" w:rsidRDefault="00CA50C9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1,005,805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715,625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4604F" w:rsidRPr="00F33272" w:rsidRDefault="00CA50C9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1,005,805</w:t>
            </w:r>
          </w:p>
        </w:tc>
        <w:tc>
          <w:tcPr>
            <w:tcW w:w="137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715,625</w:t>
            </w:r>
          </w:p>
        </w:tc>
      </w:tr>
      <w:tr w:rsidR="00CA50C9" w:rsidRPr="00F33272" w:rsidTr="008C5BC0">
        <w:tc>
          <w:tcPr>
            <w:tcW w:w="2038" w:type="pct"/>
          </w:tcPr>
          <w:p w:rsidR="00CA50C9" w:rsidRPr="00F33272" w:rsidRDefault="00CA50C9" w:rsidP="008C5BC0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เงินให้กู้ยืมระยะยาวและดอกเบี้ยค้างรับจากกิจการที่เกี่ยวข้องกัน</w:t>
            </w:r>
          </w:p>
        </w:tc>
        <w:tc>
          <w:tcPr>
            <w:tcW w:w="632" w:type="pct"/>
          </w:tcPr>
          <w:p w:rsidR="008C5BC0" w:rsidRPr="00F33272" w:rsidRDefault="008C5BC0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CA50C9" w:rsidRPr="00F33272" w:rsidRDefault="00360548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210,538</w:t>
            </w:r>
          </w:p>
        </w:tc>
        <w:tc>
          <w:tcPr>
            <w:tcW w:w="146" w:type="pct"/>
          </w:tcPr>
          <w:p w:rsidR="00CA50C9" w:rsidRPr="00F33272" w:rsidRDefault="00CA50C9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8C5BC0" w:rsidRPr="00F33272" w:rsidRDefault="008C5BC0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CA50C9" w:rsidRPr="00F33272" w:rsidRDefault="00CA50C9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274,718</w:t>
            </w:r>
          </w:p>
        </w:tc>
        <w:tc>
          <w:tcPr>
            <w:tcW w:w="146" w:type="pct"/>
            <w:shd w:val="clear" w:color="auto" w:fill="auto"/>
          </w:tcPr>
          <w:p w:rsidR="00CA50C9" w:rsidRPr="00F33272" w:rsidRDefault="00CA50C9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8C5BC0" w:rsidRPr="00F33272" w:rsidRDefault="008C5BC0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CA50C9" w:rsidRPr="00F33272" w:rsidRDefault="00360548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210,538</w:t>
            </w:r>
          </w:p>
        </w:tc>
        <w:tc>
          <w:tcPr>
            <w:tcW w:w="137" w:type="pct"/>
            <w:shd w:val="clear" w:color="auto" w:fill="auto"/>
          </w:tcPr>
          <w:p w:rsidR="00CA50C9" w:rsidRPr="00F33272" w:rsidRDefault="00CA50C9" w:rsidP="00CA5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8C5BC0" w:rsidRPr="00F33272" w:rsidRDefault="008C5BC0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CA50C9" w:rsidRPr="00F33272" w:rsidRDefault="00CA50C9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274,718</w:t>
            </w:r>
          </w:p>
        </w:tc>
      </w:tr>
      <w:tr w:rsidR="0094604F" w:rsidRPr="00F33272" w:rsidTr="00657DFF">
        <w:tc>
          <w:tcPr>
            <w:tcW w:w="2038" w:type="pct"/>
          </w:tcPr>
          <w:p w:rsidR="0094604F" w:rsidRPr="00F33272" w:rsidRDefault="0094604F" w:rsidP="0094604F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632" w:type="pct"/>
          </w:tcPr>
          <w:p w:rsidR="0094604F" w:rsidRPr="00F33272" w:rsidRDefault="00CA50C9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(10,252)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(10,358)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4604F" w:rsidRPr="00F33272" w:rsidRDefault="00CE2506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(10,252)</w:t>
            </w:r>
          </w:p>
        </w:tc>
        <w:tc>
          <w:tcPr>
            <w:tcW w:w="137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(10,358)</w:t>
            </w:r>
          </w:p>
        </w:tc>
      </w:tr>
      <w:tr w:rsidR="0013034C" w:rsidRPr="00F33272" w:rsidTr="00657DFF">
        <w:tc>
          <w:tcPr>
            <w:tcW w:w="2038" w:type="pct"/>
          </w:tcPr>
          <w:p w:rsidR="0013034C" w:rsidRPr="00F33272" w:rsidRDefault="0013034C" w:rsidP="0094604F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pct"/>
          </w:tcPr>
          <w:p w:rsidR="0013034C" w:rsidRPr="00F33272" w:rsidRDefault="0013034C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13034C" w:rsidRPr="00F33272" w:rsidRDefault="0013034C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2" w:type="pct"/>
          </w:tcPr>
          <w:p w:rsidR="0013034C" w:rsidRPr="00F33272" w:rsidRDefault="0013034C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13034C" w:rsidRPr="00F33272" w:rsidRDefault="0013034C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</w:tcPr>
          <w:p w:rsidR="0013034C" w:rsidRPr="00F33272" w:rsidRDefault="0013034C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" w:type="pct"/>
          </w:tcPr>
          <w:p w:rsidR="0013034C" w:rsidRPr="00F33272" w:rsidRDefault="0013034C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pct"/>
          </w:tcPr>
          <w:p w:rsidR="0013034C" w:rsidRPr="00F33272" w:rsidRDefault="0013034C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4604F" w:rsidRPr="00F33272" w:rsidTr="003D6182">
        <w:tc>
          <w:tcPr>
            <w:tcW w:w="2038" w:type="pct"/>
          </w:tcPr>
          <w:p w:rsidR="0094604F" w:rsidRPr="00F33272" w:rsidRDefault="0094604F" w:rsidP="0094604F">
            <w:pPr>
              <w:pStyle w:val="30"/>
              <w:tabs>
                <w:tab w:val="clear" w:pos="360"/>
                <w:tab w:val="clear" w:pos="720"/>
                <w:tab w:val="decimal" w:pos="432"/>
                <w:tab w:val="decimal" w:pos="882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4604F" w:rsidRPr="00F33272" w:rsidTr="003D6182">
        <w:tc>
          <w:tcPr>
            <w:tcW w:w="2038" w:type="pct"/>
          </w:tcPr>
          <w:p w:rsidR="0094604F" w:rsidRPr="00F33272" w:rsidRDefault="0094604F" w:rsidP="0094604F">
            <w:pPr>
              <w:pStyle w:val="30"/>
              <w:tabs>
                <w:tab w:val="clear" w:pos="360"/>
                <w:tab w:val="clear" w:pos="720"/>
                <w:tab w:val="decimal" w:pos="432"/>
                <w:tab w:val="decimal" w:pos="882"/>
              </w:tabs>
              <w:ind w:right="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632" w:type="pct"/>
            <w:vAlign w:val="bottom"/>
          </w:tcPr>
          <w:p w:rsidR="0094604F" w:rsidRPr="00F33272" w:rsidRDefault="002B5297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523,491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646,871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4604F" w:rsidRPr="00F33272" w:rsidRDefault="002B5297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523,491</w:t>
            </w:r>
          </w:p>
        </w:tc>
        <w:tc>
          <w:tcPr>
            <w:tcW w:w="137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646,871</w:t>
            </w:r>
          </w:p>
        </w:tc>
      </w:tr>
      <w:tr w:rsidR="0094604F" w:rsidRPr="00F33272" w:rsidTr="00657DFF">
        <w:tc>
          <w:tcPr>
            <w:tcW w:w="2038" w:type="pct"/>
          </w:tcPr>
          <w:p w:rsidR="0094604F" w:rsidRPr="00F33272" w:rsidRDefault="0094604F" w:rsidP="0094604F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632" w:type="pct"/>
          </w:tcPr>
          <w:p w:rsidR="0094604F" w:rsidRPr="00F33272" w:rsidRDefault="00CE2506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(18,784)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4604F" w:rsidRPr="00F33272" w:rsidRDefault="00CE2506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(18,784)</w:t>
            </w:r>
          </w:p>
        </w:tc>
        <w:tc>
          <w:tcPr>
            <w:tcW w:w="137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2506" w:rsidRPr="00F33272" w:rsidTr="00657DFF">
        <w:tc>
          <w:tcPr>
            <w:tcW w:w="2038" w:type="pct"/>
          </w:tcPr>
          <w:p w:rsidR="00CE2506" w:rsidRPr="00F33272" w:rsidRDefault="00CE2506" w:rsidP="0094604F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3327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เงินค้ำประกันงานก่อสร้าง</w:t>
            </w:r>
          </w:p>
        </w:tc>
        <w:tc>
          <w:tcPr>
            <w:tcW w:w="632" w:type="pct"/>
          </w:tcPr>
          <w:p w:rsidR="00CE2506" w:rsidRPr="00F33272" w:rsidRDefault="00CE2506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(83,412)</w:t>
            </w:r>
          </w:p>
        </w:tc>
        <w:tc>
          <w:tcPr>
            <w:tcW w:w="146" w:type="pct"/>
          </w:tcPr>
          <w:p w:rsidR="00CE2506" w:rsidRPr="00F33272" w:rsidRDefault="00CE2506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CE2506" w:rsidRPr="00F33272" w:rsidRDefault="00CE2506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E2506" w:rsidRPr="00F33272" w:rsidRDefault="00CE2506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CE2506" w:rsidRPr="00F33272" w:rsidRDefault="00CE2506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(83,412)</w:t>
            </w:r>
          </w:p>
        </w:tc>
        <w:tc>
          <w:tcPr>
            <w:tcW w:w="137" w:type="pct"/>
          </w:tcPr>
          <w:p w:rsidR="00CE2506" w:rsidRPr="00F33272" w:rsidRDefault="00CE2506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CE2506" w:rsidRPr="00F33272" w:rsidRDefault="00CE2506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604F" w:rsidRPr="00F33272" w:rsidTr="00657DFF">
        <w:tc>
          <w:tcPr>
            <w:tcW w:w="2038" w:type="pct"/>
          </w:tcPr>
          <w:p w:rsidR="0094604F" w:rsidRPr="00F33272" w:rsidRDefault="0094604F" w:rsidP="0094604F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1448C" w:rsidRPr="00F33272" w:rsidTr="00657DFF">
        <w:tc>
          <w:tcPr>
            <w:tcW w:w="2038" w:type="pct"/>
          </w:tcPr>
          <w:p w:rsidR="0091448C" w:rsidRPr="00F33272" w:rsidRDefault="0091448C" w:rsidP="0094604F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pct"/>
          </w:tcPr>
          <w:p w:rsidR="0091448C" w:rsidRPr="00F33272" w:rsidRDefault="0091448C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91448C" w:rsidRPr="00F33272" w:rsidRDefault="0091448C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2" w:type="pct"/>
          </w:tcPr>
          <w:p w:rsidR="0091448C" w:rsidRPr="00F33272" w:rsidRDefault="0091448C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91448C" w:rsidRPr="00F33272" w:rsidRDefault="0091448C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</w:tcPr>
          <w:p w:rsidR="0091448C" w:rsidRPr="00F33272" w:rsidRDefault="0091448C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" w:type="pct"/>
          </w:tcPr>
          <w:p w:rsidR="0091448C" w:rsidRPr="00F33272" w:rsidRDefault="0091448C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pct"/>
          </w:tcPr>
          <w:p w:rsidR="0091448C" w:rsidRPr="00F33272" w:rsidRDefault="0091448C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1448C" w:rsidRPr="00F33272" w:rsidTr="00657DFF">
        <w:tc>
          <w:tcPr>
            <w:tcW w:w="2038" w:type="pct"/>
          </w:tcPr>
          <w:p w:rsidR="0091448C" w:rsidRPr="00F33272" w:rsidRDefault="0091448C" w:rsidP="0094604F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pct"/>
          </w:tcPr>
          <w:p w:rsidR="0091448C" w:rsidRPr="00F33272" w:rsidRDefault="0091448C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91448C" w:rsidRPr="00F33272" w:rsidRDefault="0091448C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2" w:type="pct"/>
          </w:tcPr>
          <w:p w:rsidR="0091448C" w:rsidRPr="00F33272" w:rsidRDefault="0091448C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91448C" w:rsidRPr="00F33272" w:rsidRDefault="0091448C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</w:tcPr>
          <w:p w:rsidR="0091448C" w:rsidRPr="00F33272" w:rsidRDefault="0091448C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" w:type="pct"/>
          </w:tcPr>
          <w:p w:rsidR="0091448C" w:rsidRPr="00F33272" w:rsidRDefault="0091448C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pct"/>
          </w:tcPr>
          <w:p w:rsidR="0091448C" w:rsidRPr="00F33272" w:rsidRDefault="0091448C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1448C" w:rsidRPr="00F33272" w:rsidTr="00657DFF">
        <w:tc>
          <w:tcPr>
            <w:tcW w:w="2038" w:type="pct"/>
          </w:tcPr>
          <w:p w:rsidR="0091448C" w:rsidRPr="00F33272" w:rsidRDefault="0091448C" w:rsidP="0094604F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pct"/>
          </w:tcPr>
          <w:p w:rsidR="0091448C" w:rsidRPr="00F33272" w:rsidRDefault="0091448C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91448C" w:rsidRPr="00F33272" w:rsidRDefault="0091448C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2" w:type="pct"/>
          </w:tcPr>
          <w:p w:rsidR="0091448C" w:rsidRPr="00F33272" w:rsidRDefault="0091448C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91448C" w:rsidRPr="00F33272" w:rsidRDefault="0091448C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</w:tcPr>
          <w:p w:rsidR="0091448C" w:rsidRPr="00F33272" w:rsidRDefault="0091448C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" w:type="pct"/>
          </w:tcPr>
          <w:p w:rsidR="0091448C" w:rsidRPr="00F33272" w:rsidRDefault="0091448C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pct"/>
          </w:tcPr>
          <w:p w:rsidR="0091448C" w:rsidRPr="00F33272" w:rsidRDefault="0091448C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1448C" w:rsidRPr="00F33272" w:rsidTr="00657DFF">
        <w:tc>
          <w:tcPr>
            <w:tcW w:w="2038" w:type="pct"/>
          </w:tcPr>
          <w:p w:rsidR="0091448C" w:rsidRPr="00F33272" w:rsidRDefault="0091448C" w:rsidP="0094604F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pct"/>
          </w:tcPr>
          <w:p w:rsidR="0091448C" w:rsidRPr="00F33272" w:rsidRDefault="0091448C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91448C" w:rsidRPr="00F33272" w:rsidRDefault="0091448C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2" w:type="pct"/>
          </w:tcPr>
          <w:p w:rsidR="0091448C" w:rsidRPr="00F33272" w:rsidRDefault="0091448C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91448C" w:rsidRPr="00F33272" w:rsidRDefault="0091448C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</w:tcPr>
          <w:p w:rsidR="0091448C" w:rsidRPr="00F33272" w:rsidRDefault="0091448C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" w:type="pct"/>
          </w:tcPr>
          <w:p w:rsidR="0091448C" w:rsidRPr="00F33272" w:rsidRDefault="0091448C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pct"/>
          </w:tcPr>
          <w:p w:rsidR="0091448C" w:rsidRPr="00F33272" w:rsidRDefault="0091448C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4604F" w:rsidRPr="00F33272" w:rsidTr="00657DFF">
        <w:tc>
          <w:tcPr>
            <w:tcW w:w="2038" w:type="pct"/>
          </w:tcPr>
          <w:p w:rsidR="0094604F" w:rsidRPr="00F33272" w:rsidRDefault="0094604F" w:rsidP="0094604F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เงินเยน</w:t>
            </w: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4604F" w:rsidRPr="00F33272" w:rsidTr="00657DFF">
        <w:tc>
          <w:tcPr>
            <w:tcW w:w="2038" w:type="pct"/>
          </w:tcPr>
          <w:p w:rsidR="0094604F" w:rsidRPr="00F33272" w:rsidRDefault="0094604F" w:rsidP="0094604F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F33272"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632" w:type="pct"/>
          </w:tcPr>
          <w:p w:rsidR="0094604F" w:rsidRPr="00F33272" w:rsidRDefault="00CD4AE2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4604F" w:rsidRPr="00F33272" w:rsidRDefault="00CD4AE2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7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94604F" w:rsidRPr="00F33272" w:rsidTr="00657DFF">
        <w:tc>
          <w:tcPr>
            <w:tcW w:w="2038" w:type="pct"/>
          </w:tcPr>
          <w:p w:rsidR="0094604F" w:rsidRPr="00F33272" w:rsidRDefault="0094604F" w:rsidP="0094604F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F3327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632" w:type="pct"/>
          </w:tcPr>
          <w:p w:rsidR="0094604F" w:rsidRPr="00F33272" w:rsidRDefault="00CA50C9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8,548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2,051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4604F" w:rsidRPr="00F33272" w:rsidDel="00381F34" w:rsidRDefault="00CA50C9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4604F" w:rsidRPr="00F33272" w:rsidDel="00381F34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604F" w:rsidRPr="00F33272" w:rsidTr="00657DFF">
        <w:tc>
          <w:tcPr>
            <w:tcW w:w="2038" w:type="pct"/>
          </w:tcPr>
          <w:p w:rsidR="0094604F" w:rsidRPr="00F33272" w:rsidRDefault="0094604F" w:rsidP="0094604F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3327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632" w:type="pct"/>
          </w:tcPr>
          <w:p w:rsidR="0094604F" w:rsidRPr="00F33272" w:rsidRDefault="00CA50C9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6,420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9,758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4604F" w:rsidRPr="00F33272" w:rsidRDefault="00CA50C9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604F" w:rsidRPr="00F33272" w:rsidTr="00657DFF">
        <w:tc>
          <w:tcPr>
            <w:tcW w:w="2038" w:type="pct"/>
          </w:tcPr>
          <w:p w:rsidR="0094604F" w:rsidRPr="00F33272" w:rsidRDefault="0094604F" w:rsidP="0094604F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3327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เงินฝากที่มีข้อจำกัดในการเบิกใช้</w:t>
            </w:r>
          </w:p>
        </w:tc>
        <w:tc>
          <w:tcPr>
            <w:tcW w:w="632" w:type="pct"/>
          </w:tcPr>
          <w:p w:rsidR="0094604F" w:rsidRPr="00F33272" w:rsidRDefault="002B5297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348,286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149,332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4604F" w:rsidRPr="00F33272" w:rsidRDefault="002B5297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604F" w:rsidRPr="00F33272" w:rsidTr="00657DFF">
        <w:tc>
          <w:tcPr>
            <w:tcW w:w="2038" w:type="pct"/>
          </w:tcPr>
          <w:p w:rsidR="0094604F" w:rsidRPr="00F33272" w:rsidRDefault="0094604F" w:rsidP="0094604F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632" w:type="pct"/>
          </w:tcPr>
          <w:p w:rsidR="0094604F" w:rsidRPr="00F33272" w:rsidRDefault="00CA50C9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(7,248)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(2,866)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4604F" w:rsidRPr="00F33272" w:rsidRDefault="00CE2506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(440)</w:t>
            </w:r>
          </w:p>
        </w:tc>
        <w:tc>
          <w:tcPr>
            <w:tcW w:w="137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604F" w:rsidRPr="00F33272" w:rsidTr="00657DFF">
        <w:tc>
          <w:tcPr>
            <w:tcW w:w="2038" w:type="pct"/>
          </w:tcPr>
          <w:p w:rsidR="0094604F" w:rsidRPr="00F33272" w:rsidRDefault="0094604F" w:rsidP="0094604F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3327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เจ้าหนี้งานก่อสร้าง</w:t>
            </w:r>
          </w:p>
        </w:tc>
        <w:tc>
          <w:tcPr>
            <w:tcW w:w="632" w:type="pct"/>
          </w:tcPr>
          <w:p w:rsidR="0094604F" w:rsidRPr="00F33272" w:rsidRDefault="00CA50C9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(59,496)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4604F" w:rsidRPr="00F33272" w:rsidRDefault="00CE2506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604F" w:rsidRPr="00F33272" w:rsidTr="003D6182">
        <w:tc>
          <w:tcPr>
            <w:tcW w:w="2038" w:type="pct"/>
          </w:tcPr>
          <w:p w:rsidR="0094604F" w:rsidRPr="00F33272" w:rsidRDefault="0094604F" w:rsidP="0094604F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632" w:type="pct"/>
            <w:vAlign w:val="bottom"/>
          </w:tcPr>
          <w:p w:rsidR="0094604F" w:rsidRPr="00F33272" w:rsidRDefault="00CA50C9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(2,097,987)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pct"/>
            <w:vAlign w:val="bottom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(2,101,258)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pct"/>
            <w:vAlign w:val="bottom"/>
          </w:tcPr>
          <w:p w:rsidR="0094604F" w:rsidRPr="00F33272" w:rsidRDefault="00CA50C9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" w:type="pct"/>
            <w:vAlign w:val="bottom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604F" w:rsidRPr="00F33272" w:rsidTr="00657DFF">
        <w:tc>
          <w:tcPr>
            <w:tcW w:w="2038" w:type="pct"/>
          </w:tcPr>
          <w:p w:rsidR="0094604F" w:rsidRPr="00F33272" w:rsidRDefault="0094604F" w:rsidP="0094604F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4604F" w:rsidRPr="00F33272" w:rsidTr="00657DFF">
        <w:tc>
          <w:tcPr>
            <w:tcW w:w="2038" w:type="pct"/>
          </w:tcPr>
          <w:p w:rsidR="0094604F" w:rsidRPr="00F33272" w:rsidRDefault="0094604F" w:rsidP="0094604F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เงินปอนด์เส</w:t>
            </w:r>
            <w:proofErr w:type="spellStart"/>
            <w:r w:rsidRPr="00F3327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ตอร์</w:t>
            </w:r>
            <w:proofErr w:type="spellEnd"/>
            <w:r w:rsidRPr="00F3327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ลิง</w:t>
            </w: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4604F" w:rsidRPr="00F33272" w:rsidDel="00C771B1" w:rsidTr="00657DFF">
        <w:tc>
          <w:tcPr>
            <w:tcW w:w="2038" w:type="pct"/>
          </w:tcPr>
          <w:p w:rsidR="0094604F" w:rsidRPr="00F33272" w:rsidRDefault="0094604F" w:rsidP="0094604F">
            <w:pPr>
              <w:pStyle w:val="30"/>
              <w:tabs>
                <w:tab w:val="clear" w:pos="360"/>
                <w:tab w:val="clear" w:pos="720"/>
              </w:tabs>
              <w:ind w:right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632" w:type="pct"/>
          </w:tcPr>
          <w:p w:rsidR="0094604F" w:rsidRPr="00F33272" w:rsidRDefault="00CA50C9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(211)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4604F" w:rsidRPr="00F33272" w:rsidRDefault="00CA50C9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(211)</w:t>
            </w:r>
          </w:p>
        </w:tc>
      </w:tr>
      <w:tr w:rsidR="0094604F" w:rsidRPr="00F33272" w:rsidTr="003D6182">
        <w:tc>
          <w:tcPr>
            <w:tcW w:w="2038" w:type="pct"/>
          </w:tcPr>
          <w:p w:rsidR="0094604F" w:rsidRPr="00F33272" w:rsidRDefault="0094604F" w:rsidP="0094604F">
            <w:pPr>
              <w:pStyle w:val="30"/>
              <w:tabs>
                <w:tab w:val="clear" w:pos="360"/>
                <w:tab w:val="clear" w:pos="720"/>
              </w:tabs>
              <w:ind w:left="162" w:right="-107" w:hanging="162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val="en-US"/>
              </w:rPr>
            </w:pPr>
            <w:r w:rsidRPr="00F33272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val="en-US"/>
              </w:rPr>
              <w:t>ยอดบัญชีในงบแสดงฐาน</w:t>
            </w:r>
            <w:r w:rsidRPr="00F33272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  <w:lang w:val="en-US"/>
              </w:rPr>
              <w:t>ะ</w:t>
            </w:r>
            <w:r w:rsidRPr="00F33272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val="en-US"/>
              </w:rPr>
              <w:t>การเงินที่มีความเสี่ยง</w:t>
            </w:r>
            <w:r w:rsidRPr="00F33272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US"/>
              </w:rPr>
              <w:t xml:space="preserve">                                                                     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94604F" w:rsidRPr="00F33272" w:rsidRDefault="00FA4314" w:rsidP="00360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</w:t>
            </w:r>
            <w:r w:rsidR="00360548" w:rsidRPr="00F33272">
              <w:rPr>
                <w:rFonts w:ascii="Angsana New" w:hAnsi="Angsana New"/>
                <w:sz w:val="30"/>
                <w:szCs w:val="30"/>
              </w:rPr>
              <w:t>112,085</w:t>
            </w:r>
            <w:r w:rsidRPr="00F332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94604F" w:rsidRPr="00F33272" w:rsidRDefault="0094604F" w:rsidP="00360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</w:t>
            </w:r>
            <w:r w:rsidR="00360548" w:rsidRPr="00F33272">
              <w:rPr>
                <w:rFonts w:ascii="Angsana New" w:hAnsi="Angsana New"/>
                <w:sz w:val="30"/>
                <w:szCs w:val="30"/>
              </w:rPr>
              <w:t>375,548</w:t>
            </w:r>
            <w:r w:rsidRPr="00F332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:rsidR="0094604F" w:rsidRPr="00F33272" w:rsidRDefault="00FA4314" w:rsidP="00360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1,</w:t>
            </w:r>
            <w:r w:rsidR="00360548" w:rsidRPr="00F33272">
              <w:rPr>
                <w:rFonts w:ascii="Angsana New" w:hAnsi="Angsana New"/>
                <w:sz w:val="30"/>
                <w:szCs w:val="30"/>
              </w:rPr>
              <w:t>626,994</w:t>
            </w:r>
          </w:p>
        </w:tc>
        <w:tc>
          <w:tcPr>
            <w:tcW w:w="137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vAlign w:val="bottom"/>
          </w:tcPr>
          <w:p w:rsidR="0094604F" w:rsidRPr="00F33272" w:rsidRDefault="00360548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1,626,693</w:t>
            </w:r>
          </w:p>
        </w:tc>
      </w:tr>
      <w:tr w:rsidR="0094604F" w:rsidRPr="00F33272" w:rsidTr="00657DFF">
        <w:tc>
          <w:tcPr>
            <w:tcW w:w="2038" w:type="pct"/>
          </w:tcPr>
          <w:p w:rsidR="0094604F" w:rsidRPr="00F33272" w:rsidRDefault="0094604F" w:rsidP="0094604F">
            <w:pPr>
              <w:pStyle w:val="30"/>
              <w:tabs>
                <w:tab w:val="clear" w:pos="360"/>
                <w:tab w:val="clear" w:pos="720"/>
              </w:tabs>
              <w:ind w:left="162" w:right="9" w:hanging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2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7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pct"/>
          </w:tcPr>
          <w:p w:rsidR="0094604F" w:rsidRPr="00F33272" w:rsidRDefault="0094604F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A4314" w:rsidRPr="00F33272" w:rsidTr="00B4138A">
        <w:tc>
          <w:tcPr>
            <w:tcW w:w="2038" w:type="pct"/>
          </w:tcPr>
          <w:p w:rsidR="00FA4314" w:rsidRPr="00F33272" w:rsidRDefault="00FA4314" w:rsidP="00FA431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162" w:right="9" w:hanging="16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ประมาณการยอดซื้อสินทรัพย์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center"/>
          </w:tcPr>
          <w:p w:rsidR="00FA4314" w:rsidRPr="00F33272" w:rsidRDefault="00FA4314" w:rsidP="00360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</w:t>
            </w:r>
            <w:r w:rsidR="00360548" w:rsidRPr="00F33272">
              <w:rPr>
                <w:rFonts w:ascii="Angsana New" w:hAnsi="Angsana New"/>
                <w:sz w:val="30"/>
                <w:szCs w:val="30"/>
              </w:rPr>
              <w:t>546,476</w:t>
            </w:r>
            <w:r w:rsidRPr="00F332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FA4314" w:rsidRPr="00F33272" w:rsidRDefault="00FA4314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FA4314" w:rsidRPr="00F33272" w:rsidRDefault="00FA4314" w:rsidP="00FA43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(1,280,972)</w:t>
            </w:r>
          </w:p>
        </w:tc>
        <w:tc>
          <w:tcPr>
            <w:tcW w:w="146" w:type="pct"/>
          </w:tcPr>
          <w:p w:rsidR="00FA4314" w:rsidRPr="00F33272" w:rsidRDefault="00FA4314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:rsidR="00FA4314" w:rsidRPr="00F33272" w:rsidRDefault="00FA4314" w:rsidP="00360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</w:t>
            </w:r>
            <w:r w:rsidR="00360548" w:rsidRPr="00F33272">
              <w:rPr>
                <w:rFonts w:ascii="Angsana New" w:hAnsi="Angsana New"/>
                <w:sz w:val="30"/>
                <w:szCs w:val="30"/>
              </w:rPr>
              <w:t>536,889</w:t>
            </w:r>
            <w:r w:rsidRPr="00F332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:rsidR="00FA4314" w:rsidRPr="00F33272" w:rsidRDefault="00FA4314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vAlign w:val="center"/>
          </w:tcPr>
          <w:p w:rsidR="00FA4314" w:rsidRPr="00F33272" w:rsidRDefault="00FA4314" w:rsidP="00FA43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(1,262,177)</w:t>
            </w:r>
          </w:p>
        </w:tc>
      </w:tr>
      <w:tr w:rsidR="00FA4314" w:rsidRPr="00F33272" w:rsidTr="00657DFF">
        <w:tc>
          <w:tcPr>
            <w:tcW w:w="2038" w:type="pct"/>
          </w:tcPr>
          <w:p w:rsidR="00FA4314" w:rsidRPr="00F33272" w:rsidRDefault="00FA4314" w:rsidP="00FA4314">
            <w:pPr>
              <w:pStyle w:val="30"/>
              <w:tabs>
                <w:tab w:val="clear" w:pos="360"/>
                <w:tab w:val="clear" w:pos="720"/>
              </w:tabs>
              <w:ind w:left="162" w:right="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632" w:type="pct"/>
          </w:tcPr>
          <w:p w:rsidR="00FA4314" w:rsidRPr="00F33272" w:rsidRDefault="00FA4314" w:rsidP="00360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</w:t>
            </w:r>
            <w:r w:rsidR="00360548" w:rsidRPr="00F33272">
              <w:rPr>
                <w:rFonts w:ascii="Angsana New" w:hAnsi="Angsana New"/>
                <w:sz w:val="30"/>
                <w:szCs w:val="30"/>
              </w:rPr>
              <w:t>658,561</w:t>
            </w:r>
            <w:r w:rsidRPr="00F332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FA4314" w:rsidRPr="00F33272" w:rsidRDefault="00FA4314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A4314" w:rsidRPr="00F33272" w:rsidRDefault="00FA4314" w:rsidP="00360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(1,</w:t>
            </w:r>
            <w:r w:rsidR="00360548" w:rsidRPr="00F33272">
              <w:rPr>
                <w:rFonts w:ascii="Angsana New" w:hAnsi="Angsana New"/>
                <w:sz w:val="30"/>
                <w:szCs w:val="30"/>
              </w:rPr>
              <w:t>656,520</w:t>
            </w:r>
            <w:r w:rsidRPr="00F332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FA4314" w:rsidRPr="00F33272" w:rsidRDefault="00FA4314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A4314" w:rsidRPr="00F33272" w:rsidRDefault="00360548" w:rsidP="00FA43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1,090,105</w:t>
            </w:r>
          </w:p>
        </w:tc>
        <w:tc>
          <w:tcPr>
            <w:tcW w:w="137" w:type="pct"/>
          </w:tcPr>
          <w:p w:rsidR="00FA4314" w:rsidRPr="00F33272" w:rsidRDefault="00FA4314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FA4314" w:rsidRPr="00F33272" w:rsidRDefault="00360548" w:rsidP="00FA43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364,516</w:t>
            </w:r>
          </w:p>
        </w:tc>
      </w:tr>
      <w:tr w:rsidR="00FA4314" w:rsidRPr="00F33272" w:rsidTr="00657DFF">
        <w:tc>
          <w:tcPr>
            <w:tcW w:w="2038" w:type="pct"/>
          </w:tcPr>
          <w:p w:rsidR="00FA4314" w:rsidRPr="00F33272" w:rsidRDefault="00FA4314" w:rsidP="00FA4314">
            <w:pPr>
              <w:pStyle w:val="30"/>
              <w:tabs>
                <w:tab w:val="clear" w:pos="360"/>
                <w:tab w:val="clear" w:pos="720"/>
              </w:tabs>
              <w:ind w:left="162" w:right="9" w:hanging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pct"/>
          </w:tcPr>
          <w:p w:rsidR="00FA4314" w:rsidRPr="00F33272" w:rsidRDefault="00FA4314" w:rsidP="00FA43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:rsidR="00FA4314" w:rsidRPr="00F33272" w:rsidRDefault="00FA4314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2" w:type="pct"/>
          </w:tcPr>
          <w:p w:rsidR="00FA4314" w:rsidRPr="00F33272" w:rsidRDefault="00FA4314" w:rsidP="00FA43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:rsidR="00FA4314" w:rsidRPr="00F33272" w:rsidRDefault="00FA4314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</w:tcPr>
          <w:p w:rsidR="00FA4314" w:rsidRPr="00F33272" w:rsidRDefault="00FA4314" w:rsidP="00FA43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7" w:type="pct"/>
          </w:tcPr>
          <w:p w:rsidR="00FA4314" w:rsidRPr="00F33272" w:rsidRDefault="00FA4314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8" w:type="pct"/>
          </w:tcPr>
          <w:p w:rsidR="00FA4314" w:rsidRPr="00F33272" w:rsidRDefault="00FA4314" w:rsidP="00FA43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A4314" w:rsidRPr="00F33272" w:rsidTr="00707699">
        <w:trPr>
          <w:trHeight w:val="344"/>
        </w:trPr>
        <w:tc>
          <w:tcPr>
            <w:tcW w:w="2038" w:type="pct"/>
          </w:tcPr>
          <w:p w:rsidR="00FA4314" w:rsidRPr="00F33272" w:rsidRDefault="00FA4314" w:rsidP="00F976C7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162" w:right="9" w:hanging="16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FA4314" w:rsidRPr="00F33272" w:rsidRDefault="00360548" w:rsidP="00FA43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1,373</w:t>
            </w:r>
          </w:p>
        </w:tc>
        <w:tc>
          <w:tcPr>
            <w:tcW w:w="146" w:type="pct"/>
          </w:tcPr>
          <w:p w:rsidR="00FA4314" w:rsidRPr="00F33272" w:rsidRDefault="00FA4314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FA4314" w:rsidRPr="00F33272" w:rsidRDefault="00FA4314" w:rsidP="00FA43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631,879</w:t>
            </w:r>
          </w:p>
        </w:tc>
        <w:tc>
          <w:tcPr>
            <w:tcW w:w="146" w:type="pct"/>
          </w:tcPr>
          <w:p w:rsidR="00FA4314" w:rsidRPr="00F33272" w:rsidRDefault="00FA4314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FA4314" w:rsidRPr="00F33272" w:rsidRDefault="00FA4314" w:rsidP="00FA43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FA4314" w:rsidRPr="00F33272" w:rsidRDefault="00FA4314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FA4314" w:rsidRPr="00F33272" w:rsidRDefault="00FA4314" w:rsidP="00FA43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612,881</w:t>
            </w:r>
          </w:p>
        </w:tc>
      </w:tr>
      <w:tr w:rsidR="0094604F" w:rsidRPr="00F33272" w:rsidTr="00657DFF">
        <w:tc>
          <w:tcPr>
            <w:tcW w:w="2038" w:type="pct"/>
          </w:tcPr>
          <w:p w:rsidR="0094604F" w:rsidRPr="00F33272" w:rsidRDefault="0094604F" w:rsidP="0094604F">
            <w:pPr>
              <w:pStyle w:val="30"/>
              <w:tabs>
                <w:tab w:val="clear" w:pos="360"/>
                <w:tab w:val="clear" w:pos="720"/>
              </w:tabs>
              <w:ind w:left="162" w:right="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94604F" w:rsidRPr="00F33272" w:rsidRDefault="00FA4314" w:rsidP="00360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60548" w:rsidRPr="00F33272">
              <w:rPr>
                <w:rFonts w:ascii="Angsana New" w:hAnsi="Angsana New"/>
                <w:b/>
                <w:bCs/>
                <w:sz w:val="30"/>
                <w:szCs w:val="30"/>
              </w:rPr>
              <w:t>657,188</w:t>
            </w: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94604F" w:rsidRPr="00F33272" w:rsidRDefault="0094604F" w:rsidP="00360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(1,</w:t>
            </w:r>
            <w:r w:rsidR="00360548" w:rsidRPr="00F33272">
              <w:rPr>
                <w:rFonts w:ascii="Angsana New" w:hAnsi="Angsana New"/>
                <w:b/>
                <w:bCs/>
                <w:sz w:val="30"/>
                <w:szCs w:val="30"/>
              </w:rPr>
              <w:t>024,641</w:t>
            </w: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F33272" w:rsidDel="00B663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94604F" w:rsidRPr="00F33272" w:rsidRDefault="00FA4314" w:rsidP="00360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360548" w:rsidRPr="00F33272">
              <w:rPr>
                <w:rFonts w:ascii="Angsana New" w:hAnsi="Angsana New"/>
                <w:b/>
                <w:bCs/>
                <w:sz w:val="30"/>
                <w:szCs w:val="30"/>
              </w:rPr>
              <w:t>090,105</w:t>
            </w:r>
          </w:p>
        </w:tc>
        <w:tc>
          <w:tcPr>
            <w:tcW w:w="137" w:type="pct"/>
          </w:tcPr>
          <w:p w:rsidR="0094604F" w:rsidRPr="00F33272" w:rsidRDefault="0094604F" w:rsidP="0094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94604F" w:rsidRPr="00F33272" w:rsidRDefault="00360548" w:rsidP="009460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977,397</w:t>
            </w:r>
            <w:r w:rsidR="0094604F" w:rsidRPr="00F33272" w:rsidDel="00E9498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:rsidR="0094604F" w:rsidRPr="00F33272" w:rsidRDefault="00946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:rsidR="00F14C68" w:rsidRPr="00F33272" w:rsidRDefault="00F14C68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F14C68" w:rsidRPr="00F33272" w:rsidRDefault="00F14C68" w:rsidP="00E2370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1777F9" w:rsidRPr="00F33272" w:rsidRDefault="001777F9" w:rsidP="00381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ความเสี่ยงทางด้านสินเชื่อคือ ความเสี่ยงที่ลูกค้าหรือคู่สัญญาไม่สามารถชำระหนี้แก่กลุ่มบริษัทตามเงื่อนไขที่ตกลง</w:t>
      </w:r>
      <w:r w:rsidRPr="00F33272">
        <w:rPr>
          <w:rFonts w:asciiTheme="majorBidi" w:hAnsiTheme="majorBidi" w:cstheme="majorBidi"/>
          <w:sz w:val="30"/>
          <w:szCs w:val="30"/>
          <w:cs/>
        </w:rPr>
        <w:t>ไว้เมื่อครบกำหนด เนื่องจากกลุ่มบริษัทดำเนินธุรกิจกับลูกค้าที่เป็นบริษัทขนาดใหญ่ในอุตสาหกรรมปิโตรเลียมและไฟฟ้า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ทำให้กลุ่มบริษัทไม่มีความเสี่ยงที่เป็นสาระสำคัญด้านการให้สินเชื่อกับลูกค้า</w:t>
      </w:r>
    </w:p>
    <w:p w:rsidR="0013034C" w:rsidRPr="00F33272" w:rsidRDefault="0013034C" w:rsidP="00381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ED6414" w:rsidRPr="00F33272" w:rsidRDefault="00ED6414" w:rsidP="00381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ED6414" w:rsidRPr="00F33272" w:rsidRDefault="00ED6414" w:rsidP="00381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777F9" w:rsidRPr="00F33272" w:rsidRDefault="001777F9" w:rsidP="0091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</w:t>
      </w:r>
      <w:r w:rsidRPr="00F33272">
        <w:rPr>
          <w:rFonts w:asciiTheme="majorBidi" w:hAnsiTheme="majorBidi" w:cstheme="majorBidi"/>
          <w:sz w:val="30"/>
          <w:szCs w:val="30"/>
          <w:cs/>
        </w:rPr>
        <w:t>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:rsidR="00F01F70" w:rsidRPr="00F33272" w:rsidRDefault="00F01F70" w:rsidP="0091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91448C" w:rsidRPr="00F33272" w:rsidRDefault="0091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9A3203" w:rsidRPr="00F33272" w:rsidRDefault="005112AD" w:rsidP="0091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</w:t>
      </w:r>
      <w:r w:rsidR="000003EA" w:rsidRPr="00F3327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:rsidR="004A0A7B" w:rsidRPr="00F33272" w:rsidRDefault="004A0A7B" w:rsidP="00381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:rsidR="005112AD" w:rsidRPr="00F33272" w:rsidRDefault="005112AD" w:rsidP="00381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มูลค่ายุติธรรมของเงินให้กู้ยืมระยะยาวและเงินกู้ยืมระยะยาวที่มีอัตราดอกเบี้ยลอยตัว ซึ่งเป็นอัตราท้องตลาดมีราคาตามบัญชีใกล้เคียงกับมูลค่ายุติธรรม</w:t>
      </w:r>
    </w:p>
    <w:p w:rsidR="005112AD" w:rsidRPr="00F33272" w:rsidRDefault="005112AD" w:rsidP="00F1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CC6FAB" w:rsidRPr="00F33272" w:rsidRDefault="009A0536" w:rsidP="00381F3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มูลค่ายุติธรรมของ</w:t>
      </w:r>
      <w:r w:rsidR="005112AD" w:rsidRPr="00F33272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สินทรัพย์และหนี้สินทางการเงินอื่นของกลุ่มบริษัท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 เป็นมูลค่าที่ใกล้เคียงกับราคาที่บันทึกในบัญชี เนื่องจากเครื่องมือทางการเงินเหล่านี้จะครบกำหนดในระยะเวลาอันสั้น</w:t>
      </w:r>
    </w:p>
    <w:p w:rsidR="001A2425" w:rsidRPr="00F33272" w:rsidRDefault="001A2425" w:rsidP="00F1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739AA" w:rsidRPr="00F33272" w:rsidRDefault="003739AA" w:rsidP="00373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3327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3739AA" w:rsidRPr="00F33272" w:rsidRDefault="003739AA" w:rsidP="00373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1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7"/>
        <w:gridCol w:w="1172"/>
        <w:gridCol w:w="254"/>
        <w:gridCol w:w="967"/>
        <w:gridCol w:w="244"/>
        <w:gridCol w:w="992"/>
        <w:gridCol w:w="236"/>
        <w:gridCol w:w="987"/>
        <w:gridCol w:w="236"/>
        <w:gridCol w:w="1006"/>
      </w:tblGrid>
      <w:tr w:rsidR="003739AA" w:rsidRPr="00F33272" w:rsidTr="0091448C">
        <w:trPr>
          <w:tblHeader/>
        </w:trPr>
        <w:tc>
          <w:tcPr>
            <w:tcW w:w="3027" w:type="dxa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4" w:type="dxa"/>
            <w:gridSpan w:val="9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39AA" w:rsidRPr="00F33272" w:rsidTr="0091448C">
        <w:trPr>
          <w:tblHeader/>
        </w:trPr>
        <w:tc>
          <w:tcPr>
            <w:tcW w:w="3027" w:type="dxa"/>
            <w:shd w:val="clear" w:color="auto" w:fill="auto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2" w:type="dxa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4" w:type="dxa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8" w:type="dxa"/>
            <w:gridSpan w:val="7"/>
            <w:tcBorders>
              <w:bottom w:val="single" w:sz="4" w:space="0" w:color="auto"/>
            </w:tcBorders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739AA" w:rsidRPr="00F33272" w:rsidTr="0091448C">
        <w:trPr>
          <w:tblHeader/>
        </w:trPr>
        <w:tc>
          <w:tcPr>
            <w:tcW w:w="3027" w:type="dxa"/>
            <w:shd w:val="clear" w:color="auto" w:fill="auto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4" w:type="dxa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F3327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F3327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F332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739AA" w:rsidRPr="00F33272" w:rsidTr="0091448C">
        <w:trPr>
          <w:tblHeader/>
        </w:trPr>
        <w:tc>
          <w:tcPr>
            <w:tcW w:w="3027" w:type="dxa"/>
            <w:shd w:val="clear" w:color="auto" w:fill="auto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94" w:type="dxa"/>
            <w:gridSpan w:val="9"/>
          </w:tcPr>
          <w:p w:rsidR="003739AA" w:rsidRPr="00F33272" w:rsidRDefault="003739AA" w:rsidP="00DE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E7BAC" w:rsidRPr="00F33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33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739AA" w:rsidRPr="00F33272" w:rsidTr="0091448C">
        <w:tc>
          <w:tcPr>
            <w:tcW w:w="3027" w:type="dxa"/>
            <w:shd w:val="clear" w:color="auto" w:fill="auto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2" w:type="dxa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9AA" w:rsidRPr="00F33272" w:rsidTr="0091448C">
        <w:tc>
          <w:tcPr>
            <w:tcW w:w="3027" w:type="dxa"/>
          </w:tcPr>
          <w:p w:rsidR="003739AA" w:rsidRPr="00F33272" w:rsidRDefault="003739AA" w:rsidP="00DF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72" w:type="dxa"/>
            <w:vAlign w:val="bottom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9AA" w:rsidRPr="00F33272" w:rsidTr="0091448C">
        <w:tc>
          <w:tcPr>
            <w:tcW w:w="3027" w:type="dxa"/>
            <w:vAlign w:val="bottom"/>
          </w:tcPr>
          <w:p w:rsidR="003739AA" w:rsidRPr="00F33272" w:rsidRDefault="003739AA" w:rsidP="007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41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="00DF53DF" w:rsidRPr="00F33272">
              <w:rPr>
                <w:rFonts w:ascii="Angsana New" w:hAnsi="Angsana New" w:hint="cs"/>
                <w:sz w:val="30"/>
                <w:szCs w:val="30"/>
                <w:cs/>
              </w:rPr>
              <w:t>กู้ยืมระยะยาวจากสถาบันการเงิน</w:t>
            </w:r>
          </w:p>
        </w:tc>
        <w:tc>
          <w:tcPr>
            <w:tcW w:w="1172" w:type="dxa"/>
            <w:vAlign w:val="bottom"/>
          </w:tcPr>
          <w:p w:rsidR="003739AA" w:rsidRPr="00F33272" w:rsidRDefault="00D27D0B" w:rsidP="00F24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27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(145,388)</w:t>
            </w:r>
          </w:p>
        </w:tc>
        <w:tc>
          <w:tcPr>
            <w:tcW w:w="254" w:type="dxa"/>
            <w:vAlign w:val="bottom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:rsidR="003739AA" w:rsidRPr="00F33272" w:rsidRDefault="00555F57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3739AA" w:rsidRPr="00F33272" w:rsidRDefault="00D27D0B" w:rsidP="009A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(142,991)</w:t>
            </w:r>
          </w:p>
        </w:tc>
        <w:tc>
          <w:tcPr>
            <w:tcW w:w="236" w:type="dxa"/>
            <w:vAlign w:val="bottom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:rsidR="003739AA" w:rsidRPr="00F33272" w:rsidRDefault="00555F57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:rsidR="003739AA" w:rsidRPr="00F33272" w:rsidRDefault="00D27D0B" w:rsidP="007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67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(142,991)</w:t>
            </w:r>
          </w:p>
        </w:tc>
      </w:tr>
      <w:tr w:rsidR="003739AA" w:rsidRPr="00F33272" w:rsidTr="0091448C">
        <w:tc>
          <w:tcPr>
            <w:tcW w:w="3027" w:type="dxa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2" w:type="dxa"/>
            <w:vAlign w:val="bottom"/>
          </w:tcPr>
          <w:p w:rsidR="003739AA" w:rsidRPr="00F33272" w:rsidRDefault="00555F57" w:rsidP="00F24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27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(4,994,970)</w:t>
            </w:r>
          </w:p>
        </w:tc>
        <w:tc>
          <w:tcPr>
            <w:tcW w:w="254" w:type="dxa"/>
            <w:vAlign w:val="bottom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:rsidR="003739AA" w:rsidRPr="00F33272" w:rsidRDefault="009E3D26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3739AA" w:rsidRPr="00F33272" w:rsidRDefault="007712BC" w:rsidP="007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(4,967,480)</w:t>
            </w:r>
          </w:p>
        </w:tc>
        <w:tc>
          <w:tcPr>
            <w:tcW w:w="236" w:type="dxa"/>
            <w:vAlign w:val="bottom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:rsidR="003739AA" w:rsidRPr="00F33272" w:rsidRDefault="009E3D26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3739AA" w:rsidRPr="00F33272" w:rsidRDefault="003739AA" w:rsidP="0037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:rsidR="003739AA" w:rsidRPr="00F33272" w:rsidRDefault="007712BC" w:rsidP="007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23" w:right="-167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(4,967,480)</w:t>
            </w:r>
          </w:p>
        </w:tc>
      </w:tr>
      <w:tr w:rsidR="00866C3C" w:rsidRPr="00F33272" w:rsidTr="0091448C">
        <w:tc>
          <w:tcPr>
            <w:tcW w:w="3027" w:type="dxa"/>
          </w:tcPr>
          <w:p w:rsidR="00866C3C" w:rsidRPr="00F33272" w:rsidRDefault="00866C3C" w:rsidP="0086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สัญญาซื้อเงินตราต่างประเทศล่วงหน้</w:t>
            </w: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1172" w:type="dxa"/>
            <w:vAlign w:val="bottom"/>
          </w:tcPr>
          <w:p w:rsidR="00866C3C" w:rsidRPr="00F33272" w:rsidRDefault="00866C3C" w:rsidP="00F24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27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vAlign w:val="bottom"/>
          </w:tcPr>
          <w:p w:rsidR="00866C3C" w:rsidRPr="00F33272" w:rsidRDefault="00866C3C" w:rsidP="0086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:rsidR="00866C3C" w:rsidRPr="00F33272" w:rsidRDefault="00866C3C" w:rsidP="0086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:rsidR="00866C3C" w:rsidRPr="00F33272" w:rsidRDefault="00866C3C" w:rsidP="0086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866C3C" w:rsidRPr="00F33272" w:rsidRDefault="00866C3C" w:rsidP="009A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36" w:type="dxa"/>
            <w:vAlign w:val="bottom"/>
          </w:tcPr>
          <w:p w:rsidR="00866C3C" w:rsidRPr="00F33272" w:rsidRDefault="00866C3C" w:rsidP="0086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:rsidR="00866C3C" w:rsidRPr="00F33272" w:rsidRDefault="00866C3C" w:rsidP="0086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866C3C" w:rsidRPr="00F33272" w:rsidRDefault="00866C3C" w:rsidP="0086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:rsidR="00866C3C" w:rsidRPr="00F33272" w:rsidRDefault="00866C3C" w:rsidP="007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67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74416F" w:rsidRPr="00F33272" w:rsidTr="0091448C">
        <w:tc>
          <w:tcPr>
            <w:tcW w:w="3027" w:type="dxa"/>
          </w:tcPr>
          <w:p w:rsidR="0074416F" w:rsidRPr="00F33272" w:rsidRDefault="0074416F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172" w:type="dxa"/>
            <w:vAlign w:val="bottom"/>
          </w:tcPr>
          <w:p w:rsidR="0074416F" w:rsidRPr="00F33272" w:rsidRDefault="0074416F" w:rsidP="00F24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27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vAlign w:val="bottom"/>
          </w:tcPr>
          <w:p w:rsidR="0074416F" w:rsidRPr="00F33272" w:rsidRDefault="0074416F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:rsidR="0074416F" w:rsidRPr="00F33272" w:rsidRDefault="0074416F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:rsidR="0074416F" w:rsidRPr="00F33272" w:rsidRDefault="0074416F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74416F" w:rsidRPr="00F33272" w:rsidRDefault="0074416F" w:rsidP="009A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(21,180)</w:t>
            </w:r>
          </w:p>
        </w:tc>
        <w:tc>
          <w:tcPr>
            <w:tcW w:w="236" w:type="dxa"/>
            <w:vAlign w:val="bottom"/>
          </w:tcPr>
          <w:p w:rsidR="0074416F" w:rsidRPr="00F33272" w:rsidRDefault="0074416F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:rsidR="0074416F" w:rsidRPr="00F33272" w:rsidRDefault="0074416F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74416F" w:rsidRPr="00F33272" w:rsidRDefault="0074416F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:rsidR="0074416F" w:rsidRPr="00F33272" w:rsidRDefault="0074416F" w:rsidP="007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67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(21,180)</w:t>
            </w:r>
          </w:p>
        </w:tc>
      </w:tr>
      <w:tr w:rsidR="00243DBC" w:rsidRPr="00F33272" w:rsidTr="0091448C">
        <w:tc>
          <w:tcPr>
            <w:tcW w:w="3027" w:type="dxa"/>
            <w:shd w:val="clear" w:color="auto" w:fill="auto"/>
          </w:tcPr>
          <w:p w:rsidR="00243DBC" w:rsidRPr="00F33272" w:rsidRDefault="00243DBC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</w:tcPr>
          <w:p w:rsidR="00243DBC" w:rsidRPr="00F33272" w:rsidRDefault="00243DBC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4" w:type="dxa"/>
          </w:tcPr>
          <w:p w:rsidR="00243DBC" w:rsidRPr="00F33272" w:rsidRDefault="00243DBC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7" w:type="dxa"/>
          </w:tcPr>
          <w:p w:rsidR="00243DBC" w:rsidRPr="00F33272" w:rsidRDefault="00243DBC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</w:tcPr>
          <w:p w:rsidR="00243DBC" w:rsidRPr="00F33272" w:rsidRDefault="00243DBC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243DBC" w:rsidRPr="00F33272" w:rsidRDefault="00243DBC" w:rsidP="009A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243DBC" w:rsidRPr="00F33272" w:rsidRDefault="00243DBC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7" w:type="dxa"/>
          </w:tcPr>
          <w:p w:rsidR="00243DBC" w:rsidRPr="00F33272" w:rsidRDefault="00243DBC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243DBC" w:rsidRPr="00F33272" w:rsidRDefault="00243DBC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6" w:type="dxa"/>
          </w:tcPr>
          <w:p w:rsidR="00243DBC" w:rsidRPr="00F33272" w:rsidRDefault="00243DBC" w:rsidP="007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6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416F" w:rsidRPr="00F33272" w:rsidTr="0091448C">
        <w:tc>
          <w:tcPr>
            <w:tcW w:w="3027" w:type="dxa"/>
            <w:shd w:val="clear" w:color="auto" w:fill="auto"/>
          </w:tcPr>
          <w:p w:rsidR="0074416F" w:rsidRPr="00F33272" w:rsidRDefault="0074416F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33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33272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72" w:type="dxa"/>
          </w:tcPr>
          <w:p w:rsidR="0074416F" w:rsidRPr="00F33272" w:rsidRDefault="0074416F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:rsidR="0074416F" w:rsidRPr="00F33272" w:rsidRDefault="0074416F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74416F" w:rsidRPr="00F33272" w:rsidRDefault="0074416F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74416F" w:rsidRPr="00F33272" w:rsidRDefault="0074416F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74416F" w:rsidRPr="00F33272" w:rsidRDefault="0074416F" w:rsidP="009A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4416F" w:rsidRPr="00F33272" w:rsidRDefault="0074416F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:rsidR="0074416F" w:rsidRPr="00F33272" w:rsidRDefault="0074416F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4416F" w:rsidRPr="00F33272" w:rsidRDefault="0074416F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74416F" w:rsidRPr="00F33272" w:rsidRDefault="0074416F" w:rsidP="007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16F" w:rsidRPr="00F33272" w:rsidTr="0091448C">
        <w:tc>
          <w:tcPr>
            <w:tcW w:w="3027" w:type="dxa"/>
          </w:tcPr>
          <w:p w:rsidR="0074416F" w:rsidRPr="00F33272" w:rsidRDefault="00CB36E7" w:rsidP="00CB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26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</w:t>
            </w:r>
            <w:r w:rsidR="0074416F" w:rsidRPr="00F332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72" w:type="dxa"/>
            <w:vAlign w:val="bottom"/>
          </w:tcPr>
          <w:p w:rsidR="0074416F" w:rsidRPr="00F33272" w:rsidRDefault="0074416F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:rsidR="0074416F" w:rsidRPr="00F33272" w:rsidRDefault="0074416F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:rsidR="0074416F" w:rsidRPr="00F33272" w:rsidRDefault="0074416F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:rsidR="0074416F" w:rsidRPr="00F33272" w:rsidRDefault="0074416F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74416F" w:rsidRPr="00F33272" w:rsidRDefault="0074416F" w:rsidP="009A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4416F" w:rsidRPr="00F33272" w:rsidRDefault="0074416F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:rsidR="0074416F" w:rsidRPr="00F33272" w:rsidRDefault="0074416F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4416F" w:rsidRPr="00F33272" w:rsidRDefault="0074416F" w:rsidP="0074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:rsidR="0074416F" w:rsidRPr="00F33272" w:rsidRDefault="0074416F" w:rsidP="007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D26" w:rsidRPr="00F33272" w:rsidTr="0091448C">
        <w:tc>
          <w:tcPr>
            <w:tcW w:w="3027" w:type="dxa"/>
            <w:vAlign w:val="bottom"/>
          </w:tcPr>
          <w:p w:rsidR="009E3D26" w:rsidRPr="00F33272" w:rsidRDefault="009E3D26" w:rsidP="007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41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กู้ยืมระยะยาวจากสถาบันการเงิน</w:t>
            </w:r>
          </w:p>
        </w:tc>
        <w:tc>
          <w:tcPr>
            <w:tcW w:w="1172" w:type="dxa"/>
            <w:vAlign w:val="bottom"/>
          </w:tcPr>
          <w:p w:rsidR="009E3D26" w:rsidRPr="00F33272" w:rsidRDefault="00D27D0B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(156,986)</w:t>
            </w:r>
          </w:p>
        </w:tc>
        <w:tc>
          <w:tcPr>
            <w:tcW w:w="254" w:type="dxa"/>
            <w:vAlign w:val="bottom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:rsidR="009E3D26" w:rsidRPr="00F33272" w:rsidRDefault="00D27D0B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E3D26" w:rsidRPr="00F33272" w:rsidRDefault="00D27D0B" w:rsidP="009A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(154,268)</w:t>
            </w:r>
          </w:p>
        </w:tc>
        <w:tc>
          <w:tcPr>
            <w:tcW w:w="236" w:type="dxa"/>
            <w:vAlign w:val="bottom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:rsidR="009E3D26" w:rsidRPr="00F33272" w:rsidRDefault="00D27D0B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:rsidR="009E3D26" w:rsidRPr="00F33272" w:rsidRDefault="00D27D0B" w:rsidP="007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67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(154,268)</w:t>
            </w:r>
          </w:p>
        </w:tc>
      </w:tr>
      <w:tr w:rsidR="009E3D26" w:rsidRPr="00F33272" w:rsidTr="0091448C">
        <w:tc>
          <w:tcPr>
            <w:tcW w:w="3027" w:type="dxa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2" w:type="dxa"/>
            <w:vAlign w:val="bottom"/>
          </w:tcPr>
          <w:p w:rsidR="009E3D26" w:rsidRPr="00F33272" w:rsidRDefault="009E3D26" w:rsidP="00D2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33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(4,993,464)</w:t>
            </w:r>
          </w:p>
        </w:tc>
        <w:tc>
          <w:tcPr>
            <w:tcW w:w="254" w:type="dxa"/>
            <w:vAlign w:val="bottom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E3D26" w:rsidRPr="00F33272" w:rsidRDefault="00972B22" w:rsidP="0097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(5,033,399)</w:t>
            </w:r>
          </w:p>
        </w:tc>
        <w:tc>
          <w:tcPr>
            <w:tcW w:w="236" w:type="dxa"/>
            <w:vAlign w:val="bottom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:rsidR="009E3D26" w:rsidRPr="00F33272" w:rsidRDefault="00972B22" w:rsidP="0097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3" w:right="-77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(5,033,399)</w:t>
            </w:r>
          </w:p>
        </w:tc>
      </w:tr>
      <w:tr w:rsidR="009E3D26" w:rsidRPr="00F33272" w:rsidTr="0091448C">
        <w:tc>
          <w:tcPr>
            <w:tcW w:w="3027" w:type="dxa"/>
          </w:tcPr>
          <w:p w:rsidR="009E3D26" w:rsidRPr="00F33272" w:rsidRDefault="009E3D26" w:rsidP="00D2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07" w:hanging="162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สัญญาซื้อเงินตราต่างประเทศล่วงหน้</w:t>
            </w: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1172" w:type="dxa"/>
            <w:vAlign w:val="bottom"/>
          </w:tcPr>
          <w:p w:rsidR="009E3D26" w:rsidRPr="00F33272" w:rsidRDefault="009E3D26" w:rsidP="00D2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33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vAlign w:val="bottom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E3D26" w:rsidRPr="00F33272" w:rsidRDefault="009E3D26" w:rsidP="009A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8,995</w:t>
            </w:r>
          </w:p>
        </w:tc>
        <w:tc>
          <w:tcPr>
            <w:tcW w:w="236" w:type="dxa"/>
            <w:vAlign w:val="bottom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:rsidR="009E3D26" w:rsidRPr="00F33272" w:rsidRDefault="009E3D26" w:rsidP="007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67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8,995</w:t>
            </w:r>
          </w:p>
        </w:tc>
      </w:tr>
      <w:tr w:rsidR="009E3D26" w:rsidRPr="00F33272" w:rsidTr="0091448C">
        <w:tc>
          <w:tcPr>
            <w:tcW w:w="3027" w:type="dxa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172" w:type="dxa"/>
            <w:vAlign w:val="bottom"/>
          </w:tcPr>
          <w:p w:rsidR="009E3D26" w:rsidRPr="00F33272" w:rsidRDefault="009E3D26" w:rsidP="00D2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33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vAlign w:val="bottom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E3D26" w:rsidRPr="00F33272" w:rsidRDefault="009E3D26" w:rsidP="009A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2,377</w:t>
            </w:r>
          </w:p>
        </w:tc>
        <w:tc>
          <w:tcPr>
            <w:tcW w:w="236" w:type="dxa"/>
            <w:vAlign w:val="bottom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9E3D26" w:rsidRPr="00F33272" w:rsidRDefault="009E3D26" w:rsidP="009E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:rsidR="009E3D26" w:rsidRPr="00F33272" w:rsidRDefault="009E3D26" w:rsidP="007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90" w:right="-167"/>
              <w:rPr>
                <w:rFonts w:ascii="Angsana New" w:hAnsi="Angsana New"/>
                <w:sz w:val="30"/>
                <w:szCs w:val="30"/>
              </w:rPr>
            </w:pPr>
            <w:r w:rsidRPr="00F33272">
              <w:rPr>
                <w:rFonts w:ascii="Angsana New" w:hAnsi="Angsana New"/>
                <w:sz w:val="30"/>
                <w:szCs w:val="30"/>
              </w:rPr>
              <w:t>2,377</w:t>
            </w:r>
          </w:p>
        </w:tc>
      </w:tr>
    </w:tbl>
    <w:p w:rsidR="0091448C" w:rsidRPr="00F33272" w:rsidRDefault="0091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:rsidR="004A0A7B" w:rsidRPr="00F33272" w:rsidRDefault="002078C1" w:rsidP="004A0A7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F3327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การวัดมูลค่ายุติธรรม</w:t>
      </w:r>
    </w:p>
    <w:p w:rsidR="00BC2383" w:rsidRPr="00F33272" w:rsidRDefault="00BC2383" w:rsidP="004A0A7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24"/>
          <w:szCs w:val="24"/>
          <w:lang w:val="en-US" w:bidi="th-TH"/>
        </w:rPr>
      </w:pPr>
    </w:p>
    <w:p w:rsidR="00BC2383" w:rsidRPr="00F33272" w:rsidRDefault="00BC2383" w:rsidP="004A0A7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:rsidR="00BC2383" w:rsidRPr="00F33272" w:rsidRDefault="00BC2383" w:rsidP="004A0A7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2644"/>
        <w:gridCol w:w="236"/>
        <w:gridCol w:w="1924"/>
        <w:gridCol w:w="236"/>
        <w:gridCol w:w="2104"/>
      </w:tblGrid>
      <w:tr w:rsidR="00BC2383" w:rsidRPr="00F33272" w:rsidTr="00555F57">
        <w:trPr>
          <w:tblHeader/>
        </w:trPr>
        <w:tc>
          <w:tcPr>
            <w:tcW w:w="1980" w:type="dxa"/>
            <w:vAlign w:val="bottom"/>
            <w:hideMark/>
          </w:tcPr>
          <w:p w:rsidR="00BC2383" w:rsidRPr="00F33272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:rsidR="00BC2383" w:rsidRPr="00F33272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644" w:type="dxa"/>
            <w:vAlign w:val="bottom"/>
            <w:hideMark/>
          </w:tcPr>
          <w:p w:rsidR="00BC2383" w:rsidRPr="00F33272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:rsidR="00BC2383" w:rsidRPr="00F33272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924" w:type="dxa"/>
            <w:vAlign w:val="bottom"/>
            <w:hideMark/>
          </w:tcPr>
          <w:p w:rsidR="00BC2383" w:rsidRPr="00F33272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36" w:type="dxa"/>
            <w:vAlign w:val="bottom"/>
          </w:tcPr>
          <w:p w:rsidR="00BC2383" w:rsidRPr="00F33272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104" w:type="dxa"/>
            <w:vAlign w:val="bottom"/>
            <w:hideMark/>
          </w:tcPr>
          <w:p w:rsidR="00BC2383" w:rsidRPr="00F33272" w:rsidRDefault="00BC2383" w:rsidP="009A787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="00CB33B3" w:rsidRPr="00F332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br/>
            </w:r>
            <w:r w:rsidR="009A787B" w:rsidRPr="00F3327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>ก</w:t>
            </w:r>
            <w:r w:rsidRPr="00F332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ารวัดมูลค่ายุติธรรม</w:t>
            </w:r>
          </w:p>
        </w:tc>
      </w:tr>
      <w:tr w:rsidR="00BC2383" w:rsidRPr="00F33272" w:rsidTr="00555F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2383" w:rsidRPr="00F33272" w:rsidRDefault="00BC2383" w:rsidP="009A787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8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33272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สัญญาซื้อขายเงินตราต่างประเทศล่วงหน้าและสัญญาแลกเปลี่ยนอัตราดอกเบี้ย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C2383" w:rsidRPr="00F33272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2383" w:rsidRPr="00F33272" w:rsidRDefault="00BC2383" w:rsidP="0013034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US" w:eastAsia="en-GB" w:bidi="th-TH"/>
              </w:rPr>
            </w:pPr>
            <w:r w:rsidRPr="00F33272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eastAsia="en-GB" w:bidi="th-TH"/>
              </w:rPr>
              <w:t xml:space="preserve">เทคนิคการเปรียบเทียบราคาตลาด </w:t>
            </w:r>
            <w:r w:rsidRPr="00F3327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eastAsia="en-GB" w:bidi="th-TH"/>
              </w:rPr>
              <w:t>มูลค่ายุติธรรมอ้างอิงราคาเสนอซื้อขายจากนายหน้า สัญญาแบบเดียวกันที่มีการซื้อขายใน</w:t>
            </w:r>
            <w:r w:rsidRPr="00F33272">
              <w:rPr>
                <w:rFonts w:asciiTheme="majorBidi" w:hAnsiTheme="majorBidi" w:cs="Angsana New"/>
                <w:spacing w:val="-8"/>
                <w:sz w:val="30"/>
                <w:szCs w:val="30"/>
                <w:cs/>
                <w:lang w:eastAsia="en-GB" w:bidi="th-TH"/>
              </w:rPr>
              <w:t>ตลาดที่มีสภาพคล่องและราคาเสนอซื้อขายสะท้อนลักษณะ</w:t>
            </w:r>
            <w:r w:rsidRPr="00F33272">
              <w:rPr>
                <w:rFonts w:asciiTheme="majorBidi" w:hAnsiTheme="majorBidi" w:cs="Angsana New"/>
                <w:spacing w:val="-12"/>
                <w:sz w:val="30"/>
                <w:szCs w:val="30"/>
                <w:cs/>
                <w:lang w:eastAsia="en-GB" w:bidi="th-TH"/>
              </w:rPr>
              <w:t>รายการที่แท้จริงสำหรับเครื่องมือทางการเงินที่เหมือนกัน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C2383" w:rsidRPr="00F33272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2383" w:rsidRPr="00F33272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ไม่เกี่ยวข้อง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C2383" w:rsidRPr="00F33272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2383" w:rsidRPr="00F33272" w:rsidRDefault="00BC23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ไม่เกี่ยวข้อง</w:t>
            </w:r>
          </w:p>
        </w:tc>
      </w:tr>
      <w:tr w:rsidR="00AA4546" w:rsidRPr="00F33272" w:rsidTr="00555F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4546" w:rsidRPr="00F33272" w:rsidRDefault="00D27D0B" w:rsidP="00D27D0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8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  <w:lang w:eastAsia="en-GB" w:bidi="th-TH"/>
              </w:rPr>
            </w:pPr>
            <w:r w:rsidRPr="00F33272">
              <w:rPr>
                <w:rFonts w:ascii="Angsana New" w:hAnsi="Angsana New" w:cs="Angsana New"/>
                <w:spacing w:val="-6"/>
                <w:sz w:val="30"/>
                <w:szCs w:val="30"/>
                <w:cs/>
                <w:lang w:eastAsia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A4546" w:rsidRPr="00F33272" w:rsidRDefault="00AA45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</w:tcPr>
          <w:p w:rsidR="00AA4546" w:rsidRPr="00F33272" w:rsidRDefault="00AA4546" w:rsidP="00AA4546">
            <w:pPr>
              <w:pStyle w:val="block"/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eastAsia="en-GB" w:bidi="th-TH"/>
              </w:rPr>
            </w:pPr>
            <w:r w:rsidRPr="00F3327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การคิดลดกระแสเงินสด</w:t>
            </w:r>
            <w:r w:rsidRPr="00F33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332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โดยคำนวณจากกระแสเงินสดตามสัญญาและอัตราคิดลดที่หาได้จากตลาด </w:t>
            </w:r>
            <w:r w:rsidRPr="00F33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(Observable Market Data)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A4546" w:rsidRPr="00F33272" w:rsidRDefault="00AA45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:rsidR="00AA4546" w:rsidRPr="00F33272" w:rsidRDefault="009C71A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ไม่เกี่ยวข้อง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A4546" w:rsidRPr="00F33272" w:rsidRDefault="00AA45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AA4546" w:rsidRPr="00F33272" w:rsidRDefault="009C71A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ไม่เกี่ยวข้อง</w:t>
            </w:r>
          </w:p>
        </w:tc>
      </w:tr>
      <w:tr w:rsidR="00D27D0B" w:rsidRPr="00F33272" w:rsidTr="00555F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27D0B" w:rsidRPr="00F33272" w:rsidRDefault="00D27D0B" w:rsidP="00D27D0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8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  <w:lang w:eastAsia="en-GB" w:bidi="th-TH"/>
              </w:rPr>
            </w:pPr>
            <w:r w:rsidRPr="00F33272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eastAsia="en-GB" w:bidi="th-TH"/>
              </w:rPr>
              <w:t>หุ้นกู้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27D0B" w:rsidRPr="00F33272" w:rsidRDefault="00D27D0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</w:tcPr>
          <w:p w:rsidR="00D27D0B" w:rsidRPr="00F33272" w:rsidRDefault="00D27D0B" w:rsidP="00AA4546">
            <w:pPr>
              <w:pStyle w:val="block"/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3327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Pr="00F33272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 </w:t>
            </w:r>
            <w:r w:rsidRPr="00F332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มูลค่ายุติธรรมโดยพิจารณาถึงราคาเสนอซื้อขายในปัจจุบันหรือราคาเสนอซื้อขายล่าสุดสำหรับตราสารที่คล้ายคลึงกันในตลา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27D0B" w:rsidRPr="00F33272" w:rsidRDefault="00D27D0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:rsidR="00D27D0B" w:rsidRPr="00F33272" w:rsidRDefault="00D27D0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ไม่เกี่ยวข้อง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27D0B" w:rsidRPr="00F33272" w:rsidRDefault="00D27D0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D27D0B" w:rsidRPr="00F33272" w:rsidRDefault="00D27D0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ไม่เกี่ยวข้อง</w:t>
            </w:r>
          </w:p>
        </w:tc>
      </w:tr>
    </w:tbl>
    <w:p w:rsidR="001D7524" w:rsidRPr="00F33272" w:rsidRDefault="001D7524" w:rsidP="00657DF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/>
          <w:sz w:val="24"/>
          <w:szCs w:val="24"/>
          <w:u w:val="none"/>
          <w:cs/>
          <w:lang w:val="th-TH"/>
        </w:rPr>
      </w:pPr>
    </w:p>
    <w:p w:rsidR="0091448C" w:rsidRPr="00F33272" w:rsidRDefault="0091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33272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:rsidR="002D160D" w:rsidRPr="00F33272" w:rsidRDefault="00445407" w:rsidP="00657DF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3327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35</w:t>
      </w:r>
      <w:r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2D160D" w:rsidRPr="00F3327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:rsidR="00C723A9" w:rsidRPr="00F33272" w:rsidRDefault="00C72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3C00AE" w:rsidRPr="00F33272" w:rsidRDefault="003C00AE" w:rsidP="003C0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F33272">
        <w:rPr>
          <w:rFonts w:ascii="Angsana New" w:hAnsi="Angsana New"/>
          <w:spacing w:val="-4"/>
          <w:sz w:val="30"/>
          <w:szCs w:val="30"/>
        </w:rPr>
        <w:t>15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สิงหาคม </w:t>
      </w:r>
      <w:r w:rsidRPr="00F33272">
        <w:rPr>
          <w:rFonts w:ascii="Angsana New" w:hAnsi="Angsana New"/>
          <w:spacing w:val="-4"/>
          <w:sz w:val="30"/>
          <w:szCs w:val="30"/>
        </w:rPr>
        <w:t>2561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ได้มีมติอนุมัติการจ่ายเงินปันผลระหว่างกาล สำหรับผลประกอบการของบริษัทครึ่งแรกของปี </w:t>
      </w:r>
      <w:r w:rsidRPr="00F33272">
        <w:rPr>
          <w:rFonts w:ascii="Angsana New" w:hAnsi="Angsana New"/>
          <w:spacing w:val="-4"/>
          <w:sz w:val="30"/>
          <w:szCs w:val="30"/>
        </w:rPr>
        <w:t>2561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ตั้งแต่วันที่ </w:t>
      </w:r>
      <w:r w:rsidRPr="00F33272">
        <w:rPr>
          <w:rFonts w:ascii="Angsana New" w:hAnsi="Angsana New"/>
          <w:spacing w:val="-4"/>
          <w:sz w:val="30"/>
          <w:szCs w:val="30"/>
        </w:rPr>
        <w:t>1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Pr="00F33272">
        <w:rPr>
          <w:rFonts w:ascii="Angsana New" w:hAnsi="Angsana New"/>
          <w:spacing w:val="-4"/>
          <w:sz w:val="30"/>
          <w:szCs w:val="30"/>
        </w:rPr>
        <w:t>2561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ถึงวันที่ </w:t>
      </w:r>
      <w:r w:rsidRPr="00F33272">
        <w:rPr>
          <w:rFonts w:ascii="Angsana New" w:hAnsi="Angsana New"/>
          <w:spacing w:val="-4"/>
          <w:sz w:val="30"/>
          <w:szCs w:val="30"/>
        </w:rPr>
        <w:t>30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Pr="00F33272">
        <w:rPr>
          <w:rFonts w:ascii="Angsana New" w:hAnsi="Angsana New"/>
          <w:spacing w:val="-4"/>
          <w:sz w:val="30"/>
          <w:szCs w:val="30"/>
        </w:rPr>
        <w:t>2561</w:t>
      </w:r>
      <w:r w:rsidR="0091448C" w:rsidRPr="00F33272">
        <w:rPr>
          <w:rFonts w:ascii="Angsana New" w:hAnsi="Angsana New"/>
          <w:spacing w:val="-4"/>
          <w:sz w:val="30"/>
          <w:szCs w:val="30"/>
        </w:rPr>
        <w:t xml:space="preserve"> 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ในอัตราหุ้นละ </w:t>
      </w:r>
      <w:r w:rsidRPr="00F33272">
        <w:rPr>
          <w:rFonts w:ascii="Angsana New" w:hAnsi="Angsana New"/>
          <w:spacing w:val="-4"/>
          <w:sz w:val="30"/>
          <w:szCs w:val="30"/>
        </w:rPr>
        <w:t>0.45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บาท เป็นจำนวนเงินทั้งสิ้น </w:t>
      </w:r>
      <w:r w:rsidRPr="00F33272">
        <w:rPr>
          <w:rFonts w:ascii="Angsana New" w:hAnsi="Angsana New"/>
          <w:spacing w:val="-4"/>
          <w:sz w:val="30"/>
          <w:szCs w:val="30"/>
        </w:rPr>
        <w:t>674.2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เงินปันผลดังกล่าวได้จ่ายให้แก่ผู้ถือหุ้นในวันที่ </w:t>
      </w:r>
      <w:r w:rsidRPr="00F33272">
        <w:rPr>
          <w:rFonts w:ascii="Angsana New" w:hAnsi="Angsana New"/>
          <w:spacing w:val="-4"/>
          <w:sz w:val="30"/>
          <w:szCs w:val="30"/>
        </w:rPr>
        <w:t xml:space="preserve">10 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กันยายน </w:t>
      </w:r>
      <w:r w:rsidRPr="00F33272">
        <w:rPr>
          <w:rFonts w:ascii="Angsana New" w:hAnsi="Angsana New"/>
          <w:spacing w:val="-4"/>
          <w:sz w:val="30"/>
          <w:szCs w:val="30"/>
        </w:rPr>
        <w:t>2561</w:t>
      </w:r>
    </w:p>
    <w:p w:rsidR="003C00AE" w:rsidRPr="00F33272" w:rsidRDefault="003C00AE" w:rsidP="003C0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24"/>
          <w:szCs w:val="24"/>
        </w:rPr>
      </w:pPr>
    </w:p>
    <w:p w:rsidR="003C00AE" w:rsidRPr="00F33272" w:rsidRDefault="003C00AE" w:rsidP="003C0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  <w:r w:rsidRPr="00F33272">
        <w:rPr>
          <w:rFonts w:ascii="Angsana New" w:hAnsi="Angsana New"/>
          <w:spacing w:val="-4"/>
          <w:sz w:val="30"/>
          <w:szCs w:val="30"/>
          <w:cs/>
        </w:rPr>
        <w:t>ในการประชุม</w:t>
      </w:r>
      <w:r w:rsidRPr="00F33272">
        <w:rPr>
          <w:rFonts w:ascii="Angsana New" w:hAnsi="Angsana New" w:hint="cs"/>
          <w:spacing w:val="-4"/>
          <w:sz w:val="30"/>
          <w:szCs w:val="30"/>
          <w:cs/>
        </w:rPr>
        <w:t>สามัญผู้ถือหุ้นประจำปีของผู้ถือหุ้นของบริษัท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F33272">
        <w:rPr>
          <w:rFonts w:ascii="Angsana New" w:hAnsi="Angsana New"/>
          <w:spacing w:val="-4"/>
          <w:sz w:val="30"/>
          <w:szCs w:val="30"/>
        </w:rPr>
        <w:t>3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33272">
        <w:rPr>
          <w:rFonts w:ascii="Angsana New" w:hAnsi="Angsana New" w:hint="cs"/>
          <w:spacing w:val="-4"/>
          <w:sz w:val="30"/>
          <w:szCs w:val="30"/>
          <w:cs/>
        </w:rPr>
        <w:t>เมษายน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25</w:t>
      </w:r>
      <w:r w:rsidRPr="00F33272">
        <w:rPr>
          <w:rFonts w:ascii="Angsana New" w:hAnsi="Angsana New"/>
          <w:spacing w:val="-4"/>
          <w:sz w:val="30"/>
          <w:szCs w:val="30"/>
        </w:rPr>
        <w:t>61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33272">
        <w:rPr>
          <w:rFonts w:ascii="Angsana New" w:hAnsi="Angsana New" w:hint="cs"/>
          <w:spacing w:val="-4"/>
          <w:sz w:val="30"/>
          <w:szCs w:val="30"/>
          <w:cs/>
        </w:rPr>
        <w:t>ผู้ถือหุ้น</w:t>
      </w:r>
      <w:r w:rsidRPr="00F33272">
        <w:rPr>
          <w:rFonts w:ascii="Angsana New" w:hAnsi="Angsana New"/>
          <w:spacing w:val="-4"/>
          <w:sz w:val="30"/>
          <w:szCs w:val="30"/>
          <w:cs/>
        </w:rPr>
        <w:t>มีมติ</w:t>
      </w:r>
      <w:r w:rsidRPr="00F33272">
        <w:rPr>
          <w:rFonts w:ascii="Angsana New" w:hAnsi="Angsana New" w:hint="cs"/>
          <w:spacing w:val="-4"/>
          <w:sz w:val="30"/>
          <w:szCs w:val="30"/>
          <w:cs/>
        </w:rPr>
        <w:t xml:space="preserve">อนุมัติการจ่ายเงินปันผลสำหรับปี </w:t>
      </w:r>
      <w:r w:rsidRPr="00F33272">
        <w:rPr>
          <w:rFonts w:ascii="Angsana New" w:hAnsi="Angsana New"/>
          <w:spacing w:val="-4"/>
          <w:sz w:val="30"/>
          <w:szCs w:val="30"/>
        </w:rPr>
        <w:t xml:space="preserve">2560 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ในอัตราหุ้นละ </w:t>
      </w:r>
      <w:r w:rsidRPr="00F33272">
        <w:rPr>
          <w:rFonts w:ascii="Angsana New" w:hAnsi="Angsana New"/>
          <w:spacing w:val="-4"/>
          <w:sz w:val="30"/>
          <w:szCs w:val="30"/>
        </w:rPr>
        <w:t xml:space="preserve">1.25 </w:t>
      </w:r>
      <w:r w:rsidRPr="00F33272">
        <w:rPr>
          <w:rFonts w:ascii="Angsana New" w:hAnsi="Angsana New"/>
          <w:spacing w:val="-4"/>
          <w:sz w:val="30"/>
          <w:szCs w:val="30"/>
          <w:cs/>
        </w:rPr>
        <w:t>บาท เป็นจำนวนเงินรวม</w:t>
      </w:r>
      <w:r w:rsidRPr="00F33272">
        <w:rPr>
          <w:rFonts w:ascii="Angsana New" w:hAnsi="Angsana New"/>
          <w:spacing w:val="-4"/>
          <w:sz w:val="30"/>
          <w:szCs w:val="30"/>
        </w:rPr>
        <w:t xml:space="preserve"> 1,872.9 </w:t>
      </w:r>
      <w:r w:rsidRPr="00F33272">
        <w:rPr>
          <w:rFonts w:ascii="Angsana New" w:hAnsi="Angsana New"/>
          <w:spacing w:val="-4"/>
          <w:sz w:val="30"/>
          <w:szCs w:val="30"/>
          <w:cs/>
        </w:rPr>
        <w:t>ล้านบาท เงินปันผลสำหรับปีดังกล่าว</w:t>
      </w:r>
      <w:r w:rsidR="0091448C" w:rsidRPr="00F33272">
        <w:rPr>
          <w:rFonts w:ascii="Angsana New" w:hAnsi="Angsana New"/>
          <w:spacing w:val="-4"/>
          <w:sz w:val="30"/>
          <w:szCs w:val="30"/>
        </w:rPr>
        <w:br/>
      </w:r>
      <w:r w:rsidRPr="00F33272">
        <w:rPr>
          <w:rFonts w:ascii="Angsana New" w:hAnsi="Angsana New"/>
          <w:spacing w:val="-4"/>
          <w:sz w:val="30"/>
          <w:szCs w:val="30"/>
          <w:cs/>
        </w:rPr>
        <w:t>ได้รวมเงินปันผลระหว่างกาลในอัตราหุ้นละ</w:t>
      </w:r>
      <w:r w:rsidRPr="00F33272">
        <w:rPr>
          <w:rFonts w:ascii="Angsana New" w:hAnsi="Angsana New"/>
          <w:spacing w:val="-4"/>
          <w:sz w:val="30"/>
          <w:szCs w:val="30"/>
        </w:rPr>
        <w:t xml:space="preserve"> 0.45 </w:t>
      </w:r>
      <w:r w:rsidRPr="00F33272">
        <w:rPr>
          <w:rFonts w:ascii="Angsana New" w:hAnsi="Angsana New"/>
          <w:spacing w:val="-4"/>
          <w:sz w:val="30"/>
          <w:szCs w:val="30"/>
          <w:cs/>
        </w:rPr>
        <w:t>บาท ซึ่งบริษัทได้จ่ายให้กับผู้ถือหุ้นของบริษัทแล้วในเดือนกันยายน 25</w:t>
      </w:r>
      <w:r w:rsidRPr="00F33272">
        <w:rPr>
          <w:rFonts w:ascii="Angsana New" w:hAnsi="Angsana New"/>
          <w:spacing w:val="-4"/>
          <w:sz w:val="30"/>
          <w:szCs w:val="30"/>
        </w:rPr>
        <w:t>60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</w:t>
      </w:r>
      <w:r w:rsidRPr="00F33272">
        <w:rPr>
          <w:rFonts w:ascii="Angsana New" w:hAnsi="Angsana New"/>
          <w:spacing w:val="-4"/>
          <w:sz w:val="30"/>
          <w:szCs w:val="30"/>
        </w:rPr>
        <w:t xml:space="preserve"> 0.80 </w:t>
      </w:r>
      <w:r w:rsidRPr="00F33272">
        <w:rPr>
          <w:rFonts w:ascii="Angsana New" w:hAnsi="Angsana New"/>
          <w:spacing w:val="-4"/>
          <w:sz w:val="30"/>
          <w:szCs w:val="30"/>
          <w:cs/>
        </w:rPr>
        <w:t>บาท คิดเป็นจำนวนเงินรวม</w:t>
      </w:r>
      <w:r w:rsidRPr="00F33272">
        <w:rPr>
          <w:rFonts w:ascii="Angsana New" w:hAnsi="Angsana New"/>
          <w:spacing w:val="-4"/>
          <w:sz w:val="30"/>
          <w:szCs w:val="30"/>
        </w:rPr>
        <w:t xml:space="preserve"> 1,198.6 </w:t>
      </w:r>
      <w:r w:rsidRPr="00F33272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F3327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1448C" w:rsidRPr="00F33272">
        <w:rPr>
          <w:rFonts w:ascii="Angsana New" w:hAnsi="Angsana New"/>
          <w:spacing w:val="-4"/>
          <w:sz w:val="30"/>
          <w:szCs w:val="30"/>
        </w:rPr>
        <w:br/>
      </w:r>
      <w:r w:rsidRPr="00F33272">
        <w:rPr>
          <w:rFonts w:ascii="Angsana New" w:hAnsi="Angsana New" w:hint="cs"/>
          <w:spacing w:val="-4"/>
          <w:sz w:val="30"/>
          <w:szCs w:val="30"/>
          <w:cs/>
        </w:rPr>
        <w:t>เงินปันผลดังกล่าวได้จ่ายแก่ผู้ถือหุ้นแล้ว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ในวันที่ </w:t>
      </w:r>
      <w:r w:rsidRPr="00F33272">
        <w:rPr>
          <w:rFonts w:ascii="Angsana New" w:hAnsi="Angsana New"/>
          <w:spacing w:val="-4"/>
          <w:sz w:val="30"/>
          <w:szCs w:val="30"/>
        </w:rPr>
        <w:t>20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เมษายน 25</w:t>
      </w:r>
      <w:r w:rsidRPr="00F33272">
        <w:rPr>
          <w:rFonts w:ascii="Angsana New" w:hAnsi="Angsana New"/>
          <w:spacing w:val="-4"/>
          <w:sz w:val="30"/>
          <w:szCs w:val="30"/>
        </w:rPr>
        <w:t>61</w:t>
      </w:r>
    </w:p>
    <w:p w:rsidR="003C00AE" w:rsidRPr="00F33272" w:rsidRDefault="003C00AE" w:rsidP="003C0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C00AE" w:rsidRPr="00F33272" w:rsidRDefault="003C00AE" w:rsidP="003C0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F33272">
        <w:rPr>
          <w:rFonts w:ascii="Angsana New" w:hAnsi="Angsana New"/>
          <w:spacing w:val="-4"/>
          <w:sz w:val="30"/>
          <w:szCs w:val="30"/>
        </w:rPr>
        <w:t>15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สิงหาคม </w:t>
      </w:r>
      <w:r w:rsidRPr="00F33272">
        <w:rPr>
          <w:rFonts w:ascii="Angsana New" w:hAnsi="Angsana New"/>
          <w:spacing w:val="-4"/>
          <w:sz w:val="30"/>
          <w:szCs w:val="30"/>
        </w:rPr>
        <w:t>2560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ได้มีมติอนุมัติการจ่ายเงินปันผลระหว่างกาล สำหรับผลประกอบการของบริษัทครึ่งแรกของปี </w:t>
      </w:r>
      <w:r w:rsidRPr="00F33272">
        <w:rPr>
          <w:rFonts w:ascii="Angsana New" w:hAnsi="Angsana New"/>
          <w:spacing w:val="-4"/>
          <w:sz w:val="30"/>
          <w:szCs w:val="30"/>
        </w:rPr>
        <w:t>2560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ตั้งแต่วันที่ </w:t>
      </w:r>
      <w:r w:rsidRPr="00F33272">
        <w:rPr>
          <w:rFonts w:ascii="Angsana New" w:hAnsi="Angsana New"/>
          <w:spacing w:val="-4"/>
          <w:sz w:val="30"/>
          <w:szCs w:val="30"/>
        </w:rPr>
        <w:t>1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Pr="00F33272">
        <w:rPr>
          <w:rFonts w:ascii="Angsana New" w:hAnsi="Angsana New"/>
          <w:spacing w:val="-4"/>
          <w:sz w:val="30"/>
          <w:szCs w:val="30"/>
        </w:rPr>
        <w:t>2560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ถึงวันที่ </w:t>
      </w:r>
      <w:r w:rsidRPr="00F33272">
        <w:rPr>
          <w:rFonts w:ascii="Angsana New" w:hAnsi="Angsana New"/>
          <w:spacing w:val="-4"/>
          <w:sz w:val="30"/>
          <w:szCs w:val="30"/>
        </w:rPr>
        <w:t>30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Pr="00F33272">
        <w:rPr>
          <w:rFonts w:ascii="Angsana New" w:hAnsi="Angsana New"/>
          <w:spacing w:val="-4"/>
          <w:sz w:val="30"/>
          <w:szCs w:val="30"/>
        </w:rPr>
        <w:t xml:space="preserve">2560 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ในอัตราหุ้นละ </w:t>
      </w:r>
      <w:r w:rsidRPr="00F33272">
        <w:rPr>
          <w:rFonts w:ascii="Angsana New" w:hAnsi="Angsana New"/>
          <w:spacing w:val="-4"/>
          <w:sz w:val="30"/>
          <w:szCs w:val="30"/>
        </w:rPr>
        <w:t>0.45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บาท เป็นจำนวนเงินทั้งสิ้น </w:t>
      </w:r>
      <w:r w:rsidRPr="00F33272">
        <w:rPr>
          <w:rFonts w:ascii="Angsana New" w:hAnsi="Angsana New"/>
          <w:spacing w:val="-4"/>
          <w:sz w:val="30"/>
          <w:szCs w:val="30"/>
        </w:rPr>
        <w:t>674.2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เงินปันผลดังกล่าวได้จ่ายให้แก่ผู้ถือหุ้นในวันที่ </w:t>
      </w:r>
      <w:r w:rsidRPr="00F33272">
        <w:rPr>
          <w:rFonts w:ascii="Angsana New" w:hAnsi="Angsana New"/>
          <w:spacing w:val="-4"/>
          <w:sz w:val="30"/>
          <w:szCs w:val="30"/>
        </w:rPr>
        <w:t xml:space="preserve">11 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กันยายน </w:t>
      </w:r>
      <w:r w:rsidRPr="00F33272">
        <w:rPr>
          <w:rFonts w:ascii="Angsana New" w:hAnsi="Angsana New"/>
          <w:spacing w:val="-4"/>
          <w:sz w:val="30"/>
          <w:szCs w:val="30"/>
        </w:rPr>
        <w:t>2560</w:t>
      </w:r>
    </w:p>
    <w:p w:rsidR="003C00AE" w:rsidRPr="00F33272" w:rsidRDefault="003C00AE" w:rsidP="003C0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C00AE" w:rsidRPr="00F33272" w:rsidRDefault="003C00AE" w:rsidP="0091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  <w:r w:rsidRPr="00F33272">
        <w:rPr>
          <w:rFonts w:ascii="Angsana New" w:hAnsi="Angsana New"/>
          <w:spacing w:val="-4"/>
          <w:sz w:val="30"/>
          <w:szCs w:val="30"/>
          <w:cs/>
        </w:rPr>
        <w:t>ในการประชุมสามัญผู้ถือหุ้นประจำปีของผู้ถือหุ้นของบริษัทเมื่อวันที่</w:t>
      </w:r>
      <w:r w:rsidRPr="00F33272">
        <w:rPr>
          <w:rFonts w:ascii="Angsana New" w:hAnsi="Angsana New"/>
          <w:spacing w:val="-4"/>
          <w:sz w:val="30"/>
          <w:szCs w:val="30"/>
        </w:rPr>
        <w:t xml:space="preserve"> 3 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เมษายน </w:t>
      </w:r>
      <w:r w:rsidRPr="00F33272">
        <w:rPr>
          <w:rFonts w:ascii="Angsana New" w:hAnsi="Angsana New"/>
          <w:spacing w:val="-4"/>
          <w:sz w:val="30"/>
          <w:szCs w:val="30"/>
        </w:rPr>
        <w:t xml:space="preserve">2560 </w:t>
      </w:r>
      <w:r w:rsidRPr="00F33272">
        <w:rPr>
          <w:rFonts w:ascii="Angsana New" w:hAnsi="Angsana New"/>
          <w:spacing w:val="-4"/>
          <w:sz w:val="30"/>
          <w:szCs w:val="30"/>
          <w:cs/>
        </w:rPr>
        <w:t>ผู้ถือหุ้นมีมติอนุมัติการจ่ายเงินปันผลสำหรับปี 255</w:t>
      </w:r>
      <w:r w:rsidRPr="00F33272">
        <w:rPr>
          <w:rFonts w:ascii="Angsana New" w:hAnsi="Angsana New"/>
          <w:spacing w:val="-4"/>
          <w:sz w:val="30"/>
          <w:szCs w:val="30"/>
        </w:rPr>
        <w:t>9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ในอัตราหุ้นละ </w:t>
      </w:r>
      <w:r w:rsidRPr="00F33272">
        <w:rPr>
          <w:rFonts w:ascii="Angsana New" w:hAnsi="Angsana New"/>
          <w:spacing w:val="-4"/>
          <w:sz w:val="30"/>
          <w:szCs w:val="30"/>
        </w:rPr>
        <w:t xml:space="preserve">1.15 </w:t>
      </w:r>
      <w:r w:rsidRPr="00F33272">
        <w:rPr>
          <w:rFonts w:ascii="Angsana New" w:hAnsi="Angsana New"/>
          <w:spacing w:val="-4"/>
          <w:sz w:val="30"/>
          <w:szCs w:val="30"/>
          <w:cs/>
        </w:rPr>
        <w:t>บาท เป็นจำนวนเงินรวม</w:t>
      </w:r>
      <w:r w:rsidRPr="00F33272">
        <w:rPr>
          <w:rFonts w:ascii="Angsana New" w:hAnsi="Angsana New"/>
          <w:spacing w:val="-4"/>
          <w:sz w:val="30"/>
          <w:szCs w:val="30"/>
        </w:rPr>
        <w:t xml:space="preserve"> 1,723.0 </w:t>
      </w:r>
      <w:r w:rsidRPr="00F33272">
        <w:rPr>
          <w:rFonts w:ascii="Angsana New" w:hAnsi="Angsana New"/>
          <w:spacing w:val="-4"/>
          <w:sz w:val="30"/>
          <w:szCs w:val="30"/>
          <w:cs/>
        </w:rPr>
        <w:t>ล้านบาท เงินปันผลสำหรับปีดังกล่าว</w:t>
      </w:r>
      <w:r w:rsidR="0091448C" w:rsidRPr="00F33272">
        <w:rPr>
          <w:rFonts w:ascii="Angsana New" w:hAnsi="Angsana New"/>
          <w:spacing w:val="-4"/>
          <w:sz w:val="30"/>
          <w:szCs w:val="30"/>
        </w:rPr>
        <w:br/>
      </w:r>
      <w:r w:rsidRPr="00F33272">
        <w:rPr>
          <w:rFonts w:ascii="Angsana New" w:hAnsi="Angsana New"/>
          <w:spacing w:val="-4"/>
          <w:sz w:val="30"/>
          <w:szCs w:val="30"/>
          <w:cs/>
        </w:rPr>
        <w:t>ได้รวมเงินปันผลระหว่างกาลในอัตราหุ้นละ 0.</w:t>
      </w:r>
      <w:r w:rsidRPr="00F33272">
        <w:rPr>
          <w:rFonts w:ascii="Angsana New" w:hAnsi="Angsana New"/>
          <w:spacing w:val="-4"/>
          <w:sz w:val="30"/>
          <w:szCs w:val="30"/>
        </w:rPr>
        <w:t xml:space="preserve">45 </w:t>
      </w:r>
      <w:r w:rsidRPr="00F33272">
        <w:rPr>
          <w:rFonts w:ascii="Angsana New" w:hAnsi="Angsana New"/>
          <w:spacing w:val="-4"/>
          <w:sz w:val="30"/>
          <w:szCs w:val="30"/>
          <w:cs/>
        </w:rPr>
        <w:t>บาท ซึ่งบริษัทได้จ่ายให้กับผู้ถือหุ้นของบริษัทแล้วในเดือนกันยายน 255</w:t>
      </w:r>
      <w:r w:rsidRPr="00F33272">
        <w:rPr>
          <w:rFonts w:ascii="Angsana New" w:hAnsi="Angsana New"/>
          <w:spacing w:val="-4"/>
          <w:sz w:val="30"/>
          <w:szCs w:val="30"/>
        </w:rPr>
        <w:t>9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 </w:t>
      </w:r>
      <w:r w:rsidRPr="00F33272">
        <w:rPr>
          <w:rFonts w:ascii="Angsana New" w:hAnsi="Angsana New"/>
          <w:spacing w:val="-4"/>
          <w:sz w:val="30"/>
          <w:szCs w:val="30"/>
        </w:rPr>
        <w:t xml:space="preserve">0.70 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บาท คิดเป็นจำนวนเงินรวม </w:t>
      </w:r>
      <w:r w:rsidRPr="00F33272">
        <w:rPr>
          <w:rFonts w:ascii="Angsana New" w:hAnsi="Angsana New"/>
          <w:spacing w:val="-4"/>
          <w:sz w:val="30"/>
          <w:szCs w:val="30"/>
        </w:rPr>
        <w:t xml:space="preserve">1,048.8 </w:t>
      </w:r>
      <w:r w:rsidRPr="00F33272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F33272">
        <w:rPr>
          <w:rFonts w:ascii="Angsana New" w:hAnsi="Angsana New"/>
          <w:spacing w:val="-4"/>
          <w:sz w:val="30"/>
          <w:szCs w:val="30"/>
        </w:rPr>
        <w:t xml:space="preserve"> </w:t>
      </w:r>
      <w:r w:rsidR="0091448C" w:rsidRPr="00F33272">
        <w:rPr>
          <w:rFonts w:ascii="Angsana New" w:hAnsi="Angsana New"/>
          <w:spacing w:val="-4"/>
          <w:sz w:val="30"/>
          <w:szCs w:val="30"/>
        </w:rPr>
        <w:br/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เงินปันผลดังกล่าวได้จ่ายให้แก่ผู้ถือหุ้นในวันที่ </w:t>
      </w:r>
      <w:r w:rsidRPr="00F33272">
        <w:rPr>
          <w:rFonts w:ascii="Angsana New" w:hAnsi="Angsana New"/>
          <w:spacing w:val="-4"/>
          <w:sz w:val="30"/>
          <w:szCs w:val="30"/>
        </w:rPr>
        <w:t>11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33272">
        <w:rPr>
          <w:rFonts w:ascii="Angsana New" w:hAnsi="Angsana New" w:hint="cs"/>
          <w:spacing w:val="-4"/>
          <w:sz w:val="30"/>
          <w:szCs w:val="30"/>
          <w:cs/>
        </w:rPr>
        <w:t>เมษายน</w:t>
      </w:r>
      <w:r w:rsidRPr="00F3327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33272">
        <w:rPr>
          <w:rFonts w:ascii="Angsana New" w:hAnsi="Angsana New"/>
          <w:spacing w:val="-4"/>
          <w:sz w:val="30"/>
          <w:szCs w:val="30"/>
        </w:rPr>
        <w:t>2560</w:t>
      </w:r>
    </w:p>
    <w:p w:rsidR="005B4BBB" w:rsidRPr="00F33272" w:rsidRDefault="005B4BBB" w:rsidP="005B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16AF2" w:rsidRPr="00F33272" w:rsidRDefault="00445407" w:rsidP="00657DF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3327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36</w:t>
      </w:r>
      <w:r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BB4B1F" w:rsidRPr="00F332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ภาระผูกพันกับกิจการที่ไม่เกี่ยวข้องกัน </w:t>
      </w:r>
    </w:p>
    <w:p w:rsidR="006F7694" w:rsidRPr="00F33272" w:rsidRDefault="006F7694" w:rsidP="009850C1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69"/>
        <w:gridCol w:w="273"/>
        <w:gridCol w:w="1174"/>
        <w:gridCol w:w="273"/>
        <w:gridCol w:w="1166"/>
        <w:gridCol w:w="252"/>
        <w:gridCol w:w="1187"/>
      </w:tblGrid>
      <w:tr w:rsidR="00D706E8" w:rsidRPr="00F33272" w:rsidTr="00657DFF">
        <w:trPr>
          <w:tblHeader/>
        </w:trPr>
        <w:tc>
          <w:tcPr>
            <w:tcW w:w="2037" w:type="pct"/>
          </w:tcPr>
          <w:p w:rsidR="00D706E8" w:rsidRPr="00F33272" w:rsidRDefault="00D706E8" w:rsidP="00D7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D706E8" w:rsidRPr="00F33272" w:rsidRDefault="00D706E8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D706E8" w:rsidRPr="00F33272" w:rsidRDefault="00D706E8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:rsidR="00D706E8" w:rsidRPr="00F33272" w:rsidRDefault="00D706E8" w:rsidP="009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81F34" w:rsidRPr="00F33272" w:rsidTr="00657DFF">
        <w:trPr>
          <w:tblHeader/>
        </w:trPr>
        <w:tc>
          <w:tcPr>
            <w:tcW w:w="2037" w:type="pct"/>
          </w:tcPr>
          <w:p w:rsidR="00A448AF" w:rsidRPr="00F33272" w:rsidRDefault="00A448AF" w:rsidP="00A44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A448AF" w:rsidRPr="00F33272" w:rsidRDefault="00A448AF" w:rsidP="00A44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47EE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A448AF" w:rsidRPr="00F33272" w:rsidRDefault="00A448AF" w:rsidP="00A44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A448AF" w:rsidRPr="00F33272" w:rsidRDefault="00A448AF" w:rsidP="00A44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147EE"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A448AF" w:rsidRPr="00F33272" w:rsidRDefault="00A448AF" w:rsidP="00A44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448AF" w:rsidRPr="00F33272" w:rsidRDefault="00A448AF" w:rsidP="00A44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47EE" w:rsidRPr="00F332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:rsidR="00A448AF" w:rsidRPr="00F33272" w:rsidRDefault="00A448AF" w:rsidP="00A44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A448AF" w:rsidRPr="00F33272" w:rsidRDefault="00A448AF" w:rsidP="00A44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147EE" w:rsidRPr="00F3327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0B6FB0" w:rsidRPr="00F33272" w:rsidTr="00657DFF">
        <w:trPr>
          <w:tblHeader/>
        </w:trPr>
        <w:tc>
          <w:tcPr>
            <w:tcW w:w="2037" w:type="pct"/>
          </w:tcPr>
          <w:p w:rsidR="000B6FB0" w:rsidRPr="00F33272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3" w:type="pct"/>
            <w:gridSpan w:val="7"/>
          </w:tcPr>
          <w:p w:rsidR="000B6FB0" w:rsidRPr="00F33272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1F34" w:rsidRPr="00F33272" w:rsidTr="00657DFF">
        <w:tc>
          <w:tcPr>
            <w:tcW w:w="2037" w:type="pct"/>
          </w:tcPr>
          <w:p w:rsidR="000B6FB0" w:rsidRPr="00F33272" w:rsidRDefault="000B6FB0" w:rsidP="000B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1" w:type="pct"/>
          </w:tcPr>
          <w:p w:rsidR="000B6FB0" w:rsidRPr="00F33272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0B6FB0" w:rsidRPr="00F33272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0B6FB0" w:rsidRPr="00F33272" w:rsidRDefault="000B6FB0" w:rsidP="000B6FB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0B6FB0" w:rsidRPr="00F33272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0B6FB0" w:rsidRPr="00F33272" w:rsidRDefault="000B6FB0" w:rsidP="00657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0B6FB0" w:rsidRPr="00F33272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0B6FB0" w:rsidRPr="00F33272" w:rsidRDefault="000B6FB0" w:rsidP="000B6FB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81F34" w:rsidRPr="00F33272" w:rsidTr="00657DFF">
        <w:tc>
          <w:tcPr>
            <w:tcW w:w="2037" w:type="pct"/>
          </w:tcPr>
          <w:p w:rsidR="000B6FB0" w:rsidRPr="00F33272" w:rsidRDefault="000B6FB0" w:rsidP="000B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31" w:type="pct"/>
          </w:tcPr>
          <w:p w:rsidR="000B6FB0" w:rsidRPr="00F33272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0B6FB0" w:rsidRPr="00F33272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0B6FB0" w:rsidRPr="00F33272" w:rsidRDefault="000B6FB0" w:rsidP="00657DFF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115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0B6FB0" w:rsidRPr="00F33272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0B6FB0" w:rsidRPr="00F33272" w:rsidRDefault="000B6FB0" w:rsidP="00657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0B6FB0" w:rsidRPr="00F33272" w:rsidRDefault="000B6FB0" w:rsidP="000B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0B6FB0" w:rsidRPr="00F33272" w:rsidRDefault="000B6FB0" w:rsidP="000B6FB0">
            <w:pPr>
              <w:pStyle w:val="acctfourfigures"/>
              <w:framePr w:w="6521" w:h="1055" w:hSpace="142" w:wrap="around" w:vAnchor="page" w:hAnchor="page" w:x="1441" w:y="4452"/>
              <w:tabs>
                <w:tab w:val="clear" w:pos="765"/>
                <w:tab w:val="decimal" w:pos="987"/>
              </w:tabs>
              <w:spacing w:line="240" w:lineRule="auto"/>
              <w:ind w:left="-115"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147EE" w:rsidRPr="00F33272" w:rsidTr="003A1AD1">
        <w:tc>
          <w:tcPr>
            <w:tcW w:w="2037" w:type="pct"/>
          </w:tcPr>
          <w:p w:rsidR="00F147EE" w:rsidRPr="00F33272" w:rsidRDefault="003C00AE" w:rsidP="001F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จ้างออกแบบ ก่อสร้างและติดตั้งระบบเครื่องจักร</w:t>
            </w:r>
            <w:r w:rsidRPr="00F33272">
              <w:rPr>
                <w:rFonts w:asciiTheme="majorBidi" w:hAnsiTheme="majorBidi" w:cstheme="majorBidi"/>
                <w:spacing w:val="-18"/>
                <w:sz w:val="30"/>
                <w:szCs w:val="30"/>
                <w:cs/>
              </w:rPr>
              <w:t>และอุปกรณ์ และก่อสร้าง</w:t>
            </w:r>
            <w:r w:rsidR="00F147EE" w:rsidRPr="00F33272">
              <w:rPr>
                <w:rFonts w:asciiTheme="majorBidi" w:hAnsiTheme="majorBidi" w:cstheme="majorBidi"/>
                <w:spacing w:val="-18"/>
                <w:sz w:val="30"/>
                <w:szCs w:val="30"/>
                <w:cs/>
              </w:rPr>
              <w:t>อาคารและสิ่งปลูกสร้าง</w:t>
            </w:r>
            <w:r w:rsidR="00F147EE" w:rsidRPr="00F3327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อื่นสำหรับโครงการที่ยังไม่แล้วเสร็จ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:rsidR="00F147EE" w:rsidRPr="00F33272" w:rsidRDefault="003A1AD1" w:rsidP="003A1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1,545,920</w:t>
            </w:r>
          </w:p>
        </w:tc>
        <w:tc>
          <w:tcPr>
            <w:tcW w:w="147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3C00AE" w:rsidRPr="00F33272" w:rsidRDefault="003C00A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00AE" w:rsidRPr="00F33272" w:rsidRDefault="003C00A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3,328,851</w:t>
            </w:r>
          </w:p>
        </w:tc>
        <w:tc>
          <w:tcPr>
            <w:tcW w:w="147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F147EE" w:rsidRPr="00F33272" w:rsidRDefault="003A1AD1" w:rsidP="00307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 w:rsidR="003072CF" w:rsidRPr="00F33272">
              <w:rPr>
                <w:rFonts w:asciiTheme="majorBidi" w:hAnsiTheme="majorBidi" w:cstheme="majorBidi"/>
                <w:sz w:val="30"/>
                <w:szCs w:val="30"/>
              </w:rPr>
              <w:t>13,162</w:t>
            </w:r>
          </w:p>
        </w:tc>
        <w:tc>
          <w:tcPr>
            <w:tcW w:w="136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3C00AE" w:rsidRPr="00F33272" w:rsidRDefault="003C00A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C00AE" w:rsidRPr="00F33272" w:rsidRDefault="003C00A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147EE" w:rsidRPr="00F33272" w:rsidRDefault="00F147EE" w:rsidP="001F4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3,014,857</w:t>
            </w:r>
          </w:p>
        </w:tc>
      </w:tr>
      <w:tr w:rsidR="00F147EE" w:rsidRPr="00F33272" w:rsidTr="00657DFF">
        <w:tc>
          <w:tcPr>
            <w:tcW w:w="2037" w:type="pct"/>
          </w:tcPr>
          <w:p w:rsidR="00F147EE" w:rsidRPr="00F33272" w:rsidRDefault="00F147EE" w:rsidP="00F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F147EE" w:rsidRPr="00F33272" w:rsidRDefault="003A1AD1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1,545,920</w:t>
            </w:r>
          </w:p>
        </w:tc>
        <w:tc>
          <w:tcPr>
            <w:tcW w:w="147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3,328,851</w:t>
            </w:r>
          </w:p>
        </w:tc>
        <w:tc>
          <w:tcPr>
            <w:tcW w:w="147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F147EE" w:rsidRPr="00F33272" w:rsidRDefault="003072CF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1,513,162</w:t>
            </w:r>
          </w:p>
        </w:tc>
        <w:tc>
          <w:tcPr>
            <w:tcW w:w="136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3,014,857</w:t>
            </w:r>
          </w:p>
        </w:tc>
      </w:tr>
      <w:tr w:rsidR="00F147EE" w:rsidRPr="00F33272" w:rsidTr="00657DFF">
        <w:tc>
          <w:tcPr>
            <w:tcW w:w="2037" w:type="pct"/>
            <w:shd w:val="clear" w:color="auto" w:fill="auto"/>
          </w:tcPr>
          <w:p w:rsidR="00F147EE" w:rsidRPr="00F33272" w:rsidRDefault="00F147EE" w:rsidP="00F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631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47EE" w:rsidRPr="00F33272" w:rsidTr="00657DFF">
        <w:tc>
          <w:tcPr>
            <w:tcW w:w="2037" w:type="pct"/>
          </w:tcPr>
          <w:p w:rsidR="00F147EE" w:rsidRPr="00F33272" w:rsidRDefault="00F147EE" w:rsidP="00F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31" w:type="pct"/>
          </w:tcPr>
          <w:p w:rsidR="00F147EE" w:rsidRPr="00F33272" w:rsidRDefault="00DA74B8" w:rsidP="00DA7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51,122</w:t>
            </w:r>
          </w:p>
        </w:tc>
        <w:tc>
          <w:tcPr>
            <w:tcW w:w="147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68,610</w:t>
            </w:r>
          </w:p>
        </w:tc>
        <w:tc>
          <w:tcPr>
            <w:tcW w:w="147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F147EE" w:rsidRPr="00F33272" w:rsidRDefault="00B00D37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49,330</w:t>
            </w:r>
          </w:p>
        </w:tc>
        <w:tc>
          <w:tcPr>
            <w:tcW w:w="136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66,345</w:t>
            </w:r>
          </w:p>
        </w:tc>
      </w:tr>
      <w:tr w:rsidR="00F147EE" w:rsidRPr="00F33272" w:rsidTr="00657DFF">
        <w:tc>
          <w:tcPr>
            <w:tcW w:w="2037" w:type="pct"/>
          </w:tcPr>
          <w:p w:rsidR="00F147EE" w:rsidRPr="00F33272" w:rsidRDefault="00F147EE" w:rsidP="00F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31" w:type="pct"/>
          </w:tcPr>
          <w:p w:rsidR="00F147EE" w:rsidRPr="00F33272" w:rsidRDefault="00DA74B8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132,040</w:t>
            </w:r>
          </w:p>
        </w:tc>
        <w:tc>
          <w:tcPr>
            <w:tcW w:w="147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164,243</w:t>
            </w:r>
          </w:p>
        </w:tc>
        <w:tc>
          <w:tcPr>
            <w:tcW w:w="147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F147EE" w:rsidRPr="00F33272" w:rsidRDefault="00DA74B8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124,715</w:t>
            </w:r>
          </w:p>
        </w:tc>
        <w:tc>
          <w:tcPr>
            <w:tcW w:w="136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155,186</w:t>
            </w:r>
          </w:p>
        </w:tc>
      </w:tr>
      <w:tr w:rsidR="00F147EE" w:rsidRPr="00F33272" w:rsidTr="00657DFF">
        <w:tc>
          <w:tcPr>
            <w:tcW w:w="2037" w:type="pct"/>
          </w:tcPr>
          <w:p w:rsidR="00F147EE" w:rsidRPr="00F33272" w:rsidRDefault="00F147EE" w:rsidP="00F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F147EE" w:rsidRPr="00F33272" w:rsidRDefault="00DA74B8" w:rsidP="0036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176,520</w:t>
            </w:r>
          </w:p>
        </w:tc>
        <w:tc>
          <w:tcPr>
            <w:tcW w:w="147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207,144</w:t>
            </w:r>
          </w:p>
        </w:tc>
        <w:tc>
          <w:tcPr>
            <w:tcW w:w="147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F147EE" w:rsidRPr="00F33272" w:rsidRDefault="00DA74B8" w:rsidP="00DA7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140,828</w:t>
            </w:r>
          </w:p>
        </w:tc>
        <w:tc>
          <w:tcPr>
            <w:tcW w:w="136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2" w:space="0" w:color="auto"/>
            </w:tcBorders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</w:rPr>
              <w:t>165,732</w:t>
            </w:r>
          </w:p>
        </w:tc>
      </w:tr>
      <w:tr w:rsidR="00F147EE" w:rsidRPr="00F33272" w:rsidTr="00657DFF">
        <w:tc>
          <w:tcPr>
            <w:tcW w:w="2037" w:type="pct"/>
          </w:tcPr>
          <w:p w:rsidR="00F147EE" w:rsidRPr="00F33272" w:rsidRDefault="00F147EE" w:rsidP="00F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F147EE" w:rsidRPr="00F33272" w:rsidRDefault="00DA74B8" w:rsidP="0070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359,682</w:t>
            </w:r>
          </w:p>
        </w:tc>
        <w:tc>
          <w:tcPr>
            <w:tcW w:w="147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double" w:sz="4" w:space="0" w:color="auto"/>
            </w:tcBorders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439,997</w:t>
            </w:r>
          </w:p>
        </w:tc>
        <w:tc>
          <w:tcPr>
            <w:tcW w:w="147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2" w:space="0" w:color="auto"/>
              <w:bottom w:val="double" w:sz="4" w:space="0" w:color="auto"/>
            </w:tcBorders>
          </w:tcPr>
          <w:p w:rsidR="00F147EE" w:rsidRPr="00F33272" w:rsidRDefault="00DA74B8" w:rsidP="0070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314,873</w:t>
            </w:r>
          </w:p>
        </w:tc>
        <w:tc>
          <w:tcPr>
            <w:tcW w:w="136" w:type="pct"/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2" w:space="0" w:color="auto"/>
              <w:bottom w:val="double" w:sz="4" w:space="0" w:color="auto"/>
            </w:tcBorders>
          </w:tcPr>
          <w:p w:rsidR="00F147EE" w:rsidRPr="00F33272" w:rsidRDefault="00F147EE" w:rsidP="00F14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387,263</w:t>
            </w:r>
          </w:p>
        </w:tc>
      </w:tr>
    </w:tbl>
    <w:p w:rsidR="00721773" w:rsidRPr="00F33272" w:rsidRDefault="00721773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:rsidR="00F976C7" w:rsidRPr="00F33272" w:rsidRDefault="00F976C7" w:rsidP="00F97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3327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:rsidR="00F976C7" w:rsidRPr="00F33272" w:rsidRDefault="00F976C7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F976C7" w:rsidRPr="00F33272" w:rsidRDefault="00F976C7" w:rsidP="00707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F33272">
        <w:rPr>
          <w:rFonts w:ascii="Angsana New" w:hAnsi="Angsana New"/>
          <w:sz w:val="30"/>
          <w:szCs w:val="30"/>
          <w:cs/>
        </w:rPr>
        <w:t>บริษัท</w:t>
      </w:r>
      <w:r w:rsidR="00707699" w:rsidRPr="00F33272">
        <w:rPr>
          <w:rFonts w:ascii="Angsana New" w:hAnsi="Angsana New" w:hint="cs"/>
          <w:sz w:val="30"/>
          <w:szCs w:val="30"/>
          <w:cs/>
        </w:rPr>
        <w:t>ย่อยในประเทศ</w:t>
      </w:r>
      <w:r w:rsidRPr="00F33272">
        <w:rPr>
          <w:rFonts w:ascii="Angsana New" w:hAnsi="Angsana New"/>
          <w:sz w:val="30"/>
          <w:szCs w:val="30"/>
          <w:cs/>
        </w:rPr>
        <w:t>มีสัญญาซื้อเงินตราต่างประเทศล่วงหน้าคงเหลือ ณ วันที่</w:t>
      </w:r>
      <w:r w:rsidRPr="00F33272">
        <w:rPr>
          <w:rFonts w:ascii="Angsana New" w:hAnsi="Angsana New"/>
          <w:sz w:val="30"/>
          <w:szCs w:val="30"/>
        </w:rPr>
        <w:t xml:space="preserve"> 31 </w:t>
      </w:r>
      <w:r w:rsidRPr="00F33272">
        <w:rPr>
          <w:rFonts w:ascii="Angsana New" w:hAnsi="Angsana New" w:hint="cs"/>
          <w:sz w:val="30"/>
          <w:szCs w:val="30"/>
          <w:cs/>
        </w:rPr>
        <w:t>ธันวาคม</w:t>
      </w:r>
      <w:r w:rsidRPr="00F33272">
        <w:rPr>
          <w:rFonts w:ascii="Angsana New" w:hAnsi="Angsana New"/>
          <w:sz w:val="30"/>
          <w:szCs w:val="30"/>
        </w:rPr>
        <w:t xml:space="preserve"> 2561 </w:t>
      </w:r>
      <w:r w:rsidRPr="00F33272">
        <w:rPr>
          <w:rFonts w:ascii="Angsana New" w:hAnsi="Angsana New"/>
          <w:sz w:val="30"/>
          <w:szCs w:val="30"/>
          <w:cs/>
        </w:rPr>
        <w:t>จำนวน</w:t>
      </w:r>
      <w:r w:rsidRPr="00F33272">
        <w:rPr>
          <w:rFonts w:ascii="Angsana New" w:hAnsi="Angsana New"/>
          <w:sz w:val="30"/>
          <w:szCs w:val="30"/>
        </w:rPr>
        <w:t xml:space="preserve"> </w:t>
      </w:r>
      <w:r w:rsidR="00707699" w:rsidRPr="00F33272">
        <w:rPr>
          <w:rFonts w:ascii="Angsana New" w:hAnsi="Angsana New"/>
          <w:sz w:val="30"/>
          <w:szCs w:val="30"/>
        </w:rPr>
        <w:t xml:space="preserve">0.04 </w:t>
      </w:r>
      <w:r w:rsidRPr="00F33272">
        <w:rPr>
          <w:rFonts w:ascii="Angsana New" w:hAnsi="Angsana New"/>
          <w:sz w:val="30"/>
          <w:szCs w:val="30"/>
          <w:cs/>
        </w:rPr>
        <w:t>ล้าน</w:t>
      </w:r>
      <w:r w:rsidR="00707699" w:rsidRPr="00F33272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Pr="00F33272">
        <w:rPr>
          <w:rFonts w:ascii="Angsana New" w:hAnsi="Angsana New"/>
          <w:sz w:val="30"/>
          <w:szCs w:val="30"/>
          <w:cs/>
        </w:rPr>
        <w:t xml:space="preserve"> </w:t>
      </w:r>
      <w:r w:rsidR="00707699" w:rsidRPr="00F33272">
        <w:rPr>
          <w:rFonts w:ascii="Angsana New" w:hAnsi="Angsana New" w:hint="cs"/>
          <w:sz w:val="30"/>
          <w:szCs w:val="30"/>
          <w:cs/>
        </w:rPr>
        <w:t xml:space="preserve">เทียบเท่าจำนวนเงิน </w:t>
      </w:r>
      <w:r w:rsidR="00707699" w:rsidRPr="00F33272">
        <w:rPr>
          <w:rFonts w:ascii="Angsana New" w:hAnsi="Angsana New"/>
          <w:sz w:val="30"/>
          <w:szCs w:val="30"/>
        </w:rPr>
        <w:t xml:space="preserve">1.4 </w:t>
      </w:r>
      <w:r w:rsidR="00707699" w:rsidRPr="00F3327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F33272">
        <w:rPr>
          <w:rFonts w:ascii="Angsana New" w:hAnsi="Angsana New"/>
          <w:sz w:val="30"/>
          <w:szCs w:val="30"/>
          <w:cs/>
        </w:rPr>
        <w:t>สัญญาดังกล่าวจะสิ้นสุด</w:t>
      </w:r>
      <w:r w:rsidR="00707699" w:rsidRPr="00F33272">
        <w:rPr>
          <w:rFonts w:ascii="Angsana New" w:hAnsi="Angsana New" w:hint="cs"/>
          <w:sz w:val="30"/>
          <w:szCs w:val="30"/>
          <w:cs/>
        </w:rPr>
        <w:t>ในเดือนมีนาคม</w:t>
      </w:r>
      <w:r w:rsidRPr="00F33272">
        <w:rPr>
          <w:rFonts w:ascii="Angsana New" w:hAnsi="Angsana New"/>
          <w:sz w:val="30"/>
          <w:szCs w:val="30"/>
          <w:cs/>
        </w:rPr>
        <w:t xml:space="preserve"> </w:t>
      </w:r>
      <w:r w:rsidRPr="00F33272">
        <w:rPr>
          <w:rFonts w:ascii="Angsana New" w:hAnsi="Angsana New"/>
          <w:sz w:val="30"/>
          <w:szCs w:val="30"/>
        </w:rPr>
        <w:t>256</w:t>
      </w:r>
      <w:r w:rsidR="00707699" w:rsidRPr="00F33272">
        <w:rPr>
          <w:rFonts w:ascii="Angsana New" w:hAnsi="Angsana New"/>
          <w:sz w:val="30"/>
          <w:szCs w:val="30"/>
        </w:rPr>
        <w:t>2</w:t>
      </w:r>
      <w:r w:rsidRPr="00F33272">
        <w:rPr>
          <w:rFonts w:ascii="Angsana New" w:hAnsi="Angsana New"/>
          <w:sz w:val="30"/>
          <w:szCs w:val="30"/>
          <w:cs/>
        </w:rPr>
        <w:t xml:space="preserve"> </w:t>
      </w:r>
      <w:r w:rsidR="00707699" w:rsidRPr="00F33272">
        <w:rPr>
          <w:rFonts w:ascii="Angsana New" w:hAnsi="Angsana New"/>
          <w:i/>
          <w:iCs/>
          <w:sz w:val="30"/>
          <w:szCs w:val="30"/>
        </w:rPr>
        <w:t xml:space="preserve">(31 </w:t>
      </w:r>
      <w:r w:rsidR="00707699" w:rsidRPr="00F33272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707699" w:rsidRPr="00F33272">
        <w:rPr>
          <w:rFonts w:ascii="Angsana New" w:hAnsi="Angsana New"/>
          <w:i/>
          <w:iCs/>
          <w:sz w:val="30"/>
          <w:szCs w:val="30"/>
        </w:rPr>
        <w:t xml:space="preserve"> 2560: 0.6 </w:t>
      </w:r>
      <w:r w:rsidR="00707699" w:rsidRPr="00F33272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 เทียบเท่าจำนวนเงิน</w:t>
      </w:r>
      <w:r w:rsidR="00707699" w:rsidRPr="00F33272">
        <w:rPr>
          <w:rFonts w:ascii="Angsana New" w:hAnsi="Angsana New"/>
          <w:i/>
          <w:iCs/>
          <w:sz w:val="30"/>
          <w:szCs w:val="30"/>
        </w:rPr>
        <w:t xml:space="preserve"> 18.8 </w:t>
      </w:r>
      <w:r w:rsidR="00707699" w:rsidRPr="00F33272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707699" w:rsidRPr="00F33272">
        <w:rPr>
          <w:rFonts w:ascii="Angsana New" w:hAnsi="Angsana New"/>
          <w:i/>
          <w:iCs/>
          <w:sz w:val="30"/>
          <w:szCs w:val="30"/>
        </w:rPr>
        <w:t>)</w:t>
      </w:r>
    </w:p>
    <w:p w:rsidR="00707699" w:rsidRPr="00F33272" w:rsidRDefault="00707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:rsidR="00422264" w:rsidRPr="00F33272" w:rsidRDefault="00422264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3327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F3327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แลกเปลี่ยนอัตราดอกเบี้ย</w:t>
      </w:r>
    </w:p>
    <w:p w:rsidR="00422264" w:rsidRPr="00F33272" w:rsidRDefault="00422264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firstLine="7"/>
        <w:jc w:val="thaiDistribute"/>
        <w:rPr>
          <w:rFonts w:ascii="Angsana New" w:hAnsi="Angsana New"/>
          <w:sz w:val="30"/>
          <w:szCs w:val="30"/>
        </w:rPr>
      </w:pPr>
    </w:p>
    <w:p w:rsidR="00AB53AA" w:rsidRPr="00F33272" w:rsidRDefault="00AB53AA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F33272">
        <w:rPr>
          <w:rFonts w:ascii="Angsana New" w:hAnsi="Angsana New" w:hint="cs"/>
          <w:sz w:val="30"/>
          <w:szCs w:val="30"/>
          <w:cs/>
        </w:rPr>
        <w:t xml:space="preserve">บริษัทย่อยในต่างประเทศได้ตกลงทำสัญญาแลกเปลี่ยนอัตราดอกเบี้ยกับธนาคารพาณิชย์ต่างประเทศแห่งหนึ่ง </w:t>
      </w:r>
      <w:r w:rsidR="001F40CF" w:rsidRPr="00F33272">
        <w:rPr>
          <w:rFonts w:ascii="Angsana New" w:hAnsi="Angsana New"/>
          <w:sz w:val="30"/>
          <w:szCs w:val="30"/>
        </w:rPr>
        <w:br/>
      </w:r>
      <w:r w:rsidRPr="00F33272">
        <w:rPr>
          <w:rFonts w:ascii="Angsana New" w:hAnsi="Angsana New" w:hint="cs"/>
          <w:sz w:val="30"/>
          <w:szCs w:val="30"/>
          <w:cs/>
        </w:rPr>
        <w:t xml:space="preserve">เพื่อเป็นเครื่องมือบริหารความเสี่ยงที่เกี่ยวเนื่องกับเงินกู้ยืมระยะยาวในสกุลเงินเยนที่มีอัตราดอกเบี้ยที่ปรับขึ้นลงตามอัตราตลาด โดยมีระยะเวลาตั้งแต่วันที่ </w:t>
      </w:r>
      <w:r w:rsidRPr="00F33272">
        <w:rPr>
          <w:rFonts w:ascii="Angsana New" w:hAnsi="Angsana New"/>
          <w:sz w:val="30"/>
          <w:szCs w:val="30"/>
        </w:rPr>
        <w:t xml:space="preserve">28 </w:t>
      </w:r>
      <w:r w:rsidRPr="00F3327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F33272">
        <w:rPr>
          <w:rFonts w:ascii="Angsana New" w:hAnsi="Angsana New"/>
          <w:sz w:val="30"/>
          <w:szCs w:val="30"/>
        </w:rPr>
        <w:t xml:space="preserve">2561 </w:t>
      </w:r>
      <w:r w:rsidRPr="00F33272">
        <w:rPr>
          <w:rFonts w:ascii="Angsana New" w:hAnsi="Angsana New" w:hint="cs"/>
          <w:sz w:val="30"/>
          <w:szCs w:val="30"/>
          <w:cs/>
        </w:rPr>
        <w:t>ถึงวันที่</w:t>
      </w:r>
      <w:r w:rsidRPr="00F33272">
        <w:rPr>
          <w:rFonts w:ascii="Angsana New" w:hAnsi="Angsana New"/>
          <w:sz w:val="30"/>
          <w:szCs w:val="30"/>
        </w:rPr>
        <w:t xml:space="preserve"> 31 </w:t>
      </w:r>
      <w:r w:rsidRPr="00F3327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F33272">
        <w:rPr>
          <w:rFonts w:ascii="Angsana New" w:hAnsi="Angsana New"/>
          <w:sz w:val="30"/>
          <w:szCs w:val="30"/>
        </w:rPr>
        <w:t xml:space="preserve">2579 </w:t>
      </w:r>
      <w:r w:rsidRPr="00F33272">
        <w:rPr>
          <w:rFonts w:ascii="Angsana New" w:hAnsi="Angsana New" w:hint="cs"/>
          <w:sz w:val="30"/>
          <w:szCs w:val="30"/>
          <w:cs/>
        </w:rPr>
        <w:t>โดยบริษัทย่อยตกลงที่จะแลกเปลี่ยนอัตราดอกเบี้ยจากอัตราดอกเบี้ยลอยตัวตามอัตรา</w:t>
      </w:r>
      <w:r w:rsidRPr="00F33272">
        <w:rPr>
          <w:rFonts w:ascii="Angsana New" w:hAnsi="Angsana New"/>
          <w:sz w:val="30"/>
          <w:szCs w:val="30"/>
        </w:rPr>
        <w:t xml:space="preserve"> JPY-LIBOR </w:t>
      </w:r>
      <w:r w:rsidRPr="00F33272">
        <w:rPr>
          <w:rFonts w:ascii="Angsana New" w:hAnsi="Angsana New" w:hint="cs"/>
          <w:sz w:val="30"/>
          <w:szCs w:val="30"/>
          <w:cs/>
        </w:rPr>
        <w:t xml:space="preserve">บวกอัตราส่วนเพิ่ม เป็นอัตราดอกเบี้ยคงที่ต่อปี </w:t>
      </w:r>
    </w:p>
    <w:p w:rsidR="00595784" w:rsidRPr="00F33272" w:rsidRDefault="00595784" w:rsidP="0098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:rsidR="001777F9" w:rsidRPr="00F33272" w:rsidRDefault="00744C7E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สัญญาบริการซ่อมบำรุงระยะยาว</w:t>
      </w:r>
    </w:p>
    <w:p w:rsidR="001777F9" w:rsidRPr="00F33272" w:rsidRDefault="001777F9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24"/>
          <w:szCs w:val="24"/>
        </w:rPr>
      </w:pPr>
    </w:p>
    <w:p w:rsidR="001F40CF" w:rsidRPr="00F33272" w:rsidRDefault="006246BB" w:rsidP="001F4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  <w:cs/>
        </w:rPr>
      </w:pPr>
      <w:r w:rsidRPr="00F33272">
        <w:rPr>
          <w:rFonts w:ascii="Angsana New" w:hAnsi="Angsana New"/>
          <w:sz w:val="30"/>
          <w:szCs w:val="30"/>
          <w:cs/>
        </w:rPr>
        <w:t>บริษัทและบริษัทย่อยแห่งหนึ่งมีสัญญาจัดหาและบริการซ่อมบำรุงเครื่องผลิตกระแสไฟฟ้ารวมถึงอุปกรณ์เกี่ยวเนื่องต่างๆ กับบริษัทหลายแห่งทั้งในประเทศและต่างประเทศ ("ผู้ให้บริการ") โดยผู้ให้บริการจะจัดหาและซ่อมแซมอะไหล่สำหรับการซ่อมบำรุงประจำปี และ/หรือการซ่อมบำรุงตามระยะเวลาที่กำหนด  ในการนี้บริษัทและบริษัทย่อยมีภาระผูกพันที่จะต้องจ่ายชำระค่าอะไหล่และค่าบริการซ่อมบำรุงให้กับผู้ให้บริการดังกล่าวตามราคาที่ระบุไว้ โดยสัญญามีอายุ 10 - 17 ปี สัญญาสิ้นสุดเมื่อครบอายุสัญญา หรือครบกำหนดชั่วโมงการเดินเครื่อง หรือถึงช่วงเวลาการซ่อมบำรุงที่ระบุไว้ในแต่ละสัญญา</w:t>
      </w:r>
      <w:r w:rsidR="001F40CF" w:rsidRPr="00F33272">
        <w:rPr>
          <w:rFonts w:ascii="Angsana New" w:hAnsi="Angsana New"/>
          <w:sz w:val="30"/>
          <w:szCs w:val="30"/>
          <w:cs/>
        </w:rPr>
        <w:br w:type="page"/>
      </w:r>
    </w:p>
    <w:p w:rsidR="001777F9" w:rsidRPr="00F33272" w:rsidRDefault="00F152AA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Theme="majorBidi" w:eastAsia="Cordia New" w:hAnsiTheme="majorBidi" w:cstheme="majorBidi"/>
          <w:b/>
          <w:bCs/>
          <w:i/>
          <w:iCs/>
          <w:snapToGrid w:val="0"/>
          <w:color w:val="FF0000"/>
          <w:sz w:val="30"/>
          <w:szCs w:val="30"/>
          <w:cs/>
          <w:lang w:eastAsia="th-TH"/>
        </w:rPr>
      </w:pPr>
      <w:r w:rsidRPr="00F33272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สัญญาซื้อ</w:t>
      </w:r>
      <w:r w:rsidR="004C4AAB" w:rsidRPr="00F33272">
        <w:rPr>
          <w:rFonts w:asciiTheme="majorBidi" w:eastAsia="Cordia New" w:hAnsiTheme="majorBidi" w:cstheme="majorBidi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ขายผลิตภัณฑ์</w:t>
      </w:r>
    </w:p>
    <w:p w:rsidR="001777F9" w:rsidRPr="00F33272" w:rsidRDefault="001777F9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22"/>
          <w:szCs w:val="22"/>
        </w:rPr>
      </w:pPr>
    </w:p>
    <w:p w:rsidR="006246BB" w:rsidRPr="00F33272" w:rsidRDefault="006246BB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 w:rsidRPr="00F33272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บริษัทและบริษัทย่อยแห่งหนึ่งมีสัญญาซื้อกระแสไฟฟ้ากับการไฟฟ้าฝ่ายผลิตแห่งประเทศไทย (“</w:t>
      </w:r>
      <w:proofErr w:type="spellStart"/>
      <w:r w:rsidRPr="00F33272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กฟผ</w:t>
      </w:r>
      <w:proofErr w:type="spellEnd"/>
      <w:r w:rsidRPr="00F33272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.”) เป็นเวลา</w:t>
      </w:r>
      <w:r w:rsidR="001F40CF" w:rsidRPr="00F33272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F33272">
        <w:rPr>
          <w:rFonts w:ascii="Angsana New" w:eastAsia="Cordia New" w:hAnsi="Angsana New"/>
          <w:snapToGrid w:val="0"/>
          <w:sz w:val="30"/>
          <w:szCs w:val="30"/>
          <w:lang w:eastAsia="th-TH"/>
        </w:rPr>
        <w:t>25</w:t>
      </w:r>
      <w:r w:rsidRPr="00F33272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ปี โดยบริษัทและบริษัทย่อยจะจำหน่ายกระแสไฟฟ้าให้</w:t>
      </w:r>
      <w:proofErr w:type="spellStart"/>
      <w:r w:rsidRPr="00F33272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แก</w:t>
      </w:r>
      <w:r w:rsidR="00FB3116" w:rsidRPr="00F33272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่กฟผ</w:t>
      </w:r>
      <w:proofErr w:type="spellEnd"/>
      <w:r w:rsidR="00FB3116" w:rsidRPr="00F33272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. ในปริมาณและราคาที่ตกลงกัน ในฐานะที่เป็นคู่สัญญา</w:t>
      </w:r>
      <w:proofErr w:type="spellStart"/>
      <w:r w:rsidR="00FB3116" w:rsidRPr="00F33272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กับ</w:t>
      </w:r>
      <w:r w:rsidRPr="00F33272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กฟผ</w:t>
      </w:r>
      <w:proofErr w:type="spellEnd"/>
      <w:r w:rsidRPr="00F33272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. บริษัทและบริษัทย่อยจะต้องปฏิบัติตามเงื่อนไขและข้อกำหนดต่างๆ ตามที่กำหนดไว้ในสัญญา</w:t>
      </w:r>
      <w:r w:rsidRPr="00F33272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</w:p>
    <w:p w:rsidR="006246BB" w:rsidRPr="00F33272" w:rsidRDefault="006246BB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eastAsia="Cordia New" w:hAnsi="Angsana New"/>
          <w:snapToGrid w:val="0"/>
          <w:sz w:val="22"/>
          <w:szCs w:val="22"/>
          <w:lang w:eastAsia="th-TH"/>
        </w:rPr>
      </w:pPr>
    </w:p>
    <w:p w:rsidR="006246BB" w:rsidRPr="00F33272" w:rsidRDefault="006246BB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F33272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กลุ่มบริษัทได้มีสัญญาซื้อขายไฟฟ้า น้ำและไอน้ำกับบริษัทในประเทศหลายแห่ง</w:t>
      </w:r>
      <w:r w:rsidRPr="00F33272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จำนวนหลายสัญญา </w:t>
      </w:r>
      <w:r w:rsidRPr="00F33272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โดยสัญญา</w:t>
      </w:r>
      <w:r w:rsidRPr="00F33272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ส่วนใหญ่</w:t>
      </w:r>
      <w:r w:rsidRPr="00F33272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มีอายุ 15 ปี ปริมาณการซื้อขายและราคาให้เป็นไปตามที่ระบุไว้ในสัญญา</w:t>
      </w:r>
    </w:p>
    <w:p w:rsidR="005B4BBB" w:rsidRPr="00F33272" w:rsidRDefault="005B4BBB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rPr>
          <w:rFonts w:asciiTheme="majorBidi" w:eastAsia="Cordia New" w:hAnsiTheme="majorBidi" w:cstheme="majorBidi"/>
          <w:i/>
          <w:iCs/>
          <w:snapToGrid w:val="0"/>
          <w:sz w:val="22"/>
          <w:szCs w:val="22"/>
          <w:cs/>
          <w:lang w:val="th-TH" w:eastAsia="th-TH"/>
        </w:rPr>
      </w:pPr>
    </w:p>
    <w:p w:rsidR="00876AC8" w:rsidRPr="00F33272" w:rsidRDefault="00F152AA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สัญญาร่วมทุน</w:t>
      </w: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:rsidR="00721773" w:rsidRPr="00F33272" w:rsidRDefault="00721773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22"/>
          <w:szCs w:val="22"/>
        </w:rPr>
      </w:pPr>
    </w:p>
    <w:p w:rsidR="006246BB" w:rsidRPr="00F33272" w:rsidRDefault="006246BB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F33272">
        <w:rPr>
          <w:rFonts w:ascii="Angsana New" w:hAnsi="Angsana New"/>
          <w:spacing w:val="-2"/>
          <w:sz w:val="30"/>
          <w:szCs w:val="30"/>
          <w:cs/>
        </w:rPr>
        <w:t xml:space="preserve">ตามสัญญา </w:t>
      </w:r>
      <w:r w:rsidRPr="00F33272">
        <w:rPr>
          <w:rFonts w:ascii="Angsana New" w:hAnsi="Angsana New"/>
          <w:spacing w:val="-2"/>
          <w:sz w:val="30"/>
          <w:szCs w:val="30"/>
        </w:rPr>
        <w:t>Equity Contribution Agreement</w:t>
      </w:r>
      <w:r w:rsidRPr="00F3327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33272">
        <w:rPr>
          <w:rFonts w:ascii="Angsana New" w:hAnsi="Angsana New" w:hint="cs"/>
          <w:spacing w:val="-2"/>
          <w:sz w:val="30"/>
          <w:szCs w:val="30"/>
          <w:cs/>
        </w:rPr>
        <w:t xml:space="preserve">จำนวนหลายสัญญา ระหว่างบริษัทในกลุ่มกับธนาคารผู้ให้กู้ยืม </w:t>
      </w:r>
      <w:r w:rsidRPr="00F33272">
        <w:rPr>
          <w:rFonts w:ascii="Angsana New" w:hAnsi="Angsana New"/>
          <w:spacing w:val="-2"/>
          <w:sz w:val="30"/>
          <w:szCs w:val="30"/>
          <w:cs/>
        </w:rPr>
        <w:t xml:space="preserve">(ในฐานะ </w:t>
      </w:r>
      <w:proofErr w:type="spellStart"/>
      <w:r w:rsidRPr="00F33272">
        <w:rPr>
          <w:rFonts w:ascii="Angsana New" w:hAnsi="Angsana New"/>
          <w:spacing w:val="-2"/>
          <w:sz w:val="30"/>
          <w:szCs w:val="30"/>
        </w:rPr>
        <w:t>Intercreditor</w:t>
      </w:r>
      <w:proofErr w:type="spellEnd"/>
      <w:r w:rsidRPr="00F33272">
        <w:rPr>
          <w:rFonts w:ascii="Angsana New" w:hAnsi="Angsana New"/>
          <w:spacing w:val="-2"/>
          <w:sz w:val="30"/>
          <w:szCs w:val="30"/>
        </w:rPr>
        <w:t xml:space="preserve"> Agent</w:t>
      </w:r>
      <w:r w:rsidRPr="00F33272">
        <w:rPr>
          <w:rFonts w:ascii="Angsana New" w:hAnsi="Angsana New"/>
          <w:spacing w:val="-2"/>
          <w:sz w:val="30"/>
          <w:szCs w:val="30"/>
          <w:cs/>
        </w:rPr>
        <w:t xml:space="preserve">) และผู้ถือหุ้น </w:t>
      </w:r>
      <w:r w:rsidRPr="00F33272">
        <w:rPr>
          <w:rFonts w:ascii="Angsana New" w:hAnsi="Angsana New" w:hint="cs"/>
          <w:spacing w:val="-2"/>
          <w:sz w:val="30"/>
          <w:szCs w:val="30"/>
          <w:cs/>
        </w:rPr>
        <w:t>บริษัทและ</w:t>
      </w:r>
      <w:r w:rsidRPr="00F33272">
        <w:rPr>
          <w:rFonts w:ascii="Angsana New" w:hAnsi="Angsana New"/>
          <w:spacing w:val="-2"/>
          <w:sz w:val="30"/>
          <w:szCs w:val="30"/>
          <w:cs/>
        </w:rPr>
        <w:t>บริษัทย่อยในฐานะผู้ถือหุ้น</w:t>
      </w:r>
      <w:r w:rsidRPr="00F33272">
        <w:rPr>
          <w:rFonts w:ascii="Angsana New" w:hAnsi="Angsana New" w:hint="cs"/>
          <w:spacing w:val="-2"/>
          <w:sz w:val="30"/>
          <w:szCs w:val="30"/>
          <w:cs/>
        </w:rPr>
        <w:t>ของแต่ละบริษัทดังกล่าว</w:t>
      </w:r>
      <w:r w:rsidRPr="00F33272">
        <w:rPr>
          <w:rFonts w:ascii="Angsana New" w:hAnsi="Angsana New"/>
          <w:spacing w:val="-2"/>
          <w:sz w:val="30"/>
          <w:szCs w:val="30"/>
          <w:cs/>
        </w:rPr>
        <w:t xml:space="preserve"> มีภาระผูกพันที่ต้องจ่ายเงินลงทุน</w:t>
      </w:r>
      <w:r w:rsidRPr="00F33272">
        <w:rPr>
          <w:rFonts w:ascii="Angsana New" w:hAnsi="Angsana New" w:hint="cs"/>
          <w:spacing w:val="-2"/>
          <w:sz w:val="30"/>
          <w:szCs w:val="30"/>
          <w:cs/>
        </w:rPr>
        <w:t>ให้กับบริษัทในกลุ่ม เมื่อบริษัทในกลุ่มจะทำการ</w:t>
      </w:r>
      <w:r w:rsidRPr="00F33272">
        <w:rPr>
          <w:rFonts w:ascii="Angsana New" w:hAnsi="Angsana New"/>
          <w:spacing w:val="-2"/>
          <w:sz w:val="30"/>
          <w:szCs w:val="30"/>
          <w:cs/>
        </w:rPr>
        <w:t>เบิกใช้เงินกู้กับ</w:t>
      </w:r>
      <w:r w:rsidRPr="00F33272">
        <w:rPr>
          <w:rFonts w:ascii="Angsana New" w:hAnsi="Angsana New" w:hint="cs"/>
          <w:spacing w:val="-2"/>
          <w:sz w:val="30"/>
          <w:szCs w:val="30"/>
          <w:cs/>
        </w:rPr>
        <w:t>ธนาคาร</w:t>
      </w:r>
      <w:r w:rsidRPr="00F33272">
        <w:rPr>
          <w:rFonts w:ascii="Angsana New" w:hAnsi="Angsana New"/>
          <w:spacing w:val="-2"/>
          <w:sz w:val="30"/>
          <w:szCs w:val="30"/>
          <w:cs/>
        </w:rPr>
        <w:t>ผู้ให้กู้</w:t>
      </w:r>
      <w:r w:rsidRPr="00F3327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33272">
        <w:rPr>
          <w:rFonts w:ascii="Angsana New" w:hAnsi="Angsana New"/>
          <w:spacing w:val="-2"/>
          <w:sz w:val="30"/>
          <w:szCs w:val="30"/>
          <w:cs/>
        </w:rPr>
        <w:t>เพื่อรักษาสัดส่วนหนี้สินต่อทุนให้เทียบเท่า</w:t>
      </w:r>
      <w:r w:rsidRPr="00F33272">
        <w:rPr>
          <w:rFonts w:ascii="Angsana New" w:hAnsi="Angsana New" w:hint="cs"/>
          <w:spacing w:val="-2"/>
          <w:sz w:val="30"/>
          <w:szCs w:val="30"/>
          <w:cs/>
        </w:rPr>
        <w:t>สัดส่วนที่ระบุไว้ในสัญญา</w:t>
      </w:r>
    </w:p>
    <w:p w:rsidR="007712BC" w:rsidRPr="00F33272" w:rsidRDefault="007712BC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Theme="majorBidi" w:eastAsia="Cordia New" w:hAnsiTheme="majorBidi"/>
          <w:i/>
          <w:iCs/>
          <w:snapToGrid w:val="0"/>
          <w:sz w:val="22"/>
          <w:szCs w:val="22"/>
          <w:cs/>
          <w:lang w:val="th-TH" w:eastAsia="th-TH"/>
        </w:rPr>
      </w:pPr>
    </w:p>
    <w:p w:rsidR="001777F9" w:rsidRPr="00F33272" w:rsidRDefault="00F152AA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หนังสือค้ำประกัน</w:t>
      </w:r>
    </w:p>
    <w:p w:rsidR="001777F9" w:rsidRPr="00F33272" w:rsidRDefault="001777F9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:rsidR="000E5816" w:rsidRPr="00F33272" w:rsidRDefault="000E5816" w:rsidP="000E5816">
      <w:pPr>
        <w:pStyle w:val="NormalWeb"/>
        <w:spacing w:before="0" w:beforeAutospacing="0" w:after="0" w:afterAutospacing="0"/>
        <w:ind w:left="547" w:right="-25"/>
        <w:jc w:val="thaiDistribute"/>
        <w:rPr>
          <w:i/>
          <w:iCs/>
          <w:spacing w:val="-4"/>
          <w:sz w:val="30"/>
          <w:szCs w:val="30"/>
        </w:rPr>
      </w:pPr>
      <w:r w:rsidRPr="00F33272">
        <w:rPr>
          <w:spacing w:val="-4"/>
          <w:sz w:val="30"/>
          <w:szCs w:val="30"/>
          <w:cs/>
        </w:rPr>
        <w:t>ธนาคารในประเทศและสถาบันการเงินต่างประเทศที่มีสาขาในประเทศไทยหลายแห่งได้ออกหนังสือค้ำประกัน</w:t>
      </w:r>
      <w:r w:rsidR="001F40CF" w:rsidRPr="00F33272">
        <w:rPr>
          <w:spacing w:val="-4"/>
          <w:sz w:val="30"/>
          <w:szCs w:val="30"/>
        </w:rPr>
        <w:br/>
      </w:r>
      <w:r w:rsidRPr="00F33272">
        <w:rPr>
          <w:spacing w:val="-4"/>
          <w:sz w:val="30"/>
          <w:szCs w:val="30"/>
          <w:cs/>
        </w:rPr>
        <w:t>กลุ่มบริษัทและบริษัทให้กับหน่วยงานรัฐบาล รัฐวิสาหกิจบางแห่งและบริษัทเอกชนหลายแห่งสำหรับซื้อขายไฟ</w:t>
      </w:r>
      <w:r w:rsidRPr="00F33272">
        <w:rPr>
          <w:rFonts w:hint="cs"/>
          <w:spacing w:val="-4"/>
          <w:sz w:val="30"/>
          <w:szCs w:val="30"/>
          <w:cs/>
        </w:rPr>
        <w:t>ฟ้า</w:t>
      </w:r>
      <w:r w:rsidRPr="00F33272">
        <w:rPr>
          <w:spacing w:val="-4"/>
          <w:sz w:val="30"/>
          <w:szCs w:val="30"/>
          <w:cs/>
        </w:rPr>
        <w:t>และ</w:t>
      </w:r>
      <w:r w:rsidRPr="00F33272">
        <w:rPr>
          <w:rFonts w:hint="cs"/>
          <w:spacing w:val="-4"/>
          <w:sz w:val="30"/>
          <w:szCs w:val="30"/>
          <w:cs/>
        </w:rPr>
        <w:t xml:space="preserve">น้ำดิบ ค่าสิทธิการใช้สินทรัพย์ </w:t>
      </w:r>
      <w:r w:rsidRPr="00F33272">
        <w:rPr>
          <w:spacing w:val="-4"/>
          <w:sz w:val="30"/>
          <w:szCs w:val="30"/>
          <w:cs/>
        </w:rPr>
        <w:t>สัญญาเช่า</w:t>
      </w:r>
      <w:r w:rsidRPr="00F33272">
        <w:rPr>
          <w:rFonts w:hint="cs"/>
          <w:spacing w:val="-4"/>
          <w:sz w:val="30"/>
          <w:szCs w:val="30"/>
          <w:cs/>
        </w:rPr>
        <w:t>และบริการ สัญญาจ้างติดตั้งเครื่องจักรและอุปกรณ์ หลักประกันในการเข้าร่วมประมูลโครงการ และค่าเสียหายจากคดีความ</w:t>
      </w:r>
      <w:r w:rsidRPr="00F33272">
        <w:rPr>
          <w:spacing w:val="-4"/>
          <w:sz w:val="30"/>
          <w:szCs w:val="30"/>
          <w:cs/>
        </w:rPr>
        <w:t xml:space="preserve"> โดยมียอดคงเหลือ ณ วันที่</w:t>
      </w:r>
      <w:r w:rsidRPr="00F33272">
        <w:rPr>
          <w:rFonts w:hint="cs"/>
          <w:spacing w:val="-4"/>
          <w:sz w:val="30"/>
          <w:szCs w:val="30"/>
          <w:cs/>
        </w:rPr>
        <w:t xml:space="preserve"> </w:t>
      </w:r>
      <w:r w:rsidRPr="00F33272">
        <w:rPr>
          <w:spacing w:val="-4"/>
          <w:sz w:val="30"/>
          <w:szCs w:val="30"/>
        </w:rPr>
        <w:t>31</w:t>
      </w:r>
      <w:r w:rsidRPr="00F33272">
        <w:rPr>
          <w:rFonts w:hint="cs"/>
          <w:spacing w:val="-4"/>
          <w:sz w:val="30"/>
          <w:szCs w:val="30"/>
          <w:cs/>
        </w:rPr>
        <w:t xml:space="preserve"> ธันวาคม</w:t>
      </w:r>
      <w:r w:rsidRPr="00F33272">
        <w:rPr>
          <w:spacing w:val="-4"/>
          <w:sz w:val="30"/>
          <w:szCs w:val="30"/>
        </w:rPr>
        <w:t xml:space="preserve"> 2561 </w:t>
      </w:r>
      <w:r w:rsidRPr="00F33272">
        <w:rPr>
          <w:spacing w:val="-4"/>
          <w:sz w:val="30"/>
          <w:szCs w:val="30"/>
          <w:cs/>
        </w:rPr>
        <w:t>เป็นจำนวนรวม</w:t>
      </w:r>
      <w:r w:rsidRPr="00F33272">
        <w:rPr>
          <w:spacing w:val="-4"/>
          <w:sz w:val="30"/>
          <w:szCs w:val="30"/>
        </w:rPr>
        <w:t xml:space="preserve"> </w:t>
      </w:r>
      <w:r w:rsidR="0000441E" w:rsidRPr="00F33272">
        <w:rPr>
          <w:spacing w:val="-4"/>
          <w:sz w:val="30"/>
          <w:szCs w:val="30"/>
        </w:rPr>
        <w:t>745.4</w:t>
      </w:r>
      <w:r w:rsidRPr="00F33272">
        <w:rPr>
          <w:spacing w:val="-4"/>
          <w:sz w:val="30"/>
          <w:szCs w:val="30"/>
          <w:cs/>
        </w:rPr>
        <w:t xml:space="preserve"> ล้านบาท และ</w:t>
      </w:r>
      <w:r w:rsidRPr="00F33272">
        <w:rPr>
          <w:spacing w:val="-4"/>
          <w:sz w:val="30"/>
          <w:szCs w:val="30"/>
        </w:rPr>
        <w:t xml:space="preserve"> </w:t>
      </w:r>
      <w:r w:rsidR="0000441E" w:rsidRPr="00F33272">
        <w:rPr>
          <w:spacing w:val="-4"/>
          <w:sz w:val="30"/>
          <w:szCs w:val="30"/>
        </w:rPr>
        <w:t>273.7</w:t>
      </w:r>
      <w:r w:rsidRPr="00F33272">
        <w:rPr>
          <w:spacing w:val="-4"/>
          <w:sz w:val="30"/>
          <w:szCs w:val="30"/>
        </w:rPr>
        <w:t xml:space="preserve"> </w:t>
      </w:r>
      <w:r w:rsidRPr="00F33272">
        <w:rPr>
          <w:spacing w:val="-4"/>
          <w:sz w:val="30"/>
          <w:szCs w:val="30"/>
          <w:cs/>
        </w:rPr>
        <w:t xml:space="preserve">ล้านบาทตามลำดับ </w:t>
      </w:r>
      <w:r w:rsidRPr="00F33272">
        <w:rPr>
          <w:i/>
          <w:iCs/>
          <w:spacing w:val="-4"/>
          <w:sz w:val="30"/>
          <w:szCs w:val="30"/>
          <w:cs/>
        </w:rPr>
        <w:t>(31 ธันวาคม 25</w:t>
      </w:r>
      <w:r w:rsidRPr="00F33272">
        <w:rPr>
          <w:i/>
          <w:iCs/>
          <w:spacing w:val="-4"/>
          <w:sz w:val="30"/>
          <w:szCs w:val="30"/>
        </w:rPr>
        <w:t>60</w:t>
      </w:r>
      <w:r w:rsidRPr="00F33272">
        <w:rPr>
          <w:i/>
          <w:iCs/>
          <w:spacing w:val="-4"/>
          <w:sz w:val="30"/>
          <w:szCs w:val="30"/>
          <w:cs/>
        </w:rPr>
        <w:t xml:space="preserve">: </w:t>
      </w:r>
      <w:r w:rsidRPr="00F33272">
        <w:rPr>
          <w:i/>
          <w:iCs/>
          <w:spacing w:val="-4"/>
          <w:sz w:val="30"/>
          <w:szCs w:val="30"/>
        </w:rPr>
        <w:t xml:space="preserve">669.4 </w:t>
      </w:r>
      <w:r w:rsidRPr="00F33272">
        <w:rPr>
          <w:i/>
          <w:iCs/>
          <w:spacing w:val="-4"/>
          <w:sz w:val="30"/>
          <w:szCs w:val="30"/>
          <w:cs/>
        </w:rPr>
        <w:t>ล้านบาท และ</w:t>
      </w:r>
      <w:r w:rsidRPr="00F33272">
        <w:rPr>
          <w:i/>
          <w:iCs/>
          <w:spacing w:val="-4"/>
          <w:sz w:val="30"/>
          <w:szCs w:val="30"/>
        </w:rPr>
        <w:t xml:space="preserve"> 207.7</w:t>
      </w:r>
      <w:r w:rsidRPr="00F33272">
        <w:rPr>
          <w:i/>
          <w:iCs/>
          <w:spacing w:val="-4"/>
          <w:sz w:val="30"/>
          <w:szCs w:val="30"/>
          <w:cs/>
        </w:rPr>
        <w:t xml:space="preserve"> ล้านบาทตามลำดับ)</w:t>
      </w:r>
    </w:p>
    <w:p w:rsidR="00C723A9" w:rsidRPr="00F33272" w:rsidRDefault="00C72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i/>
          <w:iCs/>
          <w:sz w:val="22"/>
          <w:szCs w:val="22"/>
          <w:lang w:eastAsia="ja-JP"/>
        </w:rPr>
      </w:pPr>
    </w:p>
    <w:p w:rsidR="00C57C24" w:rsidRPr="00F33272" w:rsidRDefault="00F152AA" w:rsidP="00AA1703">
      <w:pPr>
        <w:pStyle w:val="NormalWeb"/>
        <w:spacing w:before="0" w:beforeAutospacing="0" w:after="0" w:afterAutospacing="0"/>
        <w:ind w:left="547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สัญญาเช่าที่ดินระยะยาว</w:t>
      </w:r>
    </w:p>
    <w:p w:rsidR="006246BB" w:rsidRPr="00F33272" w:rsidRDefault="006246BB" w:rsidP="00AA1703">
      <w:pPr>
        <w:pStyle w:val="NormalWeb"/>
        <w:spacing w:before="0" w:beforeAutospacing="0" w:after="0" w:afterAutospacing="0"/>
        <w:ind w:left="547" w:right="18"/>
        <w:jc w:val="thaiDistribute"/>
        <w:rPr>
          <w:sz w:val="22"/>
          <w:szCs w:val="22"/>
        </w:rPr>
      </w:pPr>
    </w:p>
    <w:p w:rsidR="006246BB" w:rsidRPr="00F33272" w:rsidRDefault="006246BB" w:rsidP="00AA1703">
      <w:pPr>
        <w:pStyle w:val="NormalWeb"/>
        <w:spacing w:before="0" w:beforeAutospacing="0" w:after="0" w:afterAutospacing="0"/>
        <w:ind w:left="547" w:right="18"/>
        <w:jc w:val="thaiDistribute"/>
        <w:rPr>
          <w:sz w:val="30"/>
          <w:szCs w:val="30"/>
        </w:rPr>
      </w:pPr>
      <w:r w:rsidRPr="00F33272">
        <w:rPr>
          <w:sz w:val="30"/>
          <w:szCs w:val="30"/>
          <w:cs/>
        </w:rPr>
        <w:t xml:space="preserve">บริษัทย่อยแห่งหนึ่งมีสัญญาเช่าที่ดินซึ่งบอกเลิกไม่ได้กับกิจการแห่งหนึ่งในต่างประเทศ เพื่อใช้ในการประกอบธุรกิจผลิตไฟฟ้าในประเทศญี่ปุ่น สัญญาเช่ามีอายุ </w:t>
      </w:r>
      <w:r w:rsidRPr="00F33272">
        <w:rPr>
          <w:sz w:val="30"/>
          <w:szCs w:val="30"/>
        </w:rPr>
        <w:t>20</w:t>
      </w:r>
      <w:r w:rsidRPr="00F33272">
        <w:rPr>
          <w:sz w:val="30"/>
          <w:szCs w:val="30"/>
          <w:cs/>
        </w:rPr>
        <w:t xml:space="preserve"> ปี นับจากวันที่โรงไฟฟ้าสามารถดำเนินธุรกิจเชิงพาณิชย์ได้ โดยมีค่าเช่าเท่ากับ </w:t>
      </w:r>
      <w:r w:rsidRPr="00F33272">
        <w:rPr>
          <w:sz w:val="30"/>
          <w:szCs w:val="30"/>
        </w:rPr>
        <w:t xml:space="preserve">45.0 </w:t>
      </w:r>
      <w:r w:rsidRPr="00F33272">
        <w:rPr>
          <w:sz w:val="30"/>
          <w:szCs w:val="30"/>
          <w:cs/>
        </w:rPr>
        <w:t>ล้านเยนต่อปี</w:t>
      </w:r>
    </w:p>
    <w:p w:rsidR="006246BB" w:rsidRPr="00F33272" w:rsidRDefault="006246BB" w:rsidP="00AA1703">
      <w:pPr>
        <w:pStyle w:val="NormalWeb"/>
        <w:spacing w:before="0" w:beforeAutospacing="0" w:after="0" w:afterAutospacing="0"/>
        <w:ind w:left="547" w:right="18"/>
        <w:jc w:val="thaiDistribute"/>
        <w:rPr>
          <w:sz w:val="22"/>
          <w:szCs w:val="22"/>
        </w:rPr>
      </w:pPr>
    </w:p>
    <w:p w:rsidR="006246BB" w:rsidRPr="00F33272" w:rsidRDefault="006246BB" w:rsidP="00AA1703">
      <w:pPr>
        <w:pStyle w:val="NormalWeb"/>
        <w:spacing w:before="0" w:beforeAutospacing="0" w:after="0" w:afterAutospacing="0"/>
        <w:ind w:left="540" w:right="18"/>
        <w:jc w:val="thaiDistribute"/>
        <w:rPr>
          <w:spacing w:val="-4"/>
          <w:sz w:val="30"/>
          <w:szCs w:val="30"/>
        </w:rPr>
      </w:pPr>
      <w:r w:rsidRPr="00F33272">
        <w:rPr>
          <w:spacing w:val="-4"/>
          <w:sz w:val="30"/>
          <w:szCs w:val="30"/>
          <w:cs/>
        </w:rPr>
        <w:t>บริษัทย่อยแห่งหนึ่งมีสัญญาเช่าที่ดินกับบุคคลธรรมดา</w:t>
      </w:r>
      <w:r w:rsidRPr="00F33272">
        <w:rPr>
          <w:rFonts w:hint="cs"/>
          <w:spacing w:val="-4"/>
          <w:sz w:val="30"/>
          <w:szCs w:val="30"/>
          <w:cs/>
        </w:rPr>
        <w:t>บุคคลหนึ่ง</w:t>
      </w:r>
      <w:r w:rsidRPr="00F33272">
        <w:rPr>
          <w:spacing w:val="-4"/>
          <w:sz w:val="30"/>
          <w:szCs w:val="30"/>
          <w:cs/>
        </w:rPr>
        <w:t>ในประเทศ เพื่อใช้ในการประกอบธุรกิจผลิตไฟฟ้า</w:t>
      </w:r>
      <w:r w:rsidRPr="00F33272">
        <w:rPr>
          <w:rFonts w:hint="cs"/>
          <w:spacing w:val="-4"/>
          <w:sz w:val="30"/>
          <w:szCs w:val="30"/>
          <w:cs/>
        </w:rPr>
        <w:t>จากพลังงานแสงอาทิตย์</w:t>
      </w:r>
      <w:r w:rsidRPr="00F33272">
        <w:rPr>
          <w:spacing w:val="-4"/>
          <w:sz w:val="30"/>
          <w:szCs w:val="30"/>
          <w:cs/>
        </w:rPr>
        <w:t xml:space="preserve"> สัญญาเช่ามีอายุ </w:t>
      </w:r>
      <w:r w:rsidRPr="00F33272">
        <w:rPr>
          <w:spacing w:val="-4"/>
          <w:sz w:val="30"/>
          <w:szCs w:val="30"/>
        </w:rPr>
        <w:t>25</w:t>
      </w:r>
      <w:r w:rsidRPr="00F33272">
        <w:rPr>
          <w:spacing w:val="-4"/>
          <w:sz w:val="30"/>
          <w:szCs w:val="30"/>
          <w:cs/>
        </w:rPr>
        <w:t xml:space="preserve"> ปี นับจากวันที่โรงไฟฟ้าสามารถดำเนินธุรกิจเชิงพาณิชย์ได้ โดยมีค่าเช่า</w:t>
      </w:r>
      <w:r w:rsidRPr="00F33272">
        <w:rPr>
          <w:rFonts w:hint="cs"/>
          <w:spacing w:val="-4"/>
          <w:sz w:val="30"/>
          <w:szCs w:val="30"/>
          <w:cs/>
        </w:rPr>
        <w:t>ชำระครั้งแรกในวันที่ลงนามในสัญญา</w:t>
      </w:r>
      <w:r w:rsidRPr="00F33272">
        <w:rPr>
          <w:spacing w:val="-4"/>
          <w:sz w:val="30"/>
          <w:szCs w:val="30"/>
          <w:cs/>
        </w:rPr>
        <w:t xml:space="preserve">เท่ากับ </w:t>
      </w:r>
      <w:r w:rsidRPr="00F33272">
        <w:rPr>
          <w:spacing w:val="-4"/>
          <w:sz w:val="30"/>
          <w:szCs w:val="30"/>
        </w:rPr>
        <w:t xml:space="preserve">6.0 </w:t>
      </w:r>
      <w:r w:rsidRPr="00F33272">
        <w:rPr>
          <w:spacing w:val="-4"/>
          <w:sz w:val="30"/>
          <w:szCs w:val="30"/>
          <w:cs/>
        </w:rPr>
        <w:t>ล้านบาท</w:t>
      </w:r>
      <w:r w:rsidRPr="00F33272">
        <w:rPr>
          <w:rFonts w:hint="cs"/>
          <w:spacing w:val="-4"/>
          <w:sz w:val="30"/>
          <w:szCs w:val="30"/>
          <w:cs/>
        </w:rPr>
        <w:t xml:space="preserve"> และค่าเช่ารายปีงวดแรกปีละ </w:t>
      </w:r>
      <w:r w:rsidRPr="00F33272">
        <w:rPr>
          <w:spacing w:val="-4"/>
          <w:sz w:val="30"/>
          <w:szCs w:val="30"/>
        </w:rPr>
        <w:t xml:space="preserve">1.5 </w:t>
      </w:r>
      <w:r w:rsidRPr="00F33272">
        <w:rPr>
          <w:rFonts w:hint="cs"/>
          <w:spacing w:val="-4"/>
          <w:sz w:val="30"/>
          <w:szCs w:val="30"/>
          <w:cs/>
        </w:rPr>
        <w:t xml:space="preserve">ล้านบาท โดยอัตราค่าเช่าจะปรับเพิ่มร้อยละ </w:t>
      </w:r>
      <w:r w:rsidRPr="00F33272">
        <w:rPr>
          <w:spacing w:val="-4"/>
          <w:sz w:val="30"/>
          <w:szCs w:val="30"/>
        </w:rPr>
        <w:t xml:space="preserve">5 </w:t>
      </w:r>
      <w:r w:rsidRPr="00F33272">
        <w:rPr>
          <w:rFonts w:hint="cs"/>
          <w:spacing w:val="-4"/>
          <w:sz w:val="30"/>
          <w:szCs w:val="30"/>
          <w:cs/>
        </w:rPr>
        <w:t xml:space="preserve">ทุกสามปี ค่าเช่างวดแรกครบกำหนดชำระวันที่ </w:t>
      </w:r>
      <w:r w:rsidRPr="00F33272">
        <w:rPr>
          <w:spacing w:val="-4"/>
          <w:sz w:val="30"/>
          <w:szCs w:val="30"/>
        </w:rPr>
        <w:t xml:space="preserve">1 </w:t>
      </w:r>
      <w:r w:rsidRPr="00F33272">
        <w:rPr>
          <w:rFonts w:hint="cs"/>
          <w:spacing w:val="-4"/>
          <w:sz w:val="30"/>
          <w:szCs w:val="30"/>
          <w:cs/>
        </w:rPr>
        <w:t xml:space="preserve">สิงหาคม </w:t>
      </w:r>
      <w:r w:rsidRPr="00F33272">
        <w:rPr>
          <w:spacing w:val="-4"/>
          <w:sz w:val="30"/>
          <w:szCs w:val="30"/>
        </w:rPr>
        <w:t xml:space="preserve">2559 </w:t>
      </w:r>
      <w:r w:rsidRPr="00F33272">
        <w:rPr>
          <w:rFonts w:hint="cs"/>
          <w:spacing w:val="-4"/>
          <w:sz w:val="30"/>
          <w:szCs w:val="30"/>
          <w:cs/>
        </w:rPr>
        <w:t>และงวดถัดๆ</w:t>
      </w:r>
      <w:r w:rsidR="00F147EE" w:rsidRPr="00F33272">
        <w:rPr>
          <w:spacing w:val="-4"/>
          <w:sz w:val="30"/>
          <w:szCs w:val="30"/>
        </w:rPr>
        <w:t xml:space="preserve"> </w:t>
      </w:r>
      <w:r w:rsidRPr="00F33272">
        <w:rPr>
          <w:rFonts w:hint="cs"/>
          <w:spacing w:val="-4"/>
          <w:sz w:val="30"/>
          <w:szCs w:val="30"/>
          <w:cs/>
        </w:rPr>
        <w:t xml:space="preserve">ไปจะชำระในวันที่ </w:t>
      </w:r>
      <w:r w:rsidR="00AF228C" w:rsidRPr="00F33272">
        <w:rPr>
          <w:spacing w:val="-4"/>
          <w:sz w:val="30"/>
          <w:szCs w:val="30"/>
        </w:rPr>
        <w:br/>
      </w:r>
      <w:r w:rsidRPr="00F33272">
        <w:rPr>
          <w:spacing w:val="-4"/>
          <w:sz w:val="30"/>
          <w:szCs w:val="30"/>
        </w:rPr>
        <w:t xml:space="preserve">1 </w:t>
      </w:r>
      <w:r w:rsidR="000E5816" w:rsidRPr="00F33272">
        <w:rPr>
          <w:rFonts w:hint="cs"/>
          <w:spacing w:val="-4"/>
          <w:sz w:val="30"/>
          <w:szCs w:val="30"/>
          <w:cs/>
        </w:rPr>
        <w:t>สิงหาคม</w:t>
      </w:r>
      <w:r w:rsidRPr="00F33272">
        <w:rPr>
          <w:rFonts w:hint="cs"/>
          <w:spacing w:val="-4"/>
          <w:sz w:val="30"/>
          <w:szCs w:val="30"/>
          <w:cs/>
        </w:rPr>
        <w:t>ของทุกปี</w:t>
      </w:r>
    </w:p>
    <w:p w:rsidR="000E5816" w:rsidRPr="00F33272" w:rsidRDefault="000E5816" w:rsidP="000E5816">
      <w:pPr>
        <w:pStyle w:val="NormalWeb"/>
        <w:spacing w:before="0" w:beforeAutospacing="0" w:after="0" w:afterAutospacing="0"/>
        <w:ind w:left="547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สัญญาซื้อขายหุ้น</w:t>
      </w:r>
    </w:p>
    <w:p w:rsidR="000E5816" w:rsidRPr="00F33272" w:rsidRDefault="000E5816" w:rsidP="000E5816">
      <w:pPr>
        <w:pStyle w:val="NormalWeb"/>
        <w:spacing w:before="0" w:beforeAutospacing="0" w:after="0" w:afterAutospacing="0"/>
        <w:ind w:left="547" w:right="-25"/>
        <w:jc w:val="thaiDistribute"/>
        <w:rPr>
          <w:sz w:val="24"/>
          <w:szCs w:val="24"/>
        </w:rPr>
      </w:pPr>
    </w:p>
    <w:p w:rsidR="003A41D1" w:rsidRPr="00F33272" w:rsidRDefault="003A41D1" w:rsidP="003A41D1">
      <w:pPr>
        <w:pStyle w:val="NormalWeb"/>
        <w:spacing w:before="0" w:beforeAutospacing="0" w:after="0" w:afterAutospacing="0"/>
        <w:ind w:left="547" w:right="-25"/>
        <w:jc w:val="thaiDistribute"/>
        <w:rPr>
          <w:i/>
          <w:iCs/>
          <w:sz w:val="30"/>
          <w:szCs w:val="30"/>
        </w:rPr>
      </w:pPr>
      <w:r w:rsidRPr="00F33272">
        <w:rPr>
          <w:rFonts w:hint="cs"/>
          <w:i/>
          <w:iCs/>
          <w:sz w:val="30"/>
          <w:szCs w:val="30"/>
          <w:cs/>
        </w:rPr>
        <w:t>กลุ่ม</w:t>
      </w:r>
      <w:r w:rsidRPr="00F33272">
        <w:rPr>
          <w:i/>
          <w:iCs/>
          <w:sz w:val="30"/>
          <w:szCs w:val="30"/>
          <w:cs/>
        </w:rPr>
        <w:t xml:space="preserve">บริษัท </w:t>
      </w:r>
      <w:proofErr w:type="spellStart"/>
      <w:r w:rsidRPr="00F33272">
        <w:rPr>
          <w:i/>
          <w:iCs/>
          <w:sz w:val="30"/>
          <w:szCs w:val="30"/>
          <w:cs/>
        </w:rPr>
        <w:t>โกลว์</w:t>
      </w:r>
      <w:proofErr w:type="spellEnd"/>
      <w:r w:rsidRPr="00F33272">
        <w:rPr>
          <w:i/>
          <w:iCs/>
          <w:sz w:val="30"/>
          <w:szCs w:val="30"/>
          <w:cs/>
        </w:rPr>
        <w:t xml:space="preserve"> พลังงาน จำกัด (มหาชน)</w:t>
      </w:r>
    </w:p>
    <w:p w:rsidR="003A41D1" w:rsidRPr="00F33272" w:rsidRDefault="003A41D1" w:rsidP="003A41D1">
      <w:pPr>
        <w:pStyle w:val="NormalWeb"/>
        <w:spacing w:before="0" w:beforeAutospacing="0" w:after="0" w:afterAutospacing="0"/>
        <w:ind w:left="547" w:right="-25"/>
        <w:jc w:val="thaiDistribute"/>
        <w:rPr>
          <w:sz w:val="24"/>
          <w:szCs w:val="24"/>
        </w:rPr>
      </w:pPr>
    </w:p>
    <w:p w:rsidR="000E5816" w:rsidRPr="00F33272" w:rsidRDefault="000E5816" w:rsidP="000E5816">
      <w:pPr>
        <w:pStyle w:val="NormalWeb"/>
        <w:spacing w:before="0" w:beforeAutospacing="0" w:after="0" w:afterAutospacing="0"/>
        <w:ind w:left="547" w:right="-25"/>
        <w:jc w:val="thaiDistribute"/>
        <w:rPr>
          <w:spacing w:val="-4"/>
          <w:sz w:val="30"/>
          <w:szCs w:val="30"/>
        </w:rPr>
      </w:pPr>
      <w:r w:rsidRPr="00F33272">
        <w:rPr>
          <w:spacing w:val="-4"/>
          <w:sz w:val="30"/>
          <w:szCs w:val="30"/>
          <w:cs/>
        </w:rPr>
        <w:t xml:space="preserve">เมื่อวันที่ </w:t>
      </w:r>
      <w:r w:rsidRPr="00F33272">
        <w:rPr>
          <w:spacing w:val="-4"/>
          <w:sz w:val="30"/>
          <w:szCs w:val="30"/>
        </w:rPr>
        <w:t>19</w:t>
      </w:r>
      <w:r w:rsidRPr="00F33272">
        <w:rPr>
          <w:spacing w:val="-4"/>
          <w:sz w:val="30"/>
          <w:szCs w:val="30"/>
          <w:cs/>
        </w:rPr>
        <w:t xml:space="preserve"> มิถุนายน </w:t>
      </w:r>
      <w:r w:rsidRPr="00F33272">
        <w:rPr>
          <w:spacing w:val="-4"/>
          <w:sz w:val="30"/>
          <w:szCs w:val="30"/>
        </w:rPr>
        <w:t>2561</w:t>
      </w:r>
      <w:r w:rsidRPr="00F33272">
        <w:rPr>
          <w:spacing w:val="-4"/>
          <w:sz w:val="30"/>
          <w:szCs w:val="30"/>
          <w:cs/>
        </w:rPr>
        <w:t xml:space="preserve"> ที่ประชุมคณะกรรมการของบริษัทได้มีมติเห็นชอบให้บริษัทเข้าซื้อหุ้น และทำคำเสนอซื้อหลักทรัพย์ทั้งหมดของบริษัท </w:t>
      </w:r>
      <w:proofErr w:type="spellStart"/>
      <w:r w:rsidRPr="00F33272">
        <w:rPr>
          <w:spacing w:val="-4"/>
          <w:sz w:val="30"/>
          <w:szCs w:val="30"/>
          <w:cs/>
        </w:rPr>
        <w:t>โกลว์</w:t>
      </w:r>
      <w:proofErr w:type="spellEnd"/>
      <w:r w:rsidRPr="00F33272">
        <w:rPr>
          <w:spacing w:val="-4"/>
          <w:sz w:val="30"/>
          <w:szCs w:val="30"/>
          <w:cs/>
        </w:rPr>
        <w:t xml:space="preserve"> พลังงาน จำกัด (มหาชน) (“</w:t>
      </w:r>
      <w:r w:rsidRPr="00F33272">
        <w:rPr>
          <w:spacing w:val="-4"/>
          <w:sz w:val="30"/>
          <w:szCs w:val="30"/>
        </w:rPr>
        <w:t xml:space="preserve">GLOW”) </w:t>
      </w:r>
      <w:r w:rsidRPr="00F33272">
        <w:rPr>
          <w:spacing w:val="-4"/>
          <w:sz w:val="30"/>
          <w:szCs w:val="30"/>
          <w:cs/>
        </w:rPr>
        <w:t>และให้นำเสนอต่อที่ประชุมผู้ถือหุ้น</w:t>
      </w:r>
      <w:r w:rsidR="007E1AC4" w:rsidRPr="00F33272">
        <w:rPr>
          <w:spacing w:val="-4"/>
          <w:sz w:val="30"/>
          <w:szCs w:val="30"/>
        </w:rPr>
        <w:br/>
      </w:r>
      <w:r w:rsidRPr="00F33272">
        <w:rPr>
          <w:spacing w:val="-4"/>
          <w:sz w:val="30"/>
          <w:szCs w:val="30"/>
          <w:cs/>
        </w:rPr>
        <w:t xml:space="preserve">เพื่อพิจารณาอนุมัติในการเข้าทำรายการดังกล่าว โดยให้บริษัทซื้อหุ้น </w:t>
      </w:r>
      <w:r w:rsidRPr="00F33272">
        <w:rPr>
          <w:spacing w:val="-4"/>
          <w:sz w:val="30"/>
          <w:szCs w:val="30"/>
        </w:rPr>
        <w:t xml:space="preserve">GLOW </w:t>
      </w:r>
      <w:r w:rsidRPr="00F33272">
        <w:rPr>
          <w:spacing w:val="-4"/>
          <w:sz w:val="30"/>
          <w:szCs w:val="30"/>
          <w:cs/>
        </w:rPr>
        <w:t xml:space="preserve">จาก </w:t>
      </w:r>
      <w:proofErr w:type="spellStart"/>
      <w:r w:rsidRPr="00F33272">
        <w:rPr>
          <w:spacing w:val="-4"/>
          <w:sz w:val="30"/>
          <w:szCs w:val="30"/>
        </w:rPr>
        <w:t>Engie</w:t>
      </w:r>
      <w:proofErr w:type="spellEnd"/>
      <w:r w:rsidRPr="00F33272">
        <w:rPr>
          <w:spacing w:val="-4"/>
          <w:sz w:val="30"/>
          <w:szCs w:val="30"/>
        </w:rPr>
        <w:t xml:space="preserve"> Global Developments B.V. (“</w:t>
      </w:r>
      <w:r w:rsidRPr="00F33272">
        <w:rPr>
          <w:spacing w:val="-4"/>
          <w:sz w:val="30"/>
          <w:szCs w:val="30"/>
          <w:cs/>
        </w:rPr>
        <w:t xml:space="preserve">ผู้ขาย”) ทั้งทางตรงและทางอ้อม จำนวนรวมทั้งสิ้น </w:t>
      </w:r>
      <w:r w:rsidRPr="00F33272">
        <w:rPr>
          <w:spacing w:val="-4"/>
          <w:sz w:val="30"/>
          <w:szCs w:val="30"/>
        </w:rPr>
        <w:t>1,010,976,033</w:t>
      </w:r>
      <w:r w:rsidRPr="00F33272">
        <w:rPr>
          <w:spacing w:val="-4"/>
          <w:sz w:val="30"/>
          <w:szCs w:val="30"/>
          <w:cs/>
        </w:rPr>
        <w:t xml:space="preserve"> หุ้น คิดเป็นร้อยละ </w:t>
      </w:r>
      <w:r w:rsidRPr="00F33272">
        <w:rPr>
          <w:spacing w:val="-4"/>
          <w:sz w:val="30"/>
          <w:szCs w:val="30"/>
        </w:rPr>
        <w:t>69.11</w:t>
      </w:r>
      <w:r w:rsidRPr="00F33272">
        <w:rPr>
          <w:spacing w:val="-4"/>
          <w:sz w:val="30"/>
          <w:szCs w:val="30"/>
          <w:cs/>
        </w:rPr>
        <w:t xml:space="preserve"> ของหุ้นที่ออกจำหน่าย</w:t>
      </w:r>
      <w:r w:rsidR="007E1AC4" w:rsidRPr="00F33272">
        <w:rPr>
          <w:spacing w:val="-4"/>
          <w:sz w:val="30"/>
          <w:szCs w:val="30"/>
        </w:rPr>
        <w:br/>
      </w:r>
      <w:r w:rsidRPr="00F33272">
        <w:rPr>
          <w:spacing w:val="-4"/>
          <w:sz w:val="30"/>
          <w:szCs w:val="30"/>
          <w:cs/>
        </w:rPr>
        <w:t xml:space="preserve">ได้แล้วทั้งหมดของ </w:t>
      </w:r>
      <w:r w:rsidRPr="00F33272">
        <w:rPr>
          <w:spacing w:val="-4"/>
          <w:sz w:val="30"/>
          <w:szCs w:val="30"/>
        </w:rPr>
        <w:t xml:space="preserve">GLOW </w:t>
      </w:r>
      <w:r w:rsidRPr="00F33272">
        <w:rPr>
          <w:spacing w:val="-4"/>
          <w:sz w:val="30"/>
          <w:szCs w:val="30"/>
          <w:cs/>
        </w:rPr>
        <w:t xml:space="preserve">ในราคาซื้อขายหุ้นละ </w:t>
      </w:r>
      <w:r w:rsidRPr="00F33272">
        <w:rPr>
          <w:spacing w:val="-4"/>
          <w:sz w:val="30"/>
          <w:szCs w:val="30"/>
        </w:rPr>
        <w:t>96.5</w:t>
      </w:r>
      <w:r w:rsidRPr="00F33272">
        <w:rPr>
          <w:spacing w:val="-4"/>
          <w:sz w:val="30"/>
          <w:szCs w:val="30"/>
          <w:cs/>
        </w:rPr>
        <w:t xml:space="preserve"> บาท คิดเป็นเงินจำนวนทั้งสิ้นประมาณ </w:t>
      </w:r>
      <w:r w:rsidRPr="00F33272">
        <w:rPr>
          <w:spacing w:val="-4"/>
          <w:sz w:val="30"/>
          <w:szCs w:val="30"/>
        </w:rPr>
        <w:t>97,559</w:t>
      </w:r>
      <w:r w:rsidRPr="00F33272">
        <w:rPr>
          <w:spacing w:val="-4"/>
          <w:sz w:val="30"/>
          <w:szCs w:val="30"/>
          <w:cs/>
        </w:rPr>
        <w:t xml:space="preserve"> ล้านบาท ราคาซื้อขายดังกล่าวอาจมีการปรับลดลงได้เป็นจำนวนเท่ากับเงินปันผลจ่ายต่อหุ้น หาก </w:t>
      </w:r>
      <w:r w:rsidRPr="00F33272">
        <w:rPr>
          <w:spacing w:val="-4"/>
          <w:sz w:val="30"/>
          <w:szCs w:val="30"/>
        </w:rPr>
        <w:t xml:space="preserve">GLOW </w:t>
      </w:r>
      <w:r w:rsidRPr="00F33272">
        <w:rPr>
          <w:spacing w:val="-4"/>
          <w:sz w:val="30"/>
          <w:szCs w:val="30"/>
          <w:cs/>
        </w:rPr>
        <w:t>มีการจ่ายเงินปันผลก่อนเงื่อนไขบังคับก่อนเสร็จสิ้นลง โดยบริษัทได้เข้าลงนามในสัญญาซื้อขายหุ้นกับผู้ขายเมื่อวันที่</w:t>
      </w:r>
      <w:r w:rsidRPr="00F33272">
        <w:rPr>
          <w:spacing w:val="-4"/>
          <w:sz w:val="30"/>
          <w:szCs w:val="30"/>
        </w:rPr>
        <w:t xml:space="preserve"> 20</w:t>
      </w:r>
      <w:r w:rsidRPr="00F33272">
        <w:rPr>
          <w:spacing w:val="-4"/>
          <w:sz w:val="30"/>
          <w:szCs w:val="30"/>
          <w:cs/>
        </w:rPr>
        <w:t xml:space="preserve"> มิถุนายน </w:t>
      </w:r>
      <w:r w:rsidRPr="00F33272">
        <w:rPr>
          <w:spacing w:val="-4"/>
          <w:sz w:val="30"/>
          <w:szCs w:val="30"/>
        </w:rPr>
        <w:t>2561</w:t>
      </w:r>
    </w:p>
    <w:p w:rsidR="007E1AC4" w:rsidRPr="00F33272" w:rsidRDefault="007E1AC4" w:rsidP="000E5816">
      <w:pPr>
        <w:pStyle w:val="NormalWeb"/>
        <w:spacing w:before="0" w:beforeAutospacing="0" w:after="0" w:afterAutospacing="0"/>
        <w:ind w:left="547" w:right="-25"/>
        <w:jc w:val="thaiDistribute"/>
        <w:rPr>
          <w:spacing w:val="-4"/>
          <w:sz w:val="24"/>
          <w:szCs w:val="24"/>
        </w:rPr>
      </w:pPr>
    </w:p>
    <w:p w:rsidR="000E5816" w:rsidRPr="00F33272" w:rsidRDefault="000E5816" w:rsidP="000E5816">
      <w:pPr>
        <w:pStyle w:val="NormalWeb"/>
        <w:spacing w:before="0" w:beforeAutospacing="0" w:after="0" w:afterAutospacing="0"/>
        <w:ind w:left="547" w:right="-25"/>
        <w:jc w:val="thaiDistribute"/>
        <w:rPr>
          <w:spacing w:val="-4"/>
          <w:sz w:val="30"/>
          <w:szCs w:val="30"/>
        </w:rPr>
      </w:pPr>
      <w:r w:rsidRPr="00F33272">
        <w:rPr>
          <w:spacing w:val="-4"/>
          <w:sz w:val="30"/>
          <w:szCs w:val="30"/>
          <w:cs/>
        </w:rPr>
        <w:t xml:space="preserve">การเข้าซื้อหุ้น </w:t>
      </w:r>
      <w:r w:rsidRPr="00F33272">
        <w:rPr>
          <w:spacing w:val="-4"/>
          <w:sz w:val="30"/>
          <w:szCs w:val="30"/>
        </w:rPr>
        <w:t xml:space="preserve">GLOW </w:t>
      </w:r>
      <w:r w:rsidRPr="00F33272">
        <w:rPr>
          <w:spacing w:val="-4"/>
          <w:sz w:val="30"/>
          <w:szCs w:val="30"/>
          <w:cs/>
        </w:rPr>
        <w:t>ข้างต้นจะเกิดขึ้นต่อเมื่อเงื่อนไขบังคับก่อนดังต่อไปนี้ได้สำเร็จเสร็จสิ้น (หรือได้รับการผ่อนผันโดยผู้ขายและบริษัทร่วมกัน)</w:t>
      </w:r>
    </w:p>
    <w:p w:rsidR="000E5816" w:rsidRPr="00F33272" w:rsidRDefault="000E5816" w:rsidP="000E5816">
      <w:pPr>
        <w:pStyle w:val="NormalWeb"/>
        <w:spacing w:before="0" w:beforeAutospacing="0" w:after="0" w:afterAutospacing="0"/>
        <w:ind w:left="547" w:right="-25"/>
        <w:jc w:val="thaiDistribute"/>
        <w:rPr>
          <w:spacing w:val="-4"/>
          <w:sz w:val="30"/>
          <w:szCs w:val="30"/>
        </w:rPr>
      </w:pPr>
      <w:r w:rsidRPr="00F33272">
        <w:rPr>
          <w:spacing w:val="-4"/>
          <w:sz w:val="30"/>
          <w:szCs w:val="30"/>
        </w:rPr>
        <w:t>(</w:t>
      </w:r>
      <w:r w:rsidRPr="00F33272">
        <w:rPr>
          <w:spacing w:val="-4"/>
          <w:sz w:val="30"/>
          <w:szCs w:val="30"/>
          <w:cs/>
        </w:rPr>
        <w:t xml:space="preserve">ก) บริษัทได้รับอนุมัติจากที่ประชุมผู้ถือหุ้นของบริษัทให้เข้าซื้อหุ้น </w:t>
      </w:r>
      <w:r w:rsidRPr="00F33272">
        <w:rPr>
          <w:spacing w:val="-4"/>
          <w:sz w:val="30"/>
          <w:szCs w:val="30"/>
        </w:rPr>
        <w:t xml:space="preserve">GLOW </w:t>
      </w:r>
      <w:r w:rsidRPr="00F33272">
        <w:rPr>
          <w:spacing w:val="-4"/>
          <w:sz w:val="30"/>
          <w:szCs w:val="30"/>
          <w:cs/>
        </w:rPr>
        <w:t xml:space="preserve">ซึ่งจัดขึ้นในวันที่ </w:t>
      </w:r>
      <w:r w:rsidRPr="00F33272">
        <w:rPr>
          <w:spacing w:val="-4"/>
          <w:sz w:val="30"/>
          <w:szCs w:val="30"/>
        </w:rPr>
        <w:t xml:space="preserve">24 </w:t>
      </w:r>
      <w:r w:rsidRPr="00F33272">
        <w:rPr>
          <w:spacing w:val="-4"/>
          <w:sz w:val="30"/>
          <w:szCs w:val="30"/>
          <w:cs/>
        </w:rPr>
        <w:t xml:space="preserve">สิงหาคม </w:t>
      </w:r>
      <w:r w:rsidRPr="00F33272">
        <w:rPr>
          <w:spacing w:val="-4"/>
          <w:sz w:val="30"/>
          <w:szCs w:val="30"/>
        </w:rPr>
        <w:t>2561</w:t>
      </w:r>
    </w:p>
    <w:p w:rsidR="00AF228C" w:rsidRPr="00F33272" w:rsidRDefault="000E5816" w:rsidP="00AF228C">
      <w:pPr>
        <w:pStyle w:val="NormalWeb"/>
        <w:spacing w:before="0" w:beforeAutospacing="0" w:after="0" w:afterAutospacing="0"/>
        <w:ind w:left="547" w:right="-25"/>
        <w:jc w:val="thaiDistribute"/>
        <w:rPr>
          <w:spacing w:val="-4"/>
          <w:sz w:val="30"/>
          <w:szCs w:val="30"/>
        </w:rPr>
      </w:pPr>
      <w:r w:rsidRPr="00F33272">
        <w:rPr>
          <w:spacing w:val="-4"/>
          <w:sz w:val="30"/>
          <w:szCs w:val="30"/>
        </w:rPr>
        <w:t>(</w:t>
      </w:r>
      <w:r w:rsidRPr="00F33272">
        <w:rPr>
          <w:spacing w:val="-4"/>
          <w:sz w:val="30"/>
          <w:szCs w:val="30"/>
          <w:cs/>
        </w:rPr>
        <w:t>ข) บริษัทได้รับอนุญาตที่เกี่ยวข้องจากคณะกรรมการกำกับกิจการพลังงาน</w:t>
      </w:r>
      <w:r w:rsidRPr="00F33272">
        <w:rPr>
          <w:rFonts w:hint="cs"/>
          <w:spacing w:val="-4"/>
          <w:sz w:val="30"/>
          <w:szCs w:val="30"/>
          <w:cs/>
        </w:rPr>
        <w:t xml:space="preserve"> (</w:t>
      </w:r>
      <w:proofErr w:type="spellStart"/>
      <w:r w:rsidRPr="00F33272">
        <w:rPr>
          <w:rFonts w:hint="cs"/>
          <w:spacing w:val="-4"/>
          <w:sz w:val="30"/>
          <w:szCs w:val="30"/>
          <w:cs/>
        </w:rPr>
        <w:t>กกพ</w:t>
      </w:r>
      <w:proofErr w:type="spellEnd"/>
      <w:r w:rsidRPr="00F33272">
        <w:rPr>
          <w:spacing w:val="-4"/>
          <w:sz w:val="30"/>
          <w:szCs w:val="30"/>
        </w:rPr>
        <w:t>.</w:t>
      </w:r>
      <w:r w:rsidRPr="00F33272">
        <w:rPr>
          <w:rFonts w:hint="cs"/>
          <w:spacing w:val="-4"/>
          <w:sz w:val="30"/>
          <w:szCs w:val="30"/>
          <w:cs/>
        </w:rPr>
        <w:t xml:space="preserve">) </w:t>
      </w:r>
      <w:r w:rsidRPr="00F33272">
        <w:rPr>
          <w:spacing w:val="-4"/>
          <w:sz w:val="30"/>
          <w:szCs w:val="30"/>
          <w:cs/>
        </w:rPr>
        <w:t xml:space="preserve">เกี่ยวกับการซื้อหุ้น </w:t>
      </w:r>
      <w:r w:rsidRPr="00F33272">
        <w:rPr>
          <w:spacing w:val="-4"/>
          <w:sz w:val="30"/>
          <w:szCs w:val="30"/>
        </w:rPr>
        <w:t>GLOW</w:t>
      </w:r>
    </w:p>
    <w:p w:rsidR="00AF228C" w:rsidRPr="00F33272" w:rsidRDefault="00AF228C" w:rsidP="00AF228C">
      <w:pPr>
        <w:pStyle w:val="NormalWeb"/>
        <w:spacing w:before="0" w:beforeAutospacing="0" w:after="0" w:afterAutospacing="0"/>
        <w:ind w:left="547" w:right="-25"/>
        <w:jc w:val="thaiDistribute"/>
        <w:rPr>
          <w:spacing w:val="-4"/>
          <w:sz w:val="24"/>
          <w:szCs w:val="24"/>
        </w:rPr>
      </w:pPr>
    </w:p>
    <w:p w:rsidR="00AF228C" w:rsidRPr="00F33272" w:rsidRDefault="007626A6" w:rsidP="00AF228C">
      <w:pPr>
        <w:pStyle w:val="NormalWeb"/>
        <w:spacing w:before="0" w:beforeAutospacing="0" w:after="0" w:afterAutospacing="0"/>
        <w:ind w:left="547" w:right="-25"/>
        <w:jc w:val="thaiDistribute"/>
        <w:rPr>
          <w:spacing w:val="-4"/>
          <w:sz w:val="30"/>
          <w:szCs w:val="30"/>
        </w:rPr>
      </w:pPr>
      <w:r w:rsidRPr="00F33272">
        <w:rPr>
          <w:rFonts w:hint="cs"/>
          <w:spacing w:val="-4"/>
          <w:sz w:val="30"/>
          <w:szCs w:val="30"/>
          <w:cs/>
        </w:rPr>
        <w:t>อย่างไรก็ตาม</w:t>
      </w:r>
      <w:r w:rsidR="000E5816" w:rsidRPr="00F33272">
        <w:rPr>
          <w:spacing w:val="-4"/>
          <w:sz w:val="30"/>
          <w:szCs w:val="30"/>
          <w:cs/>
        </w:rPr>
        <w:t xml:space="preserve">เมื่อวันที่ </w:t>
      </w:r>
      <w:r w:rsidR="000E5816" w:rsidRPr="00F33272">
        <w:rPr>
          <w:spacing w:val="-4"/>
          <w:sz w:val="30"/>
          <w:szCs w:val="30"/>
        </w:rPr>
        <w:t xml:space="preserve">10 </w:t>
      </w:r>
      <w:r w:rsidR="000E5816" w:rsidRPr="00F33272">
        <w:rPr>
          <w:spacing w:val="-4"/>
          <w:sz w:val="30"/>
          <w:szCs w:val="30"/>
          <w:cs/>
        </w:rPr>
        <w:t xml:space="preserve">ตุลาคม </w:t>
      </w:r>
      <w:r w:rsidR="000E5816" w:rsidRPr="00F33272">
        <w:rPr>
          <w:spacing w:val="-4"/>
          <w:sz w:val="30"/>
          <w:szCs w:val="30"/>
        </w:rPr>
        <w:t xml:space="preserve">2561 </w:t>
      </w:r>
      <w:r w:rsidR="000E5816" w:rsidRPr="00F33272">
        <w:rPr>
          <w:spacing w:val="-4"/>
          <w:sz w:val="30"/>
          <w:szCs w:val="30"/>
          <w:cs/>
        </w:rPr>
        <w:t>คณะกรรมการกำกับกิจการ</w:t>
      </w:r>
      <w:r w:rsidR="000E5816" w:rsidRPr="00F33272">
        <w:rPr>
          <w:rFonts w:hint="cs"/>
          <w:spacing w:val="-4"/>
          <w:sz w:val="30"/>
          <w:szCs w:val="30"/>
          <w:cs/>
        </w:rPr>
        <w:t xml:space="preserve">พลังงาน </w:t>
      </w:r>
      <w:r w:rsidR="000E5816" w:rsidRPr="00F33272">
        <w:rPr>
          <w:spacing w:val="-4"/>
          <w:sz w:val="30"/>
          <w:szCs w:val="30"/>
          <w:cs/>
        </w:rPr>
        <w:t>(</w:t>
      </w:r>
      <w:proofErr w:type="spellStart"/>
      <w:r w:rsidR="000E5816" w:rsidRPr="00F33272">
        <w:rPr>
          <w:spacing w:val="-4"/>
          <w:sz w:val="30"/>
          <w:szCs w:val="30"/>
          <w:cs/>
        </w:rPr>
        <w:t>กกพ</w:t>
      </w:r>
      <w:proofErr w:type="spellEnd"/>
      <w:r w:rsidR="000E5816" w:rsidRPr="00F33272">
        <w:rPr>
          <w:spacing w:val="-4"/>
          <w:sz w:val="30"/>
          <w:szCs w:val="30"/>
          <w:cs/>
        </w:rPr>
        <w:t xml:space="preserve">.) มีมติไม่เห็นชอบด้วยกับคำขออนุญาตของบริษัทฯ เพื่อการเข้าซื้อหุ้น </w:t>
      </w:r>
      <w:r w:rsidR="000E5816" w:rsidRPr="00F33272">
        <w:rPr>
          <w:spacing w:val="-4"/>
          <w:sz w:val="30"/>
          <w:szCs w:val="30"/>
        </w:rPr>
        <w:t>GLOW</w:t>
      </w:r>
      <w:r w:rsidR="000E5816" w:rsidRPr="00F33272">
        <w:rPr>
          <w:spacing w:val="-4"/>
          <w:sz w:val="30"/>
          <w:szCs w:val="30"/>
          <w:cs/>
        </w:rPr>
        <w:t xml:space="preserve"> จึงไม่เข้าเงื่อนไขข้อ (ข) ด้วยผลมติดังกล่าวทำให้เงื่อนไขของสัญญา</w:t>
      </w:r>
      <w:r w:rsidR="007E1AC4" w:rsidRPr="00F33272">
        <w:rPr>
          <w:spacing w:val="-4"/>
          <w:sz w:val="30"/>
          <w:szCs w:val="30"/>
        </w:rPr>
        <w:br/>
      </w:r>
      <w:r w:rsidR="000E5816" w:rsidRPr="00F33272">
        <w:rPr>
          <w:spacing w:val="-4"/>
          <w:sz w:val="30"/>
          <w:szCs w:val="30"/>
          <w:cs/>
        </w:rPr>
        <w:t xml:space="preserve">ซื้อขายหุ้น </w:t>
      </w:r>
      <w:r w:rsidR="000E5816" w:rsidRPr="00F33272">
        <w:rPr>
          <w:spacing w:val="-4"/>
          <w:sz w:val="30"/>
          <w:szCs w:val="30"/>
        </w:rPr>
        <w:t xml:space="preserve">GLOW </w:t>
      </w:r>
      <w:r w:rsidR="000E5816" w:rsidRPr="00F33272">
        <w:rPr>
          <w:spacing w:val="-4"/>
          <w:sz w:val="30"/>
          <w:szCs w:val="30"/>
          <w:cs/>
        </w:rPr>
        <w:t>ไม่อาจสำเร็จลง</w:t>
      </w:r>
      <w:r w:rsidR="000C6E05" w:rsidRPr="00F33272">
        <w:rPr>
          <w:rFonts w:hint="cs"/>
          <w:spacing w:val="-4"/>
          <w:sz w:val="30"/>
          <w:szCs w:val="30"/>
          <w:cs/>
        </w:rPr>
        <w:t>ได้</w:t>
      </w:r>
    </w:p>
    <w:p w:rsidR="00AF228C" w:rsidRPr="00F33272" w:rsidRDefault="00AF228C" w:rsidP="00AF228C">
      <w:pPr>
        <w:pStyle w:val="NormalWeb"/>
        <w:spacing w:before="0" w:beforeAutospacing="0" w:after="0" w:afterAutospacing="0"/>
        <w:ind w:left="547" w:right="-25"/>
        <w:jc w:val="thaiDistribute"/>
        <w:rPr>
          <w:spacing w:val="-4"/>
          <w:sz w:val="24"/>
          <w:szCs w:val="24"/>
        </w:rPr>
      </w:pPr>
    </w:p>
    <w:p w:rsidR="0012665E" w:rsidRPr="00F33272" w:rsidRDefault="000C6E05" w:rsidP="00AF228C">
      <w:pPr>
        <w:pStyle w:val="NormalWeb"/>
        <w:spacing w:before="0" w:beforeAutospacing="0" w:after="0" w:afterAutospacing="0"/>
        <w:ind w:left="547" w:right="-25"/>
        <w:jc w:val="thaiDistribute"/>
        <w:rPr>
          <w:spacing w:val="-4"/>
          <w:sz w:val="30"/>
          <w:szCs w:val="30"/>
        </w:rPr>
      </w:pPr>
      <w:r w:rsidRPr="00F33272">
        <w:rPr>
          <w:rFonts w:hint="cs"/>
          <w:spacing w:val="-4"/>
          <w:sz w:val="30"/>
          <w:szCs w:val="30"/>
          <w:cs/>
        </w:rPr>
        <w:t>ต่อมา</w:t>
      </w:r>
      <w:r w:rsidR="0012665E" w:rsidRPr="00F33272">
        <w:rPr>
          <w:rFonts w:hint="cs"/>
          <w:spacing w:val="-4"/>
          <w:sz w:val="30"/>
          <w:szCs w:val="30"/>
          <w:cs/>
        </w:rPr>
        <w:t>ในวันที่</w:t>
      </w:r>
      <w:r w:rsidR="00F46087">
        <w:rPr>
          <w:spacing w:val="-4"/>
          <w:sz w:val="30"/>
          <w:szCs w:val="30"/>
        </w:rPr>
        <w:t xml:space="preserve"> 18 </w:t>
      </w:r>
      <w:r w:rsidR="00F46087">
        <w:rPr>
          <w:rFonts w:hint="cs"/>
          <w:spacing w:val="-4"/>
          <w:sz w:val="30"/>
          <w:szCs w:val="30"/>
          <w:cs/>
        </w:rPr>
        <w:t>ธันวาคม</w:t>
      </w:r>
      <w:r w:rsidR="0012665E" w:rsidRPr="00F33272">
        <w:rPr>
          <w:rFonts w:hint="cs"/>
          <w:spacing w:val="-4"/>
          <w:sz w:val="30"/>
          <w:szCs w:val="30"/>
          <w:cs/>
        </w:rPr>
        <w:t xml:space="preserve"> </w:t>
      </w:r>
      <w:r w:rsidR="0012665E" w:rsidRPr="00F33272">
        <w:rPr>
          <w:spacing w:val="-4"/>
          <w:sz w:val="30"/>
          <w:szCs w:val="30"/>
        </w:rPr>
        <w:t xml:space="preserve">2561 </w:t>
      </w:r>
      <w:r w:rsidRPr="00F33272">
        <w:rPr>
          <w:rFonts w:hint="cs"/>
          <w:spacing w:val="-4"/>
          <w:sz w:val="30"/>
          <w:szCs w:val="30"/>
          <w:cs/>
        </w:rPr>
        <w:t>ทางบริษัท</w:t>
      </w:r>
      <w:r w:rsidR="0012665E" w:rsidRPr="00F33272">
        <w:rPr>
          <w:spacing w:val="-4"/>
          <w:sz w:val="30"/>
          <w:szCs w:val="30"/>
          <w:cs/>
        </w:rPr>
        <w:t>ได้ยื่นคำขออนุญาตรวมกิจก</w:t>
      </w:r>
      <w:r w:rsidR="009A787B" w:rsidRPr="00F33272">
        <w:rPr>
          <w:spacing w:val="-4"/>
          <w:sz w:val="30"/>
          <w:szCs w:val="30"/>
          <w:cs/>
        </w:rPr>
        <w:t>ารกับ</w:t>
      </w:r>
      <w:proofErr w:type="spellStart"/>
      <w:r w:rsidR="009A787B" w:rsidRPr="00F33272">
        <w:rPr>
          <w:spacing w:val="-4"/>
          <w:sz w:val="30"/>
          <w:szCs w:val="30"/>
          <w:cs/>
        </w:rPr>
        <w:t>โกลว์</w:t>
      </w:r>
      <w:proofErr w:type="spellEnd"/>
      <w:r w:rsidR="009A787B" w:rsidRPr="00F33272">
        <w:rPr>
          <w:spacing w:val="-4"/>
          <w:sz w:val="30"/>
          <w:szCs w:val="30"/>
          <w:cs/>
        </w:rPr>
        <w:t xml:space="preserve"> พลังงานฉบับใหม่ต่อ</w:t>
      </w:r>
      <w:proofErr w:type="spellStart"/>
      <w:r w:rsidR="0012665E" w:rsidRPr="00F33272">
        <w:rPr>
          <w:spacing w:val="-4"/>
          <w:sz w:val="30"/>
          <w:szCs w:val="30"/>
          <w:cs/>
        </w:rPr>
        <w:t>กกพ</w:t>
      </w:r>
      <w:proofErr w:type="spellEnd"/>
      <w:r w:rsidR="0012665E" w:rsidRPr="00F33272">
        <w:rPr>
          <w:spacing w:val="-4"/>
          <w:sz w:val="30"/>
          <w:szCs w:val="30"/>
          <w:cs/>
        </w:rPr>
        <w:t>.โดยบริษัทได้มีการปรับโครงสร้างธุรกรรมเพื่อความชัดเจนในการแก้ไขปัญหาลดการแข่งขันในพื้นที่บริเวณมาบตาพุด</w:t>
      </w:r>
      <w:r w:rsidR="0012665E" w:rsidRPr="00F33272">
        <w:rPr>
          <w:rFonts w:hint="cs"/>
          <w:spacing w:val="-4"/>
          <w:sz w:val="30"/>
          <w:szCs w:val="30"/>
          <w:cs/>
        </w:rPr>
        <w:t xml:space="preserve"> </w:t>
      </w:r>
      <w:r w:rsidRPr="00F33272">
        <w:rPr>
          <w:rFonts w:hint="cs"/>
          <w:spacing w:val="-4"/>
          <w:sz w:val="30"/>
          <w:szCs w:val="30"/>
          <w:cs/>
        </w:rPr>
        <w:t>แ</w:t>
      </w:r>
      <w:r w:rsidR="0012665E" w:rsidRPr="00F33272">
        <w:rPr>
          <w:rFonts w:hint="cs"/>
          <w:spacing w:val="-4"/>
          <w:sz w:val="30"/>
          <w:szCs w:val="30"/>
          <w:cs/>
        </w:rPr>
        <w:t>ละ</w:t>
      </w:r>
      <w:r w:rsidRPr="00F33272">
        <w:rPr>
          <w:rFonts w:hint="cs"/>
          <w:spacing w:val="-4"/>
          <w:sz w:val="30"/>
          <w:szCs w:val="30"/>
          <w:cs/>
        </w:rPr>
        <w:t xml:space="preserve">วันที่ </w:t>
      </w:r>
      <w:r w:rsidRPr="00F33272">
        <w:rPr>
          <w:spacing w:val="-4"/>
          <w:sz w:val="30"/>
          <w:szCs w:val="30"/>
        </w:rPr>
        <w:t xml:space="preserve">26 </w:t>
      </w:r>
      <w:r w:rsidRPr="00F33272">
        <w:rPr>
          <w:rFonts w:hint="cs"/>
          <w:spacing w:val="-4"/>
          <w:sz w:val="30"/>
          <w:szCs w:val="30"/>
          <w:cs/>
        </w:rPr>
        <w:t xml:space="preserve">ธันวาคม </w:t>
      </w:r>
      <w:r w:rsidRPr="00F33272">
        <w:rPr>
          <w:spacing w:val="-4"/>
          <w:sz w:val="30"/>
          <w:szCs w:val="30"/>
        </w:rPr>
        <w:t xml:space="preserve">2561 </w:t>
      </w:r>
      <w:proofErr w:type="spellStart"/>
      <w:r w:rsidRPr="00F33272">
        <w:rPr>
          <w:rFonts w:hint="cs"/>
          <w:spacing w:val="-4"/>
          <w:sz w:val="30"/>
          <w:szCs w:val="30"/>
          <w:cs/>
        </w:rPr>
        <w:t>กกพ</w:t>
      </w:r>
      <w:proofErr w:type="spellEnd"/>
      <w:r w:rsidRPr="00F33272">
        <w:rPr>
          <w:rFonts w:hint="cs"/>
          <w:spacing w:val="-4"/>
          <w:sz w:val="30"/>
          <w:szCs w:val="30"/>
          <w:cs/>
        </w:rPr>
        <w:t>.ได้</w:t>
      </w:r>
      <w:r w:rsidR="0007321F">
        <w:rPr>
          <w:rFonts w:hint="cs"/>
          <w:spacing w:val="-4"/>
          <w:sz w:val="30"/>
          <w:szCs w:val="30"/>
          <w:cs/>
        </w:rPr>
        <w:t>แถลงข่าวม</w:t>
      </w:r>
      <w:r w:rsidR="0012665E" w:rsidRPr="00F33272">
        <w:rPr>
          <w:spacing w:val="-4"/>
          <w:sz w:val="30"/>
          <w:szCs w:val="30"/>
          <w:cs/>
        </w:rPr>
        <w:t>ติเห็นช</w:t>
      </w:r>
      <w:r w:rsidR="0012665E" w:rsidRPr="00F33272">
        <w:rPr>
          <w:rFonts w:hint="cs"/>
          <w:spacing w:val="-4"/>
          <w:sz w:val="30"/>
          <w:szCs w:val="30"/>
          <w:cs/>
        </w:rPr>
        <w:t>อบในหลักการให้บริษัท</w:t>
      </w:r>
      <w:r w:rsidR="0012665E" w:rsidRPr="00F33272">
        <w:rPr>
          <w:spacing w:val="-4"/>
          <w:sz w:val="30"/>
          <w:szCs w:val="30"/>
          <w:cs/>
        </w:rPr>
        <w:t>รวมกิจการกับ</w:t>
      </w:r>
      <w:r w:rsidR="0012665E" w:rsidRPr="00F33272">
        <w:rPr>
          <w:spacing w:val="-4"/>
          <w:sz w:val="30"/>
          <w:szCs w:val="30"/>
        </w:rPr>
        <w:t xml:space="preserve"> GLOW </w:t>
      </w:r>
      <w:r w:rsidR="0012665E" w:rsidRPr="00F33272">
        <w:rPr>
          <w:spacing w:val="-4"/>
          <w:sz w:val="30"/>
          <w:szCs w:val="30"/>
          <w:cs/>
        </w:rPr>
        <w:t>โดยมีเงื่อนไขบังคับก่อนให้</w:t>
      </w:r>
      <w:r w:rsidR="0012665E" w:rsidRPr="00F33272">
        <w:rPr>
          <w:spacing w:val="-4"/>
          <w:sz w:val="30"/>
          <w:szCs w:val="30"/>
        </w:rPr>
        <w:t xml:space="preserve"> GLOW </w:t>
      </w:r>
      <w:r w:rsidR="0012665E" w:rsidRPr="00F33272">
        <w:rPr>
          <w:spacing w:val="-4"/>
          <w:sz w:val="30"/>
          <w:szCs w:val="30"/>
          <w:cs/>
        </w:rPr>
        <w:t xml:space="preserve">ต้องขายกิจการของบริษัท </w:t>
      </w:r>
      <w:proofErr w:type="spellStart"/>
      <w:r w:rsidR="0012665E" w:rsidRPr="00F33272">
        <w:rPr>
          <w:spacing w:val="-4"/>
          <w:sz w:val="30"/>
          <w:szCs w:val="30"/>
          <w:cs/>
        </w:rPr>
        <w:t>โกลว์</w:t>
      </w:r>
      <w:proofErr w:type="spellEnd"/>
      <w:r w:rsidR="0012665E" w:rsidRPr="00F33272">
        <w:rPr>
          <w:spacing w:val="-4"/>
          <w:sz w:val="30"/>
          <w:szCs w:val="30"/>
          <w:cs/>
        </w:rPr>
        <w:t xml:space="preserve"> </w:t>
      </w:r>
      <w:proofErr w:type="spellStart"/>
      <w:r w:rsidR="0012665E" w:rsidRPr="00F33272">
        <w:rPr>
          <w:spacing w:val="-4"/>
          <w:sz w:val="30"/>
          <w:szCs w:val="30"/>
          <w:cs/>
        </w:rPr>
        <w:t>เอส</w:t>
      </w:r>
      <w:proofErr w:type="spellEnd"/>
      <w:r w:rsidR="0012665E" w:rsidRPr="00F33272">
        <w:rPr>
          <w:spacing w:val="-4"/>
          <w:sz w:val="30"/>
          <w:szCs w:val="30"/>
          <w:cs/>
        </w:rPr>
        <w:t xml:space="preserve">พีพี </w:t>
      </w:r>
      <w:r w:rsidR="0012665E" w:rsidRPr="00F33272">
        <w:rPr>
          <w:spacing w:val="-4"/>
          <w:sz w:val="30"/>
          <w:szCs w:val="30"/>
        </w:rPr>
        <w:t>1</w:t>
      </w:r>
      <w:r w:rsidR="007626A6" w:rsidRPr="00F33272">
        <w:rPr>
          <w:spacing w:val="-4"/>
          <w:sz w:val="30"/>
          <w:szCs w:val="30"/>
          <w:cs/>
        </w:rPr>
        <w:t xml:space="preserve"> จำ</w:t>
      </w:r>
      <w:r w:rsidR="0012665E" w:rsidRPr="00F33272">
        <w:rPr>
          <w:spacing w:val="-4"/>
          <w:sz w:val="30"/>
          <w:szCs w:val="30"/>
          <w:cs/>
        </w:rPr>
        <w:t>กัด (“</w:t>
      </w:r>
      <w:r w:rsidR="0012665E" w:rsidRPr="00F33272">
        <w:rPr>
          <w:spacing w:val="-4"/>
          <w:sz w:val="30"/>
          <w:szCs w:val="30"/>
        </w:rPr>
        <w:t xml:space="preserve">SPP1”) </w:t>
      </w:r>
      <w:r w:rsidR="0012665E" w:rsidRPr="00F33272">
        <w:rPr>
          <w:spacing w:val="-4"/>
          <w:sz w:val="30"/>
          <w:szCs w:val="30"/>
          <w:cs/>
        </w:rPr>
        <w:t>ให้แล้วเสร็จก่อนหรือเวลาเดียวกับที่บริษัทรวมกิจการกับ</w:t>
      </w:r>
      <w:r w:rsidR="0012665E" w:rsidRPr="00F33272">
        <w:rPr>
          <w:rFonts w:hint="cs"/>
          <w:spacing w:val="-4"/>
          <w:sz w:val="30"/>
          <w:szCs w:val="30"/>
          <w:cs/>
        </w:rPr>
        <w:t xml:space="preserve"> </w:t>
      </w:r>
      <w:r w:rsidR="0012665E" w:rsidRPr="00F33272">
        <w:rPr>
          <w:spacing w:val="-4"/>
          <w:sz w:val="30"/>
          <w:szCs w:val="30"/>
        </w:rPr>
        <w:t xml:space="preserve">GLOW </w:t>
      </w:r>
    </w:p>
    <w:p w:rsidR="00AF228C" w:rsidRPr="00F33272" w:rsidRDefault="00AF228C" w:rsidP="00AF228C">
      <w:pPr>
        <w:pStyle w:val="NormalWeb"/>
        <w:spacing w:before="0" w:beforeAutospacing="0" w:after="0" w:afterAutospacing="0"/>
        <w:ind w:left="547" w:right="-25"/>
        <w:jc w:val="thaiDistribute"/>
        <w:rPr>
          <w:spacing w:val="-4"/>
          <w:sz w:val="24"/>
          <w:szCs w:val="24"/>
        </w:rPr>
      </w:pPr>
    </w:p>
    <w:p w:rsidR="000915F8" w:rsidRPr="00F33272" w:rsidRDefault="0012665E" w:rsidP="007712BC">
      <w:pPr>
        <w:pStyle w:val="NormalWeb"/>
        <w:spacing w:before="0" w:beforeAutospacing="0" w:after="0" w:afterAutospacing="0"/>
        <w:ind w:left="547" w:right="-25"/>
        <w:jc w:val="thaiDistribute"/>
        <w:rPr>
          <w:i/>
          <w:iCs/>
          <w:spacing w:val="-4"/>
          <w:sz w:val="30"/>
          <w:szCs w:val="30"/>
        </w:rPr>
      </w:pPr>
      <w:r w:rsidRPr="00F33272">
        <w:rPr>
          <w:rFonts w:hint="cs"/>
          <w:spacing w:val="-4"/>
          <w:sz w:val="30"/>
          <w:szCs w:val="30"/>
          <w:cs/>
        </w:rPr>
        <w:t>บริษัทได้รับทราบมติดังกล่าวและได้เข้าทำ</w:t>
      </w:r>
      <w:r w:rsidRPr="00F33272">
        <w:rPr>
          <w:spacing w:val="-4"/>
          <w:sz w:val="30"/>
          <w:szCs w:val="30"/>
          <w:cs/>
        </w:rPr>
        <w:t>สัญญาแก้ไขสัญญาซื้อขายหุ้นโดยได้ระบุเรื่องการขายกิจการของ</w:t>
      </w:r>
      <w:r w:rsidR="009A787B" w:rsidRPr="00F33272">
        <w:rPr>
          <w:rFonts w:hint="cs"/>
          <w:spacing w:val="-4"/>
          <w:sz w:val="30"/>
          <w:szCs w:val="30"/>
          <w:cs/>
        </w:rPr>
        <w:t xml:space="preserve"> </w:t>
      </w:r>
      <w:r w:rsidRPr="00F33272">
        <w:rPr>
          <w:spacing w:val="-4"/>
          <w:sz w:val="30"/>
          <w:szCs w:val="30"/>
        </w:rPr>
        <w:t>SPP</w:t>
      </w:r>
      <w:r w:rsidRPr="00F33272">
        <w:rPr>
          <w:spacing w:val="-4"/>
          <w:sz w:val="30"/>
          <w:szCs w:val="30"/>
          <w:cs/>
        </w:rPr>
        <w:t>1</w:t>
      </w:r>
      <w:r w:rsidR="00B16A0E">
        <w:rPr>
          <w:spacing w:val="-4"/>
          <w:sz w:val="30"/>
          <w:szCs w:val="30"/>
        </w:rPr>
        <w:t xml:space="preserve"> </w:t>
      </w:r>
      <w:r w:rsidRPr="00F33272">
        <w:rPr>
          <w:spacing w:val="-4"/>
          <w:sz w:val="30"/>
          <w:szCs w:val="30"/>
          <w:cs/>
        </w:rPr>
        <w:t>เป็นเงื่อนไขบ</w:t>
      </w:r>
      <w:r w:rsidRPr="00F33272">
        <w:rPr>
          <w:rFonts w:hint="cs"/>
          <w:spacing w:val="-4"/>
          <w:sz w:val="30"/>
          <w:szCs w:val="30"/>
          <w:cs/>
        </w:rPr>
        <w:t>ั</w:t>
      </w:r>
      <w:r w:rsidRPr="00F33272">
        <w:rPr>
          <w:spacing w:val="-4"/>
          <w:sz w:val="30"/>
          <w:szCs w:val="30"/>
          <w:cs/>
        </w:rPr>
        <w:t>งค</w:t>
      </w:r>
      <w:r w:rsidRPr="00F33272">
        <w:rPr>
          <w:rFonts w:hint="cs"/>
          <w:spacing w:val="-4"/>
          <w:sz w:val="30"/>
          <w:szCs w:val="30"/>
          <w:cs/>
        </w:rPr>
        <w:t>ั</w:t>
      </w:r>
      <w:r w:rsidRPr="00F33272">
        <w:rPr>
          <w:spacing w:val="-4"/>
          <w:sz w:val="30"/>
          <w:szCs w:val="30"/>
          <w:cs/>
        </w:rPr>
        <w:t>บก่อนเพิ่มเติมของสัญญาซื้อขายหุ้น</w:t>
      </w:r>
      <w:r w:rsidR="009A787B" w:rsidRPr="00F33272">
        <w:rPr>
          <w:spacing w:val="-4"/>
          <w:sz w:val="30"/>
          <w:szCs w:val="30"/>
          <w:cs/>
        </w:rPr>
        <w:t xml:space="preserve"> เพื่อให้เป็นไปตามมติอนุมัติของ</w:t>
      </w:r>
      <w:proofErr w:type="spellStart"/>
      <w:r w:rsidRPr="00F33272">
        <w:rPr>
          <w:spacing w:val="-4"/>
          <w:sz w:val="30"/>
          <w:szCs w:val="30"/>
          <w:cs/>
        </w:rPr>
        <w:t>กกพ</w:t>
      </w:r>
      <w:proofErr w:type="spellEnd"/>
      <w:r w:rsidRPr="00F33272">
        <w:rPr>
          <w:spacing w:val="-4"/>
          <w:sz w:val="30"/>
          <w:szCs w:val="30"/>
        </w:rPr>
        <w:t xml:space="preserve">. </w:t>
      </w:r>
      <w:r w:rsidRPr="00F33272">
        <w:rPr>
          <w:spacing w:val="-4"/>
          <w:sz w:val="30"/>
          <w:szCs w:val="30"/>
          <w:cs/>
        </w:rPr>
        <w:t>กล่าวคือบริษัทจะซื้อหุ้น</w:t>
      </w:r>
      <w:r w:rsidR="007E1AC4" w:rsidRPr="00F33272">
        <w:rPr>
          <w:spacing w:val="-4"/>
          <w:sz w:val="30"/>
          <w:szCs w:val="30"/>
        </w:rPr>
        <w:br/>
      </w:r>
      <w:r w:rsidRPr="00F33272">
        <w:rPr>
          <w:spacing w:val="-4"/>
          <w:sz w:val="30"/>
          <w:szCs w:val="30"/>
          <w:cs/>
        </w:rPr>
        <w:t xml:space="preserve">ที่ซื้อขายและดำเนินการทำคำเสนอซื้อหุ้นของ </w:t>
      </w:r>
      <w:r w:rsidRPr="00F33272">
        <w:rPr>
          <w:spacing w:val="-4"/>
          <w:sz w:val="30"/>
          <w:szCs w:val="30"/>
        </w:rPr>
        <w:t xml:space="preserve">GLOW </w:t>
      </w:r>
      <w:r w:rsidRPr="00F33272">
        <w:rPr>
          <w:spacing w:val="-4"/>
          <w:sz w:val="30"/>
          <w:szCs w:val="30"/>
          <w:cs/>
        </w:rPr>
        <w:t xml:space="preserve">ก็ต่อเมื่อการขายกิจการของ </w:t>
      </w:r>
      <w:r w:rsidRPr="00F33272">
        <w:rPr>
          <w:spacing w:val="-4"/>
          <w:sz w:val="30"/>
          <w:szCs w:val="30"/>
        </w:rPr>
        <w:t>SPP1</w:t>
      </w:r>
      <w:r w:rsidRPr="00F33272">
        <w:rPr>
          <w:spacing w:val="-4"/>
          <w:sz w:val="30"/>
          <w:szCs w:val="30"/>
          <w:cs/>
        </w:rPr>
        <w:t>ได้ดำเนินการเสร็จเรียบร้อยแล้ว จึงทำให้เงื่อนไขบังคับก่อนของสัญญาซื้อขายหุ</w:t>
      </w:r>
      <w:r w:rsidRPr="00F33272">
        <w:rPr>
          <w:rFonts w:hint="cs"/>
          <w:spacing w:val="-4"/>
          <w:sz w:val="30"/>
          <w:szCs w:val="30"/>
          <w:cs/>
        </w:rPr>
        <w:t>้</w:t>
      </w:r>
      <w:r w:rsidRPr="00F33272">
        <w:rPr>
          <w:spacing w:val="-4"/>
          <w:sz w:val="30"/>
          <w:szCs w:val="30"/>
          <w:cs/>
        </w:rPr>
        <w:t>นย</w:t>
      </w:r>
      <w:r w:rsidRPr="00F33272">
        <w:rPr>
          <w:rFonts w:hint="cs"/>
          <w:spacing w:val="-4"/>
          <w:sz w:val="30"/>
          <w:szCs w:val="30"/>
          <w:cs/>
        </w:rPr>
        <w:t>ั</w:t>
      </w:r>
      <w:r w:rsidRPr="00F33272">
        <w:rPr>
          <w:spacing w:val="-4"/>
          <w:sz w:val="30"/>
          <w:szCs w:val="30"/>
          <w:cs/>
        </w:rPr>
        <w:t>งไม่สำเร็จครบถ</w:t>
      </w:r>
      <w:r w:rsidRPr="00F33272">
        <w:rPr>
          <w:rFonts w:hint="cs"/>
          <w:spacing w:val="-4"/>
          <w:sz w:val="30"/>
          <w:szCs w:val="30"/>
          <w:cs/>
        </w:rPr>
        <w:t>้</w:t>
      </w:r>
      <w:r w:rsidRPr="00F33272">
        <w:rPr>
          <w:spacing w:val="-4"/>
          <w:sz w:val="30"/>
          <w:szCs w:val="30"/>
          <w:cs/>
        </w:rPr>
        <w:t>วน</w:t>
      </w:r>
      <w:r w:rsidR="004633D8" w:rsidRPr="00F33272">
        <w:rPr>
          <w:rFonts w:hint="cs"/>
          <w:spacing w:val="-4"/>
          <w:sz w:val="30"/>
          <w:szCs w:val="30"/>
          <w:cs/>
        </w:rPr>
        <w:t xml:space="preserve"> ณ </w:t>
      </w:r>
      <w:r w:rsidR="008142A2" w:rsidRPr="00F33272">
        <w:rPr>
          <w:rFonts w:hint="cs"/>
          <w:spacing w:val="-4"/>
          <w:sz w:val="30"/>
          <w:szCs w:val="30"/>
          <w:cs/>
        </w:rPr>
        <w:t xml:space="preserve">วันที่ </w:t>
      </w:r>
      <w:r w:rsidR="004633D8" w:rsidRPr="00F33272">
        <w:rPr>
          <w:spacing w:val="-4"/>
          <w:sz w:val="30"/>
          <w:szCs w:val="30"/>
        </w:rPr>
        <w:t xml:space="preserve">31 </w:t>
      </w:r>
      <w:r w:rsidR="004633D8" w:rsidRPr="00F33272">
        <w:rPr>
          <w:rFonts w:hint="cs"/>
          <w:spacing w:val="-4"/>
          <w:sz w:val="30"/>
          <w:szCs w:val="30"/>
          <w:cs/>
        </w:rPr>
        <w:t xml:space="preserve">ธันวาคม </w:t>
      </w:r>
      <w:r w:rsidR="004633D8" w:rsidRPr="00F33272">
        <w:rPr>
          <w:spacing w:val="-4"/>
          <w:sz w:val="30"/>
          <w:szCs w:val="30"/>
        </w:rPr>
        <w:t>2561</w:t>
      </w:r>
    </w:p>
    <w:p w:rsidR="009B56B2" w:rsidRPr="00F33272" w:rsidRDefault="009B5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24"/>
          <w:szCs w:val="24"/>
          <w:cs/>
          <w:lang w:eastAsia="ja-JP"/>
        </w:rPr>
      </w:pPr>
    </w:p>
    <w:p w:rsidR="00AF228C" w:rsidRPr="00F33272" w:rsidRDefault="00AF2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  <w:lang w:eastAsia="ja-JP"/>
        </w:rPr>
      </w:pPr>
      <w:r w:rsidRPr="00F33272">
        <w:rPr>
          <w:i/>
          <w:iCs/>
          <w:sz w:val="30"/>
          <w:szCs w:val="30"/>
          <w:cs/>
        </w:rPr>
        <w:br w:type="page"/>
      </w:r>
    </w:p>
    <w:p w:rsidR="003A41D1" w:rsidRPr="00F33272" w:rsidRDefault="003A41D1" w:rsidP="00915922">
      <w:pPr>
        <w:pStyle w:val="NormalWeb"/>
        <w:spacing w:before="0" w:beforeAutospacing="0" w:after="0" w:afterAutospacing="0"/>
        <w:ind w:left="547" w:right="-25"/>
        <w:jc w:val="thaiDistribute"/>
        <w:rPr>
          <w:i/>
          <w:iCs/>
          <w:sz w:val="30"/>
          <w:szCs w:val="30"/>
        </w:rPr>
      </w:pPr>
      <w:r w:rsidRPr="00F33272">
        <w:rPr>
          <w:rFonts w:hint="cs"/>
          <w:i/>
          <w:iCs/>
          <w:sz w:val="30"/>
          <w:szCs w:val="30"/>
          <w:cs/>
        </w:rPr>
        <w:t>โรงไฟฟ้าพลังงานแสงอาทิตย์</w:t>
      </w:r>
    </w:p>
    <w:p w:rsidR="00707699" w:rsidRPr="00F33272" w:rsidRDefault="00707699" w:rsidP="00915922">
      <w:pPr>
        <w:pStyle w:val="NormalWeb"/>
        <w:spacing w:before="0" w:beforeAutospacing="0" w:after="0" w:afterAutospacing="0"/>
        <w:ind w:left="547" w:right="-25"/>
        <w:jc w:val="thaiDistribute"/>
        <w:rPr>
          <w:i/>
          <w:iCs/>
          <w:sz w:val="24"/>
          <w:szCs w:val="24"/>
        </w:rPr>
      </w:pPr>
    </w:p>
    <w:p w:rsidR="003A41D1" w:rsidRPr="00F33272" w:rsidRDefault="003A41D1" w:rsidP="003A41D1">
      <w:pPr>
        <w:pStyle w:val="NormalWeb"/>
        <w:spacing w:before="0" w:beforeAutospacing="0" w:after="0" w:afterAutospacing="0"/>
        <w:ind w:left="547" w:right="-25"/>
        <w:jc w:val="thaiDistribute"/>
        <w:rPr>
          <w:spacing w:val="-4"/>
          <w:sz w:val="30"/>
          <w:szCs w:val="30"/>
        </w:rPr>
      </w:pPr>
      <w:r w:rsidRPr="00F33272">
        <w:rPr>
          <w:spacing w:val="-4"/>
          <w:sz w:val="30"/>
          <w:szCs w:val="30"/>
          <w:cs/>
        </w:rPr>
        <w:t xml:space="preserve">เมื่อวันที่ </w:t>
      </w:r>
      <w:r w:rsidRPr="00F33272">
        <w:rPr>
          <w:spacing w:val="-4"/>
          <w:sz w:val="30"/>
          <w:szCs w:val="30"/>
        </w:rPr>
        <w:t>28</w:t>
      </w:r>
      <w:r w:rsidRPr="00F33272">
        <w:rPr>
          <w:spacing w:val="-4"/>
          <w:sz w:val="30"/>
          <w:szCs w:val="30"/>
          <w:cs/>
        </w:rPr>
        <w:t xml:space="preserve"> พฤศจิกายน </w:t>
      </w:r>
      <w:r w:rsidRPr="00F33272">
        <w:rPr>
          <w:spacing w:val="-4"/>
          <w:sz w:val="30"/>
          <w:szCs w:val="30"/>
        </w:rPr>
        <w:t>2561</w:t>
      </w:r>
      <w:r w:rsidRPr="00F33272">
        <w:rPr>
          <w:spacing w:val="-4"/>
          <w:sz w:val="30"/>
          <w:szCs w:val="30"/>
          <w:cs/>
        </w:rPr>
        <w:t xml:space="preserve"> ที่ประชุมคณะกรรมการของบริษัทได้มีมติ</w:t>
      </w:r>
      <w:r w:rsidRPr="00F33272">
        <w:rPr>
          <w:rFonts w:hint="cs"/>
          <w:spacing w:val="-4"/>
          <w:sz w:val="30"/>
          <w:szCs w:val="30"/>
          <w:cs/>
        </w:rPr>
        <w:t xml:space="preserve">อนุมัติให้บริษัทลงนามในสัญญาซื้อขายหุ้น </w:t>
      </w:r>
      <w:r w:rsidR="00EB2B14" w:rsidRPr="00F33272">
        <w:rPr>
          <w:rFonts w:hint="cs"/>
          <w:spacing w:val="-4"/>
          <w:sz w:val="30"/>
          <w:szCs w:val="30"/>
          <w:cs/>
        </w:rPr>
        <w:t xml:space="preserve">เพื่อเข้าถือหุ้นโดยทางตรงหรือทางอ้อม </w:t>
      </w:r>
      <w:r w:rsidRPr="00F33272">
        <w:rPr>
          <w:rFonts w:hint="cs"/>
          <w:spacing w:val="-4"/>
          <w:sz w:val="30"/>
          <w:szCs w:val="30"/>
          <w:cs/>
        </w:rPr>
        <w:t>สำหรับการเข้าซื้อห</w:t>
      </w:r>
      <w:r w:rsidR="00A44393" w:rsidRPr="00F33272">
        <w:rPr>
          <w:rFonts w:hint="cs"/>
          <w:spacing w:val="-4"/>
          <w:sz w:val="30"/>
          <w:szCs w:val="30"/>
          <w:cs/>
        </w:rPr>
        <w:t>ุ้นทั้งหมดของ</w:t>
      </w:r>
      <w:r w:rsidRPr="00F33272">
        <w:rPr>
          <w:rFonts w:hint="cs"/>
          <w:spacing w:val="-4"/>
          <w:sz w:val="30"/>
          <w:szCs w:val="30"/>
          <w:cs/>
        </w:rPr>
        <w:t xml:space="preserve"> บริษัท เอ็น.พี.</w:t>
      </w:r>
      <w:proofErr w:type="spellStart"/>
      <w:r w:rsidRPr="00F33272">
        <w:rPr>
          <w:rFonts w:hint="cs"/>
          <w:spacing w:val="-4"/>
          <w:sz w:val="30"/>
          <w:szCs w:val="30"/>
          <w:cs/>
        </w:rPr>
        <w:t>เอส</w:t>
      </w:r>
      <w:proofErr w:type="spellEnd"/>
      <w:r w:rsidRPr="00F33272">
        <w:rPr>
          <w:rFonts w:hint="cs"/>
          <w:spacing w:val="-4"/>
          <w:sz w:val="30"/>
          <w:szCs w:val="30"/>
          <w:cs/>
        </w:rPr>
        <w:t xml:space="preserve"> สตาร์กรุ๊ป จำกัด</w:t>
      </w:r>
      <w:r w:rsidR="00AF228C" w:rsidRPr="00F33272">
        <w:rPr>
          <w:spacing w:val="-4"/>
          <w:sz w:val="30"/>
          <w:szCs w:val="30"/>
        </w:rPr>
        <w:t xml:space="preserve"> </w:t>
      </w:r>
      <w:r w:rsidRPr="00F33272">
        <w:rPr>
          <w:rFonts w:hint="cs"/>
          <w:spacing w:val="-4"/>
          <w:sz w:val="30"/>
          <w:szCs w:val="30"/>
          <w:cs/>
        </w:rPr>
        <w:t>บริษัท</w:t>
      </w:r>
      <w:r w:rsidR="00EB2B14" w:rsidRPr="00F33272">
        <w:rPr>
          <w:rFonts w:hint="cs"/>
          <w:spacing w:val="-4"/>
          <w:sz w:val="30"/>
          <w:szCs w:val="30"/>
          <w:cs/>
        </w:rPr>
        <w:t xml:space="preserve"> </w:t>
      </w:r>
      <w:proofErr w:type="spellStart"/>
      <w:r w:rsidRPr="00F33272">
        <w:rPr>
          <w:rFonts w:hint="cs"/>
          <w:spacing w:val="-4"/>
          <w:sz w:val="30"/>
          <w:szCs w:val="30"/>
          <w:cs/>
        </w:rPr>
        <w:t>เวิร์ล</w:t>
      </w:r>
      <w:proofErr w:type="spellEnd"/>
      <w:r w:rsidRPr="00F33272">
        <w:rPr>
          <w:rFonts w:hint="cs"/>
          <w:spacing w:val="-4"/>
          <w:sz w:val="30"/>
          <w:szCs w:val="30"/>
          <w:cs/>
        </w:rPr>
        <w:t xml:space="preserve"> </w:t>
      </w:r>
      <w:proofErr w:type="spellStart"/>
      <w:r w:rsidRPr="00F33272">
        <w:rPr>
          <w:rFonts w:hint="cs"/>
          <w:spacing w:val="-4"/>
          <w:sz w:val="30"/>
          <w:szCs w:val="30"/>
          <w:cs/>
        </w:rPr>
        <w:t>เอ็กเชนจ์</w:t>
      </w:r>
      <w:proofErr w:type="spellEnd"/>
      <w:r w:rsidRPr="00F33272">
        <w:rPr>
          <w:rFonts w:hint="cs"/>
          <w:spacing w:val="-4"/>
          <w:sz w:val="30"/>
          <w:szCs w:val="30"/>
          <w:cs/>
        </w:rPr>
        <w:t xml:space="preserve"> เอเชีย</w:t>
      </w:r>
      <w:r w:rsidR="00EB2B14" w:rsidRPr="00F33272">
        <w:rPr>
          <w:rFonts w:hint="cs"/>
          <w:spacing w:val="-4"/>
          <w:sz w:val="30"/>
          <w:szCs w:val="30"/>
          <w:cs/>
        </w:rPr>
        <w:t xml:space="preserve"> </w:t>
      </w:r>
      <w:r w:rsidRPr="00F33272">
        <w:rPr>
          <w:rFonts w:hint="cs"/>
          <w:spacing w:val="-4"/>
          <w:sz w:val="30"/>
          <w:szCs w:val="30"/>
          <w:cs/>
        </w:rPr>
        <w:t>จำกัด และ</w:t>
      </w:r>
      <w:r w:rsidR="00EB2B14" w:rsidRPr="00F33272">
        <w:rPr>
          <w:rFonts w:hint="cs"/>
          <w:spacing w:val="-4"/>
          <w:sz w:val="30"/>
          <w:szCs w:val="30"/>
          <w:cs/>
        </w:rPr>
        <w:t xml:space="preserve"> </w:t>
      </w:r>
      <w:r w:rsidRPr="00F33272">
        <w:rPr>
          <w:rFonts w:hint="cs"/>
          <w:spacing w:val="-4"/>
          <w:sz w:val="30"/>
          <w:szCs w:val="30"/>
          <w:cs/>
        </w:rPr>
        <w:t>บริษัท พี.พี. โซล่า จำกัด</w:t>
      </w:r>
      <w:r w:rsidR="00A44393" w:rsidRPr="00F33272">
        <w:rPr>
          <w:rFonts w:hint="cs"/>
          <w:spacing w:val="-4"/>
          <w:sz w:val="30"/>
          <w:szCs w:val="30"/>
          <w:cs/>
        </w:rPr>
        <w:t xml:space="preserve"> </w:t>
      </w:r>
      <w:r w:rsidRPr="00F33272">
        <w:rPr>
          <w:rFonts w:hint="cs"/>
          <w:spacing w:val="-4"/>
          <w:sz w:val="30"/>
          <w:szCs w:val="30"/>
          <w:cs/>
        </w:rPr>
        <w:t>ซึ่งประกอบกิจการผลิตกระแสไฟฟ้าจากพลังงานแสงอาทิตย์ในประเทศไทย และเ</w:t>
      </w:r>
      <w:r w:rsidR="00EB2B14" w:rsidRPr="00F33272">
        <w:rPr>
          <w:rFonts w:hint="cs"/>
          <w:spacing w:val="-4"/>
          <w:sz w:val="30"/>
          <w:szCs w:val="30"/>
          <w:cs/>
        </w:rPr>
        <w:t xml:space="preserve">ข้าลงทุนใน บริษัท </w:t>
      </w:r>
      <w:proofErr w:type="spellStart"/>
      <w:r w:rsidR="00EB2B14" w:rsidRPr="00F33272">
        <w:rPr>
          <w:rFonts w:hint="cs"/>
          <w:spacing w:val="-4"/>
          <w:sz w:val="30"/>
          <w:szCs w:val="30"/>
          <w:cs/>
        </w:rPr>
        <w:t>เทอร์</w:t>
      </w:r>
      <w:proofErr w:type="spellEnd"/>
      <w:r w:rsidR="00EB2B14" w:rsidRPr="00F33272">
        <w:rPr>
          <w:rFonts w:hint="cs"/>
          <w:spacing w:val="-4"/>
          <w:sz w:val="30"/>
          <w:szCs w:val="30"/>
          <w:cs/>
        </w:rPr>
        <w:t>ร่าฟอร์ม</w:t>
      </w:r>
      <w:r w:rsidRPr="00F33272">
        <w:rPr>
          <w:rFonts w:hint="cs"/>
          <w:spacing w:val="-4"/>
          <w:sz w:val="30"/>
          <w:szCs w:val="30"/>
          <w:cs/>
        </w:rPr>
        <w:t>โก</w:t>
      </w:r>
      <w:proofErr w:type="spellStart"/>
      <w:r w:rsidRPr="00F33272">
        <w:rPr>
          <w:rFonts w:hint="cs"/>
          <w:spacing w:val="-4"/>
          <w:sz w:val="30"/>
          <w:szCs w:val="30"/>
          <w:cs/>
        </w:rPr>
        <w:t>ลบอล</w:t>
      </w:r>
      <w:proofErr w:type="spellEnd"/>
      <w:r w:rsidRPr="00F33272">
        <w:rPr>
          <w:rFonts w:hint="cs"/>
          <w:spacing w:val="-4"/>
          <w:sz w:val="30"/>
          <w:szCs w:val="30"/>
          <w:cs/>
        </w:rPr>
        <w:t xml:space="preserve"> โอ</w:t>
      </w:r>
      <w:proofErr w:type="spellStart"/>
      <w:r w:rsidRPr="00F33272">
        <w:rPr>
          <w:rFonts w:hint="cs"/>
          <w:spacing w:val="-4"/>
          <w:sz w:val="30"/>
          <w:szCs w:val="30"/>
          <w:cs/>
        </w:rPr>
        <w:t>เปอเรติ้ง</w:t>
      </w:r>
      <w:proofErr w:type="spellEnd"/>
      <w:r w:rsidRPr="00F33272">
        <w:rPr>
          <w:rFonts w:hint="cs"/>
          <w:spacing w:val="-4"/>
          <w:sz w:val="30"/>
          <w:szCs w:val="30"/>
          <w:cs/>
        </w:rPr>
        <w:t xml:space="preserve"> </w:t>
      </w:r>
      <w:r w:rsidRPr="00F33272">
        <w:rPr>
          <w:spacing w:val="-4"/>
          <w:sz w:val="30"/>
          <w:szCs w:val="30"/>
        </w:rPr>
        <w:t>(</w:t>
      </w:r>
      <w:r w:rsidRPr="00F33272">
        <w:rPr>
          <w:rFonts w:hint="cs"/>
          <w:spacing w:val="-4"/>
          <w:sz w:val="30"/>
          <w:szCs w:val="30"/>
          <w:cs/>
        </w:rPr>
        <w:t>ประเทศไทย</w:t>
      </w:r>
      <w:r w:rsidRPr="00F33272">
        <w:rPr>
          <w:spacing w:val="-4"/>
          <w:sz w:val="30"/>
          <w:szCs w:val="30"/>
        </w:rPr>
        <w:t xml:space="preserve">) </w:t>
      </w:r>
      <w:r w:rsidRPr="00F33272">
        <w:rPr>
          <w:rFonts w:hint="cs"/>
          <w:spacing w:val="-4"/>
          <w:sz w:val="30"/>
          <w:szCs w:val="30"/>
          <w:cs/>
        </w:rPr>
        <w:t>จำกัด ที่เป็นกิจการให้บริการด้านการปฏิบัติการดูแลบำรุงรักษาโรงไฟฟ้าจากพลังงานแสงอาทิตย์ จากผู้ขายซึ่งคือกลุ่ม</w:t>
      </w:r>
      <w:r w:rsidR="00EB2B14" w:rsidRPr="00F33272">
        <w:rPr>
          <w:rFonts w:hint="cs"/>
          <w:spacing w:val="-4"/>
          <w:sz w:val="30"/>
          <w:szCs w:val="30"/>
          <w:cs/>
        </w:rPr>
        <w:t>บริษัท</w:t>
      </w:r>
      <w:r w:rsidRPr="00F33272">
        <w:rPr>
          <w:rFonts w:hint="cs"/>
          <w:spacing w:val="-4"/>
          <w:sz w:val="30"/>
          <w:szCs w:val="30"/>
          <w:cs/>
        </w:rPr>
        <w:t xml:space="preserve"> </w:t>
      </w:r>
      <w:proofErr w:type="spellStart"/>
      <w:r w:rsidRPr="00F33272">
        <w:rPr>
          <w:rFonts w:hint="cs"/>
          <w:spacing w:val="-4"/>
          <w:sz w:val="30"/>
          <w:szCs w:val="30"/>
          <w:cs/>
        </w:rPr>
        <w:t>บรู๊คฟีลด์</w:t>
      </w:r>
      <w:proofErr w:type="spellEnd"/>
      <w:r w:rsidRPr="00F33272">
        <w:rPr>
          <w:rFonts w:hint="cs"/>
          <w:spacing w:val="-4"/>
          <w:sz w:val="30"/>
          <w:szCs w:val="30"/>
          <w:cs/>
        </w:rPr>
        <w:t xml:space="preserve"> รี</w:t>
      </w:r>
      <w:proofErr w:type="spellStart"/>
      <w:r w:rsidRPr="00F33272">
        <w:rPr>
          <w:rFonts w:hint="cs"/>
          <w:spacing w:val="-4"/>
          <w:sz w:val="30"/>
          <w:szCs w:val="30"/>
          <w:cs/>
        </w:rPr>
        <w:t>นิว</w:t>
      </w:r>
      <w:proofErr w:type="spellEnd"/>
      <w:r w:rsidRPr="00F33272">
        <w:rPr>
          <w:rFonts w:hint="cs"/>
          <w:spacing w:val="-4"/>
          <w:sz w:val="30"/>
          <w:szCs w:val="30"/>
          <w:cs/>
        </w:rPr>
        <w:t>เอ</w:t>
      </w:r>
      <w:proofErr w:type="spellStart"/>
      <w:r w:rsidRPr="00F33272">
        <w:rPr>
          <w:rFonts w:hint="cs"/>
          <w:spacing w:val="-4"/>
          <w:sz w:val="30"/>
          <w:szCs w:val="30"/>
          <w:cs/>
        </w:rPr>
        <w:t>เบิล</w:t>
      </w:r>
      <w:proofErr w:type="spellEnd"/>
      <w:r w:rsidRPr="00F33272">
        <w:rPr>
          <w:rFonts w:hint="cs"/>
          <w:spacing w:val="-4"/>
          <w:sz w:val="30"/>
          <w:szCs w:val="30"/>
          <w:cs/>
        </w:rPr>
        <w:t xml:space="preserve"> </w:t>
      </w:r>
      <w:proofErr w:type="spellStart"/>
      <w:r w:rsidRPr="00F33272">
        <w:rPr>
          <w:rFonts w:hint="cs"/>
          <w:spacing w:val="-4"/>
          <w:sz w:val="30"/>
          <w:szCs w:val="30"/>
          <w:cs/>
        </w:rPr>
        <w:t>พาร์ทเนอร์ส</w:t>
      </w:r>
      <w:proofErr w:type="spellEnd"/>
      <w:r w:rsidRPr="00F33272">
        <w:rPr>
          <w:rFonts w:hint="cs"/>
          <w:spacing w:val="-4"/>
          <w:sz w:val="30"/>
          <w:szCs w:val="30"/>
          <w:cs/>
        </w:rPr>
        <w:t xml:space="preserve"> โดยมีมูลค่ารวมของรายการทั้งสิ้นประมาณ </w:t>
      </w:r>
      <w:r w:rsidRPr="00F33272">
        <w:rPr>
          <w:spacing w:val="-4"/>
          <w:sz w:val="30"/>
          <w:szCs w:val="30"/>
        </w:rPr>
        <w:t xml:space="preserve">3,070 </w:t>
      </w:r>
      <w:r w:rsidRPr="00F33272">
        <w:rPr>
          <w:rFonts w:hint="cs"/>
          <w:spacing w:val="-4"/>
          <w:sz w:val="30"/>
          <w:szCs w:val="30"/>
          <w:cs/>
        </w:rPr>
        <w:t>ล้านบาท รวมการโอนสิทธิตามสัญญาเงินกู้จากผู้ถือหุ้นเดิม ซึ่งราคาซื้อขายสามารถ</w:t>
      </w:r>
      <w:r w:rsidR="00A44393" w:rsidRPr="00F33272">
        <w:rPr>
          <w:rFonts w:hint="cs"/>
          <w:spacing w:val="-4"/>
          <w:sz w:val="30"/>
          <w:szCs w:val="30"/>
          <w:cs/>
        </w:rPr>
        <w:t>ปรับเปลี่ยนได้ขึ้นกับปัจจัยบางประการ</w:t>
      </w:r>
    </w:p>
    <w:p w:rsidR="00A44393" w:rsidRPr="00F33272" w:rsidRDefault="00A44393" w:rsidP="003A41D1">
      <w:pPr>
        <w:pStyle w:val="NormalWeb"/>
        <w:spacing w:before="0" w:beforeAutospacing="0" w:after="0" w:afterAutospacing="0"/>
        <w:ind w:left="547" w:right="-25"/>
        <w:jc w:val="thaiDistribute"/>
        <w:rPr>
          <w:sz w:val="24"/>
          <w:szCs w:val="24"/>
        </w:rPr>
      </w:pPr>
    </w:p>
    <w:p w:rsidR="000E5816" w:rsidRPr="00F33272" w:rsidRDefault="00A44393" w:rsidP="00472D19">
      <w:pPr>
        <w:pStyle w:val="NormalWeb"/>
        <w:spacing w:before="0" w:beforeAutospacing="0" w:after="0" w:afterAutospacing="0"/>
        <w:ind w:left="547" w:right="-25"/>
        <w:jc w:val="thaiDistribute"/>
        <w:rPr>
          <w:spacing w:val="-4"/>
          <w:sz w:val="30"/>
          <w:szCs w:val="30"/>
        </w:rPr>
      </w:pPr>
      <w:r w:rsidRPr="00F33272">
        <w:rPr>
          <w:rFonts w:hint="cs"/>
          <w:spacing w:val="-4"/>
          <w:sz w:val="30"/>
          <w:szCs w:val="30"/>
          <w:cs/>
        </w:rPr>
        <w:t xml:space="preserve">บริษัทได้เข้าทำสัญญาซื้อขายหุ้นในกลุ่มบริษัทต่างๆดังกล่าวข้างต้นเมื่อวันที่ </w:t>
      </w:r>
      <w:r w:rsidRPr="00F33272">
        <w:rPr>
          <w:spacing w:val="-4"/>
          <w:sz w:val="30"/>
          <w:szCs w:val="30"/>
        </w:rPr>
        <w:t xml:space="preserve">7 </w:t>
      </w:r>
      <w:r w:rsidRPr="00F33272">
        <w:rPr>
          <w:rFonts w:hint="cs"/>
          <w:spacing w:val="-4"/>
          <w:sz w:val="30"/>
          <w:szCs w:val="30"/>
          <w:cs/>
        </w:rPr>
        <w:t>ธันวาคม</w:t>
      </w:r>
      <w:r w:rsidRPr="00F33272">
        <w:rPr>
          <w:spacing w:val="-4"/>
          <w:sz w:val="30"/>
          <w:szCs w:val="30"/>
        </w:rPr>
        <w:t xml:space="preserve"> 2561 </w:t>
      </w:r>
      <w:r w:rsidR="00EB2B14" w:rsidRPr="00F33272">
        <w:rPr>
          <w:rFonts w:hint="cs"/>
          <w:spacing w:val="-4"/>
          <w:sz w:val="30"/>
          <w:szCs w:val="30"/>
          <w:cs/>
        </w:rPr>
        <w:t>โดยเงื่อนไขการโอนหุ้</w:t>
      </w:r>
      <w:r w:rsidRPr="00F33272">
        <w:rPr>
          <w:rFonts w:hint="cs"/>
          <w:spacing w:val="-4"/>
          <w:sz w:val="30"/>
          <w:szCs w:val="30"/>
          <w:cs/>
        </w:rPr>
        <w:t>นจะต้องได้รับการอนุมัติจากหน่วยงานที่เกี่ยวข้อง และปฏิบัติตามเงื่อนไข</w:t>
      </w:r>
      <w:r w:rsidR="00472D19" w:rsidRPr="00F33272">
        <w:rPr>
          <w:rFonts w:hint="cs"/>
          <w:spacing w:val="-4"/>
          <w:sz w:val="30"/>
          <w:szCs w:val="30"/>
          <w:cs/>
        </w:rPr>
        <w:t>อื่น</w:t>
      </w:r>
      <w:r w:rsidRPr="00F33272">
        <w:rPr>
          <w:rFonts w:hint="cs"/>
          <w:spacing w:val="-4"/>
          <w:sz w:val="30"/>
          <w:szCs w:val="30"/>
          <w:cs/>
        </w:rPr>
        <w:t>ที่ระบุในสัญญาซื้อขายหุ้น</w:t>
      </w:r>
      <w:r w:rsidR="00472D19" w:rsidRPr="00F33272">
        <w:rPr>
          <w:rFonts w:hint="cs"/>
          <w:spacing w:val="-4"/>
          <w:sz w:val="30"/>
          <w:szCs w:val="30"/>
          <w:cs/>
        </w:rPr>
        <w:t xml:space="preserve"> บริษัทอยู่ระหว่างการดำเนินการตามเงื่อนไข</w:t>
      </w:r>
      <w:r w:rsidR="004633D8" w:rsidRPr="00F33272">
        <w:rPr>
          <w:rFonts w:hint="cs"/>
          <w:spacing w:val="-4"/>
          <w:sz w:val="30"/>
          <w:szCs w:val="30"/>
          <w:cs/>
        </w:rPr>
        <w:t>ของ</w:t>
      </w:r>
      <w:r w:rsidR="00472D19" w:rsidRPr="00F33272">
        <w:rPr>
          <w:rFonts w:hint="cs"/>
          <w:spacing w:val="-4"/>
          <w:sz w:val="30"/>
          <w:szCs w:val="30"/>
          <w:cs/>
        </w:rPr>
        <w:t>สัญญาดังกล่าว ดังนั้นการซื้อขายหุ้นจึงยังไม่แล้วเสร็จ</w:t>
      </w:r>
      <w:r w:rsidR="004633D8" w:rsidRPr="00F33272">
        <w:rPr>
          <w:rFonts w:hint="cs"/>
          <w:spacing w:val="-4"/>
          <w:sz w:val="30"/>
          <w:szCs w:val="30"/>
          <w:cs/>
        </w:rPr>
        <w:t xml:space="preserve"> ณ วันที่ </w:t>
      </w:r>
      <w:r w:rsidR="004633D8" w:rsidRPr="00F33272">
        <w:rPr>
          <w:spacing w:val="-4"/>
          <w:sz w:val="30"/>
          <w:szCs w:val="30"/>
        </w:rPr>
        <w:t xml:space="preserve">31 </w:t>
      </w:r>
      <w:r w:rsidR="004633D8" w:rsidRPr="00F33272">
        <w:rPr>
          <w:rFonts w:hint="cs"/>
          <w:spacing w:val="-4"/>
          <w:sz w:val="30"/>
          <w:szCs w:val="30"/>
          <w:cs/>
        </w:rPr>
        <w:t xml:space="preserve">ธันวาคม </w:t>
      </w:r>
      <w:r w:rsidR="004633D8" w:rsidRPr="00F33272">
        <w:rPr>
          <w:spacing w:val="-4"/>
          <w:sz w:val="30"/>
          <w:szCs w:val="30"/>
        </w:rPr>
        <w:t>2561</w:t>
      </w:r>
    </w:p>
    <w:p w:rsidR="00472D19" w:rsidRPr="00F33272" w:rsidRDefault="00472D19" w:rsidP="00472D19">
      <w:pPr>
        <w:pStyle w:val="NormalWeb"/>
        <w:spacing w:before="0" w:beforeAutospacing="0" w:after="0" w:afterAutospacing="0"/>
        <w:ind w:left="547" w:right="-25"/>
        <w:jc w:val="thaiDistribute"/>
        <w:rPr>
          <w:sz w:val="24"/>
          <w:szCs w:val="24"/>
        </w:rPr>
      </w:pPr>
    </w:p>
    <w:p w:rsidR="005B7AA5" w:rsidRPr="00F33272" w:rsidRDefault="00445407" w:rsidP="0065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33272">
        <w:rPr>
          <w:rFonts w:asciiTheme="majorBidi" w:hAnsiTheme="majorBidi" w:cstheme="majorBidi"/>
          <w:b/>
          <w:bCs/>
          <w:sz w:val="30"/>
          <w:szCs w:val="30"/>
        </w:rPr>
        <w:t>37</w:t>
      </w:r>
      <w:r w:rsidR="007150B1" w:rsidRPr="00F332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5B7AA5" w:rsidRPr="00F3327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เหตุการณ์ภายหลังรอบระยะเวลาที่รายงาน</w:t>
      </w:r>
    </w:p>
    <w:p w:rsidR="003B1E8B" w:rsidRPr="00F33272" w:rsidRDefault="003B1E8B" w:rsidP="002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723A9" w:rsidRPr="00F33272" w:rsidRDefault="00C11733" w:rsidP="00AA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A6696F">
        <w:rPr>
          <w:rFonts w:asciiTheme="majorBidi" w:hAnsiTheme="majorBidi" w:cstheme="majorBidi"/>
          <w:spacing w:val="-2"/>
          <w:sz w:val="30"/>
          <w:szCs w:val="30"/>
        </w:rPr>
        <w:t>11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กุมภาพันธ์ 25</w:t>
      </w:r>
      <w:r w:rsidR="00AA2896" w:rsidRPr="00F33272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A6696F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ณะกรรมการของบริษัทได้มีมติเห็นชอบให้เสนอที่ประชุมสามัญผู้ถือหุ้นเพื่อพิจารณาอนุมัติการจ่ายเงินปันผลสำหรับปี 25</w:t>
      </w:r>
      <w:r w:rsidR="00A6696F">
        <w:rPr>
          <w:rFonts w:asciiTheme="majorBidi" w:hAnsiTheme="majorBidi" w:cstheme="majorBidi"/>
          <w:spacing w:val="-2"/>
          <w:sz w:val="30"/>
          <w:szCs w:val="30"/>
        </w:rPr>
        <w:t>61</w:t>
      </w:r>
      <w:r w:rsidR="00452EBB">
        <w:rPr>
          <w:rFonts w:asciiTheme="majorBidi" w:hAnsiTheme="majorBidi" w:cstheme="majorBidi"/>
          <w:spacing w:val="-2"/>
          <w:sz w:val="30"/>
          <w:szCs w:val="30"/>
          <w:cs/>
        </w:rPr>
        <w:t xml:space="preserve"> ในอัตราหุ้นละ</w:t>
      </w:r>
      <w:r w:rsidR="00452EBB">
        <w:rPr>
          <w:rFonts w:asciiTheme="majorBidi" w:hAnsiTheme="majorBidi" w:cstheme="majorBidi"/>
          <w:spacing w:val="-2"/>
          <w:sz w:val="30"/>
          <w:szCs w:val="30"/>
        </w:rPr>
        <w:t xml:space="preserve"> 1.25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บาท เป็นจำนวนเงินรวม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52EBB">
        <w:rPr>
          <w:rFonts w:asciiTheme="majorBidi" w:hAnsiTheme="majorBidi" w:cstheme="majorBidi"/>
          <w:spacing w:val="-2"/>
          <w:sz w:val="30"/>
          <w:szCs w:val="30"/>
        </w:rPr>
        <w:t>1,872.9</w:t>
      </w:r>
      <w:r w:rsidR="00EA2964"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เงินปันผลสำหรับปีดังกล่าวได้รวมเงินปันผลระหว่างกาลในอัตราหุ้นละ </w:t>
      </w:r>
      <w:r w:rsidR="000045CF" w:rsidRPr="00F33272">
        <w:rPr>
          <w:rFonts w:asciiTheme="majorBidi" w:hAnsiTheme="majorBidi" w:cstheme="majorBidi"/>
          <w:spacing w:val="-2"/>
          <w:sz w:val="30"/>
          <w:szCs w:val="30"/>
        </w:rPr>
        <w:t>0.45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บาท ซึ่งบริษัทได้จ่ายให้กับผู้ถือหุ้นของบริษัทแล้วในเดือนกันยายน 25</w:t>
      </w:r>
      <w:r w:rsidR="00A6696F">
        <w:rPr>
          <w:rFonts w:asciiTheme="majorBidi" w:hAnsiTheme="majorBidi" w:cstheme="majorBidi"/>
          <w:spacing w:val="-2"/>
          <w:sz w:val="30"/>
          <w:szCs w:val="30"/>
        </w:rPr>
        <w:t>61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 </w:t>
      </w:r>
      <w:r w:rsidR="00452EBB">
        <w:rPr>
          <w:rFonts w:asciiTheme="majorBidi" w:hAnsiTheme="majorBidi" w:cstheme="majorBidi"/>
          <w:spacing w:val="-2"/>
          <w:sz w:val="30"/>
          <w:szCs w:val="30"/>
        </w:rPr>
        <w:t>0.80</w:t>
      </w:r>
      <w:r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บาท คิดเป็นจำนวนเงินรวม</w:t>
      </w:r>
      <w:r w:rsidR="00EA2964"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52EBB">
        <w:rPr>
          <w:rFonts w:asciiTheme="majorBidi" w:hAnsiTheme="majorBidi" w:cstheme="majorBidi"/>
          <w:spacing w:val="-2"/>
          <w:sz w:val="30"/>
          <w:szCs w:val="30"/>
        </w:rPr>
        <w:t>1,198.6</w:t>
      </w:r>
      <w:r w:rsidR="00EA2964" w:rsidRPr="00F332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pacing w:val="-2"/>
          <w:sz w:val="30"/>
          <w:szCs w:val="30"/>
          <w:cs/>
        </w:rPr>
        <w:t>ล้านบาททั้งนี้ การจ่ายเงินปันผลดังกล่าวขึ้นอยู่กับการอนุมัติจากที่ประชุมสามัญผู้ถือหุ้นของบริษัท</w:t>
      </w:r>
      <w:r w:rsidR="000045CF" w:rsidRPr="00F33272">
        <w:rPr>
          <w:rFonts w:asciiTheme="majorBidi" w:hAnsiTheme="majorBidi" w:cstheme="majorBidi" w:hint="cs"/>
          <w:spacing w:val="-2"/>
          <w:sz w:val="30"/>
          <w:szCs w:val="30"/>
          <w:cs/>
        </w:rPr>
        <w:t>ประจำปี</w:t>
      </w:r>
      <w:r w:rsidR="007626A6" w:rsidRPr="00F3327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626A6" w:rsidRPr="00F33272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DB239F" w:rsidRPr="00F33272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A6696F">
        <w:rPr>
          <w:rFonts w:asciiTheme="majorBidi" w:hAnsiTheme="majorBidi" w:cstheme="majorBidi"/>
          <w:spacing w:val="-2"/>
          <w:sz w:val="30"/>
          <w:szCs w:val="30"/>
        </w:rPr>
        <w:t>2</w:t>
      </w:r>
    </w:p>
    <w:p w:rsidR="007E1AC4" w:rsidRPr="00F33272" w:rsidRDefault="007E1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:rsidR="00C723A9" w:rsidRPr="00F33272" w:rsidRDefault="009A787B" w:rsidP="009A7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sz w:val="30"/>
          <w:szCs w:val="30"/>
          <w:cs/>
        </w:rPr>
        <w:t>38</w:t>
      </w:r>
      <w:r w:rsidRPr="00F33272">
        <w:rPr>
          <w:rFonts w:asciiTheme="majorBidi" w:hAnsiTheme="majorBidi" w:cstheme="majorBidi"/>
          <w:b/>
          <w:bCs/>
          <w:sz w:val="30"/>
          <w:szCs w:val="30"/>
          <w:cs/>
        </w:rPr>
        <w:tab/>
        <w:t>มาตรฐานการรายงานทางการเงินที่ยังไม่ได้ใช้</w:t>
      </w:r>
    </w:p>
    <w:p w:rsidR="009A787B" w:rsidRPr="00F33272" w:rsidRDefault="009A787B" w:rsidP="009A7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24"/>
          <w:szCs w:val="24"/>
        </w:rPr>
      </w:pPr>
    </w:p>
    <w:p w:rsidR="009A787B" w:rsidRPr="00F33272" w:rsidRDefault="00303E42" w:rsidP="00303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pacing w:val="-4"/>
          <w:sz w:val="30"/>
          <w:szCs w:val="30"/>
          <w:lang w:eastAsia="ja-JP"/>
        </w:rPr>
      </w:pPr>
      <w:r w:rsidRPr="00F33272">
        <w:rPr>
          <w:rFonts w:ascii="Angsana New" w:eastAsia="MS Mincho" w:hAnsi="Angsana New"/>
          <w:spacing w:val="-4"/>
          <w:sz w:val="30"/>
          <w:szCs w:val="30"/>
          <w:cs/>
          <w:lang w:eastAsia="ja-JP"/>
        </w:rPr>
        <w:t>มาตรฐานการรายงานทางการเงิน</w:t>
      </w:r>
      <w:r w:rsidRPr="00F33272">
        <w:rPr>
          <w:rFonts w:ascii="Angsana New" w:eastAsia="MS Mincho" w:hAnsi="Angsana New" w:hint="cs"/>
          <w:spacing w:val="-4"/>
          <w:sz w:val="30"/>
          <w:szCs w:val="30"/>
          <w:cs/>
          <w:lang w:eastAsia="ja-JP"/>
        </w:rPr>
        <w:t>ที่ออกและปรับปรุงใหม่ที่เกี่ยวกับการดำเนินงานของกลุ่มบริษัท ซึ่งคาดว่าจะมีผลกระทบที่มีสาระสำคัญต่องบการเงินรวมหรืองบการเงินเฉพาะกิจการเมื่อนำมาถือปฏิบัติเป็นครั้งแรก</w:t>
      </w:r>
      <w:r w:rsidRPr="00F33272">
        <w:rPr>
          <w:rFonts w:ascii="Angsana New" w:eastAsia="MS Mincho" w:hAnsi="Angsana New"/>
          <w:spacing w:val="-4"/>
          <w:sz w:val="30"/>
          <w:szCs w:val="30"/>
          <w:lang w:eastAsia="ja-JP"/>
        </w:rPr>
        <w:t xml:space="preserve"> </w:t>
      </w:r>
      <w:r w:rsidRPr="00F33272">
        <w:rPr>
          <w:rFonts w:ascii="Angsana New" w:eastAsia="MS Mincho" w:hAnsi="Angsana New"/>
          <w:spacing w:val="-4"/>
          <w:sz w:val="30"/>
          <w:szCs w:val="30"/>
          <w:cs/>
          <w:lang w:eastAsia="ja-JP"/>
        </w:rPr>
        <w:t>มาตรฐานการรายงานทางการเงิน</w:t>
      </w:r>
      <w:r w:rsidRPr="00F33272">
        <w:rPr>
          <w:rFonts w:ascii="Angsana New" w:eastAsia="MS Mincho" w:hAnsi="Angsana New" w:hint="cs"/>
          <w:spacing w:val="-4"/>
          <w:sz w:val="30"/>
          <w:szCs w:val="30"/>
          <w:cs/>
          <w:lang w:eastAsia="ja-JP"/>
        </w:rPr>
        <w:t>ดังกล่าวกำหนดให้ถือปฏิบัติกับงบการเงิน</w:t>
      </w:r>
      <w:r w:rsidRPr="00F33272">
        <w:rPr>
          <w:rFonts w:ascii="Angsana New" w:eastAsia="MS Mincho" w:hAnsi="Angsana New"/>
          <w:spacing w:val="-4"/>
          <w:sz w:val="30"/>
          <w:szCs w:val="30"/>
          <w:cs/>
          <w:lang w:eastAsia="ja-JP"/>
        </w:rPr>
        <w:t>สำหรับรอบระยะเวลาบัญชีที่เริ่มในหรือหลังวันที่</w:t>
      </w:r>
      <w:r w:rsidRPr="00F33272">
        <w:rPr>
          <w:rFonts w:ascii="Angsana New" w:eastAsia="MS Mincho" w:hAnsi="Angsana New"/>
          <w:spacing w:val="-4"/>
          <w:sz w:val="30"/>
          <w:szCs w:val="30"/>
          <w:lang w:eastAsia="ja-JP"/>
        </w:rPr>
        <w:t xml:space="preserve"> </w:t>
      </w:r>
      <w:r w:rsidR="007E1AC4" w:rsidRPr="00F33272">
        <w:rPr>
          <w:rFonts w:ascii="Angsana New" w:eastAsia="MS Mincho" w:hAnsi="Angsana New"/>
          <w:spacing w:val="-4"/>
          <w:sz w:val="30"/>
          <w:szCs w:val="30"/>
          <w:lang w:eastAsia="ja-JP"/>
        </w:rPr>
        <w:br/>
      </w:r>
      <w:r w:rsidRPr="00F33272">
        <w:rPr>
          <w:rFonts w:ascii="Angsana New" w:eastAsia="MS Mincho" w:hAnsi="Angsana New"/>
          <w:spacing w:val="-4"/>
          <w:sz w:val="30"/>
          <w:szCs w:val="30"/>
          <w:lang w:eastAsia="ja-JP"/>
        </w:rPr>
        <w:t>1</w:t>
      </w:r>
      <w:r w:rsidRPr="00F33272">
        <w:rPr>
          <w:rFonts w:ascii="Angsana New" w:eastAsia="MS Mincho" w:hAnsi="Angsana New"/>
          <w:spacing w:val="-4"/>
          <w:sz w:val="30"/>
          <w:szCs w:val="30"/>
          <w:cs/>
          <w:lang w:eastAsia="ja-JP"/>
        </w:rPr>
        <w:t xml:space="preserve"> มกราคม </w:t>
      </w:r>
      <w:r w:rsidRPr="00F33272">
        <w:rPr>
          <w:rFonts w:ascii="Angsana New" w:eastAsia="MS Mincho" w:hAnsi="Angsana New" w:hint="cs"/>
          <w:spacing w:val="-4"/>
          <w:sz w:val="30"/>
          <w:szCs w:val="30"/>
          <w:cs/>
          <w:lang w:eastAsia="ja-JP"/>
        </w:rPr>
        <w:t>ในปีดังต่อไปนี้</w:t>
      </w:r>
    </w:p>
    <w:p w:rsidR="00303E42" w:rsidRPr="00F33272" w:rsidRDefault="00303E42" w:rsidP="00303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pacing w:val="-2"/>
          <w:sz w:val="24"/>
          <w:szCs w:val="24"/>
          <w:lang w:eastAsia="ja-JP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320"/>
        <w:gridCol w:w="1260"/>
      </w:tblGrid>
      <w:tr w:rsidR="00303E42" w:rsidRPr="00F33272" w:rsidTr="00303E42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:rsidR="00303E42" w:rsidRPr="00F33272" w:rsidRDefault="00303E42" w:rsidP="0070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3327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303E42" w:rsidRPr="00F33272" w:rsidRDefault="00303E42" w:rsidP="0070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shd w:val="clear" w:color="auto" w:fill="auto"/>
          </w:tcPr>
          <w:p w:rsidR="00303E42" w:rsidRPr="00F33272" w:rsidRDefault="00303E42" w:rsidP="0070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3327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303E42" w:rsidRPr="00F33272" w:rsidTr="00303E42">
        <w:tc>
          <w:tcPr>
            <w:tcW w:w="3690" w:type="dxa"/>
            <w:shd w:val="clear" w:color="auto" w:fill="auto"/>
          </w:tcPr>
          <w:p w:rsidR="00303E42" w:rsidRPr="00F33272" w:rsidRDefault="00303E42" w:rsidP="0056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F3327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33272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320" w:type="dxa"/>
            <w:shd w:val="clear" w:color="auto" w:fill="auto"/>
          </w:tcPr>
          <w:p w:rsidR="00303E42" w:rsidRPr="00F33272" w:rsidRDefault="00303E42" w:rsidP="0030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260" w:type="dxa"/>
            <w:shd w:val="clear" w:color="auto" w:fill="auto"/>
          </w:tcPr>
          <w:p w:rsidR="00303E42" w:rsidRPr="00F33272" w:rsidRDefault="00303E42" w:rsidP="0070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33272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303E42" w:rsidRPr="00F33272" w:rsidTr="00303E42">
        <w:tc>
          <w:tcPr>
            <w:tcW w:w="3690" w:type="dxa"/>
            <w:shd w:val="clear" w:color="auto" w:fill="auto"/>
          </w:tcPr>
          <w:p w:rsidR="00303E42" w:rsidRPr="00F33272" w:rsidRDefault="00303E42" w:rsidP="0056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33272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320" w:type="dxa"/>
            <w:shd w:val="clear" w:color="auto" w:fill="auto"/>
          </w:tcPr>
          <w:p w:rsidR="00303E42" w:rsidRPr="00F33272" w:rsidRDefault="00303E42" w:rsidP="0030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  <w:shd w:val="clear" w:color="auto" w:fill="auto"/>
          </w:tcPr>
          <w:p w:rsidR="00303E42" w:rsidRPr="00F33272" w:rsidRDefault="00303E42" w:rsidP="0070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33272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303E42" w:rsidRPr="00F33272" w:rsidTr="00303E42">
        <w:tc>
          <w:tcPr>
            <w:tcW w:w="3690" w:type="dxa"/>
            <w:shd w:val="clear" w:color="auto" w:fill="auto"/>
          </w:tcPr>
          <w:p w:rsidR="00303E42" w:rsidRPr="00F33272" w:rsidRDefault="00303E42" w:rsidP="0056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3327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33272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320" w:type="dxa"/>
            <w:shd w:val="clear" w:color="auto" w:fill="auto"/>
          </w:tcPr>
          <w:p w:rsidR="00303E42" w:rsidRPr="00F33272" w:rsidRDefault="00303E42" w:rsidP="0030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F33272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260" w:type="dxa"/>
            <w:shd w:val="clear" w:color="auto" w:fill="auto"/>
          </w:tcPr>
          <w:p w:rsidR="00303E42" w:rsidRPr="00F33272" w:rsidRDefault="00303E42" w:rsidP="0070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33272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303E42" w:rsidRPr="00F33272" w:rsidTr="00303E42">
        <w:tc>
          <w:tcPr>
            <w:tcW w:w="3690" w:type="dxa"/>
            <w:shd w:val="clear" w:color="auto" w:fill="auto"/>
          </w:tcPr>
          <w:p w:rsidR="00303E42" w:rsidRPr="00F33272" w:rsidRDefault="00303E42" w:rsidP="0030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F33272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F33272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320" w:type="dxa"/>
            <w:shd w:val="clear" w:color="auto" w:fill="auto"/>
          </w:tcPr>
          <w:p w:rsidR="00303E42" w:rsidRPr="00F33272" w:rsidRDefault="00303E42" w:rsidP="0030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260" w:type="dxa"/>
            <w:shd w:val="clear" w:color="auto" w:fill="auto"/>
          </w:tcPr>
          <w:p w:rsidR="00303E42" w:rsidRPr="00F33272" w:rsidRDefault="00303E42" w:rsidP="0070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33272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303E42" w:rsidRPr="00F33272" w:rsidTr="00303E42">
        <w:tc>
          <w:tcPr>
            <w:tcW w:w="3690" w:type="dxa"/>
            <w:shd w:val="clear" w:color="auto" w:fill="auto"/>
          </w:tcPr>
          <w:p w:rsidR="00303E42" w:rsidRPr="00F33272" w:rsidRDefault="00303E42" w:rsidP="0030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F33272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320" w:type="dxa"/>
            <w:shd w:val="clear" w:color="auto" w:fill="auto"/>
          </w:tcPr>
          <w:p w:rsidR="00303E42" w:rsidRPr="00F33272" w:rsidRDefault="00303E42" w:rsidP="0030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</w:t>
            </w:r>
            <w:r w:rsidRPr="00F3327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ในหน่วยงานต่างประเทศ</w:t>
            </w:r>
          </w:p>
        </w:tc>
        <w:tc>
          <w:tcPr>
            <w:tcW w:w="1260" w:type="dxa"/>
            <w:shd w:val="clear" w:color="auto" w:fill="auto"/>
          </w:tcPr>
          <w:p w:rsidR="00303E42" w:rsidRPr="00F33272" w:rsidRDefault="00303E42" w:rsidP="0070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33272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303E42" w:rsidRPr="00F33272" w:rsidTr="00303E42">
        <w:tc>
          <w:tcPr>
            <w:tcW w:w="3690" w:type="dxa"/>
            <w:shd w:val="clear" w:color="auto" w:fill="auto"/>
          </w:tcPr>
          <w:p w:rsidR="00303E42" w:rsidRPr="00F33272" w:rsidRDefault="00303E42" w:rsidP="0030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F33272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320" w:type="dxa"/>
            <w:shd w:val="clear" w:color="auto" w:fill="auto"/>
          </w:tcPr>
          <w:p w:rsidR="00303E42" w:rsidRPr="00F33272" w:rsidRDefault="00303E42" w:rsidP="0030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33272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260" w:type="dxa"/>
            <w:shd w:val="clear" w:color="auto" w:fill="auto"/>
          </w:tcPr>
          <w:p w:rsidR="00303E42" w:rsidRPr="00F33272" w:rsidRDefault="00303E42" w:rsidP="00702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33272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:rsidR="00AF228C" w:rsidRPr="00F33272" w:rsidRDefault="00AF228C" w:rsidP="00303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i/>
          <w:iCs/>
          <w:spacing w:val="-2"/>
          <w:sz w:val="24"/>
          <w:szCs w:val="24"/>
          <w:lang w:eastAsia="ja-JP"/>
        </w:rPr>
      </w:pPr>
    </w:p>
    <w:p w:rsidR="00303E42" w:rsidRPr="00F33272" w:rsidRDefault="00303E42" w:rsidP="00303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i/>
          <w:iCs/>
          <w:spacing w:val="-2"/>
          <w:sz w:val="30"/>
          <w:szCs w:val="30"/>
          <w:lang w:eastAsia="ja-JP"/>
        </w:rPr>
      </w:pPr>
      <w:r w:rsidRPr="00F33272">
        <w:rPr>
          <w:rFonts w:ascii="Angsana New" w:eastAsia="MS Mincho" w:hAnsi="Angsana New"/>
          <w:i/>
          <w:iCs/>
          <w:spacing w:val="-2"/>
          <w:sz w:val="30"/>
          <w:szCs w:val="30"/>
          <w:cs/>
          <w:lang w:eastAsia="ja-JP"/>
        </w:rPr>
        <w:t>* มาตรฐานการรายงานทางการเงินกลุ่มเครื่องมือทางการเงิน</w:t>
      </w:r>
    </w:p>
    <w:p w:rsidR="00303E42" w:rsidRPr="00F33272" w:rsidRDefault="00303E42" w:rsidP="00303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i/>
          <w:iCs/>
          <w:spacing w:val="-2"/>
          <w:sz w:val="24"/>
          <w:szCs w:val="24"/>
          <w:lang w:eastAsia="ja-JP"/>
        </w:rPr>
      </w:pPr>
    </w:p>
    <w:p w:rsidR="00303E42" w:rsidRPr="00F33272" w:rsidRDefault="00303E42" w:rsidP="002E594A">
      <w:pPr>
        <w:pStyle w:val="ListParagraph"/>
        <w:numPr>
          <w:ilvl w:val="0"/>
          <w:numId w:val="105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3327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F3327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F3327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303E42" w:rsidRPr="00F33272" w:rsidRDefault="00303E42" w:rsidP="002E59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303E42" w:rsidRPr="00F33272" w:rsidRDefault="0062204C" w:rsidP="002E5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33272">
        <w:rPr>
          <w:rFonts w:ascii="Angsana New" w:hAnsi="Angsana New"/>
          <w:sz w:val="30"/>
          <w:szCs w:val="30"/>
          <w:cs/>
        </w:rPr>
        <w:t>กลุ่มบริษัทได้ประเมินผลกระทบที่เกิดขึ้นเนื่องจากการนำมาตรฐานรายงานทางการเงิน ฉบับที่ 15 มาถือปฏิบัติเสร็จสิ้นแล้ว พบว่าอาจมีผลกระทบในเรื่องการให้ส่วนลดปริมาณและเงื่อนไขอื่นในสัญญาซื้อขายผลิตภัณฑ์ อย่างไร</w:t>
      </w:r>
      <w:r w:rsidR="008142A2" w:rsidRPr="00F33272">
        <w:rPr>
          <w:rFonts w:ascii="Angsana New" w:hAnsi="Angsana New" w:hint="cs"/>
          <w:sz w:val="30"/>
          <w:szCs w:val="30"/>
          <w:cs/>
        </w:rPr>
        <w:t xml:space="preserve">      </w:t>
      </w:r>
      <w:r w:rsidRPr="00F33272">
        <w:rPr>
          <w:rFonts w:ascii="Angsana New" w:hAnsi="Angsana New"/>
          <w:sz w:val="30"/>
          <w:szCs w:val="30"/>
          <w:cs/>
        </w:rPr>
        <w:t>ก็ตาม</w:t>
      </w:r>
      <w:r w:rsidR="008142A2" w:rsidRPr="00F33272">
        <w:rPr>
          <w:rFonts w:ascii="Angsana New" w:hAnsi="Angsana New" w:hint="cs"/>
          <w:sz w:val="30"/>
          <w:szCs w:val="30"/>
          <w:cs/>
        </w:rPr>
        <w:t xml:space="preserve"> </w:t>
      </w:r>
      <w:r w:rsidRPr="00F33272">
        <w:rPr>
          <w:rFonts w:ascii="Angsana New" w:hAnsi="Angsana New"/>
          <w:sz w:val="30"/>
          <w:szCs w:val="30"/>
          <w:cs/>
        </w:rPr>
        <w:t>การเปลี่ยนแปลงดังกล่าวไม่มีผลกระทบที่มีสาระสำคัญต่องบการเงินรวมและงบการเงินเฉพาะกิจการของบริษัทในงวดที่ถือปฏิบัติ</w:t>
      </w:r>
    </w:p>
    <w:p w:rsidR="005637AB" w:rsidRPr="00F33272" w:rsidRDefault="005637AB" w:rsidP="002E594A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 w:hanging="900"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  <w:cs/>
        </w:rPr>
      </w:pPr>
    </w:p>
    <w:p w:rsidR="00303E42" w:rsidRPr="00F33272" w:rsidRDefault="00303E42" w:rsidP="002E594A">
      <w:pPr>
        <w:pStyle w:val="ListParagraph"/>
        <w:numPr>
          <w:ilvl w:val="0"/>
          <w:numId w:val="105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3327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303E42" w:rsidRPr="00F33272" w:rsidRDefault="00303E42" w:rsidP="002E594A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</w:p>
    <w:p w:rsidR="00303E42" w:rsidRPr="00F33272" w:rsidRDefault="00303E42" w:rsidP="002E59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3327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</w:t>
      </w:r>
      <w:r w:rsidR="00F41476" w:rsidRPr="00F33272">
        <w:rPr>
          <w:rFonts w:ascii="Angsana New" w:hAnsi="Angsana New" w:hint="cs"/>
          <w:sz w:val="30"/>
          <w:szCs w:val="30"/>
          <w:cs/>
        </w:rPr>
        <w:t>ทาง</w:t>
      </w:r>
      <w:r w:rsidRPr="00F33272">
        <w:rPr>
          <w:rFonts w:ascii="Angsana New" w:hAnsi="Angsana New" w:hint="cs"/>
          <w:sz w:val="30"/>
          <w:szCs w:val="30"/>
          <w:cs/>
        </w:rPr>
        <w:t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</w:p>
    <w:p w:rsidR="00303E42" w:rsidRPr="00F33272" w:rsidRDefault="00303E42" w:rsidP="002E59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03E42" w:rsidRPr="00303E42" w:rsidRDefault="00303E42" w:rsidP="002E59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33272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F33272">
        <w:rPr>
          <w:rFonts w:ascii="Angsana New" w:hAnsi="Angsana New" w:hint="cs"/>
          <w:sz w:val="30"/>
          <w:szCs w:val="30"/>
          <w:cs/>
        </w:rPr>
        <w:t>กลุ่มเครื่องมือทางการเงิน</w:t>
      </w:r>
      <w:r w:rsidRPr="00F33272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F33272">
        <w:rPr>
          <w:rFonts w:ascii="Angsana New" w:hAnsi="Angsana New" w:hint="cs"/>
          <w:sz w:val="30"/>
          <w:szCs w:val="30"/>
          <w:cs/>
        </w:rPr>
        <w:t>และ</w:t>
      </w:r>
      <w:r w:rsidRPr="00F33272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303E42" w:rsidRPr="00303E42" w:rsidSect="0067000D">
      <w:footerReference w:type="default" r:id="rId32"/>
      <w:type w:val="nextColumn"/>
      <w:pgSz w:w="11909" w:h="16834" w:code="9"/>
      <w:pgMar w:top="691" w:right="1109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578" w:rsidRDefault="00B35578">
      <w:r>
        <w:separator/>
      </w:r>
    </w:p>
  </w:endnote>
  <w:endnote w:type="continuationSeparator" w:id="0">
    <w:p w:rsidR="00B35578" w:rsidRDefault="00B3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291" w:rsidRDefault="00542291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75" w:rsidRPr="00FB5D89" w:rsidRDefault="00AF4075" w:rsidP="00BC4D03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FB5D89">
      <w:rPr>
        <w:rStyle w:val="PageNumber"/>
        <w:rFonts w:ascii="Angsana New" w:hAnsi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/>
        <w:sz w:val="30"/>
        <w:szCs w:val="30"/>
      </w:rPr>
      <w:fldChar w:fldCharType="end"/>
    </w:r>
  </w:p>
  <w:p w:rsidR="00AF4075" w:rsidRPr="00960645" w:rsidRDefault="00AF4075" w:rsidP="00BC4D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452EBB">
      <w:rPr>
        <w:rFonts w:ascii="Angsana New" w:hAnsi="Angsana New"/>
        <w:i/>
        <w:iCs/>
        <w:noProof/>
        <w:sz w:val="30"/>
        <w:szCs w:val="30"/>
        <w:lang w:val="fr-FR"/>
      </w:rPr>
      <w:t>GPSC Draft FS YE'18 TH 11 FEb 19</w:t>
    </w:r>
    <w:r>
      <w:rPr>
        <w:noProof/>
      </w:rPr>
      <w:fldChar w:fldCharType="end"/>
    </w:r>
  </w:p>
  <w:p w:rsidR="00AF4075" w:rsidRPr="004E4BE4" w:rsidRDefault="00AF4075" w:rsidP="00BC4D03">
    <w:pPr>
      <w:tabs>
        <w:tab w:val="left" w:pos="9000"/>
      </w:tabs>
      <w:rPr>
        <w:rFonts w:cs="Cordia New"/>
        <w:lang w:val="fr-FR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75" w:rsidRPr="008626EA" w:rsidRDefault="00AF4075" w:rsidP="00EE26D8">
    <w:pPr>
      <w:pStyle w:val="Footer"/>
      <w:framePr w:wrap="around" w:vAnchor="text" w:hAnchor="page" w:x="5842" w:y="-39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8626EA">
      <w:rPr>
        <w:rStyle w:val="PageNumber"/>
        <w:rFonts w:ascii="Angsana New" w:hAnsi="Angsana New"/>
        <w:sz w:val="30"/>
        <w:szCs w:val="30"/>
      </w:rPr>
      <w:fldChar w:fldCharType="begin"/>
    </w:r>
    <w:r w:rsidRPr="008626E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26EA">
      <w:rPr>
        <w:rStyle w:val="PageNumber"/>
        <w:rFonts w:ascii="Angsana New" w:hAnsi="Angsana New"/>
        <w:sz w:val="30"/>
        <w:szCs w:val="30"/>
      </w:rPr>
      <w:fldChar w:fldCharType="separate"/>
    </w:r>
    <w:r w:rsidR="00542291">
      <w:rPr>
        <w:rStyle w:val="PageNumber"/>
        <w:rFonts w:ascii="Angsana New" w:hAnsi="Angsana New"/>
        <w:noProof/>
        <w:sz w:val="30"/>
        <w:szCs w:val="30"/>
      </w:rPr>
      <w:t>74</w:t>
    </w:r>
    <w:r w:rsidRPr="008626EA">
      <w:rPr>
        <w:rStyle w:val="PageNumber"/>
        <w:rFonts w:ascii="Angsana New" w:hAnsi="Angsana New"/>
        <w:sz w:val="30"/>
        <w:szCs w:val="30"/>
      </w:rPr>
      <w:fldChar w:fldCharType="end"/>
    </w:r>
  </w:p>
  <w:p w:rsidR="00AF4075" w:rsidRPr="0020635E" w:rsidRDefault="00AF4075" w:rsidP="00EE26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75" w:rsidRPr="003F2371" w:rsidRDefault="00AF4075" w:rsidP="008626EA">
    <w:pPr>
      <w:pStyle w:val="Footer"/>
      <w:framePr w:wrap="around" w:vAnchor="text" w:hAnchor="page" w:x="8451" w:y="-26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3F2371">
      <w:rPr>
        <w:rStyle w:val="PageNumber"/>
        <w:rFonts w:ascii="Angsana New" w:hAnsi="Angsana New"/>
        <w:sz w:val="30"/>
        <w:szCs w:val="30"/>
      </w:rPr>
      <w:fldChar w:fldCharType="begin"/>
    </w:r>
    <w:r w:rsidRPr="003F237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F2371">
      <w:rPr>
        <w:rStyle w:val="PageNumber"/>
        <w:rFonts w:ascii="Angsana New" w:hAnsi="Angsana New"/>
        <w:sz w:val="30"/>
        <w:szCs w:val="30"/>
      </w:rPr>
      <w:fldChar w:fldCharType="separate"/>
    </w:r>
    <w:r w:rsidR="00542291">
      <w:rPr>
        <w:rStyle w:val="PageNumber"/>
        <w:rFonts w:ascii="Angsana New" w:hAnsi="Angsana New"/>
        <w:noProof/>
        <w:sz w:val="30"/>
        <w:szCs w:val="30"/>
      </w:rPr>
      <w:t>76</w:t>
    </w:r>
    <w:r w:rsidRPr="003F2371">
      <w:rPr>
        <w:rStyle w:val="PageNumber"/>
        <w:rFonts w:ascii="Angsana New" w:hAnsi="Angsana New"/>
        <w:sz w:val="30"/>
        <w:szCs w:val="30"/>
      </w:rPr>
      <w:fldChar w:fldCharType="end"/>
    </w:r>
  </w:p>
  <w:p w:rsidR="00AF4075" w:rsidRPr="0020635E" w:rsidRDefault="00AF4075" w:rsidP="00EE26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75" w:rsidRPr="003F2371" w:rsidRDefault="00AF4075" w:rsidP="00EE26D8">
    <w:pPr>
      <w:pStyle w:val="Footer"/>
      <w:framePr w:wrap="around" w:vAnchor="text" w:hAnchor="page" w:x="5842" w:y="-39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3F2371">
      <w:rPr>
        <w:rStyle w:val="PageNumber"/>
        <w:rFonts w:ascii="Angsana New" w:hAnsi="Angsana New"/>
        <w:sz w:val="30"/>
        <w:szCs w:val="30"/>
      </w:rPr>
      <w:fldChar w:fldCharType="begin"/>
    </w:r>
    <w:r w:rsidRPr="003F237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F2371">
      <w:rPr>
        <w:rStyle w:val="PageNumber"/>
        <w:rFonts w:ascii="Angsana New" w:hAnsi="Angsana New"/>
        <w:sz w:val="30"/>
        <w:szCs w:val="30"/>
      </w:rPr>
      <w:fldChar w:fldCharType="separate"/>
    </w:r>
    <w:r w:rsidR="00542291">
      <w:rPr>
        <w:rStyle w:val="PageNumber"/>
        <w:rFonts w:ascii="Angsana New" w:hAnsi="Angsana New"/>
        <w:noProof/>
        <w:sz w:val="30"/>
        <w:szCs w:val="30"/>
      </w:rPr>
      <w:t>112</w:t>
    </w:r>
    <w:r w:rsidRPr="003F2371">
      <w:rPr>
        <w:rStyle w:val="PageNumber"/>
        <w:rFonts w:ascii="Angsana New" w:hAnsi="Angsana New"/>
        <w:sz w:val="30"/>
        <w:szCs w:val="30"/>
      </w:rPr>
      <w:fldChar w:fldCharType="end"/>
    </w:r>
  </w:p>
  <w:p w:rsidR="00AF4075" w:rsidRPr="0020635E" w:rsidRDefault="00AF4075" w:rsidP="00EE26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 w:displacedByCustomXml="next"/>
  <w:sdt>
    <w:sdtPr>
      <w:rPr>
        <w:rFonts w:ascii="Angsana New" w:hAnsi="Angsana New"/>
        <w:sz w:val="30"/>
        <w:szCs w:val="30"/>
      </w:rPr>
      <w:id w:val="16806949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42291" w:rsidRPr="00542291" w:rsidRDefault="00542291" w:rsidP="0054229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42291">
          <w:rPr>
            <w:rFonts w:ascii="Angsana New" w:hAnsi="Angsana New"/>
            <w:sz w:val="30"/>
            <w:szCs w:val="30"/>
          </w:rPr>
          <w:fldChar w:fldCharType="begin"/>
        </w:r>
        <w:r w:rsidRPr="0054229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4229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18</w:t>
        </w:r>
        <w:r w:rsidRPr="0054229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bookmarkEnd w:id="0" w:displacedByCustomXml="prev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291" w:rsidRDefault="0054229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75" w:rsidRDefault="00AF4075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 w:rsidR="00542291">
      <w:rPr>
        <w:rFonts w:ascii="Angsana New" w:hAnsi="Angsana New"/>
        <w:noProof/>
        <w:sz w:val="30"/>
        <w:szCs w:val="30"/>
      </w:rPr>
      <w:t>65</w:t>
    </w:r>
    <w:r w:rsidRPr="00B93B6B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75" w:rsidRPr="00FB5D89" w:rsidRDefault="00AF4075" w:rsidP="00BC4D03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FB5D89">
      <w:rPr>
        <w:rStyle w:val="PageNumber"/>
        <w:rFonts w:ascii="Angsana New" w:hAnsi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/>
        <w:sz w:val="30"/>
        <w:szCs w:val="30"/>
      </w:rPr>
      <w:fldChar w:fldCharType="end"/>
    </w:r>
  </w:p>
  <w:p w:rsidR="00AF4075" w:rsidRPr="00960645" w:rsidRDefault="00AF4075" w:rsidP="00BC4D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452EBB">
      <w:rPr>
        <w:rFonts w:ascii="Angsana New" w:hAnsi="Angsana New"/>
        <w:i/>
        <w:iCs/>
        <w:noProof/>
        <w:sz w:val="30"/>
        <w:szCs w:val="30"/>
        <w:lang w:val="fr-FR"/>
      </w:rPr>
      <w:t>GPSC Draft FS YE'18 TH 11 FEb 19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:rsidR="00AF4075" w:rsidRPr="004E4BE4" w:rsidRDefault="00AF4075" w:rsidP="00BC4D03">
    <w:pPr>
      <w:tabs>
        <w:tab w:val="left" w:pos="9000"/>
      </w:tabs>
      <w:rPr>
        <w:rFonts w:cs="Cordia New"/>
        <w:lang w:val="fr-FR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041958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:rsidR="00AF4075" w:rsidRPr="00DE5D41" w:rsidRDefault="00AF407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E5D4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E5D4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E5D4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42291">
          <w:rPr>
            <w:rFonts w:asciiTheme="majorBidi" w:hAnsiTheme="majorBidi" w:cstheme="majorBidi"/>
            <w:noProof/>
            <w:sz w:val="30"/>
            <w:szCs w:val="30"/>
          </w:rPr>
          <w:t>68</w:t>
        </w:r>
        <w:r w:rsidRPr="00DE5D41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75" w:rsidRDefault="00AF4075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 w:rsidR="00542291">
      <w:rPr>
        <w:rFonts w:ascii="Angsana New" w:hAnsi="Angsana New"/>
        <w:noProof/>
        <w:sz w:val="30"/>
        <w:szCs w:val="30"/>
      </w:rPr>
      <w:t>71</w:t>
    </w:r>
    <w:r w:rsidRPr="00B93B6B">
      <w:rPr>
        <w:rFonts w:ascii="Angsana New" w:hAnsi="Angsana New"/>
        <w:sz w:val="30"/>
        <w:szCs w:val="30"/>
      </w:rPr>
      <w:fldChar w:fldCharType="end"/>
    </w:r>
  </w:p>
  <w:p w:rsidR="00AF4075" w:rsidRPr="0020635E" w:rsidRDefault="00AF4075" w:rsidP="00EE26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75" w:rsidRPr="00FB5D89" w:rsidRDefault="00AF4075" w:rsidP="00BC4D03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FB5D89">
      <w:rPr>
        <w:rStyle w:val="PageNumber"/>
        <w:rFonts w:ascii="Angsana New" w:hAnsi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/>
        <w:sz w:val="30"/>
        <w:szCs w:val="30"/>
      </w:rPr>
      <w:fldChar w:fldCharType="end"/>
    </w:r>
  </w:p>
  <w:p w:rsidR="00AF4075" w:rsidRPr="00960645" w:rsidRDefault="00AF4075" w:rsidP="00BC4D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452EBB">
      <w:rPr>
        <w:rFonts w:ascii="Angsana New" w:hAnsi="Angsana New"/>
        <w:i/>
        <w:iCs/>
        <w:noProof/>
        <w:sz w:val="30"/>
        <w:szCs w:val="30"/>
        <w:lang w:val="fr-FR"/>
      </w:rPr>
      <w:t>GPSC Draft FS YE'18 TH 11 FEb 19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:rsidR="00AF4075" w:rsidRPr="004E4BE4" w:rsidRDefault="00AF4075" w:rsidP="00BC4D03">
    <w:pPr>
      <w:tabs>
        <w:tab w:val="left" w:pos="9000"/>
      </w:tabs>
      <w:rPr>
        <w:rFonts w:cs="Cordia New"/>
        <w:lang w:val="fr-FR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8480493"/>
      <w:docPartObj>
        <w:docPartGallery w:val="Page Numbers (Bottom of Page)"/>
        <w:docPartUnique/>
      </w:docPartObj>
    </w:sdtPr>
    <w:sdtEndPr/>
    <w:sdtContent>
      <w:p w:rsidR="00AF4075" w:rsidRDefault="00AF4075">
        <w:pPr>
          <w:pStyle w:val="Footer"/>
          <w:jc w:val="center"/>
        </w:pPr>
        <w:r w:rsidRPr="008626E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626E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626E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42291">
          <w:rPr>
            <w:rFonts w:asciiTheme="majorBidi" w:hAnsiTheme="majorBidi" w:cstheme="majorBidi"/>
            <w:noProof/>
            <w:sz w:val="30"/>
            <w:szCs w:val="30"/>
          </w:rPr>
          <w:t>73</w:t>
        </w:r>
        <w:r w:rsidRPr="008626EA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578" w:rsidRDefault="00B35578">
      <w:r>
        <w:separator/>
      </w:r>
    </w:p>
  </w:footnote>
  <w:footnote w:type="continuationSeparator" w:id="0">
    <w:p w:rsidR="00B35578" w:rsidRDefault="00B35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291" w:rsidRDefault="00542291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75" w:rsidRDefault="00AF4075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75" w:rsidRDefault="00AF4075">
    <w:pPr>
      <w:pStyle w:val="Header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75" w:rsidRPr="003C763B" w:rsidRDefault="00AF4075" w:rsidP="00BC4D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/>
        <w:b/>
        <w:bCs/>
        <w:sz w:val="32"/>
        <w:szCs w:val="32"/>
        <w:shd w:val="clear" w:color="auto" w:fill="CCCCCC"/>
      </w:rPr>
      <w:t>[</w:t>
    </w:r>
    <w:proofErr w:type="spellStart"/>
    <w:r w:rsidRPr="00A51D48">
      <w:rPr>
        <w:rFonts w:ascii="Angsana New" w:hAnsi="Angsana New" w:hint="cs"/>
        <w:b/>
        <w:bCs/>
        <w:sz w:val="32"/>
        <w:szCs w:val="32"/>
        <w:shd w:val="clear" w:color="auto" w:fill="CCCCCC"/>
        <w:cs/>
      </w:rPr>
      <w:t>กขค</w:t>
    </w:r>
    <w:proofErr w:type="spellEnd"/>
    <w:r w:rsidRPr="00A51D48">
      <w:rPr>
        <w:rFonts w:ascii="Angsana New" w:hAnsi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/>
        <w:b/>
        <w:bCs/>
        <w:sz w:val="32"/>
        <w:szCs w:val="32"/>
        <w:shd w:val="clear" w:color="auto" w:fill="CCCCCC"/>
      </w:rPr>
      <w:t>]</w:t>
    </w:r>
  </w:p>
  <w:p w:rsidR="00AF4075" w:rsidRPr="003C763B" w:rsidRDefault="00AF4075" w:rsidP="00BC4D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:rsidR="00AF4075" w:rsidRDefault="00AF4075" w:rsidP="00BC4D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:rsidR="00AF4075" w:rsidRDefault="00AF40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75" w:rsidRDefault="00AF4075" w:rsidP="00241A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443A3">
      <w:rPr>
        <w:rFonts w:ascii="Angsana New" w:hAnsi="Angsana New" w:hint="cs"/>
        <w:b/>
        <w:bCs/>
        <w:sz w:val="32"/>
        <w:szCs w:val="32"/>
        <w:cs/>
      </w:rPr>
      <w:t>โก</w:t>
    </w:r>
    <w:proofErr w:type="spellStart"/>
    <w:r w:rsidRPr="00A443A3">
      <w:rPr>
        <w:rFonts w:ascii="Angsana New" w:hAnsi="Angsana New" w:hint="cs"/>
        <w:b/>
        <w:bCs/>
        <w:sz w:val="32"/>
        <w:szCs w:val="32"/>
        <w:cs/>
      </w:rPr>
      <w:t>ลบอล</w:t>
    </w:r>
    <w:proofErr w:type="spellEnd"/>
    <w:r w:rsidRPr="00A443A3">
      <w:rPr>
        <w:rFonts w:ascii="Angsana New" w:hAnsi="Angsana New" w:hint="cs"/>
        <w:b/>
        <w:bCs/>
        <w:sz w:val="32"/>
        <w:szCs w:val="32"/>
        <w:cs/>
      </w:rPr>
      <w:t xml:space="preserve"> เพาเวอร์ </w:t>
    </w:r>
    <w:proofErr w:type="spellStart"/>
    <w:r w:rsidRPr="00A443A3">
      <w:rPr>
        <w:rFonts w:ascii="Angsana New" w:hAnsi="Angsana New" w:hint="cs"/>
        <w:b/>
        <w:bCs/>
        <w:sz w:val="32"/>
        <w:szCs w:val="32"/>
        <w:cs/>
      </w:rPr>
      <w:t>ซินเนอร์</w:t>
    </w:r>
    <w:proofErr w:type="spellEnd"/>
    <w:r w:rsidRPr="00A443A3">
      <w:rPr>
        <w:rFonts w:ascii="Angsana New" w:hAnsi="Angsana New" w:hint="cs"/>
        <w:b/>
        <w:bCs/>
        <w:sz w:val="32"/>
        <w:szCs w:val="32"/>
        <w:cs/>
      </w:rPr>
      <w:t>ยี่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:rsidR="00AF4075" w:rsidRDefault="00AF4075" w:rsidP="00241A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AF4075" w:rsidRPr="00A443A3" w:rsidRDefault="00AF4075" w:rsidP="00241A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AF4075" w:rsidRPr="00241A98" w:rsidRDefault="00AF4075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291" w:rsidRDefault="0054229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75" w:rsidRDefault="00AF4075" w:rsidP="00241A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443A3">
      <w:rPr>
        <w:rFonts w:ascii="Angsana New" w:hAnsi="Angsana New" w:hint="cs"/>
        <w:b/>
        <w:bCs/>
        <w:sz w:val="32"/>
        <w:szCs w:val="32"/>
        <w:cs/>
      </w:rPr>
      <w:t>โก</w:t>
    </w:r>
    <w:proofErr w:type="spellStart"/>
    <w:r w:rsidRPr="00A443A3">
      <w:rPr>
        <w:rFonts w:ascii="Angsana New" w:hAnsi="Angsana New" w:hint="cs"/>
        <w:b/>
        <w:bCs/>
        <w:sz w:val="32"/>
        <w:szCs w:val="32"/>
        <w:cs/>
      </w:rPr>
      <w:t>ลบอล</w:t>
    </w:r>
    <w:proofErr w:type="spellEnd"/>
    <w:r w:rsidRPr="00A443A3">
      <w:rPr>
        <w:rFonts w:ascii="Angsana New" w:hAnsi="Angsana New" w:hint="cs"/>
        <w:b/>
        <w:bCs/>
        <w:sz w:val="32"/>
        <w:szCs w:val="32"/>
        <w:cs/>
      </w:rPr>
      <w:t xml:space="preserve"> เพาเวอร์ </w:t>
    </w:r>
    <w:proofErr w:type="spellStart"/>
    <w:r w:rsidRPr="00A443A3">
      <w:rPr>
        <w:rFonts w:ascii="Angsana New" w:hAnsi="Angsana New" w:hint="cs"/>
        <w:b/>
        <w:bCs/>
        <w:sz w:val="32"/>
        <w:szCs w:val="32"/>
        <w:cs/>
      </w:rPr>
      <w:t>ซินเนอร์</w:t>
    </w:r>
    <w:proofErr w:type="spellEnd"/>
    <w:r w:rsidRPr="00A443A3">
      <w:rPr>
        <w:rFonts w:ascii="Angsana New" w:hAnsi="Angsana New" w:hint="cs"/>
        <w:b/>
        <w:bCs/>
        <w:sz w:val="32"/>
        <w:szCs w:val="32"/>
        <w:cs/>
      </w:rPr>
      <w:t>ยี่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:rsidR="00AF4075" w:rsidRDefault="00AF4075" w:rsidP="00241A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AF4075" w:rsidRPr="00A443A3" w:rsidRDefault="00AF4075" w:rsidP="00241A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AF4075" w:rsidRPr="00241A98" w:rsidRDefault="00AF4075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75" w:rsidRDefault="00AF4075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75" w:rsidRPr="003C763B" w:rsidRDefault="00AF4075" w:rsidP="00BC4D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/>
        <w:b/>
        <w:bCs/>
        <w:sz w:val="32"/>
        <w:szCs w:val="32"/>
        <w:shd w:val="clear" w:color="auto" w:fill="CCCCCC"/>
      </w:rPr>
      <w:t>[</w:t>
    </w:r>
    <w:proofErr w:type="spellStart"/>
    <w:r w:rsidRPr="00A51D48">
      <w:rPr>
        <w:rFonts w:ascii="Angsana New" w:hAnsi="Angsana New" w:hint="cs"/>
        <w:b/>
        <w:bCs/>
        <w:sz w:val="32"/>
        <w:szCs w:val="32"/>
        <w:shd w:val="clear" w:color="auto" w:fill="CCCCCC"/>
        <w:cs/>
      </w:rPr>
      <w:t>กขค</w:t>
    </w:r>
    <w:proofErr w:type="spellEnd"/>
    <w:r w:rsidRPr="00A51D48">
      <w:rPr>
        <w:rFonts w:ascii="Angsana New" w:hAnsi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/>
        <w:b/>
        <w:bCs/>
        <w:sz w:val="32"/>
        <w:szCs w:val="32"/>
        <w:shd w:val="clear" w:color="auto" w:fill="CCCCCC"/>
      </w:rPr>
      <w:t>]</w:t>
    </w:r>
  </w:p>
  <w:p w:rsidR="00AF4075" w:rsidRPr="003C763B" w:rsidRDefault="00AF4075" w:rsidP="00BC4D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:rsidR="00AF4075" w:rsidRDefault="00AF4075" w:rsidP="00BC4D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:rsidR="00AF4075" w:rsidRDefault="00AF4075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75" w:rsidRDefault="00AF4075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75" w:rsidRDefault="00AF4075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75" w:rsidRDefault="00AF40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540"/>
        </w:tabs>
        <w:ind w:left="54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 w15:restartNumberingAfterBreak="0">
    <w:nsid w:val="04C764ED"/>
    <w:multiLevelType w:val="hybridMultilevel"/>
    <w:tmpl w:val="855E1184"/>
    <w:lvl w:ilvl="0" w:tplc="9ECA55E4">
      <w:start w:val="5"/>
      <w:numFmt w:val="bullet"/>
      <w:lvlText w:val="-"/>
      <w:lvlJc w:val="left"/>
      <w:pPr>
        <w:ind w:left="432" w:hanging="360"/>
      </w:pPr>
      <w:rPr>
        <w:rFonts w:ascii="Angsana New" w:eastAsia="Times New Roman" w:hAnsi="Angsana New" w:cs="Angsana Ne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693405D"/>
    <w:multiLevelType w:val="hybridMultilevel"/>
    <w:tmpl w:val="CBF4C7CA"/>
    <w:lvl w:ilvl="0" w:tplc="7D26B598">
      <w:start w:val="33"/>
      <w:numFmt w:val="decimal"/>
      <w:lvlText w:val="%1"/>
      <w:lvlJc w:val="left"/>
      <w:pPr>
        <w:ind w:left="900" w:hanging="36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D6C1B"/>
    <w:multiLevelType w:val="multilevel"/>
    <w:tmpl w:val="70888EC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85C3160"/>
    <w:multiLevelType w:val="multilevel"/>
    <w:tmpl w:val="B6A683C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1BC04BAA"/>
    <w:multiLevelType w:val="hybridMultilevel"/>
    <w:tmpl w:val="23C23862"/>
    <w:lvl w:ilvl="0" w:tplc="2E7003B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E4A4B"/>
    <w:multiLevelType w:val="hybridMultilevel"/>
    <w:tmpl w:val="35DA42EC"/>
    <w:lvl w:ilvl="0" w:tplc="E34A0B5C">
      <w:start w:val="1"/>
      <w:numFmt w:val="thaiLetters"/>
      <w:lvlText w:val="(%1)"/>
      <w:lvlJc w:val="left"/>
      <w:pPr>
        <w:ind w:left="207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1" w15:restartNumberingAfterBreak="0">
    <w:nsid w:val="22C0477F"/>
    <w:multiLevelType w:val="hybridMultilevel"/>
    <w:tmpl w:val="101E90A4"/>
    <w:lvl w:ilvl="0" w:tplc="4C3AE61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212FAA"/>
    <w:multiLevelType w:val="hybridMultilevel"/>
    <w:tmpl w:val="845C4410"/>
    <w:lvl w:ilvl="0" w:tplc="420AE546">
      <w:start w:val="4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asciiTheme="majorBidi" w:hAnsiTheme="majorBidi" w:cstheme="majorBidi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198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5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7" w15:restartNumberingAfterBreak="0">
    <w:nsid w:val="28EA660A"/>
    <w:multiLevelType w:val="hybridMultilevel"/>
    <w:tmpl w:val="2042F7E2"/>
    <w:lvl w:ilvl="0" w:tplc="B1F8E72C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490217"/>
    <w:multiLevelType w:val="hybridMultilevel"/>
    <w:tmpl w:val="E4BA2FA0"/>
    <w:lvl w:ilvl="0" w:tplc="6F66FCE8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asciiTheme="majorBidi" w:hAnsiTheme="majorBidi" w:cstheme="majorBidi" w:hint="default"/>
        <w:b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9AA086D"/>
    <w:multiLevelType w:val="hybridMultilevel"/>
    <w:tmpl w:val="7E923928"/>
    <w:lvl w:ilvl="0" w:tplc="E996AB70">
      <w:start w:val="2"/>
      <w:numFmt w:val="thaiLetters"/>
      <w:lvlText w:val="%1."/>
      <w:lvlJc w:val="left"/>
      <w:pPr>
        <w:ind w:left="3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7" w:hanging="360"/>
      </w:pPr>
    </w:lvl>
    <w:lvl w:ilvl="2" w:tplc="0409001B" w:tentative="1">
      <w:start w:val="1"/>
      <w:numFmt w:val="lowerRoman"/>
      <w:lvlText w:val="%3."/>
      <w:lvlJc w:val="right"/>
      <w:pPr>
        <w:ind w:left="1787" w:hanging="180"/>
      </w:pPr>
    </w:lvl>
    <w:lvl w:ilvl="3" w:tplc="0409000F" w:tentative="1">
      <w:start w:val="1"/>
      <w:numFmt w:val="decimal"/>
      <w:lvlText w:val="%4."/>
      <w:lvlJc w:val="left"/>
      <w:pPr>
        <w:ind w:left="2507" w:hanging="360"/>
      </w:pPr>
    </w:lvl>
    <w:lvl w:ilvl="4" w:tplc="04090019" w:tentative="1">
      <w:start w:val="1"/>
      <w:numFmt w:val="lowerLetter"/>
      <w:lvlText w:val="%5."/>
      <w:lvlJc w:val="left"/>
      <w:pPr>
        <w:ind w:left="3227" w:hanging="360"/>
      </w:pPr>
    </w:lvl>
    <w:lvl w:ilvl="5" w:tplc="0409001B" w:tentative="1">
      <w:start w:val="1"/>
      <w:numFmt w:val="lowerRoman"/>
      <w:lvlText w:val="%6."/>
      <w:lvlJc w:val="right"/>
      <w:pPr>
        <w:ind w:left="3947" w:hanging="180"/>
      </w:pPr>
    </w:lvl>
    <w:lvl w:ilvl="6" w:tplc="0409000F" w:tentative="1">
      <w:start w:val="1"/>
      <w:numFmt w:val="decimal"/>
      <w:lvlText w:val="%7."/>
      <w:lvlJc w:val="left"/>
      <w:pPr>
        <w:ind w:left="4667" w:hanging="360"/>
      </w:pPr>
    </w:lvl>
    <w:lvl w:ilvl="7" w:tplc="04090019" w:tentative="1">
      <w:start w:val="1"/>
      <w:numFmt w:val="lowerLetter"/>
      <w:lvlText w:val="%8."/>
      <w:lvlJc w:val="left"/>
      <w:pPr>
        <w:ind w:left="5387" w:hanging="360"/>
      </w:pPr>
    </w:lvl>
    <w:lvl w:ilvl="8" w:tplc="040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20" w15:restartNumberingAfterBreak="0">
    <w:nsid w:val="2AFD6DF6"/>
    <w:multiLevelType w:val="hybridMultilevel"/>
    <w:tmpl w:val="8A92825A"/>
    <w:lvl w:ilvl="0" w:tplc="2E98F3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2551BD1"/>
    <w:multiLevelType w:val="hybridMultilevel"/>
    <w:tmpl w:val="BA003E00"/>
    <w:lvl w:ilvl="0" w:tplc="E676DB4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1542EE8C"/>
    <w:lvl w:ilvl="0">
      <w:start w:val="1"/>
      <w:numFmt w:val="decimal"/>
      <w:pStyle w:val="Heading1"/>
      <w:lvlText w:val="%1"/>
      <w:lvlJc w:val="left"/>
      <w:pPr>
        <w:tabs>
          <w:tab w:val="num" w:pos="4243"/>
        </w:tabs>
        <w:ind w:left="4243" w:hanging="283"/>
      </w:pPr>
      <w:rPr>
        <w:rFonts w:asciiTheme="majorBidi" w:hAnsiTheme="majorBidi" w:cstheme="majorBidi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8740568"/>
    <w:multiLevelType w:val="hybridMultilevel"/>
    <w:tmpl w:val="2B8E56A0"/>
    <w:lvl w:ilvl="0" w:tplc="4F8AE3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3FC94AA7"/>
    <w:multiLevelType w:val="hybridMultilevel"/>
    <w:tmpl w:val="F356EEA4"/>
    <w:lvl w:ilvl="0" w:tplc="F842AC74">
      <w:numFmt w:val="bullet"/>
      <w:lvlText w:val="•"/>
      <w:lvlJc w:val="left"/>
      <w:pPr>
        <w:ind w:left="3060" w:hanging="360"/>
      </w:pPr>
      <w:rPr>
        <w:rFonts w:ascii="Times New Roman" w:eastAsia="Times New Roman" w:hAnsi="Times New Roman" w:cs="Times New Roman" w:hint="default"/>
      </w:rPr>
    </w:lvl>
    <w:lvl w:ilvl="1" w:tplc="5C548A76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8" w15:restartNumberingAfterBreak="0">
    <w:nsid w:val="40C220C1"/>
    <w:multiLevelType w:val="hybridMultilevel"/>
    <w:tmpl w:val="65781D5C"/>
    <w:lvl w:ilvl="0" w:tplc="AA38AC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A43A2F"/>
    <w:multiLevelType w:val="hybridMultilevel"/>
    <w:tmpl w:val="DFC66ACA"/>
    <w:lvl w:ilvl="0" w:tplc="FFFFFFFF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CF12C9"/>
    <w:multiLevelType w:val="hybridMultilevel"/>
    <w:tmpl w:val="795E672E"/>
    <w:lvl w:ilvl="0" w:tplc="58BC81E4">
      <w:start w:val="9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4CBB5D6F"/>
    <w:multiLevelType w:val="multilevel"/>
    <w:tmpl w:val="CBD4133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CF93CCC"/>
    <w:multiLevelType w:val="hybridMultilevel"/>
    <w:tmpl w:val="A50ADAF8"/>
    <w:lvl w:ilvl="0" w:tplc="37AAC742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4" w15:restartNumberingAfterBreak="0">
    <w:nsid w:val="501E57DD"/>
    <w:multiLevelType w:val="singleLevel"/>
    <w:tmpl w:val="1AE2D1BA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  <w:sz w:val="22"/>
      </w:rPr>
    </w:lvl>
  </w:abstractNum>
  <w:abstractNum w:abstractNumId="35" w15:restartNumberingAfterBreak="0">
    <w:nsid w:val="518E7190"/>
    <w:multiLevelType w:val="hybridMultilevel"/>
    <w:tmpl w:val="A54CF11E"/>
    <w:lvl w:ilvl="0" w:tplc="883A7C1C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6" w15:restartNumberingAfterBreak="0">
    <w:nsid w:val="51FC00FD"/>
    <w:multiLevelType w:val="hybridMultilevel"/>
    <w:tmpl w:val="6C20A34E"/>
    <w:lvl w:ilvl="0" w:tplc="0E0E82D4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38E2CB3"/>
    <w:multiLevelType w:val="hybridMultilevel"/>
    <w:tmpl w:val="ACBE6C9C"/>
    <w:lvl w:ilvl="0" w:tplc="1C38D352">
      <w:start w:val="1"/>
      <w:numFmt w:val="decimal"/>
      <w:lvlText w:val="%1)"/>
      <w:lvlJc w:val="left"/>
      <w:pPr>
        <w:ind w:left="45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1F7153"/>
    <w:multiLevelType w:val="singleLevel"/>
    <w:tmpl w:val="A4500E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59CE0290"/>
    <w:multiLevelType w:val="multilevel"/>
    <w:tmpl w:val="7D0EE5EC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5D7F1A10"/>
    <w:multiLevelType w:val="hybridMultilevel"/>
    <w:tmpl w:val="4BE4F4C8"/>
    <w:lvl w:ilvl="0" w:tplc="37809DDA">
      <w:start w:val="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3" w15:restartNumberingAfterBreak="0">
    <w:nsid w:val="67817B6A"/>
    <w:multiLevelType w:val="singleLevel"/>
    <w:tmpl w:val="AA38AC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5" w15:restartNumberingAfterBreak="0">
    <w:nsid w:val="720A27F3"/>
    <w:multiLevelType w:val="hybridMultilevel"/>
    <w:tmpl w:val="3B84C538"/>
    <w:lvl w:ilvl="0" w:tplc="B64872D2">
      <w:start w:val="38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7" w15:restartNumberingAfterBreak="0">
    <w:nsid w:val="75F50EEB"/>
    <w:multiLevelType w:val="hybridMultilevel"/>
    <w:tmpl w:val="0D68C088"/>
    <w:lvl w:ilvl="0" w:tplc="AC8CE49E">
      <w:start w:val="1"/>
      <w:numFmt w:val="thaiLetters"/>
      <w:lvlText w:val="%1)"/>
      <w:lvlJc w:val="left"/>
      <w:pPr>
        <w:ind w:left="450" w:hanging="360"/>
      </w:pPr>
      <w:rPr>
        <w:rFonts w:asciiTheme="majorBidi" w:hAnsiTheme="majorBidi" w:cstheme="majorBidi" w:hint="default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8" w15:restartNumberingAfterBreak="0">
    <w:nsid w:val="765C7350"/>
    <w:multiLevelType w:val="hybridMultilevel"/>
    <w:tmpl w:val="C3AC44A2"/>
    <w:lvl w:ilvl="0" w:tplc="7272F7AA">
      <w:start w:val="16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cs="Times New Roman" w:hint="default"/>
        <w:b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9E0F7C"/>
    <w:multiLevelType w:val="hybridMultilevel"/>
    <w:tmpl w:val="3DBEEF1A"/>
    <w:lvl w:ilvl="0" w:tplc="FD90391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917B24"/>
    <w:multiLevelType w:val="hybridMultilevel"/>
    <w:tmpl w:val="41769B62"/>
    <w:lvl w:ilvl="0" w:tplc="94A04ACE">
      <w:start w:val="3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5"/>
  </w:num>
  <w:num w:numId="2">
    <w:abstractNumId w:val="16"/>
  </w:num>
  <w:num w:numId="3">
    <w:abstractNumId w:val="42"/>
  </w:num>
  <w:num w:numId="4">
    <w:abstractNumId w:val="23"/>
  </w:num>
  <w:num w:numId="5">
    <w:abstractNumId w:val="26"/>
  </w:num>
  <w:num w:numId="6">
    <w:abstractNumId w:val="40"/>
  </w:num>
  <w:num w:numId="7">
    <w:abstractNumId w:val="18"/>
  </w:num>
  <w:num w:numId="8">
    <w:abstractNumId w:val="46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4"/>
  </w:num>
  <w:num w:numId="15">
    <w:abstractNumId w:val="20"/>
  </w:num>
  <w:num w:numId="16">
    <w:abstractNumId w:val="47"/>
  </w:num>
  <w:num w:numId="17">
    <w:abstractNumId w:val="1"/>
  </w:num>
  <w:num w:numId="18">
    <w:abstractNumId w:val="51"/>
  </w:num>
  <w:num w:numId="19">
    <w:abstractNumId w:val="37"/>
  </w:num>
  <w:num w:numId="20">
    <w:abstractNumId w:val="24"/>
  </w:num>
  <w:num w:numId="21">
    <w:abstractNumId w:val="52"/>
  </w:num>
  <w:num w:numId="22">
    <w:abstractNumId w:val="50"/>
  </w:num>
  <w:num w:numId="23">
    <w:abstractNumId w:val="32"/>
  </w:num>
  <w:num w:numId="24">
    <w:abstractNumId w:val="31"/>
  </w:num>
  <w:num w:numId="25">
    <w:abstractNumId w:val="36"/>
  </w:num>
  <w:num w:numId="26">
    <w:abstractNumId w:val="27"/>
  </w:num>
  <w:num w:numId="27">
    <w:abstractNumId w:val="8"/>
  </w:num>
  <w:num w:numId="28">
    <w:abstractNumId w:val="49"/>
  </w:num>
  <w:num w:numId="29">
    <w:abstractNumId w:val="44"/>
  </w:num>
  <w:num w:numId="30">
    <w:abstractNumId w:val="39"/>
  </w:num>
  <w:num w:numId="31">
    <w:abstractNumId w:val="48"/>
  </w:num>
  <w:num w:numId="32">
    <w:abstractNumId w:val="15"/>
  </w:num>
  <w:num w:numId="33">
    <w:abstractNumId w:val="12"/>
  </w:num>
  <w:num w:numId="34">
    <w:abstractNumId w:val="29"/>
  </w:num>
  <w:num w:numId="35">
    <w:abstractNumId w:val="5"/>
  </w:num>
  <w:num w:numId="36">
    <w:abstractNumId w:val="22"/>
  </w:num>
  <w:num w:numId="37">
    <w:abstractNumId w:val="30"/>
  </w:num>
  <w:num w:numId="38">
    <w:abstractNumId w:val="6"/>
  </w:num>
  <w:num w:numId="39">
    <w:abstractNumId w:val="0"/>
  </w:num>
  <w:num w:numId="40">
    <w:abstractNumId w:val="9"/>
  </w:num>
  <w:num w:numId="41">
    <w:abstractNumId w:val="23"/>
  </w:num>
  <w:num w:numId="42">
    <w:abstractNumId w:val="35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3"/>
  </w:num>
  <w:num w:numId="48">
    <w:abstractNumId w:val="13"/>
  </w:num>
  <w:num w:numId="49">
    <w:abstractNumId w:val="23"/>
  </w:num>
  <w:num w:numId="50">
    <w:abstractNumId w:val="23"/>
  </w:num>
  <w:num w:numId="51">
    <w:abstractNumId w:val="23"/>
  </w:num>
  <w:num w:numId="52">
    <w:abstractNumId w:val="17"/>
  </w:num>
  <w:num w:numId="53">
    <w:abstractNumId w:val="23"/>
    <w:lvlOverride w:ilvl="0">
      <w:startOverride w:val="6"/>
    </w:lvlOverride>
  </w:num>
  <w:num w:numId="54">
    <w:abstractNumId w:val="23"/>
    <w:lvlOverride w:ilvl="0">
      <w:startOverride w:val="7"/>
    </w:lvlOverride>
  </w:num>
  <w:num w:numId="55">
    <w:abstractNumId w:val="21"/>
  </w:num>
  <w:num w:numId="56">
    <w:abstractNumId w:val="41"/>
  </w:num>
  <w:num w:numId="57">
    <w:abstractNumId w:val="38"/>
  </w:num>
  <w:num w:numId="58">
    <w:abstractNumId w:val="45"/>
  </w:num>
  <w:num w:numId="59">
    <w:abstractNumId w:val="23"/>
  </w:num>
  <w:num w:numId="60">
    <w:abstractNumId w:val="23"/>
  </w:num>
  <w:num w:numId="61">
    <w:abstractNumId w:val="23"/>
  </w:num>
  <w:num w:numId="62">
    <w:abstractNumId w:val="23"/>
  </w:num>
  <w:num w:numId="63">
    <w:abstractNumId w:val="23"/>
  </w:num>
  <w:num w:numId="64">
    <w:abstractNumId w:val="23"/>
  </w:num>
  <w:num w:numId="65">
    <w:abstractNumId w:val="23"/>
  </w:num>
  <w:num w:numId="66">
    <w:abstractNumId w:val="23"/>
  </w:num>
  <w:num w:numId="67">
    <w:abstractNumId w:val="23"/>
  </w:num>
  <w:num w:numId="68">
    <w:abstractNumId w:val="23"/>
  </w:num>
  <w:num w:numId="69">
    <w:abstractNumId w:val="23"/>
  </w:num>
  <w:num w:numId="70">
    <w:abstractNumId w:val="23"/>
  </w:num>
  <w:num w:numId="71">
    <w:abstractNumId w:val="23"/>
  </w:num>
  <w:num w:numId="72">
    <w:abstractNumId w:val="23"/>
  </w:num>
  <w:num w:numId="73">
    <w:abstractNumId w:val="23"/>
  </w:num>
  <w:num w:numId="74">
    <w:abstractNumId w:val="23"/>
  </w:num>
  <w:num w:numId="75">
    <w:abstractNumId w:val="23"/>
  </w:num>
  <w:num w:numId="76">
    <w:abstractNumId w:val="23"/>
  </w:num>
  <w:num w:numId="77">
    <w:abstractNumId w:val="23"/>
  </w:num>
  <w:num w:numId="78">
    <w:abstractNumId w:val="23"/>
  </w:num>
  <w:num w:numId="79">
    <w:abstractNumId w:val="23"/>
  </w:num>
  <w:num w:numId="80">
    <w:abstractNumId w:val="23"/>
  </w:num>
  <w:num w:numId="81">
    <w:abstractNumId w:val="23"/>
  </w:num>
  <w:num w:numId="82">
    <w:abstractNumId w:val="23"/>
  </w:num>
  <w:num w:numId="83">
    <w:abstractNumId w:val="23"/>
  </w:num>
  <w:num w:numId="84">
    <w:abstractNumId w:val="23"/>
  </w:num>
  <w:num w:numId="85">
    <w:abstractNumId w:val="23"/>
  </w:num>
  <w:num w:numId="86">
    <w:abstractNumId w:val="23"/>
  </w:num>
  <w:num w:numId="87">
    <w:abstractNumId w:val="23"/>
  </w:num>
  <w:num w:numId="88">
    <w:abstractNumId w:val="23"/>
  </w:num>
  <w:num w:numId="89">
    <w:abstractNumId w:val="23"/>
  </w:num>
  <w:num w:numId="90">
    <w:abstractNumId w:val="23"/>
  </w:num>
  <w:num w:numId="91">
    <w:abstractNumId w:val="4"/>
  </w:num>
  <w:num w:numId="92">
    <w:abstractNumId w:val="23"/>
  </w:num>
  <w:num w:numId="93">
    <w:abstractNumId w:val="23"/>
  </w:num>
  <w:num w:numId="94">
    <w:abstractNumId w:val="23"/>
  </w:num>
  <w:num w:numId="95">
    <w:abstractNumId w:val="23"/>
  </w:num>
  <w:num w:numId="96">
    <w:abstractNumId w:val="23"/>
  </w:num>
  <w:num w:numId="97">
    <w:abstractNumId w:val="23"/>
  </w:num>
  <w:num w:numId="98">
    <w:abstractNumId w:val="23"/>
  </w:num>
  <w:num w:numId="99">
    <w:abstractNumId w:val="23"/>
  </w:num>
  <w:num w:numId="100">
    <w:abstractNumId w:val="23"/>
  </w:num>
  <w:num w:numId="101">
    <w:abstractNumId w:val="23"/>
  </w:num>
  <w:num w:numId="102">
    <w:abstractNumId w:val="28"/>
  </w:num>
  <w:num w:numId="103">
    <w:abstractNumId w:val="43"/>
  </w:num>
  <w:num w:numId="104">
    <w:abstractNumId w:val="19"/>
  </w:num>
  <w:num w:numId="105">
    <w:abstractNumId w:val="2"/>
  </w:num>
  <w:num w:numId="106">
    <w:abstractNumId w:val="14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3EA"/>
    <w:rsid w:val="00000548"/>
    <w:rsid w:val="00000861"/>
    <w:rsid w:val="00000923"/>
    <w:rsid w:val="00000C60"/>
    <w:rsid w:val="00000D76"/>
    <w:rsid w:val="00000E06"/>
    <w:rsid w:val="000011E9"/>
    <w:rsid w:val="00001500"/>
    <w:rsid w:val="000017C1"/>
    <w:rsid w:val="00001A4D"/>
    <w:rsid w:val="00001D7D"/>
    <w:rsid w:val="000021B4"/>
    <w:rsid w:val="00002342"/>
    <w:rsid w:val="00002885"/>
    <w:rsid w:val="000029B0"/>
    <w:rsid w:val="00002AD1"/>
    <w:rsid w:val="00002AD9"/>
    <w:rsid w:val="00002FED"/>
    <w:rsid w:val="0000312F"/>
    <w:rsid w:val="000033B8"/>
    <w:rsid w:val="000034C5"/>
    <w:rsid w:val="00003DEE"/>
    <w:rsid w:val="00003EBA"/>
    <w:rsid w:val="0000441E"/>
    <w:rsid w:val="000045CF"/>
    <w:rsid w:val="00004836"/>
    <w:rsid w:val="000048E7"/>
    <w:rsid w:val="00004B87"/>
    <w:rsid w:val="00004DAD"/>
    <w:rsid w:val="000055C4"/>
    <w:rsid w:val="00005667"/>
    <w:rsid w:val="00005801"/>
    <w:rsid w:val="00005822"/>
    <w:rsid w:val="00005DED"/>
    <w:rsid w:val="00006052"/>
    <w:rsid w:val="000065D6"/>
    <w:rsid w:val="00006A2A"/>
    <w:rsid w:val="00006EFA"/>
    <w:rsid w:val="00006F44"/>
    <w:rsid w:val="000073A2"/>
    <w:rsid w:val="000073B5"/>
    <w:rsid w:val="000076C1"/>
    <w:rsid w:val="00007858"/>
    <w:rsid w:val="000079BE"/>
    <w:rsid w:val="00010112"/>
    <w:rsid w:val="000105FB"/>
    <w:rsid w:val="00010665"/>
    <w:rsid w:val="000107A4"/>
    <w:rsid w:val="00010E82"/>
    <w:rsid w:val="00010FFA"/>
    <w:rsid w:val="00011B3F"/>
    <w:rsid w:val="0001210D"/>
    <w:rsid w:val="00012155"/>
    <w:rsid w:val="000122CD"/>
    <w:rsid w:val="00012655"/>
    <w:rsid w:val="0001266C"/>
    <w:rsid w:val="0001273C"/>
    <w:rsid w:val="0001368B"/>
    <w:rsid w:val="000136A0"/>
    <w:rsid w:val="00013ABF"/>
    <w:rsid w:val="000145F2"/>
    <w:rsid w:val="00014873"/>
    <w:rsid w:val="00014906"/>
    <w:rsid w:val="0001594E"/>
    <w:rsid w:val="00015B88"/>
    <w:rsid w:val="000162B6"/>
    <w:rsid w:val="00016D3F"/>
    <w:rsid w:val="00016D7A"/>
    <w:rsid w:val="000173B6"/>
    <w:rsid w:val="000175C2"/>
    <w:rsid w:val="000175F2"/>
    <w:rsid w:val="000178F4"/>
    <w:rsid w:val="00017994"/>
    <w:rsid w:val="00017DFE"/>
    <w:rsid w:val="0002037A"/>
    <w:rsid w:val="0002041D"/>
    <w:rsid w:val="000207FD"/>
    <w:rsid w:val="00020A24"/>
    <w:rsid w:val="00020BBB"/>
    <w:rsid w:val="00020C85"/>
    <w:rsid w:val="00020F08"/>
    <w:rsid w:val="0002124B"/>
    <w:rsid w:val="000212A3"/>
    <w:rsid w:val="0002152C"/>
    <w:rsid w:val="000216FD"/>
    <w:rsid w:val="00021801"/>
    <w:rsid w:val="00022031"/>
    <w:rsid w:val="00022154"/>
    <w:rsid w:val="0002244A"/>
    <w:rsid w:val="0002311A"/>
    <w:rsid w:val="0002311F"/>
    <w:rsid w:val="000237EC"/>
    <w:rsid w:val="000239B1"/>
    <w:rsid w:val="000240CA"/>
    <w:rsid w:val="000241DE"/>
    <w:rsid w:val="000242F5"/>
    <w:rsid w:val="000243A7"/>
    <w:rsid w:val="000245D8"/>
    <w:rsid w:val="000248CE"/>
    <w:rsid w:val="00024C74"/>
    <w:rsid w:val="000252A4"/>
    <w:rsid w:val="000256C6"/>
    <w:rsid w:val="00025DB6"/>
    <w:rsid w:val="00025F4C"/>
    <w:rsid w:val="00025F82"/>
    <w:rsid w:val="00026002"/>
    <w:rsid w:val="000260C1"/>
    <w:rsid w:val="00026327"/>
    <w:rsid w:val="00026453"/>
    <w:rsid w:val="000265C7"/>
    <w:rsid w:val="00026A21"/>
    <w:rsid w:val="00026BCA"/>
    <w:rsid w:val="00026E9F"/>
    <w:rsid w:val="00027713"/>
    <w:rsid w:val="00027BE0"/>
    <w:rsid w:val="00027D08"/>
    <w:rsid w:val="00027FA1"/>
    <w:rsid w:val="0003013C"/>
    <w:rsid w:val="000301CB"/>
    <w:rsid w:val="00030484"/>
    <w:rsid w:val="000304F9"/>
    <w:rsid w:val="0003062D"/>
    <w:rsid w:val="00030B84"/>
    <w:rsid w:val="000316F9"/>
    <w:rsid w:val="00031967"/>
    <w:rsid w:val="000323ED"/>
    <w:rsid w:val="000327D2"/>
    <w:rsid w:val="000329FC"/>
    <w:rsid w:val="00032DF6"/>
    <w:rsid w:val="0003303F"/>
    <w:rsid w:val="0003312B"/>
    <w:rsid w:val="00033143"/>
    <w:rsid w:val="000331CA"/>
    <w:rsid w:val="00033FF2"/>
    <w:rsid w:val="00034739"/>
    <w:rsid w:val="0003497B"/>
    <w:rsid w:val="00034D81"/>
    <w:rsid w:val="00035172"/>
    <w:rsid w:val="00035B85"/>
    <w:rsid w:val="00035D0B"/>
    <w:rsid w:val="0003637C"/>
    <w:rsid w:val="00036389"/>
    <w:rsid w:val="0003641B"/>
    <w:rsid w:val="000368A5"/>
    <w:rsid w:val="00036B25"/>
    <w:rsid w:val="00037317"/>
    <w:rsid w:val="000375C3"/>
    <w:rsid w:val="0003772C"/>
    <w:rsid w:val="00037918"/>
    <w:rsid w:val="00037BE2"/>
    <w:rsid w:val="00037BE6"/>
    <w:rsid w:val="00040392"/>
    <w:rsid w:val="00040D9E"/>
    <w:rsid w:val="00040EDA"/>
    <w:rsid w:val="00040FE3"/>
    <w:rsid w:val="00041093"/>
    <w:rsid w:val="000413E4"/>
    <w:rsid w:val="00041522"/>
    <w:rsid w:val="00041C38"/>
    <w:rsid w:val="00041F0D"/>
    <w:rsid w:val="00042181"/>
    <w:rsid w:val="000424BB"/>
    <w:rsid w:val="0004260A"/>
    <w:rsid w:val="000427E2"/>
    <w:rsid w:val="00042803"/>
    <w:rsid w:val="000428B4"/>
    <w:rsid w:val="00042B94"/>
    <w:rsid w:val="00042BEE"/>
    <w:rsid w:val="00042C5F"/>
    <w:rsid w:val="00042E89"/>
    <w:rsid w:val="0004351B"/>
    <w:rsid w:val="00043C71"/>
    <w:rsid w:val="00043D57"/>
    <w:rsid w:val="00043F74"/>
    <w:rsid w:val="00044159"/>
    <w:rsid w:val="000441DD"/>
    <w:rsid w:val="00044279"/>
    <w:rsid w:val="00044750"/>
    <w:rsid w:val="00044810"/>
    <w:rsid w:val="00044A5C"/>
    <w:rsid w:val="00044DF0"/>
    <w:rsid w:val="00044E08"/>
    <w:rsid w:val="00044E44"/>
    <w:rsid w:val="0004567A"/>
    <w:rsid w:val="00045829"/>
    <w:rsid w:val="0004582E"/>
    <w:rsid w:val="00045879"/>
    <w:rsid w:val="00045B2C"/>
    <w:rsid w:val="00045BFA"/>
    <w:rsid w:val="00046026"/>
    <w:rsid w:val="00046684"/>
    <w:rsid w:val="0004672A"/>
    <w:rsid w:val="00046911"/>
    <w:rsid w:val="00046A9A"/>
    <w:rsid w:val="00046CA1"/>
    <w:rsid w:val="00047116"/>
    <w:rsid w:val="0004722F"/>
    <w:rsid w:val="00047267"/>
    <w:rsid w:val="000474F8"/>
    <w:rsid w:val="000475F7"/>
    <w:rsid w:val="00047816"/>
    <w:rsid w:val="00047C0D"/>
    <w:rsid w:val="00047E37"/>
    <w:rsid w:val="00047F53"/>
    <w:rsid w:val="00050070"/>
    <w:rsid w:val="00050C8F"/>
    <w:rsid w:val="00050D4E"/>
    <w:rsid w:val="00051307"/>
    <w:rsid w:val="00052019"/>
    <w:rsid w:val="0005209A"/>
    <w:rsid w:val="00052CB0"/>
    <w:rsid w:val="00052E6E"/>
    <w:rsid w:val="0005300C"/>
    <w:rsid w:val="0005306B"/>
    <w:rsid w:val="00053D8A"/>
    <w:rsid w:val="00053EAC"/>
    <w:rsid w:val="000545E9"/>
    <w:rsid w:val="00054B9D"/>
    <w:rsid w:val="00055281"/>
    <w:rsid w:val="00055436"/>
    <w:rsid w:val="0005546F"/>
    <w:rsid w:val="00055541"/>
    <w:rsid w:val="000557D5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ACD"/>
    <w:rsid w:val="00056D91"/>
    <w:rsid w:val="000573A8"/>
    <w:rsid w:val="000575EF"/>
    <w:rsid w:val="00057880"/>
    <w:rsid w:val="00057AA5"/>
    <w:rsid w:val="00057ED0"/>
    <w:rsid w:val="000602C1"/>
    <w:rsid w:val="00060826"/>
    <w:rsid w:val="0006091F"/>
    <w:rsid w:val="00061097"/>
    <w:rsid w:val="00061533"/>
    <w:rsid w:val="0006187A"/>
    <w:rsid w:val="00062166"/>
    <w:rsid w:val="00062288"/>
    <w:rsid w:val="000623F9"/>
    <w:rsid w:val="00062734"/>
    <w:rsid w:val="00062D04"/>
    <w:rsid w:val="00062F05"/>
    <w:rsid w:val="00062F15"/>
    <w:rsid w:val="000631F7"/>
    <w:rsid w:val="00063AB7"/>
    <w:rsid w:val="00063AF3"/>
    <w:rsid w:val="00063D17"/>
    <w:rsid w:val="00063EC7"/>
    <w:rsid w:val="00064286"/>
    <w:rsid w:val="0006439B"/>
    <w:rsid w:val="000643EC"/>
    <w:rsid w:val="00064505"/>
    <w:rsid w:val="000645B1"/>
    <w:rsid w:val="00064D8E"/>
    <w:rsid w:val="00064FC7"/>
    <w:rsid w:val="00065392"/>
    <w:rsid w:val="0006552E"/>
    <w:rsid w:val="0006580A"/>
    <w:rsid w:val="00066471"/>
    <w:rsid w:val="0006687E"/>
    <w:rsid w:val="000668A9"/>
    <w:rsid w:val="00066D1B"/>
    <w:rsid w:val="00066EF1"/>
    <w:rsid w:val="00067210"/>
    <w:rsid w:val="00067576"/>
    <w:rsid w:val="0006760E"/>
    <w:rsid w:val="000679C4"/>
    <w:rsid w:val="00067A1E"/>
    <w:rsid w:val="00067AB4"/>
    <w:rsid w:val="00067D80"/>
    <w:rsid w:val="00067DC4"/>
    <w:rsid w:val="00067E88"/>
    <w:rsid w:val="0007026C"/>
    <w:rsid w:val="00070684"/>
    <w:rsid w:val="00070964"/>
    <w:rsid w:val="00070B0D"/>
    <w:rsid w:val="00070CA2"/>
    <w:rsid w:val="00070EBA"/>
    <w:rsid w:val="00071022"/>
    <w:rsid w:val="0007111B"/>
    <w:rsid w:val="0007163A"/>
    <w:rsid w:val="00071770"/>
    <w:rsid w:val="00071919"/>
    <w:rsid w:val="00071AD3"/>
    <w:rsid w:val="00071B24"/>
    <w:rsid w:val="00071BB0"/>
    <w:rsid w:val="000722E1"/>
    <w:rsid w:val="00072499"/>
    <w:rsid w:val="00072B4B"/>
    <w:rsid w:val="00072C08"/>
    <w:rsid w:val="0007314F"/>
    <w:rsid w:val="00073150"/>
    <w:rsid w:val="0007321F"/>
    <w:rsid w:val="0007323A"/>
    <w:rsid w:val="00073446"/>
    <w:rsid w:val="000734AE"/>
    <w:rsid w:val="0007373E"/>
    <w:rsid w:val="00073E71"/>
    <w:rsid w:val="00073E8A"/>
    <w:rsid w:val="0007409D"/>
    <w:rsid w:val="000742B6"/>
    <w:rsid w:val="000743FA"/>
    <w:rsid w:val="000746AA"/>
    <w:rsid w:val="000746C7"/>
    <w:rsid w:val="000747FC"/>
    <w:rsid w:val="00074A44"/>
    <w:rsid w:val="00074B2F"/>
    <w:rsid w:val="00074D1F"/>
    <w:rsid w:val="00074F97"/>
    <w:rsid w:val="000751EF"/>
    <w:rsid w:val="0007551C"/>
    <w:rsid w:val="00075AAD"/>
    <w:rsid w:val="00075B0E"/>
    <w:rsid w:val="00075BF9"/>
    <w:rsid w:val="00075DA4"/>
    <w:rsid w:val="00075EBE"/>
    <w:rsid w:val="0007643C"/>
    <w:rsid w:val="00076BDA"/>
    <w:rsid w:val="00076D68"/>
    <w:rsid w:val="00076E16"/>
    <w:rsid w:val="00076E60"/>
    <w:rsid w:val="000770C8"/>
    <w:rsid w:val="00077215"/>
    <w:rsid w:val="00077306"/>
    <w:rsid w:val="0007753D"/>
    <w:rsid w:val="00077C2B"/>
    <w:rsid w:val="0008027A"/>
    <w:rsid w:val="000808B9"/>
    <w:rsid w:val="000809DA"/>
    <w:rsid w:val="000809E0"/>
    <w:rsid w:val="00080B4B"/>
    <w:rsid w:val="00080CDB"/>
    <w:rsid w:val="00081045"/>
    <w:rsid w:val="000810D4"/>
    <w:rsid w:val="000815B0"/>
    <w:rsid w:val="00081A53"/>
    <w:rsid w:val="00081E53"/>
    <w:rsid w:val="000825C4"/>
    <w:rsid w:val="0008269E"/>
    <w:rsid w:val="00082751"/>
    <w:rsid w:val="00082755"/>
    <w:rsid w:val="0008289E"/>
    <w:rsid w:val="00082991"/>
    <w:rsid w:val="00082A98"/>
    <w:rsid w:val="00082D5C"/>
    <w:rsid w:val="0008303A"/>
    <w:rsid w:val="000830AC"/>
    <w:rsid w:val="00083106"/>
    <w:rsid w:val="00083285"/>
    <w:rsid w:val="00083286"/>
    <w:rsid w:val="00083624"/>
    <w:rsid w:val="00083846"/>
    <w:rsid w:val="00083927"/>
    <w:rsid w:val="00083A5D"/>
    <w:rsid w:val="00083F15"/>
    <w:rsid w:val="0008403F"/>
    <w:rsid w:val="0008481B"/>
    <w:rsid w:val="00084DB3"/>
    <w:rsid w:val="00084E80"/>
    <w:rsid w:val="00084EF2"/>
    <w:rsid w:val="00085160"/>
    <w:rsid w:val="0008561D"/>
    <w:rsid w:val="00085704"/>
    <w:rsid w:val="000858E2"/>
    <w:rsid w:val="000865DA"/>
    <w:rsid w:val="0008682F"/>
    <w:rsid w:val="00086B2E"/>
    <w:rsid w:val="00086D7B"/>
    <w:rsid w:val="0008713C"/>
    <w:rsid w:val="0008714A"/>
    <w:rsid w:val="000877F7"/>
    <w:rsid w:val="00087894"/>
    <w:rsid w:val="00087980"/>
    <w:rsid w:val="000879F0"/>
    <w:rsid w:val="00087B4B"/>
    <w:rsid w:val="00087C33"/>
    <w:rsid w:val="00087FF0"/>
    <w:rsid w:val="000902C5"/>
    <w:rsid w:val="00090624"/>
    <w:rsid w:val="00090DEF"/>
    <w:rsid w:val="00090EBA"/>
    <w:rsid w:val="00090F48"/>
    <w:rsid w:val="000910FC"/>
    <w:rsid w:val="00091139"/>
    <w:rsid w:val="000915F8"/>
    <w:rsid w:val="00091673"/>
    <w:rsid w:val="000918E0"/>
    <w:rsid w:val="00092266"/>
    <w:rsid w:val="00092384"/>
    <w:rsid w:val="00092621"/>
    <w:rsid w:val="00092673"/>
    <w:rsid w:val="00092684"/>
    <w:rsid w:val="00092730"/>
    <w:rsid w:val="00092884"/>
    <w:rsid w:val="0009298D"/>
    <w:rsid w:val="00092993"/>
    <w:rsid w:val="00092B88"/>
    <w:rsid w:val="00092DC5"/>
    <w:rsid w:val="000933A7"/>
    <w:rsid w:val="000937E0"/>
    <w:rsid w:val="0009387A"/>
    <w:rsid w:val="00093A86"/>
    <w:rsid w:val="00093BC4"/>
    <w:rsid w:val="00093FBA"/>
    <w:rsid w:val="00094185"/>
    <w:rsid w:val="000943BB"/>
    <w:rsid w:val="00094483"/>
    <w:rsid w:val="000946C9"/>
    <w:rsid w:val="000946E9"/>
    <w:rsid w:val="000946EA"/>
    <w:rsid w:val="00094854"/>
    <w:rsid w:val="00094A96"/>
    <w:rsid w:val="00094CFA"/>
    <w:rsid w:val="00094FDF"/>
    <w:rsid w:val="000952B7"/>
    <w:rsid w:val="000954AD"/>
    <w:rsid w:val="0009551E"/>
    <w:rsid w:val="00095789"/>
    <w:rsid w:val="0009589A"/>
    <w:rsid w:val="00095FDA"/>
    <w:rsid w:val="00096072"/>
    <w:rsid w:val="0009647E"/>
    <w:rsid w:val="00096BA5"/>
    <w:rsid w:val="00096D54"/>
    <w:rsid w:val="00096F5F"/>
    <w:rsid w:val="00097160"/>
    <w:rsid w:val="0009722D"/>
    <w:rsid w:val="00097457"/>
    <w:rsid w:val="00097CCB"/>
    <w:rsid w:val="00097D9F"/>
    <w:rsid w:val="00097F99"/>
    <w:rsid w:val="00097FDF"/>
    <w:rsid w:val="000A01D5"/>
    <w:rsid w:val="000A07D7"/>
    <w:rsid w:val="000A086B"/>
    <w:rsid w:val="000A0D9F"/>
    <w:rsid w:val="000A12F0"/>
    <w:rsid w:val="000A1467"/>
    <w:rsid w:val="000A1914"/>
    <w:rsid w:val="000A1E09"/>
    <w:rsid w:val="000A1ED8"/>
    <w:rsid w:val="000A2033"/>
    <w:rsid w:val="000A2038"/>
    <w:rsid w:val="000A2289"/>
    <w:rsid w:val="000A2CA5"/>
    <w:rsid w:val="000A2FD8"/>
    <w:rsid w:val="000A3354"/>
    <w:rsid w:val="000A4300"/>
    <w:rsid w:val="000A467B"/>
    <w:rsid w:val="000A46D4"/>
    <w:rsid w:val="000A493A"/>
    <w:rsid w:val="000A4BF4"/>
    <w:rsid w:val="000A4CE5"/>
    <w:rsid w:val="000A510F"/>
    <w:rsid w:val="000A5783"/>
    <w:rsid w:val="000A5CAD"/>
    <w:rsid w:val="000A5DC4"/>
    <w:rsid w:val="000A66D5"/>
    <w:rsid w:val="000A682E"/>
    <w:rsid w:val="000A7220"/>
    <w:rsid w:val="000A7B59"/>
    <w:rsid w:val="000A7B6E"/>
    <w:rsid w:val="000A7CCD"/>
    <w:rsid w:val="000A7D06"/>
    <w:rsid w:val="000A7DBA"/>
    <w:rsid w:val="000A7E7F"/>
    <w:rsid w:val="000B0085"/>
    <w:rsid w:val="000B0127"/>
    <w:rsid w:val="000B02C8"/>
    <w:rsid w:val="000B0681"/>
    <w:rsid w:val="000B07DD"/>
    <w:rsid w:val="000B0B54"/>
    <w:rsid w:val="000B0D3D"/>
    <w:rsid w:val="000B0ED8"/>
    <w:rsid w:val="000B0EE1"/>
    <w:rsid w:val="000B1544"/>
    <w:rsid w:val="000B1A6D"/>
    <w:rsid w:val="000B1CF8"/>
    <w:rsid w:val="000B2123"/>
    <w:rsid w:val="000B224E"/>
    <w:rsid w:val="000B2484"/>
    <w:rsid w:val="000B269B"/>
    <w:rsid w:val="000B2835"/>
    <w:rsid w:val="000B287F"/>
    <w:rsid w:val="000B2B90"/>
    <w:rsid w:val="000B31EA"/>
    <w:rsid w:val="000B3940"/>
    <w:rsid w:val="000B3C22"/>
    <w:rsid w:val="000B425C"/>
    <w:rsid w:val="000B4728"/>
    <w:rsid w:val="000B4B90"/>
    <w:rsid w:val="000B518C"/>
    <w:rsid w:val="000B54F5"/>
    <w:rsid w:val="000B5557"/>
    <w:rsid w:val="000B57EF"/>
    <w:rsid w:val="000B5934"/>
    <w:rsid w:val="000B5CB6"/>
    <w:rsid w:val="000B5D5F"/>
    <w:rsid w:val="000B6083"/>
    <w:rsid w:val="000B6DF5"/>
    <w:rsid w:val="000B6FB0"/>
    <w:rsid w:val="000B7046"/>
    <w:rsid w:val="000B70C9"/>
    <w:rsid w:val="000B73B0"/>
    <w:rsid w:val="000B74C2"/>
    <w:rsid w:val="000B74EA"/>
    <w:rsid w:val="000B7565"/>
    <w:rsid w:val="000B7612"/>
    <w:rsid w:val="000B7BB4"/>
    <w:rsid w:val="000C0076"/>
    <w:rsid w:val="000C0241"/>
    <w:rsid w:val="000C05D0"/>
    <w:rsid w:val="000C0837"/>
    <w:rsid w:val="000C0990"/>
    <w:rsid w:val="000C0E2D"/>
    <w:rsid w:val="000C0EDA"/>
    <w:rsid w:val="000C15A2"/>
    <w:rsid w:val="000C18E1"/>
    <w:rsid w:val="000C1CEF"/>
    <w:rsid w:val="000C24DE"/>
    <w:rsid w:val="000C2530"/>
    <w:rsid w:val="000C268A"/>
    <w:rsid w:val="000C29AC"/>
    <w:rsid w:val="000C2DA0"/>
    <w:rsid w:val="000C2F71"/>
    <w:rsid w:val="000C32DE"/>
    <w:rsid w:val="000C3308"/>
    <w:rsid w:val="000C4123"/>
    <w:rsid w:val="000C4976"/>
    <w:rsid w:val="000C4C30"/>
    <w:rsid w:val="000C4EF6"/>
    <w:rsid w:val="000C5697"/>
    <w:rsid w:val="000C5E7F"/>
    <w:rsid w:val="000C5F00"/>
    <w:rsid w:val="000C6402"/>
    <w:rsid w:val="000C64C8"/>
    <w:rsid w:val="000C6813"/>
    <w:rsid w:val="000C6D56"/>
    <w:rsid w:val="000C6E05"/>
    <w:rsid w:val="000C7179"/>
    <w:rsid w:val="000C72C9"/>
    <w:rsid w:val="000C7714"/>
    <w:rsid w:val="000C79D7"/>
    <w:rsid w:val="000C7E71"/>
    <w:rsid w:val="000D01FF"/>
    <w:rsid w:val="000D021A"/>
    <w:rsid w:val="000D03CE"/>
    <w:rsid w:val="000D0559"/>
    <w:rsid w:val="000D0DBF"/>
    <w:rsid w:val="000D10FD"/>
    <w:rsid w:val="000D1225"/>
    <w:rsid w:val="000D1767"/>
    <w:rsid w:val="000D1EEB"/>
    <w:rsid w:val="000D232D"/>
    <w:rsid w:val="000D2AE2"/>
    <w:rsid w:val="000D303B"/>
    <w:rsid w:val="000D308F"/>
    <w:rsid w:val="000D3585"/>
    <w:rsid w:val="000D376C"/>
    <w:rsid w:val="000D3789"/>
    <w:rsid w:val="000D3CE8"/>
    <w:rsid w:val="000D4006"/>
    <w:rsid w:val="000D4570"/>
    <w:rsid w:val="000D4A42"/>
    <w:rsid w:val="000D4A4D"/>
    <w:rsid w:val="000D4C64"/>
    <w:rsid w:val="000D4EFE"/>
    <w:rsid w:val="000D5170"/>
    <w:rsid w:val="000D5AC0"/>
    <w:rsid w:val="000D5D3C"/>
    <w:rsid w:val="000D6503"/>
    <w:rsid w:val="000D6979"/>
    <w:rsid w:val="000D6C39"/>
    <w:rsid w:val="000D6DC1"/>
    <w:rsid w:val="000D7033"/>
    <w:rsid w:val="000D70BE"/>
    <w:rsid w:val="000D71E3"/>
    <w:rsid w:val="000D725D"/>
    <w:rsid w:val="000D73E3"/>
    <w:rsid w:val="000D742C"/>
    <w:rsid w:val="000D7638"/>
    <w:rsid w:val="000D76C5"/>
    <w:rsid w:val="000D774A"/>
    <w:rsid w:val="000D7BC8"/>
    <w:rsid w:val="000E04CE"/>
    <w:rsid w:val="000E0846"/>
    <w:rsid w:val="000E0DD7"/>
    <w:rsid w:val="000E127D"/>
    <w:rsid w:val="000E1950"/>
    <w:rsid w:val="000E1A6F"/>
    <w:rsid w:val="000E1C31"/>
    <w:rsid w:val="000E1EC5"/>
    <w:rsid w:val="000E2275"/>
    <w:rsid w:val="000E2C38"/>
    <w:rsid w:val="000E2D0A"/>
    <w:rsid w:val="000E2F81"/>
    <w:rsid w:val="000E30FC"/>
    <w:rsid w:val="000E31BB"/>
    <w:rsid w:val="000E35E2"/>
    <w:rsid w:val="000E36FF"/>
    <w:rsid w:val="000E3C11"/>
    <w:rsid w:val="000E3D2D"/>
    <w:rsid w:val="000E4018"/>
    <w:rsid w:val="000E453A"/>
    <w:rsid w:val="000E4C4F"/>
    <w:rsid w:val="000E4E91"/>
    <w:rsid w:val="000E50C6"/>
    <w:rsid w:val="000E512B"/>
    <w:rsid w:val="000E5556"/>
    <w:rsid w:val="000E5667"/>
    <w:rsid w:val="000E5816"/>
    <w:rsid w:val="000E5F8F"/>
    <w:rsid w:val="000E6098"/>
    <w:rsid w:val="000E64F1"/>
    <w:rsid w:val="000E73A3"/>
    <w:rsid w:val="000F05BC"/>
    <w:rsid w:val="000F0B5E"/>
    <w:rsid w:val="000F0B6D"/>
    <w:rsid w:val="000F1048"/>
    <w:rsid w:val="000F18FD"/>
    <w:rsid w:val="000F1A62"/>
    <w:rsid w:val="000F1B78"/>
    <w:rsid w:val="000F1C2D"/>
    <w:rsid w:val="000F1D9A"/>
    <w:rsid w:val="000F1DA0"/>
    <w:rsid w:val="000F2275"/>
    <w:rsid w:val="000F23B9"/>
    <w:rsid w:val="000F26A9"/>
    <w:rsid w:val="000F2781"/>
    <w:rsid w:val="000F2A4A"/>
    <w:rsid w:val="000F30A0"/>
    <w:rsid w:val="000F3A34"/>
    <w:rsid w:val="000F3A54"/>
    <w:rsid w:val="000F3DEC"/>
    <w:rsid w:val="000F42B3"/>
    <w:rsid w:val="000F4420"/>
    <w:rsid w:val="000F4858"/>
    <w:rsid w:val="000F4A1D"/>
    <w:rsid w:val="000F4A8D"/>
    <w:rsid w:val="000F4AC2"/>
    <w:rsid w:val="000F4B56"/>
    <w:rsid w:val="000F4D06"/>
    <w:rsid w:val="000F4E24"/>
    <w:rsid w:val="000F51E9"/>
    <w:rsid w:val="000F577F"/>
    <w:rsid w:val="000F5976"/>
    <w:rsid w:val="000F59B1"/>
    <w:rsid w:val="000F5E2C"/>
    <w:rsid w:val="000F6293"/>
    <w:rsid w:val="000F640A"/>
    <w:rsid w:val="000F651D"/>
    <w:rsid w:val="000F65F7"/>
    <w:rsid w:val="000F6833"/>
    <w:rsid w:val="000F69BE"/>
    <w:rsid w:val="000F6DC0"/>
    <w:rsid w:val="000F70E6"/>
    <w:rsid w:val="000F7554"/>
    <w:rsid w:val="000F75EA"/>
    <w:rsid w:val="000F787A"/>
    <w:rsid w:val="000F7BB0"/>
    <w:rsid w:val="00100090"/>
    <w:rsid w:val="0010027E"/>
    <w:rsid w:val="00100B94"/>
    <w:rsid w:val="00100CD7"/>
    <w:rsid w:val="00100E8B"/>
    <w:rsid w:val="00101B71"/>
    <w:rsid w:val="001021F6"/>
    <w:rsid w:val="001025E3"/>
    <w:rsid w:val="00102636"/>
    <w:rsid w:val="00102C76"/>
    <w:rsid w:val="0010353C"/>
    <w:rsid w:val="00103D53"/>
    <w:rsid w:val="00103D77"/>
    <w:rsid w:val="00103E59"/>
    <w:rsid w:val="00103EC8"/>
    <w:rsid w:val="0010444B"/>
    <w:rsid w:val="0010448A"/>
    <w:rsid w:val="001049D2"/>
    <w:rsid w:val="00104D5D"/>
    <w:rsid w:val="00104E18"/>
    <w:rsid w:val="00104F88"/>
    <w:rsid w:val="0010508F"/>
    <w:rsid w:val="001057E6"/>
    <w:rsid w:val="001058A9"/>
    <w:rsid w:val="00105E39"/>
    <w:rsid w:val="001063F9"/>
    <w:rsid w:val="00106BDF"/>
    <w:rsid w:val="00106BF7"/>
    <w:rsid w:val="0010722D"/>
    <w:rsid w:val="001076CD"/>
    <w:rsid w:val="00107B3E"/>
    <w:rsid w:val="00107F5A"/>
    <w:rsid w:val="00110184"/>
    <w:rsid w:val="00110210"/>
    <w:rsid w:val="0011043C"/>
    <w:rsid w:val="0011092B"/>
    <w:rsid w:val="00110AC5"/>
    <w:rsid w:val="00110B0C"/>
    <w:rsid w:val="00110C11"/>
    <w:rsid w:val="00111323"/>
    <w:rsid w:val="0011165F"/>
    <w:rsid w:val="00111694"/>
    <w:rsid w:val="001117DC"/>
    <w:rsid w:val="00111BB0"/>
    <w:rsid w:val="00111CDD"/>
    <w:rsid w:val="00111F0F"/>
    <w:rsid w:val="00112288"/>
    <w:rsid w:val="00112A31"/>
    <w:rsid w:val="00112CAA"/>
    <w:rsid w:val="0011324C"/>
    <w:rsid w:val="0011338B"/>
    <w:rsid w:val="001135ED"/>
    <w:rsid w:val="00113B83"/>
    <w:rsid w:val="0011417F"/>
    <w:rsid w:val="0011485E"/>
    <w:rsid w:val="00114954"/>
    <w:rsid w:val="00115539"/>
    <w:rsid w:val="001156AB"/>
    <w:rsid w:val="00115872"/>
    <w:rsid w:val="00115B70"/>
    <w:rsid w:val="00115DB2"/>
    <w:rsid w:val="00116202"/>
    <w:rsid w:val="00116CAC"/>
    <w:rsid w:val="00116CB2"/>
    <w:rsid w:val="00116E7A"/>
    <w:rsid w:val="001170AA"/>
    <w:rsid w:val="001172DA"/>
    <w:rsid w:val="001173FE"/>
    <w:rsid w:val="0011778A"/>
    <w:rsid w:val="0011797B"/>
    <w:rsid w:val="00117D51"/>
    <w:rsid w:val="0012024D"/>
    <w:rsid w:val="00120927"/>
    <w:rsid w:val="00120C03"/>
    <w:rsid w:val="00120D65"/>
    <w:rsid w:val="00120E78"/>
    <w:rsid w:val="00120F18"/>
    <w:rsid w:val="001214C8"/>
    <w:rsid w:val="00121882"/>
    <w:rsid w:val="001218DB"/>
    <w:rsid w:val="00121A05"/>
    <w:rsid w:val="00121B42"/>
    <w:rsid w:val="00121C93"/>
    <w:rsid w:val="001221CA"/>
    <w:rsid w:val="001223E7"/>
    <w:rsid w:val="001227DB"/>
    <w:rsid w:val="001228CE"/>
    <w:rsid w:val="00122BE0"/>
    <w:rsid w:val="00123102"/>
    <w:rsid w:val="001233A4"/>
    <w:rsid w:val="00123501"/>
    <w:rsid w:val="00123558"/>
    <w:rsid w:val="0012377A"/>
    <w:rsid w:val="001237CE"/>
    <w:rsid w:val="001238A4"/>
    <w:rsid w:val="001239EC"/>
    <w:rsid w:val="00123A04"/>
    <w:rsid w:val="00123AAD"/>
    <w:rsid w:val="00123AF3"/>
    <w:rsid w:val="0012416D"/>
    <w:rsid w:val="00124504"/>
    <w:rsid w:val="00124BFF"/>
    <w:rsid w:val="00124D88"/>
    <w:rsid w:val="00124F46"/>
    <w:rsid w:val="0012526B"/>
    <w:rsid w:val="001253B1"/>
    <w:rsid w:val="00125A38"/>
    <w:rsid w:val="00125BC3"/>
    <w:rsid w:val="00126029"/>
    <w:rsid w:val="00126540"/>
    <w:rsid w:val="0012665E"/>
    <w:rsid w:val="00126866"/>
    <w:rsid w:val="00126D67"/>
    <w:rsid w:val="00126F66"/>
    <w:rsid w:val="00126F7B"/>
    <w:rsid w:val="00127819"/>
    <w:rsid w:val="00127D07"/>
    <w:rsid w:val="00127DC9"/>
    <w:rsid w:val="00127DF3"/>
    <w:rsid w:val="00127E8A"/>
    <w:rsid w:val="00127F6C"/>
    <w:rsid w:val="001301A0"/>
    <w:rsid w:val="0013028A"/>
    <w:rsid w:val="001302E9"/>
    <w:rsid w:val="00130341"/>
    <w:rsid w:val="0013034C"/>
    <w:rsid w:val="001304CD"/>
    <w:rsid w:val="0013071F"/>
    <w:rsid w:val="001311E0"/>
    <w:rsid w:val="00131306"/>
    <w:rsid w:val="00131346"/>
    <w:rsid w:val="001313BD"/>
    <w:rsid w:val="0013179E"/>
    <w:rsid w:val="001322BD"/>
    <w:rsid w:val="0013238B"/>
    <w:rsid w:val="0013298C"/>
    <w:rsid w:val="00132F50"/>
    <w:rsid w:val="00133010"/>
    <w:rsid w:val="0013307E"/>
    <w:rsid w:val="00133166"/>
    <w:rsid w:val="00133510"/>
    <w:rsid w:val="001338B4"/>
    <w:rsid w:val="00134289"/>
    <w:rsid w:val="00134414"/>
    <w:rsid w:val="00134502"/>
    <w:rsid w:val="001348CB"/>
    <w:rsid w:val="00134C21"/>
    <w:rsid w:val="00135191"/>
    <w:rsid w:val="001352C1"/>
    <w:rsid w:val="001352C5"/>
    <w:rsid w:val="00135566"/>
    <w:rsid w:val="001355C9"/>
    <w:rsid w:val="001359A9"/>
    <w:rsid w:val="00136441"/>
    <w:rsid w:val="0013657B"/>
    <w:rsid w:val="0013657E"/>
    <w:rsid w:val="001368B2"/>
    <w:rsid w:val="00136B75"/>
    <w:rsid w:val="00136D59"/>
    <w:rsid w:val="00136F6E"/>
    <w:rsid w:val="0013700F"/>
    <w:rsid w:val="001376AF"/>
    <w:rsid w:val="00137763"/>
    <w:rsid w:val="001379F1"/>
    <w:rsid w:val="00137BF9"/>
    <w:rsid w:val="00140205"/>
    <w:rsid w:val="00140292"/>
    <w:rsid w:val="00141548"/>
    <w:rsid w:val="00141941"/>
    <w:rsid w:val="00141D23"/>
    <w:rsid w:val="00141ECA"/>
    <w:rsid w:val="00141FDF"/>
    <w:rsid w:val="00142307"/>
    <w:rsid w:val="001423EF"/>
    <w:rsid w:val="0014251D"/>
    <w:rsid w:val="00142597"/>
    <w:rsid w:val="00142608"/>
    <w:rsid w:val="00142641"/>
    <w:rsid w:val="00142F0C"/>
    <w:rsid w:val="0014310B"/>
    <w:rsid w:val="00143218"/>
    <w:rsid w:val="0014335B"/>
    <w:rsid w:val="001434F6"/>
    <w:rsid w:val="00143652"/>
    <w:rsid w:val="001436A6"/>
    <w:rsid w:val="001438AA"/>
    <w:rsid w:val="001439A2"/>
    <w:rsid w:val="00143CCB"/>
    <w:rsid w:val="00143F19"/>
    <w:rsid w:val="00143F40"/>
    <w:rsid w:val="0014442E"/>
    <w:rsid w:val="00144521"/>
    <w:rsid w:val="00144A5F"/>
    <w:rsid w:val="00144FF1"/>
    <w:rsid w:val="00145014"/>
    <w:rsid w:val="0014532A"/>
    <w:rsid w:val="0014581E"/>
    <w:rsid w:val="00145ECA"/>
    <w:rsid w:val="00146B8C"/>
    <w:rsid w:val="00150546"/>
    <w:rsid w:val="001505B4"/>
    <w:rsid w:val="0015067E"/>
    <w:rsid w:val="0015089B"/>
    <w:rsid w:val="001508F9"/>
    <w:rsid w:val="00150A70"/>
    <w:rsid w:val="00150B52"/>
    <w:rsid w:val="00150FA3"/>
    <w:rsid w:val="0015100B"/>
    <w:rsid w:val="0015113F"/>
    <w:rsid w:val="00151365"/>
    <w:rsid w:val="001513B0"/>
    <w:rsid w:val="00151589"/>
    <w:rsid w:val="0015158D"/>
    <w:rsid w:val="0015177F"/>
    <w:rsid w:val="00151975"/>
    <w:rsid w:val="00151A16"/>
    <w:rsid w:val="00151CB7"/>
    <w:rsid w:val="00152637"/>
    <w:rsid w:val="0015292E"/>
    <w:rsid w:val="00152B30"/>
    <w:rsid w:val="00152DBE"/>
    <w:rsid w:val="00152ED8"/>
    <w:rsid w:val="00153648"/>
    <w:rsid w:val="00153961"/>
    <w:rsid w:val="00153C0C"/>
    <w:rsid w:val="00153CDC"/>
    <w:rsid w:val="00153E13"/>
    <w:rsid w:val="001542A6"/>
    <w:rsid w:val="00154400"/>
    <w:rsid w:val="00154473"/>
    <w:rsid w:val="00154761"/>
    <w:rsid w:val="00155144"/>
    <w:rsid w:val="0015554F"/>
    <w:rsid w:val="001556E8"/>
    <w:rsid w:val="00155853"/>
    <w:rsid w:val="00155B9C"/>
    <w:rsid w:val="00155C03"/>
    <w:rsid w:val="001562E9"/>
    <w:rsid w:val="001565BA"/>
    <w:rsid w:val="001565F3"/>
    <w:rsid w:val="0015677A"/>
    <w:rsid w:val="00156A40"/>
    <w:rsid w:val="00156A5D"/>
    <w:rsid w:val="00156F87"/>
    <w:rsid w:val="00157274"/>
    <w:rsid w:val="0015727D"/>
    <w:rsid w:val="001572EA"/>
    <w:rsid w:val="00157511"/>
    <w:rsid w:val="0015788B"/>
    <w:rsid w:val="00157982"/>
    <w:rsid w:val="00157F2C"/>
    <w:rsid w:val="00160A01"/>
    <w:rsid w:val="00160A0E"/>
    <w:rsid w:val="00161367"/>
    <w:rsid w:val="00161458"/>
    <w:rsid w:val="00161655"/>
    <w:rsid w:val="001616E3"/>
    <w:rsid w:val="00161BA6"/>
    <w:rsid w:val="00161D59"/>
    <w:rsid w:val="00162025"/>
    <w:rsid w:val="0016220E"/>
    <w:rsid w:val="001626A9"/>
    <w:rsid w:val="001626EC"/>
    <w:rsid w:val="00162757"/>
    <w:rsid w:val="00162BCD"/>
    <w:rsid w:val="00163223"/>
    <w:rsid w:val="0016325D"/>
    <w:rsid w:val="00163522"/>
    <w:rsid w:val="00163875"/>
    <w:rsid w:val="001638CC"/>
    <w:rsid w:val="00163F08"/>
    <w:rsid w:val="00163F39"/>
    <w:rsid w:val="00164748"/>
    <w:rsid w:val="0016478A"/>
    <w:rsid w:val="00164C1A"/>
    <w:rsid w:val="00164D8A"/>
    <w:rsid w:val="00164E8C"/>
    <w:rsid w:val="00164EA1"/>
    <w:rsid w:val="00165166"/>
    <w:rsid w:val="00165397"/>
    <w:rsid w:val="001655E0"/>
    <w:rsid w:val="00165A5A"/>
    <w:rsid w:val="001660AD"/>
    <w:rsid w:val="00166816"/>
    <w:rsid w:val="001668BF"/>
    <w:rsid w:val="001670B6"/>
    <w:rsid w:val="001670C0"/>
    <w:rsid w:val="001676FF"/>
    <w:rsid w:val="00167A0C"/>
    <w:rsid w:val="00167A86"/>
    <w:rsid w:val="00167B4E"/>
    <w:rsid w:val="00167D60"/>
    <w:rsid w:val="00167DA2"/>
    <w:rsid w:val="00170781"/>
    <w:rsid w:val="001707C3"/>
    <w:rsid w:val="001711ED"/>
    <w:rsid w:val="0017144E"/>
    <w:rsid w:val="001716A4"/>
    <w:rsid w:val="001716A9"/>
    <w:rsid w:val="00171B68"/>
    <w:rsid w:val="00171B99"/>
    <w:rsid w:val="00171D46"/>
    <w:rsid w:val="00171E0C"/>
    <w:rsid w:val="00171E7A"/>
    <w:rsid w:val="00171F71"/>
    <w:rsid w:val="00171FF4"/>
    <w:rsid w:val="001722B5"/>
    <w:rsid w:val="00172464"/>
    <w:rsid w:val="00172701"/>
    <w:rsid w:val="001728CD"/>
    <w:rsid w:val="00172FB8"/>
    <w:rsid w:val="00174049"/>
    <w:rsid w:val="0017415C"/>
    <w:rsid w:val="00174A21"/>
    <w:rsid w:val="00174A43"/>
    <w:rsid w:val="00174B81"/>
    <w:rsid w:val="001751F6"/>
    <w:rsid w:val="0017525D"/>
    <w:rsid w:val="0017544C"/>
    <w:rsid w:val="00175BDB"/>
    <w:rsid w:val="00175CE4"/>
    <w:rsid w:val="00175D7C"/>
    <w:rsid w:val="00175E07"/>
    <w:rsid w:val="00175EF2"/>
    <w:rsid w:val="00176168"/>
    <w:rsid w:val="00176191"/>
    <w:rsid w:val="00176F94"/>
    <w:rsid w:val="00176FC2"/>
    <w:rsid w:val="00177366"/>
    <w:rsid w:val="001777F9"/>
    <w:rsid w:val="001779C5"/>
    <w:rsid w:val="00177DB9"/>
    <w:rsid w:val="00180274"/>
    <w:rsid w:val="00180981"/>
    <w:rsid w:val="00180A5F"/>
    <w:rsid w:val="00180C93"/>
    <w:rsid w:val="00180F4F"/>
    <w:rsid w:val="00181018"/>
    <w:rsid w:val="00181023"/>
    <w:rsid w:val="00181248"/>
    <w:rsid w:val="00181457"/>
    <w:rsid w:val="00181781"/>
    <w:rsid w:val="001817CD"/>
    <w:rsid w:val="00181A91"/>
    <w:rsid w:val="0018212E"/>
    <w:rsid w:val="00182238"/>
    <w:rsid w:val="00182A49"/>
    <w:rsid w:val="0018335E"/>
    <w:rsid w:val="001835EB"/>
    <w:rsid w:val="001839B7"/>
    <w:rsid w:val="00183DFB"/>
    <w:rsid w:val="0018436A"/>
    <w:rsid w:val="001846DE"/>
    <w:rsid w:val="00184B6C"/>
    <w:rsid w:val="00184C1A"/>
    <w:rsid w:val="00184E38"/>
    <w:rsid w:val="001850A8"/>
    <w:rsid w:val="001859D7"/>
    <w:rsid w:val="00185DA4"/>
    <w:rsid w:val="00185E2D"/>
    <w:rsid w:val="001864AB"/>
    <w:rsid w:val="00186741"/>
    <w:rsid w:val="00186DBE"/>
    <w:rsid w:val="00186DD4"/>
    <w:rsid w:val="001871A3"/>
    <w:rsid w:val="001872DD"/>
    <w:rsid w:val="00187323"/>
    <w:rsid w:val="00187BA6"/>
    <w:rsid w:val="00187DC8"/>
    <w:rsid w:val="00187E0C"/>
    <w:rsid w:val="00187F61"/>
    <w:rsid w:val="00190602"/>
    <w:rsid w:val="00190715"/>
    <w:rsid w:val="00190B49"/>
    <w:rsid w:val="00190D0A"/>
    <w:rsid w:val="00190D6D"/>
    <w:rsid w:val="00191233"/>
    <w:rsid w:val="001912A6"/>
    <w:rsid w:val="00191442"/>
    <w:rsid w:val="00191AE3"/>
    <w:rsid w:val="00191DAF"/>
    <w:rsid w:val="00191E4B"/>
    <w:rsid w:val="0019234F"/>
    <w:rsid w:val="001924D3"/>
    <w:rsid w:val="00192672"/>
    <w:rsid w:val="00192791"/>
    <w:rsid w:val="00192AB3"/>
    <w:rsid w:val="00192FF6"/>
    <w:rsid w:val="001933A2"/>
    <w:rsid w:val="00193FF6"/>
    <w:rsid w:val="00194249"/>
    <w:rsid w:val="001942E3"/>
    <w:rsid w:val="00194520"/>
    <w:rsid w:val="0019461E"/>
    <w:rsid w:val="00194852"/>
    <w:rsid w:val="00194F6A"/>
    <w:rsid w:val="001950B7"/>
    <w:rsid w:val="001953C3"/>
    <w:rsid w:val="001955AA"/>
    <w:rsid w:val="00195B3E"/>
    <w:rsid w:val="00195D07"/>
    <w:rsid w:val="00195DC1"/>
    <w:rsid w:val="001963CA"/>
    <w:rsid w:val="001963E6"/>
    <w:rsid w:val="001966B9"/>
    <w:rsid w:val="00196850"/>
    <w:rsid w:val="00196A19"/>
    <w:rsid w:val="00196ABC"/>
    <w:rsid w:val="00196BAC"/>
    <w:rsid w:val="00196EE0"/>
    <w:rsid w:val="0019722F"/>
    <w:rsid w:val="0019747D"/>
    <w:rsid w:val="001974B5"/>
    <w:rsid w:val="001976E3"/>
    <w:rsid w:val="00197822"/>
    <w:rsid w:val="0019787F"/>
    <w:rsid w:val="00197C55"/>
    <w:rsid w:val="00197C7D"/>
    <w:rsid w:val="001A0154"/>
    <w:rsid w:val="001A0292"/>
    <w:rsid w:val="001A0597"/>
    <w:rsid w:val="001A0961"/>
    <w:rsid w:val="001A0976"/>
    <w:rsid w:val="001A0B8E"/>
    <w:rsid w:val="001A0D52"/>
    <w:rsid w:val="001A1117"/>
    <w:rsid w:val="001A1556"/>
    <w:rsid w:val="001A2214"/>
    <w:rsid w:val="001A2312"/>
    <w:rsid w:val="001A2425"/>
    <w:rsid w:val="001A2456"/>
    <w:rsid w:val="001A252A"/>
    <w:rsid w:val="001A2583"/>
    <w:rsid w:val="001A27DD"/>
    <w:rsid w:val="001A2A29"/>
    <w:rsid w:val="001A34E6"/>
    <w:rsid w:val="001A371B"/>
    <w:rsid w:val="001A3838"/>
    <w:rsid w:val="001A3BF2"/>
    <w:rsid w:val="001A3CB2"/>
    <w:rsid w:val="001A3CF7"/>
    <w:rsid w:val="001A3DE7"/>
    <w:rsid w:val="001A3DF6"/>
    <w:rsid w:val="001A4043"/>
    <w:rsid w:val="001A41F2"/>
    <w:rsid w:val="001A4507"/>
    <w:rsid w:val="001A4845"/>
    <w:rsid w:val="001A49CE"/>
    <w:rsid w:val="001A4C65"/>
    <w:rsid w:val="001A4CB2"/>
    <w:rsid w:val="001A4DFB"/>
    <w:rsid w:val="001A4F69"/>
    <w:rsid w:val="001A5172"/>
    <w:rsid w:val="001A54B0"/>
    <w:rsid w:val="001A567D"/>
    <w:rsid w:val="001A579C"/>
    <w:rsid w:val="001A5880"/>
    <w:rsid w:val="001A5AE6"/>
    <w:rsid w:val="001A5CE3"/>
    <w:rsid w:val="001A5D56"/>
    <w:rsid w:val="001A63CF"/>
    <w:rsid w:val="001A65D0"/>
    <w:rsid w:val="001A6766"/>
    <w:rsid w:val="001A6861"/>
    <w:rsid w:val="001A68F1"/>
    <w:rsid w:val="001A69FF"/>
    <w:rsid w:val="001A6AD0"/>
    <w:rsid w:val="001A70C0"/>
    <w:rsid w:val="001A718E"/>
    <w:rsid w:val="001A79C3"/>
    <w:rsid w:val="001A7AA8"/>
    <w:rsid w:val="001A7CD4"/>
    <w:rsid w:val="001A7DA9"/>
    <w:rsid w:val="001A7EEC"/>
    <w:rsid w:val="001B027D"/>
    <w:rsid w:val="001B0308"/>
    <w:rsid w:val="001B037C"/>
    <w:rsid w:val="001B06CB"/>
    <w:rsid w:val="001B096E"/>
    <w:rsid w:val="001B0BDA"/>
    <w:rsid w:val="001B134F"/>
    <w:rsid w:val="001B141F"/>
    <w:rsid w:val="001B1441"/>
    <w:rsid w:val="001B152E"/>
    <w:rsid w:val="001B15C2"/>
    <w:rsid w:val="001B184C"/>
    <w:rsid w:val="001B1AC5"/>
    <w:rsid w:val="001B1FA1"/>
    <w:rsid w:val="001B25CD"/>
    <w:rsid w:val="001B27C7"/>
    <w:rsid w:val="001B2B4D"/>
    <w:rsid w:val="001B3390"/>
    <w:rsid w:val="001B37B8"/>
    <w:rsid w:val="001B39CF"/>
    <w:rsid w:val="001B3A18"/>
    <w:rsid w:val="001B3A19"/>
    <w:rsid w:val="001B3C8A"/>
    <w:rsid w:val="001B3E5F"/>
    <w:rsid w:val="001B4721"/>
    <w:rsid w:val="001B4C34"/>
    <w:rsid w:val="001B4FC7"/>
    <w:rsid w:val="001B51E8"/>
    <w:rsid w:val="001B56B6"/>
    <w:rsid w:val="001B56FB"/>
    <w:rsid w:val="001B57B9"/>
    <w:rsid w:val="001B58DC"/>
    <w:rsid w:val="001B5AA8"/>
    <w:rsid w:val="001B5AB9"/>
    <w:rsid w:val="001B60BA"/>
    <w:rsid w:val="001B621F"/>
    <w:rsid w:val="001B625C"/>
    <w:rsid w:val="001B64A8"/>
    <w:rsid w:val="001B654D"/>
    <w:rsid w:val="001B669B"/>
    <w:rsid w:val="001B6A32"/>
    <w:rsid w:val="001B6C28"/>
    <w:rsid w:val="001B7171"/>
    <w:rsid w:val="001B7355"/>
    <w:rsid w:val="001B7424"/>
    <w:rsid w:val="001B7528"/>
    <w:rsid w:val="001B7BC4"/>
    <w:rsid w:val="001B7C01"/>
    <w:rsid w:val="001C0A21"/>
    <w:rsid w:val="001C0BAC"/>
    <w:rsid w:val="001C0DA8"/>
    <w:rsid w:val="001C0EF4"/>
    <w:rsid w:val="001C0F66"/>
    <w:rsid w:val="001C13FC"/>
    <w:rsid w:val="001C169E"/>
    <w:rsid w:val="001C1965"/>
    <w:rsid w:val="001C1B1F"/>
    <w:rsid w:val="001C1C0B"/>
    <w:rsid w:val="001C1D6B"/>
    <w:rsid w:val="001C1F0B"/>
    <w:rsid w:val="001C2867"/>
    <w:rsid w:val="001C2A00"/>
    <w:rsid w:val="001C2AB1"/>
    <w:rsid w:val="001C2B6A"/>
    <w:rsid w:val="001C326E"/>
    <w:rsid w:val="001C34AF"/>
    <w:rsid w:val="001C3706"/>
    <w:rsid w:val="001C3925"/>
    <w:rsid w:val="001C3FF5"/>
    <w:rsid w:val="001C40C8"/>
    <w:rsid w:val="001C4509"/>
    <w:rsid w:val="001C4550"/>
    <w:rsid w:val="001C4680"/>
    <w:rsid w:val="001C47DD"/>
    <w:rsid w:val="001C4BC1"/>
    <w:rsid w:val="001C505D"/>
    <w:rsid w:val="001C52B6"/>
    <w:rsid w:val="001C547A"/>
    <w:rsid w:val="001C5847"/>
    <w:rsid w:val="001C58A6"/>
    <w:rsid w:val="001C5B94"/>
    <w:rsid w:val="001C5DF2"/>
    <w:rsid w:val="001C5DF6"/>
    <w:rsid w:val="001C60FF"/>
    <w:rsid w:val="001C61D0"/>
    <w:rsid w:val="001C61F4"/>
    <w:rsid w:val="001C646E"/>
    <w:rsid w:val="001C6550"/>
    <w:rsid w:val="001C68A0"/>
    <w:rsid w:val="001C6B57"/>
    <w:rsid w:val="001C70BD"/>
    <w:rsid w:val="001C7221"/>
    <w:rsid w:val="001C77EF"/>
    <w:rsid w:val="001C7899"/>
    <w:rsid w:val="001C7C18"/>
    <w:rsid w:val="001C7D93"/>
    <w:rsid w:val="001D01C6"/>
    <w:rsid w:val="001D0320"/>
    <w:rsid w:val="001D0339"/>
    <w:rsid w:val="001D03C3"/>
    <w:rsid w:val="001D09D4"/>
    <w:rsid w:val="001D0B9B"/>
    <w:rsid w:val="001D0BCA"/>
    <w:rsid w:val="001D0CBB"/>
    <w:rsid w:val="001D0FB3"/>
    <w:rsid w:val="001D1135"/>
    <w:rsid w:val="001D121A"/>
    <w:rsid w:val="001D1427"/>
    <w:rsid w:val="001D15B0"/>
    <w:rsid w:val="001D1786"/>
    <w:rsid w:val="001D1981"/>
    <w:rsid w:val="001D1B85"/>
    <w:rsid w:val="001D1F1A"/>
    <w:rsid w:val="001D1F7B"/>
    <w:rsid w:val="001D2399"/>
    <w:rsid w:val="001D309B"/>
    <w:rsid w:val="001D30D4"/>
    <w:rsid w:val="001D4032"/>
    <w:rsid w:val="001D423D"/>
    <w:rsid w:val="001D42FC"/>
    <w:rsid w:val="001D43FF"/>
    <w:rsid w:val="001D4454"/>
    <w:rsid w:val="001D4647"/>
    <w:rsid w:val="001D49C6"/>
    <w:rsid w:val="001D53E3"/>
    <w:rsid w:val="001D5554"/>
    <w:rsid w:val="001D572F"/>
    <w:rsid w:val="001D575B"/>
    <w:rsid w:val="001D5AFB"/>
    <w:rsid w:val="001D6038"/>
    <w:rsid w:val="001D6340"/>
    <w:rsid w:val="001D6547"/>
    <w:rsid w:val="001D69FD"/>
    <w:rsid w:val="001D70F5"/>
    <w:rsid w:val="001D71AC"/>
    <w:rsid w:val="001D728D"/>
    <w:rsid w:val="001D7524"/>
    <w:rsid w:val="001D7739"/>
    <w:rsid w:val="001D7788"/>
    <w:rsid w:val="001D7867"/>
    <w:rsid w:val="001D7B34"/>
    <w:rsid w:val="001D7FAD"/>
    <w:rsid w:val="001E02BE"/>
    <w:rsid w:val="001E055C"/>
    <w:rsid w:val="001E085D"/>
    <w:rsid w:val="001E08AA"/>
    <w:rsid w:val="001E08D6"/>
    <w:rsid w:val="001E0DA5"/>
    <w:rsid w:val="001E0E79"/>
    <w:rsid w:val="001E10EE"/>
    <w:rsid w:val="001E1B6A"/>
    <w:rsid w:val="001E23B5"/>
    <w:rsid w:val="001E329F"/>
    <w:rsid w:val="001E37CE"/>
    <w:rsid w:val="001E38AE"/>
    <w:rsid w:val="001E3DB7"/>
    <w:rsid w:val="001E5292"/>
    <w:rsid w:val="001E5ADB"/>
    <w:rsid w:val="001E5F91"/>
    <w:rsid w:val="001E60D9"/>
    <w:rsid w:val="001E61A4"/>
    <w:rsid w:val="001E6832"/>
    <w:rsid w:val="001E6E96"/>
    <w:rsid w:val="001E6EC6"/>
    <w:rsid w:val="001E72B9"/>
    <w:rsid w:val="001E76CB"/>
    <w:rsid w:val="001E77EC"/>
    <w:rsid w:val="001E791A"/>
    <w:rsid w:val="001E79AE"/>
    <w:rsid w:val="001E7D43"/>
    <w:rsid w:val="001E7DC9"/>
    <w:rsid w:val="001E7F67"/>
    <w:rsid w:val="001F04AF"/>
    <w:rsid w:val="001F0C0E"/>
    <w:rsid w:val="001F0C38"/>
    <w:rsid w:val="001F0C48"/>
    <w:rsid w:val="001F0E5A"/>
    <w:rsid w:val="001F0FD8"/>
    <w:rsid w:val="001F1409"/>
    <w:rsid w:val="001F1758"/>
    <w:rsid w:val="001F177D"/>
    <w:rsid w:val="001F1EB6"/>
    <w:rsid w:val="001F21E9"/>
    <w:rsid w:val="001F228C"/>
    <w:rsid w:val="001F26D4"/>
    <w:rsid w:val="001F288A"/>
    <w:rsid w:val="001F2FD8"/>
    <w:rsid w:val="001F31AC"/>
    <w:rsid w:val="001F3253"/>
    <w:rsid w:val="001F333B"/>
    <w:rsid w:val="001F35DD"/>
    <w:rsid w:val="001F3684"/>
    <w:rsid w:val="001F3A82"/>
    <w:rsid w:val="001F3D2F"/>
    <w:rsid w:val="001F3DF6"/>
    <w:rsid w:val="001F40CF"/>
    <w:rsid w:val="001F40D7"/>
    <w:rsid w:val="001F415C"/>
    <w:rsid w:val="001F46ED"/>
    <w:rsid w:val="001F4B17"/>
    <w:rsid w:val="001F4ED4"/>
    <w:rsid w:val="001F50A9"/>
    <w:rsid w:val="001F525D"/>
    <w:rsid w:val="001F52C4"/>
    <w:rsid w:val="001F554E"/>
    <w:rsid w:val="001F55F2"/>
    <w:rsid w:val="001F58A7"/>
    <w:rsid w:val="001F599A"/>
    <w:rsid w:val="001F5A98"/>
    <w:rsid w:val="001F5BD0"/>
    <w:rsid w:val="001F5CBC"/>
    <w:rsid w:val="001F5DA4"/>
    <w:rsid w:val="001F6311"/>
    <w:rsid w:val="001F65A1"/>
    <w:rsid w:val="001F664C"/>
    <w:rsid w:val="001F723D"/>
    <w:rsid w:val="001F72F3"/>
    <w:rsid w:val="001F7535"/>
    <w:rsid w:val="001F7C7E"/>
    <w:rsid w:val="001F7CA1"/>
    <w:rsid w:val="0020028D"/>
    <w:rsid w:val="002002BA"/>
    <w:rsid w:val="00200456"/>
    <w:rsid w:val="002005CC"/>
    <w:rsid w:val="00200D78"/>
    <w:rsid w:val="002011A9"/>
    <w:rsid w:val="00201269"/>
    <w:rsid w:val="00201B4D"/>
    <w:rsid w:val="00201B9A"/>
    <w:rsid w:val="00201C29"/>
    <w:rsid w:val="00201EBD"/>
    <w:rsid w:val="0020243A"/>
    <w:rsid w:val="00202BC7"/>
    <w:rsid w:val="00202E40"/>
    <w:rsid w:val="0020340F"/>
    <w:rsid w:val="002034FF"/>
    <w:rsid w:val="0020352F"/>
    <w:rsid w:val="00203995"/>
    <w:rsid w:val="002039DB"/>
    <w:rsid w:val="0020457D"/>
    <w:rsid w:val="00204B41"/>
    <w:rsid w:val="00204CB4"/>
    <w:rsid w:val="00204EBD"/>
    <w:rsid w:val="00205070"/>
    <w:rsid w:val="002056FB"/>
    <w:rsid w:val="00205AAB"/>
    <w:rsid w:val="00205CE9"/>
    <w:rsid w:val="00205DF8"/>
    <w:rsid w:val="00205E9D"/>
    <w:rsid w:val="00206063"/>
    <w:rsid w:val="0020630A"/>
    <w:rsid w:val="0020652A"/>
    <w:rsid w:val="002065FC"/>
    <w:rsid w:val="00206607"/>
    <w:rsid w:val="00206999"/>
    <w:rsid w:val="00206BA7"/>
    <w:rsid w:val="00206D13"/>
    <w:rsid w:val="00207198"/>
    <w:rsid w:val="002078C1"/>
    <w:rsid w:val="0021007D"/>
    <w:rsid w:val="002100A1"/>
    <w:rsid w:val="0021036C"/>
    <w:rsid w:val="002104F4"/>
    <w:rsid w:val="0021078E"/>
    <w:rsid w:val="00210835"/>
    <w:rsid w:val="002111BB"/>
    <w:rsid w:val="00211221"/>
    <w:rsid w:val="002115BC"/>
    <w:rsid w:val="00211BC8"/>
    <w:rsid w:val="00211BFD"/>
    <w:rsid w:val="00211DB6"/>
    <w:rsid w:val="00211F77"/>
    <w:rsid w:val="00211FAB"/>
    <w:rsid w:val="00212231"/>
    <w:rsid w:val="00212289"/>
    <w:rsid w:val="00212602"/>
    <w:rsid w:val="0021261A"/>
    <w:rsid w:val="00212920"/>
    <w:rsid w:val="00212DCC"/>
    <w:rsid w:val="00212F64"/>
    <w:rsid w:val="002133EB"/>
    <w:rsid w:val="002134AD"/>
    <w:rsid w:val="002139A6"/>
    <w:rsid w:val="00213A69"/>
    <w:rsid w:val="00213B00"/>
    <w:rsid w:val="00214146"/>
    <w:rsid w:val="00214358"/>
    <w:rsid w:val="002144AF"/>
    <w:rsid w:val="002144C3"/>
    <w:rsid w:val="0021479D"/>
    <w:rsid w:val="00214E2A"/>
    <w:rsid w:val="00215253"/>
    <w:rsid w:val="00215278"/>
    <w:rsid w:val="00215AE9"/>
    <w:rsid w:val="00215AFF"/>
    <w:rsid w:val="00215B36"/>
    <w:rsid w:val="00216313"/>
    <w:rsid w:val="0021651D"/>
    <w:rsid w:val="0021661B"/>
    <w:rsid w:val="0021690E"/>
    <w:rsid w:val="00216B02"/>
    <w:rsid w:val="00216C01"/>
    <w:rsid w:val="00216D60"/>
    <w:rsid w:val="00216D76"/>
    <w:rsid w:val="002170DD"/>
    <w:rsid w:val="0021767E"/>
    <w:rsid w:val="00217792"/>
    <w:rsid w:val="00217E6E"/>
    <w:rsid w:val="002207EE"/>
    <w:rsid w:val="00220B7B"/>
    <w:rsid w:val="002214ED"/>
    <w:rsid w:val="0022151A"/>
    <w:rsid w:val="0022159F"/>
    <w:rsid w:val="00221A24"/>
    <w:rsid w:val="00221EA0"/>
    <w:rsid w:val="00221FC3"/>
    <w:rsid w:val="0022234A"/>
    <w:rsid w:val="00222855"/>
    <w:rsid w:val="00222A23"/>
    <w:rsid w:val="00222D69"/>
    <w:rsid w:val="00222FE1"/>
    <w:rsid w:val="002230E6"/>
    <w:rsid w:val="00223213"/>
    <w:rsid w:val="00223689"/>
    <w:rsid w:val="002238A2"/>
    <w:rsid w:val="00223C59"/>
    <w:rsid w:val="00223F8A"/>
    <w:rsid w:val="00224282"/>
    <w:rsid w:val="002243C9"/>
    <w:rsid w:val="002247D6"/>
    <w:rsid w:val="002249B1"/>
    <w:rsid w:val="00224F58"/>
    <w:rsid w:val="00224F9C"/>
    <w:rsid w:val="002251EB"/>
    <w:rsid w:val="00225418"/>
    <w:rsid w:val="002255BC"/>
    <w:rsid w:val="002255E6"/>
    <w:rsid w:val="00225822"/>
    <w:rsid w:val="002258C3"/>
    <w:rsid w:val="002258E3"/>
    <w:rsid w:val="00225A3A"/>
    <w:rsid w:val="00225E0E"/>
    <w:rsid w:val="002267B5"/>
    <w:rsid w:val="00226802"/>
    <w:rsid w:val="00226D1B"/>
    <w:rsid w:val="00226DF5"/>
    <w:rsid w:val="00226F53"/>
    <w:rsid w:val="00227002"/>
    <w:rsid w:val="0022722A"/>
    <w:rsid w:val="002273B6"/>
    <w:rsid w:val="00227841"/>
    <w:rsid w:val="00227929"/>
    <w:rsid w:val="0022794B"/>
    <w:rsid w:val="00227ACB"/>
    <w:rsid w:val="00227E32"/>
    <w:rsid w:val="00227ED1"/>
    <w:rsid w:val="00227F0D"/>
    <w:rsid w:val="002301B2"/>
    <w:rsid w:val="00230243"/>
    <w:rsid w:val="00230246"/>
    <w:rsid w:val="002303B1"/>
    <w:rsid w:val="0023082C"/>
    <w:rsid w:val="002312D2"/>
    <w:rsid w:val="00231416"/>
    <w:rsid w:val="00231572"/>
    <w:rsid w:val="00231D6E"/>
    <w:rsid w:val="00232625"/>
    <w:rsid w:val="00232746"/>
    <w:rsid w:val="0023288B"/>
    <w:rsid w:val="00232942"/>
    <w:rsid w:val="00232A6A"/>
    <w:rsid w:val="00232B8C"/>
    <w:rsid w:val="00233225"/>
    <w:rsid w:val="002335E9"/>
    <w:rsid w:val="00233606"/>
    <w:rsid w:val="002338EE"/>
    <w:rsid w:val="00233EF4"/>
    <w:rsid w:val="002340B1"/>
    <w:rsid w:val="00234517"/>
    <w:rsid w:val="002347D3"/>
    <w:rsid w:val="00234BAC"/>
    <w:rsid w:val="00234CC7"/>
    <w:rsid w:val="00234E6C"/>
    <w:rsid w:val="0023514B"/>
    <w:rsid w:val="0023537F"/>
    <w:rsid w:val="002353E4"/>
    <w:rsid w:val="00235DD9"/>
    <w:rsid w:val="002367EC"/>
    <w:rsid w:val="00236B8A"/>
    <w:rsid w:val="00236F83"/>
    <w:rsid w:val="002371FE"/>
    <w:rsid w:val="00237543"/>
    <w:rsid w:val="00237903"/>
    <w:rsid w:val="00237D43"/>
    <w:rsid w:val="00237F46"/>
    <w:rsid w:val="00240004"/>
    <w:rsid w:val="0024013E"/>
    <w:rsid w:val="00240195"/>
    <w:rsid w:val="002401A8"/>
    <w:rsid w:val="00240797"/>
    <w:rsid w:val="00240DF7"/>
    <w:rsid w:val="00240FF2"/>
    <w:rsid w:val="0024128C"/>
    <w:rsid w:val="00241359"/>
    <w:rsid w:val="0024172D"/>
    <w:rsid w:val="00241A98"/>
    <w:rsid w:val="00241DEC"/>
    <w:rsid w:val="00242019"/>
    <w:rsid w:val="0024234D"/>
    <w:rsid w:val="0024278B"/>
    <w:rsid w:val="00242C99"/>
    <w:rsid w:val="00242E45"/>
    <w:rsid w:val="002433F4"/>
    <w:rsid w:val="00243B05"/>
    <w:rsid w:val="00243B33"/>
    <w:rsid w:val="00243C37"/>
    <w:rsid w:val="00243D63"/>
    <w:rsid w:val="00243DBC"/>
    <w:rsid w:val="00243F7B"/>
    <w:rsid w:val="00243F8F"/>
    <w:rsid w:val="002440B6"/>
    <w:rsid w:val="0024436E"/>
    <w:rsid w:val="00244744"/>
    <w:rsid w:val="00244BC8"/>
    <w:rsid w:val="00244BED"/>
    <w:rsid w:val="00244E35"/>
    <w:rsid w:val="00245462"/>
    <w:rsid w:val="00245555"/>
    <w:rsid w:val="002455E6"/>
    <w:rsid w:val="002457C6"/>
    <w:rsid w:val="00245F71"/>
    <w:rsid w:val="00245F9F"/>
    <w:rsid w:val="00245FD6"/>
    <w:rsid w:val="00246175"/>
    <w:rsid w:val="0024632E"/>
    <w:rsid w:val="002467B0"/>
    <w:rsid w:val="002468C1"/>
    <w:rsid w:val="00246BAF"/>
    <w:rsid w:val="00246BDA"/>
    <w:rsid w:val="00246BDB"/>
    <w:rsid w:val="00246EDE"/>
    <w:rsid w:val="002476DD"/>
    <w:rsid w:val="0024773D"/>
    <w:rsid w:val="00247B14"/>
    <w:rsid w:val="00247C05"/>
    <w:rsid w:val="00247F3A"/>
    <w:rsid w:val="00250730"/>
    <w:rsid w:val="00250838"/>
    <w:rsid w:val="002508A0"/>
    <w:rsid w:val="00250934"/>
    <w:rsid w:val="00251150"/>
    <w:rsid w:val="00251248"/>
    <w:rsid w:val="00251273"/>
    <w:rsid w:val="002512E7"/>
    <w:rsid w:val="002514DF"/>
    <w:rsid w:val="0025150E"/>
    <w:rsid w:val="0025154A"/>
    <w:rsid w:val="00251A6E"/>
    <w:rsid w:val="00251BEC"/>
    <w:rsid w:val="00251DC5"/>
    <w:rsid w:val="00251EAE"/>
    <w:rsid w:val="002525F1"/>
    <w:rsid w:val="00252955"/>
    <w:rsid w:val="00252BD5"/>
    <w:rsid w:val="00252C60"/>
    <w:rsid w:val="00252F00"/>
    <w:rsid w:val="00252F47"/>
    <w:rsid w:val="00253083"/>
    <w:rsid w:val="002531C6"/>
    <w:rsid w:val="00253459"/>
    <w:rsid w:val="002535E9"/>
    <w:rsid w:val="002536B0"/>
    <w:rsid w:val="002539A7"/>
    <w:rsid w:val="002539B4"/>
    <w:rsid w:val="002539C6"/>
    <w:rsid w:val="00253BD0"/>
    <w:rsid w:val="00254100"/>
    <w:rsid w:val="0025422C"/>
    <w:rsid w:val="00254297"/>
    <w:rsid w:val="002545F0"/>
    <w:rsid w:val="002549EB"/>
    <w:rsid w:val="00254A8F"/>
    <w:rsid w:val="00254C6A"/>
    <w:rsid w:val="00254D13"/>
    <w:rsid w:val="00254DC8"/>
    <w:rsid w:val="00255671"/>
    <w:rsid w:val="00255C2B"/>
    <w:rsid w:val="00255CA4"/>
    <w:rsid w:val="00255E86"/>
    <w:rsid w:val="0025696D"/>
    <w:rsid w:val="00256B44"/>
    <w:rsid w:val="00257022"/>
    <w:rsid w:val="002571B5"/>
    <w:rsid w:val="002575A1"/>
    <w:rsid w:val="002577D4"/>
    <w:rsid w:val="00257B8E"/>
    <w:rsid w:val="002603B0"/>
    <w:rsid w:val="002604C4"/>
    <w:rsid w:val="002606EE"/>
    <w:rsid w:val="002609AE"/>
    <w:rsid w:val="002614E5"/>
    <w:rsid w:val="00261812"/>
    <w:rsid w:val="00261B3B"/>
    <w:rsid w:val="00261DB1"/>
    <w:rsid w:val="00262463"/>
    <w:rsid w:val="002629FA"/>
    <w:rsid w:val="00262B96"/>
    <w:rsid w:val="00262E81"/>
    <w:rsid w:val="0026320E"/>
    <w:rsid w:val="00263217"/>
    <w:rsid w:val="0026321F"/>
    <w:rsid w:val="002632F2"/>
    <w:rsid w:val="0026379A"/>
    <w:rsid w:val="00263945"/>
    <w:rsid w:val="002639AB"/>
    <w:rsid w:val="0026405E"/>
    <w:rsid w:val="00264450"/>
    <w:rsid w:val="0026448E"/>
    <w:rsid w:val="00264927"/>
    <w:rsid w:val="002655FB"/>
    <w:rsid w:val="002658BC"/>
    <w:rsid w:val="00265A44"/>
    <w:rsid w:val="0026649E"/>
    <w:rsid w:val="00266996"/>
    <w:rsid w:val="00266E44"/>
    <w:rsid w:val="00266F68"/>
    <w:rsid w:val="00266FE6"/>
    <w:rsid w:val="00267124"/>
    <w:rsid w:val="0026772A"/>
    <w:rsid w:val="00267802"/>
    <w:rsid w:val="0026787C"/>
    <w:rsid w:val="002704C2"/>
    <w:rsid w:val="00270578"/>
    <w:rsid w:val="00270E4F"/>
    <w:rsid w:val="0027118A"/>
    <w:rsid w:val="002713C7"/>
    <w:rsid w:val="002717BE"/>
    <w:rsid w:val="00271A9F"/>
    <w:rsid w:val="00271AA5"/>
    <w:rsid w:val="00271BD5"/>
    <w:rsid w:val="00271E16"/>
    <w:rsid w:val="00271F35"/>
    <w:rsid w:val="00271F38"/>
    <w:rsid w:val="00272270"/>
    <w:rsid w:val="002722B2"/>
    <w:rsid w:val="00272324"/>
    <w:rsid w:val="002724BD"/>
    <w:rsid w:val="00272537"/>
    <w:rsid w:val="002728D3"/>
    <w:rsid w:val="0027293D"/>
    <w:rsid w:val="00272956"/>
    <w:rsid w:val="00272983"/>
    <w:rsid w:val="00272D63"/>
    <w:rsid w:val="00272DD9"/>
    <w:rsid w:val="002735D5"/>
    <w:rsid w:val="0027361A"/>
    <w:rsid w:val="00274015"/>
    <w:rsid w:val="002740EC"/>
    <w:rsid w:val="002741F8"/>
    <w:rsid w:val="00274231"/>
    <w:rsid w:val="0027423F"/>
    <w:rsid w:val="002747CA"/>
    <w:rsid w:val="00274B80"/>
    <w:rsid w:val="00274BF1"/>
    <w:rsid w:val="00274E0A"/>
    <w:rsid w:val="00274F55"/>
    <w:rsid w:val="00274FEB"/>
    <w:rsid w:val="00275235"/>
    <w:rsid w:val="0027524B"/>
    <w:rsid w:val="0027585D"/>
    <w:rsid w:val="00275B8E"/>
    <w:rsid w:val="00275D12"/>
    <w:rsid w:val="00275D77"/>
    <w:rsid w:val="00275E1D"/>
    <w:rsid w:val="00275E56"/>
    <w:rsid w:val="00275F3B"/>
    <w:rsid w:val="00275F58"/>
    <w:rsid w:val="00275F89"/>
    <w:rsid w:val="00276025"/>
    <w:rsid w:val="00276539"/>
    <w:rsid w:val="0027667A"/>
    <w:rsid w:val="00276995"/>
    <w:rsid w:val="00276A74"/>
    <w:rsid w:val="00276AB5"/>
    <w:rsid w:val="00276B04"/>
    <w:rsid w:val="00276B94"/>
    <w:rsid w:val="00276CA4"/>
    <w:rsid w:val="00276F13"/>
    <w:rsid w:val="00277045"/>
    <w:rsid w:val="00277328"/>
    <w:rsid w:val="002773E0"/>
    <w:rsid w:val="002777F0"/>
    <w:rsid w:val="00277C27"/>
    <w:rsid w:val="00277FDC"/>
    <w:rsid w:val="00280003"/>
    <w:rsid w:val="002800F2"/>
    <w:rsid w:val="00280489"/>
    <w:rsid w:val="002804C8"/>
    <w:rsid w:val="002809F5"/>
    <w:rsid w:val="00280AFE"/>
    <w:rsid w:val="00281036"/>
    <w:rsid w:val="0028116F"/>
    <w:rsid w:val="002811F5"/>
    <w:rsid w:val="00281284"/>
    <w:rsid w:val="002813C8"/>
    <w:rsid w:val="0028144F"/>
    <w:rsid w:val="00281EAE"/>
    <w:rsid w:val="00282110"/>
    <w:rsid w:val="00282166"/>
    <w:rsid w:val="002821F5"/>
    <w:rsid w:val="00282468"/>
    <w:rsid w:val="00282751"/>
    <w:rsid w:val="00282946"/>
    <w:rsid w:val="00282F8A"/>
    <w:rsid w:val="00283024"/>
    <w:rsid w:val="0028330E"/>
    <w:rsid w:val="00283483"/>
    <w:rsid w:val="002835FB"/>
    <w:rsid w:val="00283BE9"/>
    <w:rsid w:val="00283E91"/>
    <w:rsid w:val="00283F14"/>
    <w:rsid w:val="002840D2"/>
    <w:rsid w:val="00284166"/>
    <w:rsid w:val="0028464C"/>
    <w:rsid w:val="002847A7"/>
    <w:rsid w:val="002848D8"/>
    <w:rsid w:val="00284974"/>
    <w:rsid w:val="002849CE"/>
    <w:rsid w:val="00284C21"/>
    <w:rsid w:val="00284C27"/>
    <w:rsid w:val="00285B11"/>
    <w:rsid w:val="00285C37"/>
    <w:rsid w:val="00285E52"/>
    <w:rsid w:val="002860EC"/>
    <w:rsid w:val="002861C4"/>
    <w:rsid w:val="00286248"/>
    <w:rsid w:val="00286617"/>
    <w:rsid w:val="0028677D"/>
    <w:rsid w:val="00286A53"/>
    <w:rsid w:val="00286A55"/>
    <w:rsid w:val="00286D95"/>
    <w:rsid w:val="00287052"/>
    <w:rsid w:val="002870B7"/>
    <w:rsid w:val="0028732D"/>
    <w:rsid w:val="002875B4"/>
    <w:rsid w:val="0028772E"/>
    <w:rsid w:val="0028787D"/>
    <w:rsid w:val="002879E3"/>
    <w:rsid w:val="00287A89"/>
    <w:rsid w:val="00287F83"/>
    <w:rsid w:val="00290CE0"/>
    <w:rsid w:val="00290E9E"/>
    <w:rsid w:val="0029104D"/>
    <w:rsid w:val="002916E5"/>
    <w:rsid w:val="002918B0"/>
    <w:rsid w:val="00291AA8"/>
    <w:rsid w:val="00291F67"/>
    <w:rsid w:val="00292155"/>
    <w:rsid w:val="00292263"/>
    <w:rsid w:val="00292793"/>
    <w:rsid w:val="00292979"/>
    <w:rsid w:val="00292CCB"/>
    <w:rsid w:val="00292D7A"/>
    <w:rsid w:val="0029317E"/>
    <w:rsid w:val="0029333E"/>
    <w:rsid w:val="002936BB"/>
    <w:rsid w:val="0029390C"/>
    <w:rsid w:val="00293B13"/>
    <w:rsid w:val="00293BC8"/>
    <w:rsid w:val="00293C61"/>
    <w:rsid w:val="00293E8C"/>
    <w:rsid w:val="00293F36"/>
    <w:rsid w:val="00294125"/>
    <w:rsid w:val="0029446C"/>
    <w:rsid w:val="002946D5"/>
    <w:rsid w:val="002950E0"/>
    <w:rsid w:val="0029535B"/>
    <w:rsid w:val="0029545E"/>
    <w:rsid w:val="00295594"/>
    <w:rsid w:val="002957E1"/>
    <w:rsid w:val="00295A92"/>
    <w:rsid w:val="00295A93"/>
    <w:rsid w:val="00295C5B"/>
    <w:rsid w:val="00295DCE"/>
    <w:rsid w:val="00295DDB"/>
    <w:rsid w:val="00295ECD"/>
    <w:rsid w:val="0029601A"/>
    <w:rsid w:val="00296117"/>
    <w:rsid w:val="00296119"/>
    <w:rsid w:val="00296279"/>
    <w:rsid w:val="00296506"/>
    <w:rsid w:val="002965E6"/>
    <w:rsid w:val="002969BA"/>
    <w:rsid w:val="002969EE"/>
    <w:rsid w:val="00296A0C"/>
    <w:rsid w:val="002974CC"/>
    <w:rsid w:val="0029750E"/>
    <w:rsid w:val="00297C0A"/>
    <w:rsid w:val="00297D28"/>
    <w:rsid w:val="00297DE1"/>
    <w:rsid w:val="002A0016"/>
    <w:rsid w:val="002A016B"/>
    <w:rsid w:val="002A058A"/>
    <w:rsid w:val="002A0ED1"/>
    <w:rsid w:val="002A2039"/>
    <w:rsid w:val="002A2103"/>
    <w:rsid w:val="002A23B7"/>
    <w:rsid w:val="002A2505"/>
    <w:rsid w:val="002A2579"/>
    <w:rsid w:val="002A27F5"/>
    <w:rsid w:val="002A2A76"/>
    <w:rsid w:val="002A2D24"/>
    <w:rsid w:val="002A2F1C"/>
    <w:rsid w:val="002A3210"/>
    <w:rsid w:val="002A323C"/>
    <w:rsid w:val="002A366D"/>
    <w:rsid w:val="002A394C"/>
    <w:rsid w:val="002A3ADE"/>
    <w:rsid w:val="002A40E4"/>
    <w:rsid w:val="002A471E"/>
    <w:rsid w:val="002A4AC5"/>
    <w:rsid w:val="002A4BA1"/>
    <w:rsid w:val="002A50E0"/>
    <w:rsid w:val="002A541C"/>
    <w:rsid w:val="002A543C"/>
    <w:rsid w:val="002A5455"/>
    <w:rsid w:val="002A5915"/>
    <w:rsid w:val="002A6310"/>
    <w:rsid w:val="002A640E"/>
    <w:rsid w:val="002A6958"/>
    <w:rsid w:val="002A6F25"/>
    <w:rsid w:val="002A7232"/>
    <w:rsid w:val="002A7283"/>
    <w:rsid w:val="002A799A"/>
    <w:rsid w:val="002A7EDE"/>
    <w:rsid w:val="002A7F88"/>
    <w:rsid w:val="002B0114"/>
    <w:rsid w:val="002B0296"/>
    <w:rsid w:val="002B02EE"/>
    <w:rsid w:val="002B0789"/>
    <w:rsid w:val="002B086A"/>
    <w:rsid w:val="002B0923"/>
    <w:rsid w:val="002B0BE5"/>
    <w:rsid w:val="002B108C"/>
    <w:rsid w:val="002B1340"/>
    <w:rsid w:val="002B1358"/>
    <w:rsid w:val="002B13B4"/>
    <w:rsid w:val="002B1902"/>
    <w:rsid w:val="002B194E"/>
    <w:rsid w:val="002B1E1D"/>
    <w:rsid w:val="002B1EEC"/>
    <w:rsid w:val="002B1F69"/>
    <w:rsid w:val="002B220C"/>
    <w:rsid w:val="002B24FB"/>
    <w:rsid w:val="002B2508"/>
    <w:rsid w:val="002B272E"/>
    <w:rsid w:val="002B2B95"/>
    <w:rsid w:val="002B2C0B"/>
    <w:rsid w:val="002B335B"/>
    <w:rsid w:val="002B35E0"/>
    <w:rsid w:val="002B3907"/>
    <w:rsid w:val="002B3943"/>
    <w:rsid w:val="002B3BFD"/>
    <w:rsid w:val="002B3CD2"/>
    <w:rsid w:val="002B3DC3"/>
    <w:rsid w:val="002B3DDB"/>
    <w:rsid w:val="002B3E17"/>
    <w:rsid w:val="002B41DC"/>
    <w:rsid w:val="002B4970"/>
    <w:rsid w:val="002B4B89"/>
    <w:rsid w:val="002B4ECE"/>
    <w:rsid w:val="002B5297"/>
    <w:rsid w:val="002B52B4"/>
    <w:rsid w:val="002B560F"/>
    <w:rsid w:val="002B57A4"/>
    <w:rsid w:val="002B5815"/>
    <w:rsid w:val="002B58DD"/>
    <w:rsid w:val="002B5AA0"/>
    <w:rsid w:val="002B5C6B"/>
    <w:rsid w:val="002B5C7A"/>
    <w:rsid w:val="002B5D49"/>
    <w:rsid w:val="002B5D8E"/>
    <w:rsid w:val="002B5E21"/>
    <w:rsid w:val="002B5FAA"/>
    <w:rsid w:val="002B630D"/>
    <w:rsid w:val="002B633D"/>
    <w:rsid w:val="002B636C"/>
    <w:rsid w:val="002B660F"/>
    <w:rsid w:val="002B66AC"/>
    <w:rsid w:val="002B6941"/>
    <w:rsid w:val="002B6BC5"/>
    <w:rsid w:val="002B6BD8"/>
    <w:rsid w:val="002B6BF2"/>
    <w:rsid w:val="002B6C7F"/>
    <w:rsid w:val="002B7DA2"/>
    <w:rsid w:val="002C034B"/>
    <w:rsid w:val="002C0CA5"/>
    <w:rsid w:val="002C0FD5"/>
    <w:rsid w:val="002C163F"/>
    <w:rsid w:val="002C19AD"/>
    <w:rsid w:val="002C1BFC"/>
    <w:rsid w:val="002C1EC4"/>
    <w:rsid w:val="002C1F0A"/>
    <w:rsid w:val="002C1FD5"/>
    <w:rsid w:val="002C20F5"/>
    <w:rsid w:val="002C2910"/>
    <w:rsid w:val="002C2BD7"/>
    <w:rsid w:val="002C2C0F"/>
    <w:rsid w:val="002C33C7"/>
    <w:rsid w:val="002C36F2"/>
    <w:rsid w:val="002C3701"/>
    <w:rsid w:val="002C3770"/>
    <w:rsid w:val="002C3A91"/>
    <w:rsid w:val="002C3CD6"/>
    <w:rsid w:val="002C3F9F"/>
    <w:rsid w:val="002C4070"/>
    <w:rsid w:val="002C407E"/>
    <w:rsid w:val="002C414C"/>
    <w:rsid w:val="002C4169"/>
    <w:rsid w:val="002C4436"/>
    <w:rsid w:val="002C4562"/>
    <w:rsid w:val="002C4E22"/>
    <w:rsid w:val="002C5C9B"/>
    <w:rsid w:val="002C5E9F"/>
    <w:rsid w:val="002C63FC"/>
    <w:rsid w:val="002C6715"/>
    <w:rsid w:val="002C6F00"/>
    <w:rsid w:val="002C7322"/>
    <w:rsid w:val="002C7990"/>
    <w:rsid w:val="002C7B0C"/>
    <w:rsid w:val="002C7F11"/>
    <w:rsid w:val="002D0312"/>
    <w:rsid w:val="002D0899"/>
    <w:rsid w:val="002D0943"/>
    <w:rsid w:val="002D0DBC"/>
    <w:rsid w:val="002D1529"/>
    <w:rsid w:val="002D160D"/>
    <w:rsid w:val="002D1650"/>
    <w:rsid w:val="002D16E7"/>
    <w:rsid w:val="002D203E"/>
    <w:rsid w:val="002D30E4"/>
    <w:rsid w:val="002D375E"/>
    <w:rsid w:val="002D37EC"/>
    <w:rsid w:val="002D3932"/>
    <w:rsid w:val="002D3A80"/>
    <w:rsid w:val="002D3DCE"/>
    <w:rsid w:val="002D438C"/>
    <w:rsid w:val="002D45A3"/>
    <w:rsid w:val="002D4DF6"/>
    <w:rsid w:val="002D4F3F"/>
    <w:rsid w:val="002D4F7E"/>
    <w:rsid w:val="002D4FCB"/>
    <w:rsid w:val="002D506E"/>
    <w:rsid w:val="002D51F9"/>
    <w:rsid w:val="002D5456"/>
    <w:rsid w:val="002D5675"/>
    <w:rsid w:val="002D5C67"/>
    <w:rsid w:val="002D6029"/>
    <w:rsid w:val="002D61A3"/>
    <w:rsid w:val="002D61DA"/>
    <w:rsid w:val="002D636D"/>
    <w:rsid w:val="002D642F"/>
    <w:rsid w:val="002D67D0"/>
    <w:rsid w:val="002D704A"/>
    <w:rsid w:val="002D7466"/>
    <w:rsid w:val="002D785E"/>
    <w:rsid w:val="002D78C6"/>
    <w:rsid w:val="002D79AF"/>
    <w:rsid w:val="002D7B29"/>
    <w:rsid w:val="002D7C05"/>
    <w:rsid w:val="002D7F69"/>
    <w:rsid w:val="002D7FE4"/>
    <w:rsid w:val="002E00A6"/>
    <w:rsid w:val="002E0B87"/>
    <w:rsid w:val="002E118D"/>
    <w:rsid w:val="002E1324"/>
    <w:rsid w:val="002E1339"/>
    <w:rsid w:val="002E16F2"/>
    <w:rsid w:val="002E2117"/>
    <w:rsid w:val="002E2795"/>
    <w:rsid w:val="002E29DB"/>
    <w:rsid w:val="002E2C90"/>
    <w:rsid w:val="002E2DA4"/>
    <w:rsid w:val="002E3266"/>
    <w:rsid w:val="002E3A0F"/>
    <w:rsid w:val="002E3AC8"/>
    <w:rsid w:val="002E444F"/>
    <w:rsid w:val="002E472F"/>
    <w:rsid w:val="002E495E"/>
    <w:rsid w:val="002E4A7C"/>
    <w:rsid w:val="002E525E"/>
    <w:rsid w:val="002E52DF"/>
    <w:rsid w:val="002E535D"/>
    <w:rsid w:val="002E552F"/>
    <w:rsid w:val="002E594A"/>
    <w:rsid w:val="002E5A7D"/>
    <w:rsid w:val="002E609B"/>
    <w:rsid w:val="002E6907"/>
    <w:rsid w:val="002E6B63"/>
    <w:rsid w:val="002E79D0"/>
    <w:rsid w:val="002F00D6"/>
    <w:rsid w:val="002F010E"/>
    <w:rsid w:val="002F0361"/>
    <w:rsid w:val="002F06DB"/>
    <w:rsid w:val="002F0774"/>
    <w:rsid w:val="002F08C0"/>
    <w:rsid w:val="002F0CFF"/>
    <w:rsid w:val="002F0EE8"/>
    <w:rsid w:val="002F15AE"/>
    <w:rsid w:val="002F19BA"/>
    <w:rsid w:val="002F1B1C"/>
    <w:rsid w:val="002F1EFD"/>
    <w:rsid w:val="002F20FD"/>
    <w:rsid w:val="002F212C"/>
    <w:rsid w:val="002F24C2"/>
    <w:rsid w:val="002F278B"/>
    <w:rsid w:val="002F2B4B"/>
    <w:rsid w:val="002F2BD1"/>
    <w:rsid w:val="002F2CA8"/>
    <w:rsid w:val="002F2CFB"/>
    <w:rsid w:val="002F3178"/>
    <w:rsid w:val="002F32A3"/>
    <w:rsid w:val="002F359E"/>
    <w:rsid w:val="002F43B9"/>
    <w:rsid w:val="002F43CA"/>
    <w:rsid w:val="002F4563"/>
    <w:rsid w:val="002F49AB"/>
    <w:rsid w:val="002F49D4"/>
    <w:rsid w:val="002F4A8F"/>
    <w:rsid w:val="002F4ADF"/>
    <w:rsid w:val="002F4D77"/>
    <w:rsid w:val="002F4D8F"/>
    <w:rsid w:val="002F5257"/>
    <w:rsid w:val="002F52F0"/>
    <w:rsid w:val="002F5B51"/>
    <w:rsid w:val="002F5E77"/>
    <w:rsid w:val="002F5FD5"/>
    <w:rsid w:val="002F63CA"/>
    <w:rsid w:val="002F6434"/>
    <w:rsid w:val="002F671B"/>
    <w:rsid w:val="002F6FE3"/>
    <w:rsid w:val="002F7024"/>
    <w:rsid w:val="002F7038"/>
    <w:rsid w:val="002F74B5"/>
    <w:rsid w:val="002F794C"/>
    <w:rsid w:val="002F79D7"/>
    <w:rsid w:val="002F79FF"/>
    <w:rsid w:val="002F7AFD"/>
    <w:rsid w:val="002F7BD0"/>
    <w:rsid w:val="002F7EC0"/>
    <w:rsid w:val="002F7F6D"/>
    <w:rsid w:val="003002F0"/>
    <w:rsid w:val="003006D3"/>
    <w:rsid w:val="00300CA5"/>
    <w:rsid w:val="0030140D"/>
    <w:rsid w:val="00301513"/>
    <w:rsid w:val="0030171F"/>
    <w:rsid w:val="00301CA6"/>
    <w:rsid w:val="00301CFA"/>
    <w:rsid w:val="00301E9B"/>
    <w:rsid w:val="00302136"/>
    <w:rsid w:val="0030221A"/>
    <w:rsid w:val="00302837"/>
    <w:rsid w:val="00302F1B"/>
    <w:rsid w:val="003030CD"/>
    <w:rsid w:val="003031AE"/>
    <w:rsid w:val="00303224"/>
    <w:rsid w:val="00303C93"/>
    <w:rsid w:val="00303E42"/>
    <w:rsid w:val="00303E58"/>
    <w:rsid w:val="003042F8"/>
    <w:rsid w:val="0030453A"/>
    <w:rsid w:val="00304850"/>
    <w:rsid w:val="00304BF5"/>
    <w:rsid w:val="00304C4D"/>
    <w:rsid w:val="003051B2"/>
    <w:rsid w:val="00305638"/>
    <w:rsid w:val="003058C6"/>
    <w:rsid w:val="00305989"/>
    <w:rsid w:val="00305B85"/>
    <w:rsid w:val="00305C07"/>
    <w:rsid w:val="00305E25"/>
    <w:rsid w:val="0030605B"/>
    <w:rsid w:val="003065E5"/>
    <w:rsid w:val="00307012"/>
    <w:rsid w:val="003072CF"/>
    <w:rsid w:val="00307B09"/>
    <w:rsid w:val="003105A5"/>
    <w:rsid w:val="00310610"/>
    <w:rsid w:val="00310D51"/>
    <w:rsid w:val="00310E0F"/>
    <w:rsid w:val="003111BC"/>
    <w:rsid w:val="003113B8"/>
    <w:rsid w:val="0031187A"/>
    <w:rsid w:val="00311DD1"/>
    <w:rsid w:val="0031213C"/>
    <w:rsid w:val="00312496"/>
    <w:rsid w:val="003133E7"/>
    <w:rsid w:val="003134B2"/>
    <w:rsid w:val="003138A9"/>
    <w:rsid w:val="00313D24"/>
    <w:rsid w:val="00313ECB"/>
    <w:rsid w:val="00313FA8"/>
    <w:rsid w:val="00314344"/>
    <w:rsid w:val="003145BE"/>
    <w:rsid w:val="003145D4"/>
    <w:rsid w:val="003145F0"/>
    <w:rsid w:val="003147AF"/>
    <w:rsid w:val="00314819"/>
    <w:rsid w:val="00314A73"/>
    <w:rsid w:val="00314C26"/>
    <w:rsid w:val="00314DB5"/>
    <w:rsid w:val="003150A9"/>
    <w:rsid w:val="00315100"/>
    <w:rsid w:val="003152CE"/>
    <w:rsid w:val="0031537E"/>
    <w:rsid w:val="0031582E"/>
    <w:rsid w:val="003158D9"/>
    <w:rsid w:val="003168FE"/>
    <w:rsid w:val="003175AE"/>
    <w:rsid w:val="00317DC2"/>
    <w:rsid w:val="00317F62"/>
    <w:rsid w:val="003200B2"/>
    <w:rsid w:val="003207F1"/>
    <w:rsid w:val="003207F9"/>
    <w:rsid w:val="003209CC"/>
    <w:rsid w:val="00320B4B"/>
    <w:rsid w:val="00320C24"/>
    <w:rsid w:val="00320ECE"/>
    <w:rsid w:val="0032114A"/>
    <w:rsid w:val="003214B2"/>
    <w:rsid w:val="00321BDB"/>
    <w:rsid w:val="00321F14"/>
    <w:rsid w:val="00322382"/>
    <w:rsid w:val="003223B9"/>
    <w:rsid w:val="00322B9D"/>
    <w:rsid w:val="00323183"/>
    <w:rsid w:val="00323655"/>
    <w:rsid w:val="00323773"/>
    <w:rsid w:val="00323B9C"/>
    <w:rsid w:val="00323D7C"/>
    <w:rsid w:val="00324055"/>
    <w:rsid w:val="0032418A"/>
    <w:rsid w:val="00324A2F"/>
    <w:rsid w:val="00325707"/>
    <w:rsid w:val="00325708"/>
    <w:rsid w:val="0032574C"/>
    <w:rsid w:val="00325DCB"/>
    <w:rsid w:val="00325DF9"/>
    <w:rsid w:val="0032615E"/>
    <w:rsid w:val="00326617"/>
    <w:rsid w:val="0032681D"/>
    <w:rsid w:val="00326C9D"/>
    <w:rsid w:val="0032716E"/>
    <w:rsid w:val="00327282"/>
    <w:rsid w:val="00327283"/>
    <w:rsid w:val="00327607"/>
    <w:rsid w:val="00327648"/>
    <w:rsid w:val="0032794E"/>
    <w:rsid w:val="00327FDC"/>
    <w:rsid w:val="003300B4"/>
    <w:rsid w:val="0033029C"/>
    <w:rsid w:val="00330408"/>
    <w:rsid w:val="003307BA"/>
    <w:rsid w:val="003307E3"/>
    <w:rsid w:val="0033084A"/>
    <w:rsid w:val="0033095D"/>
    <w:rsid w:val="0033113E"/>
    <w:rsid w:val="00331205"/>
    <w:rsid w:val="00331BD1"/>
    <w:rsid w:val="00331C41"/>
    <w:rsid w:val="00331E64"/>
    <w:rsid w:val="00331FDC"/>
    <w:rsid w:val="003320CF"/>
    <w:rsid w:val="003325E4"/>
    <w:rsid w:val="00332ACA"/>
    <w:rsid w:val="003330E3"/>
    <w:rsid w:val="00333559"/>
    <w:rsid w:val="00333C99"/>
    <w:rsid w:val="00333D0F"/>
    <w:rsid w:val="00333E91"/>
    <w:rsid w:val="003340BB"/>
    <w:rsid w:val="003341BA"/>
    <w:rsid w:val="00334310"/>
    <w:rsid w:val="00334593"/>
    <w:rsid w:val="00334986"/>
    <w:rsid w:val="00334B56"/>
    <w:rsid w:val="00334B66"/>
    <w:rsid w:val="00334BAC"/>
    <w:rsid w:val="00334D95"/>
    <w:rsid w:val="003350EB"/>
    <w:rsid w:val="00335152"/>
    <w:rsid w:val="003356B3"/>
    <w:rsid w:val="00335980"/>
    <w:rsid w:val="00335A61"/>
    <w:rsid w:val="00335D90"/>
    <w:rsid w:val="00336698"/>
    <w:rsid w:val="00337E17"/>
    <w:rsid w:val="00340185"/>
    <w:rsid w:val="0034055D"/>
    <w:rsid w:val="003408CE"/>
    <w:rsid w:val="003409AE"/>
    <w:rsid w:val="0034122C"/>
    <w:rsid w:val="00341592"/>
    <w:rsid w:val="003418A2"/>
    <w:rsid w:val="00341F49"/>
    <w:rsid w:val="00342234"/>
    <w:rsid w:val="003424EC"/>
    <w:rsid w:val="0034251C"/>
    <w:rsid w:val="00342DCD"/>
    <w:rsid w:val="00342DDA"/>
    <w:rsid w:val="00342E0A"/>
    <w:rsid w:val="00342F88"/>
    <w:rsid w:val="00343114"/>
    <w:rsid w:val="00343893"/>
    <w:rsid w:val="00343C88"/>
    <w:rsid w:val="00343CF5"/>
    <w:rsid w:val="003440BC"/>
    <w:rsid w:val="003440E7"/>
    <w:rsid w:val="0034420B"/>
    <w:rsid w:val="0034490A"/>
    <w:rsid w:val="00344B44"/>
    <w:rsid w:val="00344DE6"/>
    <w:rsid w:val="00344FA9"/>
    <w:rsid w:val="00344FAB"/>
    <w:rsid w:val="00345915"/>
    <w:rsid w:val="00345F59"/>
    <w:rsid w:val="00347085"/>
    <w:rsid w:val="0034785A"/>
    <w:rsid w:val="00347D86"/>
    <w:rsid w:val="00347FD9"/>
    <w:rsid w:val="003505DB"/>
    <w:rsid w:val="003510CC"/>
    <w:rsid w:val="00351308"/>
    <w:rsid w:val="00351596"/>
    <w:rsid w:val="003518BD"/>
    <w:rsid w:val="003519CC"/>
    <w:rsid w:val="00351C82"/>
    <w:rsid w:val="00351DBA"/>
    <w:rsid w:val="00351E50"/>
    <w:rsid w:val="00351E6C"/>
    <w:rsid w:val="0035201C"/>
    <w:rsid w:val="00352112"/>
    <w:rsid w:val="0035282F"/>
    <w:rsid w:val="00352A14"/>
    <w:rsid w:val="00352ABD"/>
    <w:rsid w:val="00352CED"/>
    <w:rsid w:val="00353044"/>
    <w:rsid w:val="003532A2"/>
    <w:rsid w:val="0035336B"/>
    <w:rsid w:val="00353483"/>
    <w:rsid w:val="00353713"/>
    <w:rsid w:val="00353A4B"/>
    <w:rsid w:val="00353D53"/>
    <w:rsid w:val="00354296"/>
    <w:rsid w:val="0035460B"/>
    <w:rsid w:val="00354996"/>
    <w:rsid w:val="003549D9"/>
    <w:rsid w:val="00354CC4"/>
    <w:rsid w:val="00354F1C"/>
    <w:rsid w:val="003552B2"/>
    <w:rsid w:val="0035545C"/>
    <w:rsid w:val="003554B4"/>
    <w:rsid w:val="00355E32"/>
    <w:rsid w:val="00356503"/>
    <w:rsid w:val="0035674C"/>
    <w:rsid w:val="00356984"/>
    <w:rsid w:val="00356BB1"/>
    <w:rsid w:val="00356C33"/>
    <w:rsid w:val="00356D94"/>
    <w:rsid w:val="00357034"/>
    <w:rsid w:val="003571CE"/>
    <w:rsid w:val="00357BD0"/>
    <w:rsid w:val="0036027C"/>
    <w:rsid w:val="00360548"/>
    <w:rsid w:val="0036066C"/>
    <w:rsid w:val="0036080B"/>
    <w:rsid w:val="00360822"/>
    <w:rsid w:val="0036086B"/>
    <w:rsid w:val="00360B8D"/>
    <w:rsid w:val="00360F4E"/>
    <w:rsid w:val="00361297"/>
    <w:rsid w:val="00361358"/>
    <w:rsid w:val="003613F9"/>
    <w:rsid w:val="0036154E"/>
    <w:rsid w:val="00361D0A"/>
    <w:rsid w:val="00361D32"/>
    <w:rsid w:val="00362060"/>
    <w:rsid w:val="003626E8"/>
    <w:rsid w:val="003627A7"/>
    <w:rsid w:val="00362CD2"/>
    <w:rsid w:val="00362DD7"/>
    <w:rsid w:val="00362EA6"/>
    <w:rsid w:val="003635FC"/>
    <w:rsid w:val="00364204"/>
    <w:rsid w:val="00364382"/>
    <w:rsid w:val="0036454A"/>
    <w:rsid w:val="00364765"/>
    <w:rsid w:val="003655FA"/>
    <w:rsid w:val="00365D97"/>
    <w:rsid w:val="0036668B"/>
    <w:rsid w:val="0036687B"/>
    <w:rsid w:val="00366B87"/>
    <w:rsid w:val="00366BB8"/>
    <w:rsid w:val="00366F65"/>
    <w:rsid w:val="00366FBD"/>
    <w:rsid w:val="00366FE3"/>
    <w:rsid w:val="003676F9"/>
    <w:rsid w:val="00367876"/>
    <w:rsid w:val="00367A3C"/>
    <w:rsid w:val="00367A41"/>
    <w:rsid w:val="00367EE3"/>
    <w:rsid w:val="00367FB9"/>
    <w:rsid w:val="0037010E"/>
    <w:rsid w:val="00370181"/>
    <w:rsid w:val="003705F3"/>
    <w:rsid w:val="003709AA"/>
    <w:rsid w:val="00370B4C"/>
    <w:rsid w:val="00370F88"/>
    <w:rsid w:val="00370FD5"/>
    <w:rsid w:val="00370FE2"/>
    <w:rsid w:val="00371080"/>
    <w:rsid w:val="00371603"/>
    <w:rsid w:val="00371971"/>
    <w:rsid w:val="00371E50"/>
    <w:rsid w:val="00371EB9"/>
    <w:rsid w:val="003722D2"/>
    <w:rsid w:val="00372389"/>
    <w:rsid w:val="003726E3"/>
    <w:rsid w:val="00372AB1"/>
    <w:rsid w:val="00372B63"/>
    <w:rsid w:val="00372BDB"/>
    <w:rsid w:val="00372E04"/>
    <w:rsid w:val="00372FC9"/>
    <w:rsid w:val="00373163"/>
    <w:rsid w:val="00373559"/>
    <w:rsid w:val="00373810"/>
    <w:rsid w:val="003739AA"/>
    <w:rsid w:val="00373EA3"/>
    <w:rsid w:val="00373FB3"/>
    <w:rsid w:val="0037455D"/>
    <w:rsid w:val="0037505A"/>
    <w:rsid w:val="00375265"/>
    <w:rsid w:val="003752CB"/>
    <w:rsid w:val="003759BA"/>
    <w:rsid w:val="003759BE"/>
    <w:rsid w:val="00375A8D"/>
    <w:rsid w:val="00376246"/>
    <w:rsid w:val="0037659F"/>
    <w:rsid w:val="003768AB"/>
    <w:rsid w:val="00376E3A"/>
    <w:rsid w:val="003772E9"/>
    <w:rsid w:val="0037746B"/>
    <w:rsid w:val="00377741"/>
    <w:rsid w:val="0038017F"/>
    <w:rsid w:val="003805CC"/>
    <w:rsid w:val="0038064B"/>
    <w:rsid w:val="003807CC"/>
    <w:rsid w:val="00380811"/>
    <w:rsid w:val="00380BED"/>
    <w:rsid w:val="0038156F"/>
    <w:rsid w:val="003815DA"/>
    <w:rsid w:val="0038167F"/>
    <w:rsid w:val="003818A8"/>
    <w:rsid w:val="003819E7"/>
    <w:rsid w:val="00381E62"/>
    <w:rsid w:val="00381F34"/>
    <w:rsid w:val="00382AE9"/>
    <w:rsid w:val="00382AF5"/>
    <w:rsid w:val="00382C7F"/>
    <w:rsid w:val="0038328E"/>
    <w:rsid w:val="003834B8"/>
    <w:rsid w:val="0038352F"/>
    <w:rsid w:val="0038375B"/>
    <w:rsid w:val="003838DF"/>
    <w:rsid w:val="00383BAD"/>
    <w:rsid w:val="00383D84"/>
    <w:rsid w:val="00383F3F"/>
    <w:rsid w:val="00383F69"/>
    <w:rsid w:val="003840B0"/>
    <w:rsid w:val="003845CE"/>
    <w:rsid w:val="00384A83"/>
    <w:rsid w:val="00384ABF"/>
    <w:rsid w:val="00385302"/>
    <w:rsid w:val="003857BB"/>
    <w:rsid w:val="00385853"/>
    <w:rsid w:val="00385BF3"/>
    <w:rsid w:val="00385DEA"/>
    <w:rsid w:val="0038602B"/>
    <w:rsid w:val="00386549"/>
    <w:rsid w:val="00386EB2"/>
    <w:rsid w:val="00387136"/>
    <w:rsid w:val="0038724C"/>
    <w:rsid w:val="0038743A"/>
    <w:rsid w:val="0038757B"/>
    <w:rsid w:val="00387686"/>
    <w:rsid w:val="00387919"/>
    <w:rsid w:val="00387D54"/>
    <w:rsid w:val="00387DAB"/>
    <w:rsid w:val="00387ECC"/>
    <w:rsid w:val="00390270"/>
    <w:rsid w:val="003903E8"/>
    <w:rsid w:val="003903F2"/>
    <w:rsid w:val="0039043C"/>
    <w:rsid w:val="003905C2"/>
    <w:rsid w:val="0039067E"/>
    <w:rsid w:val="003906C8"/>
    <w:rsid w:val="00390860"/>
    <w:rsid w:val="0039092C"/>
    <w:rsid w:val="00390BCD"/>
    <w:rsid w:val="00390D54"/>
    <w:rsid w:val="003912B1"/>
    <w:rsid w:val="00391417"/>
    <w:rsid w:val="00391AD3"/>
    <w:rsid w:val="00391B4E"/>
    <w:rsid w:val="00391BE7"/>
    <w:rsid w:val="00392038"/>
    <w:rsid w:val="0039229D"/>
    <w:rsid w:val="00392480"/>
    <w:rsid w:val="003924F6"/>
    <w:rsid w:val="00392750"/>
    <w:rsid w:val="00392AA3"/>
    <w:rsid w:val="00392E0C"/>
    <w:rsid w:val="00393275"/>
    <w:rsid w:val="00393646"/>
    <w:rsid w:val="00393824"/>
    <w:rsid w:val="003938C6"/>
    <w:rsid w:val="00393C57"/>
    <w:rsid w:val="00393EF7"/>
    <w:rsid w:val="00394374"/>
    <w:rsid w:val="003945A2"/>
    <w:rsid w:val="0039499A"/>
    <w:rsid w:val="003949A0"/>
    <w:rsid w:val="00394A21"/>
    <w:rsid w:val="00394B9F"/>
    <w:rsid w:val="00394F39"/>
    <w:rsid w:val="0039532F"/>
    <w:rsid w:val="00395A15"/>
    <w:rsid w:val="00395C1B"/>
    <w:rsid w:val="00395FA4"/>
    <w:rsid w:val="003960E0"/>
    <w:rsid w:val="00396522"/>
    <w:rsid w:val="0039702A"/>
    <w:rsid w:val="0039715E"/>
    <w:rsid w:val="0039717E"/>
    <w:rsid w:val="00397535"/>
    <w:rsid w:val="003978C3"/>
    <w:rsid w:val="00397BD0"/>
    <w:rsid w:val="00397D97"/>
    <w:rsid w:val="003A01AA"/>
    <w:rsid w:val="003A02CC"/>
    <w:rsid w:val="003A044D"/>
    <w:rsid w:val="003A0919"/>
    <w:rsid w:val="003A09DD"/>
    <w:rsid w:val="003A0A81"/>
    <w:rsid w:val="003A0B33"/>
    <w:rsid w:val="003A0BA7"/>
    <w:rsid w:val="003A0E36"/>
    <w:rsid w:val="003A10FC"/>
    <w:rsid w:val="003A128A"/>
    <w:rsid w:val="003A1AD1"/>
    <w:rsid w:val="003A1C77"/>
    <w:rsid w:val="003A1D1F"/>
    <w:rsid w:val="003A1D27"/>
    <w:rsid w:val="003A1DAF"/>
    <w:rsid w:val="003A24E7"/>
    <w:rsid w:val="003A2547"/>
    <w:rsid w:val="003A2A37"/>
    <w:rsid w:val="003A2FC8"/>
    <w:rsid w:val="003A3085"/>
    <w:rsid w:val="003A3C51"/>
    <w:rsid w:val="003A41D1"/>
    <w:rsid w:val="003A44AC"/>
    <w:rsid w:val="003A4543"/>
    <w:rsid w:val="003A4830"/>
    <w:rsid w:val="003A489A"/>
    <w:rsid w:val="003A48BE"/>
    <w:rsid w:val="003A4F8B"/>
    <w:rsid w:val="003A57B1"/>
    <w:rsid w:val="003A5826"/>
    <w:rsid w:val="003A6296"/>
    <w:rsid w:val="003A64F3"/>
    <w:rsid w:val="003A6970"/>
    <w:rsid w:val="003A6C60"/>
    <w:rsid w:val="003A6D72"/>
    <w:rsid w:val="003A6DC7"/>
    <w:rsid w:val="003A700F"/>
    <w:rsid w:val="003A72B6"/>
    <w:rsid w:val="003A7446"/>
    <w:rsid w:val="003A7932"/>
    <w:rsid w:val="003A7AA2"/>
    <w:rsid w:val="003B01FE"/>
    <w:rsid w:val="003B0343"/>
    <w:rsid w:val="003B0990"/>
    <w:rsid w:val="003B0A0B"/>
    <w:rsid w:val="003B0D8B"/>
    <w:rsid w:val="003B1189"/>
    <w:rsid w:val="003B14DD"/>
    <w:rsid w:val="003B1810"/>
    <w:rsid w:val="003B19CC"/>
    <w:rsid w:val="003B19D2"/>
    <w:rsid w:val="003B1BFA"/>
    <w:rsid w:val="003B1E8B"/>
    <w:rsid w:val="003B25EB"/>
    <w:rsid w:val="003B2602"/>
    <w:rsid w:val="003B288E"/>
    <w:rsid w:val="003B2AF6"/>
    <w:rsid w:val="003B2C22"/>
    <w:rsid w:val="003B2C96"/>
    <w:rsid w:val="003B2DA1"/>
    <w:rsid w:val="003B2EF9"/>
    <w:rsid w:val="003B2F1E"/>
    <w:rsid w:val="003B3224"/>
    <w:rsid w:val="003B3248"/>
    <w:rsid w:val="003B367C"/>
    <w:rsid w:val="003B39C6"/>
    <w:rsid w:val="003B3A47"/>
    <w:rsid w:val="003B3AB3"/>
    <w:rsid w:val="003B42A6"/>
    <w:rsid w:val="003B42F1"/>
    <w:rsid w:val="003B474C"/>
    <w:rsid w:val="003B4791"/>
    <w:rsid w:val="003B47A2"/>
    <w:rsid w:val="003B4837"/>
    <w:rsid w:val="003B4981"/>
    <w:rsid w:val="003B4DC0"/>
    <w:rsid w:val="003B4F8B"/>
    <w:rsid w:val="003B507D"/>
    <w:rsid w:val="003B5838"/>
    <w:rsid w:val="003B5B40"/>
    <w:rsid w:val="003B5EAD"/>
    <w:rsid w:val="003B62AC"/>
    <w:rsid w:val="003B63E0"/>
    <w:rsid w:val="003B6570"/>
    <w:rsid w:val="003B72E3"/>
    <w:rsid w:val="003B760D"/>
    <w:rsid w:val="003B766C"/>
    <w:rsid w:val="003B7710"/>
    <w:rsid w:val="003B7745"/>
    <w:rsid w:val="003B78E4"/>
    <w:rsid w:val="003B7ABC"/>
    <w:rsid w:val="003B7B22"/>
    <w:rsid w:val="003B7C4B"/>
    <w:rsid w:val="003B7CBD"/>
    <w:rsid w:val="003B7EC8"/>
    <w:rsid w:val="003B7F5C"/>
    <w:rsid w:val="003C0000"/>
    <w:rsid w:val="003C00AE"/>
    <w:rsid w:val="003C00DC"/>
    <w:rsid w:val="003C02BF"/>
    <w:rsid w:val="003C069B"/>
    <w:rsid w:val="003C074D"/>
    <w:rsid w:val="003C08CB"/>
    <w:rsid w:val="003C09E3"/>
    <w:rsid w:val="003C09E4"/>
    <w:rsid w:val="003C0E5B"/>
    <w:rsid w:val="003C13D7"/>
    <w:rsid w:val="003C1435"/>
    <w:rsid w:val="003C15F5"/>
    <w:rsid w:val="003C1644"/>
    <w:rsid w:val="003C175D"/>
    <w:rsid w:val="003C2102"/>
    <w:rsid w:val="003C22B1"/>
    <w:rsid w:val="003C2573"/>
    <w:rsid w:val="003C2957"/>
    <w:rsid w:val="003C2967"/>
    <w:rsid w:val="003C2A2C"/>
    <w:rsid w:val="003C2FEA"/>
    <w:rsid w:val="003C30CB"/>
    <w:rsid w:val="003C3B83"/>
    <w:rsid w:val="003C3CEE"/>
    <w:rsid w:val="003C3F77"/>
    <w:rsid w:val="003C4349"/>
    <w:rsid w:val="003C441B"/>
    <w:rsid w:val="003C4677"/>
    <w:rsid w:val="003C47DF"/>
    <w:rsid w:val="003C48D4"/>
    <w:rsid w:val="003C4FE6"/>
    <w:rsid w:val="003C52FC"/>
    <w:rsid w:val="003C5395"/>
    <w:rsid w:val="003C56AD"/>
    <w:rsid w:val="003C58A3"/>
    <w:rsid w:val="003C58C2"/>
    <w:rsid w:val="003C5B79"/>
    <w:rsid w:val="003C5E30"/>
    <w:rsid w:val="003C676F"/>
    <w:rsid w:val="003C6777"/>
    <w:rsid w:val="003C68D1"/>
    <w:rsid w:val="003C6E78"/>
    <w:rsid w:val="003C7051"/>
    <w:rsid w:val="003C70AD"/>
    <w:rsid w:val="003C7349"/>
    <w:rsid w:val="003C73A9"/>
    <w:rsid w:val="003C7496"/>
    <w:rsid w:val="003C750D"/>
    <w:rsid w:val="003C784A"/>
    <w:rsid w:val="003C789A"/>
    <w:rsid w:val="003C79A4"/>
    <w:rsid w:val="003C7D90"/>
    <w:rsid w:val="003C7DDD"/>
    <w:rsid w:val="003C7F2A"/>
    <w:rsid w:val="003C7FBB"/>
    <w:rsid w:val="003C7FC3"/>
    <w:rsid w:val="003D00EB"/>
    <w:rsid w:val="003D0169"/>
    <w:rsid w:val="003D021F"/>
    <w:rsid w:val="003D0347"/>
    <w:rsid w:val="003D06CB"/>
    <w:rsid w:val="003D07E2"/>
    <w:rsid w:val="003D0BFC"/>
    <w:rsid w:val="003D0C2F"/>
    <w:rsid w:val="003D0FE6"/>
    <w:rsid w:val="003D101A"/>
    <w:rsid w:val="003D1117"/>
    <w:rsid w:val="003D1501"/>
    <w:rsid w:val="003D175F"/>
    <w:rsid w:val="003D1768"/>
    <w:rsid w:val="003D1C53"/>
    <w:rsid w:val="003D1D82"/>
    <w:rsid w:val="003D1F6C"/>
    <w:rsid w:val="003D21FE"/>
    <w:rsid w:val="003D23A6"/>
    <w:rsid w:val="003D2422"/>
    <w:rsid w:val="003D275A"/>
    <w:rsid w:val="003D3708"/>
    <w:rsid w:val="003D38DD"/>
    <w:rsid w:val="003D3D77"/>
    <w:rsid w:val="003D446C"/>
    <w:rsid w:val="003D4953"/>
    <w:rsid w:val="003D4D57"/>
    <w:rsid w:val="003D4DC6"/>
    <w:rsid w:val="003D59EC"/>
    <w:rsid w:val="003D5A6F"/>
    <w:rsid w:val="003D5C4E"/>
    <w:rsid w:val="003D607A"/>
    <w:rsid w:val="003D6182"/>
    <w:rsid w:val="003D618B"/>
    <w:rsid w:val="003D621E"/>
    <w:rsid w:val="003D6289"/>
    <w:rsid w:val="003D6D64"/>
    <w:rsid w:val="003D6E75"/>
    <w:rsid w:val="003D70DB"/>
    <w:rsid w:val="003D7368"/>
    <w:rsid w:val="003D7441"/>
    <w:rsid w:val="003D762F"/>
    <w:rsid w:val="003D76E0"/>
    <w:rsid w:val="003D7FAA"/>
    <w:rsid w:val="003E02AE"/>
    <w:rsid w:val="003E0487"/>
    <w:rsid w:val="003E0DAD"/>
    <w:rsid w:val="003E0F36"/>
    <w:rsid w:val="003E12EA"/>
    <w:rsid w:val="003E133F"/>
    <w:rsid w:val="003E194C"/>
    <w:rsid w:val="003E1B97"/>
    <w:rsid w:val="003E1E53"/>
    <w:rsid w:val="003E233F"/>
    <w:rsid w:val="003E278E"/>
    <w:rsid w:val="003E2F2A"/>
    <w:rsid w:val="003E3406"/>
    <w:rsid w:val="003E3467"/>
    <w:rsid w:val="003E38BE"/>
    <w:rsid w:val="003E43ED"/>
    <w:rsid w:val="003E440B"/>
    <w:rsid w:val="003E44FF"/>
    <w:rsid w:val="003E4555"/>
    <w:rsid w:val="003E461E"/>
    <w:rsid w:val="003E47A2"/>
    <w:rsid w:val="003E47D4"/>
    <w:rsid w:val="003E47E1"/>
    <w:rsid w:val="003E4AE5"/>
    <w:rsid w:val="003E4BE5"/>
    <w:rsid w:val="003E4CB2"/>
    <w:rsid w:val="003E556A"/>
    <w:rsid w:val="003E5933"/>
    <w:rsid w:val="003E5DB7"/>
    <w:rsid w:val="003E5F12"/>
    <w:rsid w:val="003E601F"/>
    <w:rsid w:val="003E632F"/>
    <w:rsid w:val="003E6366"/>
    <w:rsid w:val="003E68B8"/>
    <w:rsid w:val="003E69C3"/>
    <w:rsid w:val="003E6B47"/>
    <w:rsid w:val="003E6D58"/>
    <w:rsid w:val="003E6DAF"/>
    <w:rsid w:val="003E6EE4"/>
    <w:rsid w:val="003E7171"/>
    <w:rsid w:val="003E74A7"/>
    <w:rsid w:val="003E773F"/>
    <w:rsid w:val="003E7A3A"/>
    <w:rsid w:val="003E7AF6"/>
    <w:rsid w:val="003E7D94"/>
    <w:rsid w:val="003F0953"/>
    <w:rsid w:val="003F0C8A"/>
    <w:rsid w:val="003F110F"/>
    <w:rsid w:val="003F160B"/>
    <w:rsid w:val="003F16F3"/>
    <w:rsid w:val="003F1743"/>
    <w:rsid w:val="003F1807"/>
    <w:rsid w:val="003F1CBD"/>
    <w:rsid w:val="003F2525"/>
    <w:rsid w:val="003F292E"/>
    <w:rsid w:val="003F2958"/>
    <w:rsid w:val="003F2FA1"/>
    <w:rsid w:val="003F30BA"/>
    <w:rsid w:val="003F32F8"/>
    <w:rsid w:val="003F3324"/>
    <w:rsid w:val="003F3800"/>
    <w:rsid w:val="003F3B53"/>
    <w:rsid w:val="003F42E3"/>
    <w:rsid w:val="003F4996"/>
    <w:rsid w:val="003F4B59"/>
    <w:rsid w:val="003F4CE7"/>
    <w:rsid w:val="003F4E33"/>
    <w:rsid w:val="003F533A"/>
    <w:rsid w:val="003F544F"/>
    <w:rsid w:val="003F546F"/>
    <w:rsid w:val="003F5496"/>
    <w:rsid w:val="003F562C"/>
    <w:rsid w:val="003F59E1"/>
    <w:rsid w:val="003F5A3A"/>
    <w:rsid w:val="003F6117"/>
    <w:rsid w:val="003F6119"/>
    <w:rsid w:val="003F65E3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DFE"/>
    <w:rsid w:val="00400001"/>
    <w:rsid w:val="0040049A"/>
    <w:rsid w:val="004005B2"/>
    <w:rsid w:val="00400715"/>
    <w:rsid w:val="004007FA"/>
    <w:rsid w:val="00400998"/>
    <w:rsid w:val="00401066"/>
    <w:rsid w:val="00401508"/>
    <w:rsid w:val="00401692"/>
    <w:rsid w:val="0040170C"/>
    <w:rsid w:val="004018B5"/>
    <w:rsid w:val="00401B02"/>
    <w:rsid w:val="00401ED1"/>
    <w:rsid w:val="00401F7F"/>
    <w:rsid w:val="00402354"/>
    <w:rsid w:val="0040235C"/>
    <w:rsid w:val="00402396"/>
    <w:rsid w:val="004024DC"/>
    <w:rsid w:val="004024FB"/>
    <w:rsid w:val="00402997"/>
    <w:rsid w:val="004029E4"/>
    <w:rsid w:val="00403489"/>
    <w:rsid w:val="0040383D"/>
    <w:rsid w:val="00403878"/>
    <w:rsid w:val="0040396C"/>
    <w:rsid w:val="00403994"/>
    <w:rsid w:val="00403EFF"/>
    <w:rsid w:val="00404246"/>
    <w:rsid w:val="00404383"/>
    <w:rsid w:val="004043F0"/>
    <w:rsid w:val="0040456D"/>
    <w:rsid w:val="004046B5"/>
    <w:rsid w:val="00404D0B"/>
    <w:rsid w:val="00405115"/>
    <w:rsid w:val="004058C1"/>
    <w:rsid w:val="00405B64"/>
    <w:rsid w:val="00405D83"/>
    <w:rsid w:val="00405DC1"/>
    <w:rsid w:val="00405F81"/>
    <w:rsid w:val="004067AD"/>
    <w:rsid w:val="00406974"/>
    <w:rsid w:val="0040699A"/>
    <w:rsid w:val="00406CB7"/>
    <w:rsid w:val="00406D17"/>
    <w:rsid w:val="00406E77"/>
    <w:rsid w:val="00406F7B"/>
    <w:rsid w:val="00407B7F"/>
    <w:rsid w:val="00410054"/>
    <w:rsid w:val="0041039A"/>
    <w:rsid w:val="00410470"/>
    <w:rsid w:val="0041101E"/>
    <w:rsid w:val="0041131C"/>
    <w:rsid w:val="00411614"/>
    <w:rsid w:val="004124C2"/>
    <w:rsid w:val="00413300"/>
    <w:rsid w:val="00413307"/>
    <w:rsid w:val="00413428"/>
    <w:rsid w:val="004136DA"/>
    <w:rsid w:val="00413778"/>
    <w:rsid w:val="004139EA"/>
    <w:rsid w:val="00414629"/>
    <w:rsid w:val="00414755"/>
    <w:rsid w:val="00414D6D"/>
    <w:rsid w:val="00414F7E"/>
    <w:rsid w:val="00415001"/>
    <w:rsid w:val="00415044"/>
    <w:rsid w:val="0041513A"/>
    <w:rsid w:val="0041517E"/>
    <w:rsid w:val="004151A5"/>
    <w:rsid w:val="0041522A"/>
    <w:rsid w:val="004156F6"/>
    <w:rsid w:val="0041572F"/>
    <w:rsid w:val="004161AE"/>
    <w:rsid w:val="00416D70"/>
    <w:rsid w:val="00416F15"/>
    <w:rsid w:val="00417068"/>
    <w:rsid w:val="00417722"/>
    <w:rsid w:val="00417EFF"/>
    <w:rsid w:val="004201B8"/>
    <w:rsid w:val="0042036B"/>
    <w:rsid w:val="00420719"/>
    <w:rsid w:val="0042073D"/>
    <w:rsid w:val="0042080F"/>
    <w:rsid w:val="00420EF2"/>
    <w:rsid w:val="00420F76"/>
    <w:rsid w:val="00420FF9"/>
    <w:rsid w:val="00421051"/>
    <w:rsid w:val="004215EA"/>
    <w:rsid w:val="004216A0"/>
    <w:rsid w:val="0042178A"/>
    <w:rsid w:val="00421992"/>
    <w:rsid w:val="004219D7"/>
    <w:rsid w:val="00422264"/>
    <w:rsid w:val="00422986"/>
    <w:rsid w:val="0042298A"/>
    <w:rsid w:val="004229AB"/>
    <w:rsid w:val="00422AB5"/>
    <w:rsid w:val="00422B84"/>
    <w:rsid w:val="00422C9A"/>
    <w:rsid w:val="00422D32"/>
    <w:rsid w:val="00422EA1"/>
    <w:rsid w:val="00423266"/>
    <w:rsid w:val="004233C4"/>
    <w:rsid w:val="004235DF"/>
    <w:rsid w:val="004237CD"/>
    <w:rsid w:val="0042384F"/>
    <w:rsid w:val="00423936"/>
    <w:rsid w:val="00423A39"/>
    <w:rsid w:val="00423A8F"/>
    <w:rsid w:val="00423C01"/>
    <w:rsid w:val="0042420A"/>
    <w:rsid w:val="00424364"/>
    <w:rsid w:val="004247AF"/>
    <w:rsid w:val="00424EA1"/>
    <w:rsid w:val="00425483"/>
    <w:rsid w:val="004255FB"/>
    <w:rsid w:val="00425793"/>
    <w:rsid w:val="00425D2E"/>
    <w:rsid w:val="00425DD4"/>
    <w:rsid w:val="00425E7F"/>
    <w:rsid w:val="00426350"/>
    <w:rsid w:val="00426400"/>
    <w:rsid w:val="004269B1"/>
    <w:rsid w:val="00427215"/>
    <w:rsid w:val="00427223"/>
    <w:rsid w:val="0042786E"/>
    <w:rsid w:val="00427A0D"/>
    <w:rsid w:val="00427D46"/>
    <w:rsid w:val="00427DAD"/>
    <w:rsid w:val="00430278"/>
    <w:rsid w:val="004302B6"/>
    <w:rsid w:val="00430D32"/>
    <w:rsid w:val="00430EE6"/>
    <w:rsid w:val="00430FC7"/>
    <w:rsid w:val="004311AC"/>
    <w:rsid w:val="0043165C"/>
    <w:rsid w:val="00431910"/>
    <w:rsid w:val="004319EC"/>
    <w:rsid w:val="00432215"/>
    <w:rsid w:val="004326F9"/>
    <w:rsid w:val="0043306B"/>
    <w:rsid w:val="0043307E"/>
    <w:rsid w:val="00433339"/>
    <w:rsid w:val="0043348B"/>
    <w:rsid w:val="004334E1"/>
    <w:rsid w:val="004338A3"/>
    <w:rsid w:val="00433A46"/>
    <w:rsid w:val="00433BD2"/>
    <w:rsid w:val="00433C50"/>
    <w:rsid w:val="00433F4B"/>
    <w:rsid w:val="004343B9"/>
    <w:rsid w:val="004344AA"/>
    <w:rsid w:val="0043452E"/>
    <w:rsid w:val="0043461E"/>
    <w:rsid w:val="00434697"/>
    <w:rsid w:val="004348BD"/>
    <w:rsid w:val="00434A0E"/>
    <w:rsid w:val="00434E41"/>
    <w:rsid w:val="00435235"/>
    <w:rsid w:val="00435291"/>
    <w:rsid w:val="004353F1"/>
    <w:rsid w:val="004355DD"/>
    <w:rsid w:val="00435998"/>
    <w:rsid w:val="00435FBA"/>
    <w:rsid w:val="00436078"/>
    <w:rsid w:val="004360D7"/>
    <w:rsid w:val="00436164"/>
    <w:rsid w:val="0043690E"/>
    <w:rsid w:val="00436E2C"/>
    <w:rsid w:val="0043719D"/>
    <w:rsid w:val="00437793"/>
    <w:rsid w:val="00437C3D"/>
    <w:rsid w:val="00437E67"/>
    <w:rsid w:val="00440048"/>
    <w:rsid w:val="00440128"/>
    <w:rsid w:val="00440701"/>
    <w:rsid w:val="00440B6D"/>
    <w:rsid w:val="00441418"/>
    <w:rsid w:val="0044153B"/>
    <w:rsid w:val="00441546"/>
    <w:rsid w:val="0044155E"/>
    <w:rsid w:val="00441E91"/>
    <w:rsid w:val="004420F8"/>
    <w:rsid w:val="00442178"/>
    <w:rsid w:val="00442460"/>
    <w:rsid w:val="004424E6"/>
    <w:rsid w:val="00442958"/>
    <w:rsid w:val="004432B9"/>
    <w:rsid w:val="0044343B"/>
    <w:rsid w:val="0044395D"/>
    <w:rsid w:val="00443B35"/>
    <w:rsid w:val="00443B7A"/>
    <w:rsid w:val="00443E11"/>
    <w:rsid w:val="004441C4"/>
    <w:rsid w:val="004446B2"/>
    <w:rsid w:val="0044484E"/>
    <w:rsid w:val="00444BC0"/>
    <w:rsid w:val="0044525B"/>
    <w:rsid w:val="00445407"/>
    <w:rsid w:val="004455CC"/>
    <w:rsid w:val="00445B97"/>
    <w:rsid w:val="00445D4E"/>
    <w:rsid w:val="00445E04"/>
    <w:rsid w:val="00445E80"/>
    <w:rsid w:val="00446019"/>
    <w:rsid w:val="004460EB"/>
    <w:rsid w:val="00446121"/>
    <w:rsid w:val="0044628F"/>
    <w:rsid w:val="00446932"/>
    <w:rsid w:val="0044697C"/>
    <w:rsid w:val="00446AFC"/>
    <w:rsid w:val="00446B0A"/>
    <w:rsid w:val="0044753F"/>
    <w:rsid w:val="00447702"/>
    <w:rsid w:val="00447977"/>
    <w:rsid w:val="00447AE3"/>
    <w:rsid w:val="004506B3"/>
    <w:rsid w:val="00450822"/>
    <w:rsid w:val="004508B1"/>
    <w:rsid w:val="00450F89"/>
    <w:rsid w:val="00451D33"/>
    <w:rsid w:val="00451E7E"/>
    <w:rsid w:val="004520E1"/>
    <w:rsid w:val="00452105"/>
    <w:rsid w:val="004524B4"/>
    <w:rsid w:val="00452959"/>
    <w:rsid w:val="00452C2C"/>
    <w:rsid w:val="00452EBB"/>
    <w:rsid w:val="0045304C"/>
    <w:rsid w:val="004532B0"/>
    <w:rsid w:val="004537CB"/>
    <w:rsid w:val="0045394D"/>
    <w:rsid w:val="00453B40"/>
    <w:rsid w:val="00453C12"/>
    <w:rsid w:val="00453F7C"/>
    <w:rsid w:val="004540CB"/>
    <w:rsid w:val="004548DF"/>
    <w:rsid w:val="00454C81"/>
    <w:rsid w:val="0045543C"/>
    <w:rsid w:val="0045547B"/>
    <w:rsid w:val="00455AEA"/>
    <w:rsid w:val="00455BCB"/>
    <w:rsid w:val="00455F49"/>
    <w:rsid w:val="0045612B"/>
    <w:rsid w:val="00456226"/>
    <w:rsid w:val="0045666F"/>
    <w:rsid w:val="00456790"/>
    <w:rsid w:val="00457797"/>
    <w:rsid w:val="004578F4"/>
    <w:rsid w:val="0045799F"/>
    <w:rsid w:val="00457CCA"/>
    <w:rsid w:val="004603E1"/>
    <w:rsid w:val="004604B9"/>
    <w:rsid w:val="004604C2"/>
    <w:rsid w:val="00460871"/>
    <w:rsid w:val="00460BD9"/>
    <w:rsid w:val="00460C03"/>
    <w:rsid w:val="00460C19"/>
    <w:rsid w:val="00460C9A"/>
    <w:rsid w:val="004611C8"/>
    <w:rsid w:val="004612BD"/>
    <w:rsid w:val="00461315"/>
    <w:rsid w:val="004613F1"/>
    <w:rsid w:val="00461A89"/>
    <w:rsid w:val="00461D1D"/>
    <w:rsid w:val="00461ECC"/>
    <w:rsid w:val="004620DA"/>
    <w:rsid w:val="0046225B"/>
    <w:rsid w:val="004626C0"/>
    <w:rsid w:val="00462963"/>
    <w:rsid w:val="00462D4E"/>
    <w:rsid w:val="00463349"/>
    <w:rsid w:val="004633D8"/>
    <w:rsid w:val="004635EC"/>
    <w:rsid w:val="00463F78"/>
    <w:rsid w:val="0046425D"/>
    <w:rsid w:val="004648ED"/>
    <w:rsid w:val="00464CCF"/>
    <w:rsid w:val="00464D53"/>
    <w:rsid w:val="00464DF3"/>
    <w:rsid w:val="00464E77"/>
    <w:rsid w:val="00465A3A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70BB"/>
    <w:rsid w:val="0046724B"/>
    <w:rsid w:val="0046737D"/>
    <w:rsid w:val="0046779C"/>
    <w:rsid w:val="00467917"/>
    <w:rsid w:val="00467FF4"/>
    <w:rsid w:val="00470214"/>
    <w:rsid w:val="00470368"/>
    <w:rsid w:val="004704A3"/>
    <w:rsid w:val="00470972"/>
    <w:rsid w:val="00470AB0"/>
    <w:rsid w:val="00470FF8"/>
    <w:rsid w:val="0047110C"/>
    <w:rsid w:val="00471135"/>
    <w:rsid w:val="0047122D"/>
    <w:rsid w:val="0047167A"/>
    <w:rsid w:val="00471891"/>
    <w:rsid w:val="00472129"/>
    <w:rsid w:val="00472774"/>
    <w:rsid w:val="00472CC2"/>
    <w:rsid w:val="00472D10"/>
    <w:rsid w:val="00472D19"/>
    <w:rsid w:val="00472D7F"/>
    <w:rsid w:val="00473101"/>
    <w:rsid w:val="00473334"/>
    <w:rsid w:val="004737C9"/>
    <w:rsid w:val="00473A2A"/>
    <w:rsid w:val="00473A85"/>
    <w:rsid w:val="00473FCC"/>
    <w:rsid w:val="0047404E"/>
    <w:rsid w:val="004741C1"/>
    <w:rsid w:val="004748F4"/>
    <w:rsid w:val="00474A0F"/>
    <w:rsid w:val="00474C00"/>
    <w:rsid w:val="0047530E"/>
    <w:rsid w:val="0047539D"/>
    <w:rsid w:val="00475426"/>
    <w:rsid w:val="00475865"/>
    <w:rsid w:val="0047598D"/>
    <w:rsid w:val="00475A6B"/>
    <w:rsid w:val="00475D5B"/>
    <w:rsid w:val="00476095"/>
    <w:rsid w:val="004760A3"/>
    <w:rsid w:val="0047633F"/>
    <w:rsid w:val="00476386"/>
    <w:rsid w:val="0047673C"/>
    <w:rsid w:val="00476920"/>
    <w:rsid w:val="00476CB1"/>
    <w:rsid w:val="00476EA9"/>
    <w:rsid w:val="00476F48"/>
    <w:rsid w:val="004770C8"/>
    <w:rsid w:val="00477138"/>
    <w:rsid w:val="00477141"/>
    <w:rsid w:val="004771D0"/>
    <w:rsid w:val="004772E8"/>
    <w:rsid w:val="0047745B"/>
    <w:rsid w:val="00477948"/>
    <w:rsid w:val="00477954"/>
    <w:rsid w:val="00477D74"/>
    <w:rsid w:val="00480911"/>
    <w:rsid w:val="00480A97"/>
    <w:rsid w:val="00480ED8"/>
    <w:rsid w:val="004812A2"/>
    <w:rsid w:val="0048149C"/>
    <w:rsid w:val="00481699"/>
    <w:rsid w:val="00482243"/>
    <w:rsid w:val="0048267E"/>
    <w:rsid w:val="0048285E"/>
    <w:rsid w:val="00482F04"/>
    <w:rsid w:val="00482F76"/>
    <w:rsid w:val="00483495"/>
    <w:rsid w:val="00483536"/>
    <w:rsid w:val="00483837"/>
    <w:rsid w:val="004839C0"/>
    <w:rsid w:val="00483AC1"/>
    <w:rsid w:val="00483DFF"/>
    <w:rsid w:val="00483F20"/>
    <w:rsid w:val="00483F5F"/>
    <w:rsid w:val="00484245"/>
    <w:rsid w:val="004844AA"/>
    <w:rsid w:val="004845F7"/>
    <w:rsid w:val="00484C0E"/>
    <w:rsid w:val="0048511E"/>
    <w:rsid w:val="0048549B"/>
    <w:rsid w:val="004854DA"/>
    <w:rsid w:val="00485587"/>
    <w:rsid w:val="0048574A"/>
    <w:rsid w:val="00485FEE"/>
    <w:rsid w:val="0048605F"/>
    <w:rsid w:val="0048617A"/>
    <w:rsid w:val="00486A94"/>
    <w:rsid w:val="00486AED"/>
    <w:rsid w:val="00486D6E"/>
    <w:rsid w:val="00487466"/>
    <w:rsid w:val="00487847"/>
    <w:rsid w:val="00487B99"/>
    <w:rsid w:val="00487BE3"/>
    <w:rsid w:val="00487C22"/>
    <w:rsid w:val="00487C8D"/>
    <w:rsid w:val="00487E25"/>
    <w:rsid w:val="00487EB2"/>
    <w:rsid w:val="00487F93"/>
    <w:rsid w:val="004901AB"/>
    <w:rsid w:val="00490748"/>
    <w:rsid w:val="004908E0"/>
    <w:rsid w:val="00490931"/>
    <w:rsid w:val="00490DF6"/>
    <w:rsid w:val="00490E0F"/>
    <w:rsid w:val="00490EF3"/>
    <w:rsid w:val="00490FBC"/>
    <w:rsid w:val="00490FE0"/>
    <w:rsid w:val="004910CF"/>
    <w:rsid w:val="004912D4"/>
    <w:rsid w:val="004913C9"/>
    <w:rsid w:val="004918E8"/>
    <w:rsid w:val="004919C9"/>
    <w:rsid w:val="00491B37"/>
    <w:rsid w:val="00491B8D"/>
    <w:rsid w:val="00491EFE"/>
    <w:rsid w:val="004921F2"/>
    <w:rsid w:val="00492366"/>
    <w:rsid w:val="0049257F"/>
    <w:rsid w:val="0049261A"/>
    <w:rsid w:val="0049277E"/>
    <w:rsid w:val="00492791"/>
    <w:rsid w:val="00492979"/>
    <w:rsid w:val="00492A2F"/>
    <w:rsid w:val="00492ABA"/>
    <w:rsid w:val="00492DCA"/>
    <w:rsid w:val="00492E7B"/>
    <w:rsid w:val="00493102"/>
    <w:rsid w:val="0049325F"/>
    <w:rsid w:val="0049367F"/>
    <w:rsid w:val="00493AAC"/>
    <w:rsid w:val="00493B9A"/>
    <w:rsid w:val="00493EEC"/>
    <w:rsid w:val="0049433B"/>
    <w:rsid w:val="00494D64"/>
    <w:rsid w:val="00494FF0"/>
    <w:rsid w:val="00495115"/>
    <w:rsid w:val="00495271"/>
    <w:rsid w:val="00495482"/>
    <w:rsid w:val="00495527"/>
    <w:rsid w:val="00495737"/>
    <w:rsid w:val="004957B3"/>
    <w:rsid w:val="00495818"/>
    <w:rsid w:val="0049587D"/>
    <w:rsid w:val="00495DF0"/>
    <w:rsid w:val="0049603E"/>
    <w:rsid w:val="004960D5"/>
    <w:rsid w:val="0049615C"/>
    <w:rsid w:val="00496582"/>
    <w:rsid w:val="00496640"/>
    <w:rsid w:val="0049668C"/>
    <w:rsid w:val="0049690B"/>
    <w:rsid w:val="00496A84"/>
    <w:rsid w:val="00496C9E"/>
    <w:rsid w:val="00496DDD"/>
    <w:rsid w:val="00496F2B"/>
    <w:rsid w:val="00497744"/>
    <w:rsid w:val="0049784D"/>
    <w:rsid w:val="00497AAF"/>
    <w:rsid w:val="00497CA5"/>
    <w:rsid w:val="004A03B8"/>
    <w:rsid w:val="004A05FA"/>
    <w:rsid w:val="004A08C9"/>
    <w:rsid w:val="004A0A7B"/>
    <w:rsid w:val="004A0DD2"/>
    <w:rsid w:val="004A0EA2"/>
    <w:rsid w:val="004A0EC1"/>
    <w:rsid w:val="004A0FCA"/>
    <w:rsid w:val="004A1411"/>
    <w:rsid w:val="004A16D2"/>
    <w:rsid w:val="004A18EF"/>
    <w:rsid w:val="004A1AA7"/>
    <w:rsid w:val="004A1DA9"/>
    <w:rsid w:val="004A2142"/>
    <w:rsid w:val="004A2A30"/>
    <w:rsid w:val="004A2ADF"/>
    <w:rsid w:val="004A2B1E"/>
    <w:rsid w:val="004A2D51"/>
    <w:rsid w:val="004A2EA2"/>
    <w:rsid w:val="004A35C6"/>
    <w:rsid w:val="004A3AB9"/>
    <w:rsid w:val="004A44A7"/>
    <w:rsid w:val="004A48A6"/>
    <w:rsid w:val="004A490A"/>
    <w:rsid w:val="004A4AA3"/>
    <w:rsid w:val="004A4C70"/>
    <w:rsid w:val="004A4CF9"/>
    <w:rsid w:val="004A4DBB"/>
    <w:rsid w:val="004A4DE9"/>
    <w:rsid w:val="004A4EDF"/>
    <w:rsid w:val="004A52CD"/>
    <w:rsid w:val="004A561A"/>
    <w:rsid w:val="004A56B4"/>
    <w:rsid w:val="004A5919"/>
    <w:rsid w:val="004A5CC5"/>
    <w:rsid w:val="004A664E"/>
    <w:rsid w:val="004A6671"/>
    <w:rsid w:val="004A66FC"/>
    <w:rsid w:val="004A68B7"/>
    <w:rsid w:val="004A6B08"/>
    <w:rsid w:val="004A6BBF"/>
    <w:rsid w:val="004A6C77"/>
    <w:rsid w:val="004A798A"/>
    <w:rsid w:val="004A7EBE"/>
    <w:rsid w:val="004B0185"/>
    <w:rsid w:val="004B03DB"/>
    <w:rsid w:val="004B084C"/>
    <w:rsid w:val="004B0953"/>
    <w:rsid w:val="004B0978"/>
    <w:rsid w:val="004B0D70"/>
    <w:rsid w:val="004B1743"/>
    <w:rsid w:val="004B1798"/>
    <w:rsid w:val="004B1C9A"/>
    <w:rsid w:val="004B1D24"/>
    <w:rsid w:val="004B1E8A"/>
    <w:rsid w:val="004B2063"/>
    <w:rsid w:val="004B226C"/>
    <w:rsid w:val="004B24CF"/>
    <w:rsid w:val="004B27B8"/>
    <w:rsid w:val="004B28EB"/>
    <w:rsid w:val="004B2928"/>
    <w:rsid w:val="004B2FF0"/>
    <w:rsid w:val="004B3226"/>
    <w:rsid w:val="004B32B4"/>
    <w:rsid w:val="004B33C8"/>
    <w:rsid w:val="004B3686"/>
    <w:rsid w:val="004B383D"/>
    <w:rsid w:val="004B39B5"/>
    <w:rsid w:val="004B3D52"/>
    <w:rsid w:val="004B3D62"/>
    <w:rsid w:val="004B3E0C"/>
    <w:rsid w:val="004B42F2"/>
    <w:rsid w:val="004B431A"/>
    <w:rsid w:val="004B43AF"/>
    <w:rsid w:val="004B44CD"/>
    <w:rsid w:val="004B4983"/>
    <w:rsid w:val="004B4AF3"/>
    <w:rsid w:val="004B4B1B"/>
    <w:rsid w:val="004B4DD4"/>
    <w:rsid w:val="004B5C44"/>
    <w:rsid w:val="004B5DFA"/>
    <w:rsid w:val="004B5F4B"/>
    <w:rsid w:val="004B6234"/>
    <w:rsid w:val="004B6939"/>
    <w:rsid w:val="004B6D42"/>
    <w:rsid w:val="004B6F76"/>
    <w:rsid w:val="004B70A1"/>
    <w:rsid w:val="004B7188"/>
    <w:rsid w:val="004B7277"/>
    <w:rsid w:val="004B7794"/>
    <w:rsid w:val="004C00D5"/>
    <w:rsid w:val="004C04F8"/>
    <w:rsid w:val="004C0CFC"/>
    <w:rsid w:val="004C0E2E"/>
    <w:rsid w:val="004C0FA7"/>
    <w:rsid w:val="004C14B8"/>
    <w:rsid w:val="004C1A57"/>
    <w:rsid w:val="004C1C70"/>
    <w:rsid w:val="004C1CAD"/>
    <w:rsid w:val="004C1F35"/>
    <w:rsid w:val="004C2AF1"/>
    <w:rsid w:val="004C2B0E"/>
    <w:rsid w:val="004C339C"/>
    <w:rsid w:val="004C36D7"/>
    <w:rsid w:val="004C3763"/>
    <w:rsid w:val="004C3BFF"/>
    <w:rsid w:val="004C3E4D"/>
    <w:rsid w:val="004C3F86"/>
    <w:rsid w:val="004C4035"/>
    <w:rsid w:val="004C4333"/>
    <w:rsid w:val="004C455E"/>
    <w:rsid w:val="004C4AAB"/>
    <w:rsid w:val="004C4B1F"/>
    <w:rsid w:val="004C4C2F"/>
    <w:rsid w:val="004C4C7C"/>
    <w:rsid w:val="004C4D72"/>
    <w:rsid w:val="004C4F33"/>
    <w:rsid w:val="004C513B"/>
    <w:rsid w:val="004C51E9"/>
    <w:rsid w:val="004C5A56"/>
    <w:rsid w:val="004C5A84"/>
    <w:rsid w:val="004C5B0A"/>
    <w:rsid w:val="004C5BDC"/>
    <w:rsid w:val="004C5FC5"/>
    <w:rsid w:val="004C60D9"/>
    <w:rsid w:val="004C64B1"/>
    <w:rsid w:val="004C6D47"/>
    <w:rsid w:val="004C743B"/>
    <w:rsid w:val="004C75EF"/>
    <w:rsid w:val="004C7E84"/>
    <w:rsid w:val="004D07EF"/>
    <w:rsid w:val="004D0898"/>
    <w:rsid w:val="004D0A7C"/>
    <w:rsid w:val="004D0E93"/>
    <w:rsid w:val="004D1850"/>
    <w:rsid w:val="004D1BE3"/>
    <w:rsid w:val="004D1BF1"/>
    <w:rsid w:val="004D1E1C"/>
    <w:rsid w:val="004D1F8A"/>
    <w:rsid w:val="004D1FD1"/>
    <w:rsid w:val="004D22B3"/>
    <w:rsid w:val="004D2526"/>
    <w:rsid w:val="004D2895"/>
    <w:rsid w:val="004D3092"/>
    <w:rsid w:val="004D3181"/>
    <w:rsid w:val="004D33AB"/>
    <w:rsid w:val="004D359B"/>
    <w:rsid w:val="004D4269"/>
    <w:rsid w:val="004D4334"/>
    <w:rsid w:val="004D475E"/>
    <w:rsid w:val="004D4BF2"/>
    <w:rsid w:val="004D4C00"/>
    <w:rsid w:val="004D4EE8"/>
    <w:rsid w:val="004D4F5D"/>
    <w:rsid w:val="004D511D"/>
    <w:rsid w:val="004D5196"/>
    <w:rsid w:val="004D53BA"/>
    <w:rsid w:val="004D53C7"/>
    <w:rsid w:val="004D5422"/>
    <w:rsid w:val="004D56EE"/>
    <w:rsid w:val="004D57A5"/>
    <w:rsid w:val="004D5C95"/>
    <w:rsid w:val="004D5D90"/>
    <w:rsid w:val="004D5F22"/>
    <w:rsid w:val="004D5FE2"/>
    <w:rsid w:val="004D60DC"/>
    <w:rsid w:val="004D644D"/>
    <w:rsid w:val="004D67BB"/>
    <w:rsid w:val="004D6DDF"/>
    <w:rsid w:val="004D72FD"/>
    <w:rsid w:val="004D7A49"/>
    <w:rsid w:val="004D7F58"/>
    <w:rsid w:val="004E06B7"/>
    <w:rsid w:val="004E081C"/>
    <w:rsid w:val="004E0D12"/>
    <w:rsid w:val="004E101B"/>
    <w:rsid w:val="004E13D5"/>
    <w:rsid w:val="004E1AE4"/>
    <w:rsid w:val="004E1B74"/>
    <w:rsid w:val="004E1DF9"/>
    <w:rsid w:val="004E23A0"/>
    <w:rsid w:val="004E283B"/>
    <w:rsid w:val="004E2A83"/>
    <w:rsid w:val="004E2FEB"/>
    <w:rsid w:val="004E3242"/>
    <w:rsid w:val="004E3462"/>
    <w:rsid w:val="004E358D"/>
    <w:rsid w:val="004E36A6"/>
    <w:rsid w:val="004E3AC1"/>
    <w:rsid w:val="004E3F2A"/>
    <w:rsid w:val="004E4182"/>
    <w:rsid w:val="004E4262"/>
    <w:rsid w:val="004E4843"/>
    <w:rsid w:val="004E48C5"/>
    <w:rsid w:val="004E4C59"/>
    <w:rsid w:val="004E5077"/>
    <w:rsid w:val="004E5084"/>
    <w:rsid w:val="004E510D"/>
    <w:rsid w:val="004E5170"/>
    <w:rsid w:val="004E531B"/>
    <w:rsid w:val="004E5326"/>
    <w:rsid w:val="004E5442"/>
    <w:rsid w:val="004E54B7"/>
    <w:rsid w:val="004E5908"/>
    <w:rsid w:val="004E5C85"/>
    <w:rsid w:val="004E5DF8"/>
    <w:rsid w:val="004E5E38"/>
    <w:rsid w:val="004E601B"/>
    <w:rsid w:val="004E60A2"/>
    <w:rsid w:val="004E6678"/>
    <w:rsid w:val="004E6A75"/>
    <w:rsid w:val="004E6B6A"/>
    <w:rsid w:val="004E6D52"/>
    <w:rsid w:val="004E6E0A"/>
    <w:rsid w:val="004E7B53"/>
    <w:rsid w:val="004E7E7A"/>
    <w:rsid w:val="004F053A"/>
    <w:rsid w:val="004F05A6"/>
    <w:rsid w:val="004F0B07"/>
    <w:rsid w:val="004F0BBF"/>
    <w:rsid w:val="004F0BE6"/>
    <w:rsid w:val="004F0D95"/>
    <w:rsid w:val="004F1579"/>
    <w:rsid w:val="004F1662"/>
    <w:rsid w:val="004F174E"/>
    <w:rsid w:val="004F185B"/>
    <w:rsid w:val="004F1A15"/>
    <w:rsid w:val="004F1A6C"/>
    <w:rsid w:val="004F1B1D"/>
    <w:rsid w:val="004F1C2F"/>
    <w:rsid w:val="004F1EE0"/>
    <w:rsid w:val="004F1F05"/>
    <w:rsid w:val="004F2410"/>
    <w:rsid w:val="004F26F9"/>
    <w:rsid w:val="004F3460"/>
    <w:rsid w:val="004F34CB"/>
    <w:rsid w:val="004F36DC"/>
    <w:rsid w:val="004F37DD"/>
    <w:rsid w:val="004F38CD"/>
    <w:rsid w:val="004F39F0"/>
    <w:rsid w:val="004F3E79"/>
    <w:rsid w:val="004F3ED2"/>
    <w:rsid w:val="004F3F4B"/>
    <w:rsid w:val="004F4168"/>
    <w:rsid w:val="004F43F8"/>
    <w:rsid w:val="004F4729"/>
    <w:rsid w:val="004F482B"/>
    <w:rsid w:val="004F563E"/>
    <w:rsid w:val="004F6144"/>
    <w:rsid w:val="004F62FD"/>
    <w:rsid w:val="004F64DA"/>
    <w:rsid w:val="004F6E6C"/>
    <w:rsid w:val="004F704F"/>
    <w:rsid w:val="004F71AB"/>
    <w:rsid w:val="004F756C"/>
    <w:rsid w:val="004F7D75"/>
    <w:rsid w:val="004F7EC0"/>
    <w:rsid w:val="0050000E"/>
    <w:rsid w:val="00500139"/>
    <w:rsid w:val="00500474"/>
    <w:rsid w:val="00500962"/>
    <w:rsid w:val="005009C9"/>
    <w:rsid w:val="00500A50"/>
    <w:rsid w:val="00500A5E"/>
    <w:rsid w:val="00500C81"/>
    <w:rsid w:val="00500C9A"/>
    <w:rsid w:val="00500FEA"/>
    <w:rsid w:val="00501CB6"/>
    <w:rsid w:val="00501D21"/>
    <w:rsid w:val="00501D7E"/>
    <w:rsid w:val="0050214D"/>
    <w:rsid w:val="0050294F"/>
    <w:rsid w:val="00502C20"/>
    <w:rsid w:val="00502C79"/>
    <w:rsid w:val="00503285"/>
    <w:rsid w:val="00503E39"/>
    <w:rsid w:val="0050419E"/>
    <w:rsid w:val="0050448B"/>
    <w:rsid w:val="0050468F"/>
    <w:rsid w:val="00504E3A"/>
    <w:rsid w:val="00504E8F"/>
    <w:rsid w:val="00504EC9"/>
    <w:rsid w:val="005050EF"/>
    <w:rsid w:val="00505139"/>
    <w:rsid w:val="0050532A"/>
    <w:rsid w:val="0050557D"/>
    <w:rsid w:val="00505781"/>
    <w:rsid w:val="00505AAE"/>
    <w:rsid w:val="00505BAF"/>
    <w:rsid w:val="0050623F"/>
    <w:rsid w:val="0050635B"/>
    <w:rsid w:val="00506539"/>
    <w:rsid w:val="005065D5"/>
    <w:rsid w:val="0050662E"/>
    <w:rsid w:val="00506999"/>
    <w:rsid w:val="00506BFA"/>
    <w:rsid w:val="00507097"/>
    <w:rsid w:val="005072B4"/>
    <w:rsid w:val="005076B5"/>
    <w:rsid w:val="0050784F"/>
    <w:rsid w:val="00507893"/>
    <w:rsid w:val="00507B38"/>
    <w:rsid w:val="00507CE0"/>
    <w:rsid w:val="00507E22"/>
    <w:rsid w:val="00510373"/>
    <w:rsid w:val="0051050B"/>
    <w:rsid w:val="005105AE"/>
    <w:rsid w:val="005107F4"/>
    <w:rsid w:val="00510B12"/>
    <w:rsid w:val="00510B4D"/>
    <w:rsid w:val="005112AD"/>
    <w:rsid w:val="005114EF"/>
    <w:rsid w:val="005117D9"/>
    <w:rsid w:val="00511B34"/>
    <w:rsid w:val="00511E93"/>
    <w:rsid w:val="00511E99"/>
    <w:rsid w:val="00511F62"/>
    <w:rsid w:val="00512558"/>
    <w:rsid w:val="0051270C"/>
    <w:rsid w:val="0051274C"/>
    <w:rsid w:val="005129B6"/>
    <w:rsid w:val="00512C44"/>
    <w:rsid w:val="00512D2C"/>
    <w:rsid w:val="00512FFF"/>
    <w:rsid w:val="0051344E"/>
    <w:rsid w:val="00513A6D"/>
    <w:rsid w:val="00513B6B"/>
    <w:rsid w:val="00513D21"/>
    <w:rsid w:val="00513E5A"/>
    <w:rsid w:val="00514168"/>
    <w:rsid w:val="005142C1"/>
    <w:rsid w:val="0051445C"/>
    <w:rsid w:val="00514A17"/>
    <w:rsid w:val="00514B24"/>
    <w:rsid w:val="00514B5B"/>
    <w:rsid w:val="00514DD7"/>
    <w:rsid w:val="00515162"/>
    <w:rsid w:val="00515165"/>
    <w:rsid w:val="00515207"/>
    <w:rsid w:val="005152DD"/>
    <w:rsid w:val="00515586"/>
    <w:rsid w:val="00515FE9"/>
    <w:rsid w:val="005160CB"/>
    <w:rsid w:val="005163EC"/>
    <w:rsid w:val="00516ACC"/>
    <w:rsid w:val="00517208"/>
    <w:rsid w:val="005177A7"/>
    <w:rsid w:val="005177FD"/>
    <w:rsid w:val="00520115"/>
    <w:rsid w:val="0052011F"/>
    <w:rsid w:val="005206A5"/>
    <w:rsid w:val="00520932"/>
    <w:rsid w:val="00520A23"/>
    <w:rsid w:val="00520CD1"/>
    <w:rsid w:val="00520DF9"/>
    <w:rsid w:val="00521745"/>
    <w:rsid w:val="005217DF"/>
    <w:rsid w:val="0052185D"/>
    <w:rsid w:val="00521931"/>
    <w:rsid w:val="005223FA"/>
    <w:rsid w:val="00522889"/>
    <w:rsid w:val="00522D01"/>
    <w:rsid w:val="00522F35"/>
    <w:rsid w:val="00522F97"/>
    <w:rsid w:val="0052310C"/>
    <w:rsid w:val="005233FC"/>
    <w:rsid w:val="005234B1"/>
    <w:rsid w:val="00523FE6"/>
    <w:rsid w:val="00524498"/>
    <w:rsid w:val="005244A2"/>
    <w:rsid w:val="0052512A"/>
    <w:rsid w:val="005255F2"/>
    <w:rsid w:val="005259FE"/>
    <w:rsid w:val="00525A85"/>
    <w:rsid w:val="00525D86"/>
    <w:rsid w:val="00525DEE"/>
    <w:rsid w:val="0052643A"/>
    <w:rsid w:val="00526454"/>
    <w:rsid w:val="00526C94"/>
    <w:rsid w:val="0052703B"/>
    <w:rsid w:val="005270A4"/>
    <w:rsid w:val="005273D1"/>
    <w:rsid w:val="0052742F"/>
    <w:rsid w:val="0052749E"/>
    <w:rsid w:val="005275C4"/>
    <w:rsid w:val="005276A7"/>
    <w:rsid w:val="005279A2"/>
    <w:rsid w:val="00527D72"/>
    <w:rsid w:val="00530155"/>
    <w:rsid w:val="0053024E"/>
    <w:rsid w:val="005302A0"/>
    <w:rsid w:val="00530763"/>
    <w:rsid w:val="005309DC"/>
    <w:rsid w:val="00530ACD"/>
    <w:rsid w:val="00530B1C"/>
    <w:rsid w:val="00530C58"/>
    <w:rsid w:val="00530CEB"/>
    <w:rsid w:val="0053102E"/>
    <w:rsid w:val="0053187E"/>
    <w:rsid w:val="0053263F"/>
    <w:rsid w:val="005329AD"/>
    <w:rsid w:val="00532AEE"/>
    <w:rsid w:val="00532E79"/>
    <w:rsid w:val="00532EC4"/>
    <w:rsid w:val="005331F1"/>
    <w:rsid w:val="005332BA"/>
    <w:rsid w:val="00533321"/>
    <w:rsid w:val="005334A9"/>
    <w:rsid w:val="00533D7A"/>
    <w:rsid w:val="005343CE"/>
    <w:rsid w:val="0053440C"/>
    <w:rsid w:val="005344AF"/>
    <w:rsid w:val="0053460C"/>
    <w:rsid w:val="005346AE"/>
    <w:rsid w:val="0053475F"/>
    <w:rsid w:val="005347AE"/>
    <w:rsid w:val="00534A7C"/>
    <w:rsid w:val="00534DBC"/>
    <w:rsid w:val="00534EF5"/>
    <w:rsid w:val="00534FDC"/>
    <w:rsid w:val="00535A55"/>
    <w:rsid w:val="00535AEA"/>
    <w:rsid w:val="00535FD4"/>
    <w:rsid w:val="00536814"/>
    <w:rsid w:val="005369D4"/>
    <w:rsid w:val="00536D89"/>
    <w:rsid w:val="005370C0"/>
    <w:rsid w:val="0053727D"/>
    <w:rsid w:val="0053750F"/>
    <w:rsid w:val="00537909"/>
    <w:rsid w:val="00537C7A"/>
    <w:rsid w:val="00537FF8"/>
    <w:rsid w:val="0054013B"/>
    <w:rsid w:val="0054037D"/>
    <w:rsid w:val="0054053B"/>
    <w:rsid w:val="005405AB"/>
    <w:rsid w:val="0054060D"/>
    <w:rsid w:val="0054073C"/>
    <w:rsid w:val="00540AF3"/>
    <w:rsid w:val="00540C33"/>
    <w:rsid w:val="00540EC9"/>
    <w:rsid w:val="00540EFA"/>
    <w:rsid w:val="00540FE4"/>
    <w:rsid w:val="0054103F"/>
    <w:rsid w:val="00541398"/>
    <w:rsid w:val="005413F5"/>
    <w:rsid w:val="005416C2"/>
    <w:rsid w:val="00541F47"/>
    <w:rsid w:val="00542212"/>
    <w:rsid w:val="00542269"/>
    <w:rsid w:val="00542291"/>
    <w:rsid w:val="00542382"/>
    <w:rsid w:val="00542392"/>
    <w:rsid w:val="00542638"/>
    <w:rsid w:val="00542971"/>
    <w:rsid w:val="00542AC9"/>
    <w:rsid w:val="00542D3E"/>
    <w:rsid w:val="00542FCA"/>
    <w:rsid w:val="00543139"/>
    <w:rsid w:val="0054357B"/>
    <w:rsid w:val="00543735"/>
    <w:rsid w:val="005439F6"/>
    <w:rsid w:val="00544241"/>
    <w:rsid w:val="005443B4"/>
    <w:rsid w:val="005446BF"/>
    <w:rsid w:val="00544972"/>
    <w:rsid w:val="005449CF"/>
    <w:rsid w:val="00544AC3"/>
    <w:rsid w:val="00544D9A"/>
    <w:rsid w:val="00545211"/>
    <w:rsid w:val="0054541E"/>
    <w:rsid w:val="0054566C"/>
    <w:rsid w:val="00545751"/>
    <w:rsid w:val="00545B37"/>
    <w:rsid w:val="00545CE4"/>
    <w:rsid w:val="00545D2D"/>
    <w:rsid w:val="00545D9F"/>
    <w:rsid w:val="00545E9E"/>
    <w:rsid w:val="00546027"/>
    <w:rsid w:val="0054636B"/>
    <w:rsid w:val="00546542"/>
    <w:rsid w:val="005465C0"/>
    <w:rsid w:val="005466C6"/>
    <w:rsid w:val="00546724"/>
    <w:rsid w:val="00546B56"/>
    <w:rsid w:val="00546CBE"/>
    <w:rsid w:val="0054705F"/>
    <w:rsid w:val="00547376"/>
    <w:rsid w:val="005473C3"/>
    <w:rsid w:val="00547B59"/>
    <w:rsid w:val="00547F2C"/>
    <w:rsid w:val="00547FE4"/>
    <w:rsid w:val="0055006A"/>
    <w:rsid w:val="005500F7"/>
    <w:rsid w:val="005501BB"/>
    <w:rsid w:val="0055038D"/>
    <w:rsid w:val="005505F0"/>
    <w:rsid w:val="00551C01"/>
    <w:rsid w:val="00551CB6"/>
    <w:rsid w:val="00551F27"/>
    <w:rsid w:val="0055203B"/>
    <w:rsid w:val="00552090"/>
    <w:rsid w:val="00552142"/>
    <w:rsid w:val="005522BE"/>
    <w:rsid w:val="00552713"/>
    <w:rsid w:val="00552A4C"/>
    <w:rsid w:val="00552DC1"/>
    <w:rsid w:val="00552F3A"/>
    <w:rsid w:val="00552F46"/>
    <w:rsid w:val="00553112"/>
    <w:rsid w:val="005534BF"/>
    <w:rsid w:val="0055372B"/>
    <w:rsid w:val="00553948"/>
    <w:rsid w:val="00553A28"/>
    <w:rsid w:val="00554396"/>
    <w:rsid w:val="0055447A"/>
    <w:rsid w:val="00554D91"/>
    <w:rsid w:val="0055500B"/>
    <w:rsid w:val="0055504E"/>
    <w:rsid w:val="00555382"/>
    <w:rsid w:val="005557CF"/>
    <w:rsid w:val="00555964"/>
    <w:rsid w:val="00555C24"/>
    <w:rsid w:val="00555E85"/>
    <w:rsid w:val="00555F57"/>
    <w:rsid w:val="005562CB"/>
    <w:rsid w:val="005565EF"/>
    <w:rsid w:val="00556A2B"/>
    <w:rsid w:val="00556F8F"/>
    <w:rsid w:val="005578E6"/>
    <w:rsid w:val="0055795E"/>
    <w:rsid w:val="00557975"/>
    <w:rsid w:val="00557CC3"/>
    <w:rsid w:val="00560083"/>
    <w:rsid w:val="005602DB"/>
    <w:rsid w:val="005605D3"/>
    <w:rsid w:val="005606C7"/>
    <w:rsid w:val="005608F4"/>
    <w:rsid w:val="00560D8D"/>
    <w:rsid w:val="00560EA1"/>
    <w:rsid w:val="00560FE1"/>
    <w:rsid w:val="00561352"/>
    <w:rsid w:val="0056137B"/>
    <w:rsid w:val="0056138B"/>
    <w:rsid w:val="00561DF8"/>
    <w:rsid w:val="005623DA"/>
    <w:rsid w:val="00562909"/>
    <w:rsid w:val="00562F3C"/>
    <w:rsid w:val="005633E1"/>
    <w:rsid w:val="00563474"/>
    <w:rsid w:val="005637AB"/>
    <w:rsid w:val="00563AF9"/>
    <w:rsid w:val="005641D3"/>
    <w:rsid w:val="005643E4"/>
    <w:rsid w:val="00564789"/>
    <w:rsid w:val="00564EF3"/>
    <w:rsid w:val="00565016"/>
    <w:rsid w:val="005651D8"/>
    <w:rsid w:val="00565233"/>
    <w:rsid w:val="00565545"/>
    <w:rsid w:val="00565780"/>
    <w:rsid w:val="00565BC9"/>
    <w:rsid w:val="00565CCE"/>
    <w:rsid w:val="005662D1"/>
    <w:rsid w:val="0056675D"/>
    <w:rsid w:val="00566E1D"/>
    <w:rsid w:val="005672B2"/>
    <w:rsid w:val="005674FA"/>
    <w:rsid w:val="0056799A"/>
    <w:rsid w:val="005679E8"/>
    <w:rsid w:val="00567A9A"/>
    <w:rsid w:val="00567B68"/>
    <w:rsid w:val="00567DD9"/>
    <w:rsid w:val="00567FAF"/>
    <w:rsid w:val="00570373"/>
    <w:rsid w:val="00570564"/>
    <w:rsid w:val="00570574"/>
    <w:rsid w:val="00570920"/>
    <w:rsid w:val="00570AF9"/>
    <w:rsid w:val="00570BCA"/>
    <w:rsid w:val="00570D09"/>
    <w:rsid w:val="00570E6C"/>
    <w:rsid w:val="00570F29"/>
    <w:rsid w:val="00571148"/>
    <w:rsid w:val="005715B4"/>
    <w:rsid w:val="005715EB"/>
    <w:rsid w:val="0057196D"/>
    <w:rsid w:val="00571AE9"/>
    <w:rsid w:val="00571BD4"/>
    <w:rsid w:val="00571C08"/>
    <w:rsid w:val="00571CC4"/>
    <w:rsid w:val="00571E2B"/>
    <w:rsid w:val="00572162"/>
    <w:rsid w:val="00572200"/>
    <w:rsid w:val="0057224B"/>
    <w:rsid w:val="0057256F"/>
    <w:rsid w:val="00572AEA"/>
    <w:rsid w:val="00572B47"/>
    <w:rsid w:val="00572D42"/>
    <w:rsid w:val="00572D58"/>
    <w:rsid w:val="00572E67"/>
    <w:rsid w:val="005730A1"/>
    <w:rsid w:val="00573298"/>
    <w:rsid w:val="0057350C"/>
    <w:rsid w:val="00573942"/>
    <w:rsid w:val="0057396B"/>
    <w:rsid w:val="00573A77"/>
    <w:rsid w:val="00573AF0"/>
    <w:rsid w:val="00573FA7"/>
    <w:rsid w:val="0057460A"/>
    <w:rsid w:val="00574887"/>
    <w:rsid w:val="00574B01"/>
    <w:rsid w:val="00574D76"/>
    <w:rsid w:val="00575062"/>
    <w:rsid w:val="0057554C"/>
    <w:rsid w:val="005756DE"/>
    <w:rsid w:val="00575739"/>
    <w:rsid w:val="005760C1"/>
    <w:rsid w:val="00576AB2"/>
    <w:rsid w:val="0057706E"/>
    <w:rsid w:val="0057716B"/>
    <w:rsid w:val="00577224"/>
    <w:rsid w:val="00577342"/>
    <w:rsid w:val="00577383"/>
    <w:rsid w:val="005775BD"/>
    <w:rsid w:val="005778E9"/>
    <w:rsid w:val="00577B05"/>
    <w:rsid w:val="005800AA"/>
    <w:rsid w:val="0058055E"/>
    <w:rsid w:val="0058056C"/>
    <w:rsid w:val="0058057A"/>
    <w:rsid w:val="00580747"/>
    <w:rsid w:val="00580ADD"/>
    <w:rsid w:val="00580BEE"/>
    <w:rsid w:val="00580BF4"/>
    <w:rsid w:val="00580D5E"/>
    <w:rsid w:val="00580E5A"/>
    <w:rsid w:val="00580EFA"/>
    <w:rsid w:val="00581273"/>
    <w:rsid w:val="005813FF"/>
    <w:rsid w:val="005814EE"/>
    <w:rsid w:val="0058165F"/>
    <w:rsid w:val="005817AD"/>
    <w:rsid w:val="00581A14"/>
    <w:rsid w:val="00581C0C"/>
    <w:rsid w:val="00581EEA"/>
    <w:rsid w:val="00581F98"/>
    <w:rsid w:val="00582134"/>
    <w:rsid w:val="00582254"/>
    <w:rsid w:val="005825A9"/>
    <w:rsid w:val="005829F9"/>
    <w:rsid w:val="00583314"/>
    <w:rsid w:val="00583A6E"/>
    <w:rsid w:val="00583C2B"/>
    <w:rsid w:val="00583F0F"/>
    <w:rsid w:val="00583FC5"/>
    <w:rsid w:val="00583FDE"/>
    <w:rsid w:val="005841BE"/>
    <w:rsid w:val="0058425E"/>
    <w:rsid w:val="00584C3A"/>
    <w:rsid w:val="0058502E"/>
    <w:rsid w:val="00585809"/>
    <w:rsid w:val="00585972"/>
    <w:rsid w:val="005859C2"/>
    <w:rsid w:val="005859CB"/>
    <w:rsid w:val="00585AF7"/>
    <w:rsid w:val="0058613D"/>
    <w:rsid w:val="00586159"/>
    <w:rsid w:val="005861E3"/>
    <w:rsid w:val="00586D9F"/>
    <w:rsid w:val="005870DF"/>
    <w:rsid w:val="005873E1"/>
    <w:rsid w:val="00587485"/>
    <w:rsid w:val="005874CB"/>
    <w:rsid w:val="005874D8"/>
    <w:rsid w:val="005876A0"/>
    <w:rsid w:val="005876C7"/>
    <w:rsid w:val="00587791"/>
    <w:rsid w:val="00587D54"/>
    <w:rsid w:val="00590355"/>
    <w:rsid w:val="00590755"/>
    <w:rsid w:val="00590827"/>
    <w:rsid w:val="00590AC0"/>
    <w:rsid w:val="005915BA"/>
    <w:rsid w:val="005916D7"/>
    <w:rsid w:val="005917D0"/>
    <w:rsid w:val="00591C56"/>
    <w:rsid w:val="005924AB"/>
    <w:rsid w:val="0059269F"/>
    <w:rsid w:val="005927F6"/>
    <w:rsid w:val="00592941"/>
    <w:rsid w:val="00592FF4"/>
    <w:rsid w:val="00593086"/>
    <w:rsid w:val="0059344A"/>
    <w:rsid w:val="0059358E"/>
    <w:rsid w:val="00593755"/>
    <w:rsid w:val="005939FD"/>
    <w:rsid w:val="00593C9E"/>
    <w:rsid w:val="0059415A"/>
    <w:rsid w:val="00594426"/>
    <w:rsid w:val="0059450B"/>
    <w:rsid w:val="00594688"/>
    <w:rsid w:val="00594AB1"/>
    <w:rsid w:val="00594AFA"/>
    <w:rsid w:val="00594BEA"/>
    <w:rsid w:val="00594C79"/>
    <w:rsid w:val="0059547E"/>
    <w:rsid w:val="0059559A"/>
    <w:rsid w:val="005955D4"/>
    <w:rsid w:val="00595784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0D5D"/>
    <w:rsid w:val="005A1832"/>
    <w:rsid w:val="005A1870"/>
    <w:rsid w:val="005A1A4B"/>
    <w:rsid w:val="005A1B87"/>
    <w:rsid w:val="005A1EAA"/>
    <w:rsid w:val="005A1EB4"/>
    <w:rsid w:val="005A22B8"/>
    <w:rsid w:val="005A2823"/>
    <w:rsid w:val="005A3062"/>
    <w:rsid w:val="005A3955"/>
    <w:rsid w:val="005A3B58"/>
    <w:rsid w:val="005A3FEB"/>
    <w:rsid w:val="005A4281"/>
    <w:rsid w:val="005A4573"/>
    <w:rsid w:val="005A4AE3"/>
    <w:rsid w:val="005A4B93"/>
    <w:rsid w:val="005A4B99"/>
    <w:rsid w:val="005A4F57"/>
    <w:rsid w:val="005A4F75"/>
    <w:rsid w:val="005A4FAA"/>
    <w:rsid w:val="005A51EC"/>
    <w:rsid w:val="005A52A1"/>
    <w:rsid w:val="005A54AF"/>
    <w:rsid w:val="005A56EF"/>
    <w:rsid w:val="005A5B2C"/>
    <w:rsid w:val="005A6321"/>
    <w:rsid w:val="005A6945"/>
    <w:rsid w:val="005A6A83"/>
    <w:rsid w:val="005A6BB7"/>
    <w:rsid w:val="005A70FE"/>
    <w:rsid w:val="005A726B"/>
    <w:rsid w:val="005A73D7"/>
    <w:rsid w:val="005A7715"/>
    <w:rsid w:val="005A78C6"/>
    <w:rsid w:val="005A78ED"/>
    <w:rsid w:val="005A7991"/>
    <w:rsid w:val="005A7D3F"/>
    <w:rsid w:val="005A7DF6"/>
    <w:rsid w:val="005A7E1C"/>
    <w:rsid w:val="005B0288"/>
    <w:rsid w:val="005B03A2"/>
    <w:rsid w:val="005B0542"/>
    <w:rsid w:val="005B0793"/>
    <w:rsid w:val="005B0E7C"/>
    <w:rsid w:val="005B14A6"/>
    <w:rsid w:val="005B14C5"/>
    <w:rsid w:val="005B16E6"/>
    <w:rsid w:val="005B1C83"/>
    <w:rsid w:val="005B1CCB"/>
    <w:rsid w:val="005B1CE9"/>
    <w:rsid w:val="005B1FD9"/>
    <w:rsid w:val="005B2E5F"/>
    <w:rsid w:val="005B2FE2"/>
    <w:rsid w:val="005B3294"/>
    <w:rsid w:val="005B32DC"/>
    <w:rsid w:val="005B3362"/>
    <w:rsid w:val="005B33F5"/>
    <w:rsid w:val="005B35C7"/>
    <w:rsid w:val="005B387A"/>
    <w:rsid w:val="005B3CDB"/>
    <w:rsid w:val="005B3F94"/>
    <w:rsid w:val="005B40CD"/>
    <w:rsid w:val="005B414F"/>
    <w:rsid w:val="005B42BA"/>
    <w:rsid w:val="005B4311"/>
    <w:rsid w:val="005B43E0"/>
    <w:rsid w:val="005B45D5"/>
    <w:rsid w:val="005B4BBB"/>
    <w:rsid w:val="005B4C62"/>
    <w:rsid w:val="005B5008"/>
    <w:rsid w:val="005B512B"/>
    <w:rsid w:val="005B5338"/>
    <w:rsid w:val="005B5408"/>
    <w:rsid w:val="005B55E0"/>
    <w:rsid w:val="005B5757"/>
    <w:rsid w:val="005B57DC"/>
    <w:rsid w:val="005B5B36"/>
    <w:rsid w:val="005B5ED9"/>
    <w:rsid w:val="005B69A0"/>
    <w:rsid w:val="005B6C5A"/>
    <w:rsid w:val="005B72B8"/>
    <w:rsid w:val="005B733A"/>
    <w:rsid w:val="005B7984"/>
    <w:rsid w:val="005B7AA5"/>
    <w:rsid w:val="005B7BE6"/>
    <w:rsid w:val="005C0598"/>
    <w:rsid w:val="005C07C5"/>
    <w:rsid w:val="005C0900"/>
    <w:rsid w:val="005C0D8A"/>
    <w:rsid w:val="005C0E23"/>
    <w:rsid w:val="005C10E8"/>
    <w:rsid w:val="005C13CE"/>
    <w:rsid w:val="005C15A6"/>
    <w:rsid w:val="005C1603"/>
    <w:rsid w:val="005C1643"/>
    <w:rsid w:val="005C1668"/>
    <w:rsid w:val="005C1CC7"/>
    <w:rsid w:val="005C1E0A"/>
    <w:rsid w:val="005C1F7C"/>
    <w:rsid w:val="005C246D"/>
    <w:rsid w:val="005C251C"/>
    <w:rsid w:val="005C2546"/>
    <w:rsid w:val="005C2564"/>
    <w:rsid w:val="005C2832"/>
    <w:rsid w:val="005C298B"/>
    <w:rsid w:val="005C2FDE"/>
    <w:rsid w:val="005C3357"/>
    <w:rsid w:val="005C34F8"/>
    <w:rsid w:val="005C3675"/>
    <w:rsid w:val="005C3946"/>
    <w:rsid w:val="005C39D9"/>
    <w:rsid w:val="005C39E7"/>
    <w:rsid w:val="005C3E83"/>
    <w:rsid w:val="005C4254"/>
    <w:rsid w:val="005C4401"/>
    <w:rsid w:val="005C4579"/>
    <w:rsid w:val="005C4A44"/>
    <w:rsid w:val="005C4A6D"/>
    <w:rsid w:val="005C4A95"/>
    <w:rsid w:val="005C4AA8"/>
    <w:rsid w:val="005C4B0B"/>
    <w:rsid w:val="005C4ED6"/>
    <w:rsid w:val="005C5212"/>
    <w:rsid w:val="005C5CE6"/>
    <w:rsid w:val="005C6E2C"/>
    <w:rsid w:val="005C7187"/>
    <w:rsid w:val="005C7467"/>
    <w:rsid w:val="005C7651"/>
    <w:rsid w:val="005C7D09"/>
    <w:rsid w:val="005D093A"/>
    <w:rsid w:val="005D0AB7"/>
    <w:rsid w:val="005D0B37"/>
    <w:rsid w:val="005D1158"/>
    <w:rsid w:val="005D11AD"/>
    <w:rsid w:val="005D1235"/>
    <w:rsid w:val="005D17C7"/>
    <w:rsid w:val="005D1962"/>
    <w:rsid w:val="005D1D11"/>
    <w:rsid w:val="005D1F0A"/>
    <w:rsid w:val="005D2181"/>
    <w:rsid w:val="005D2345"/>
    <w:rsid w:val="005D2A45"/>
    <w:rsid w:val="005D314B"/>
    <w:rsid w:val="005D32A8"/>
    <w:rsid w:val="005D3C35"/>
    <w:rsid w:val="005D440C"/>
    <w:rsid w:val="005D4498"/>
    <w:rsid w:val="005D4930"/>
    <w:rsid w:val="005D4C5F"/>
    <w:rsid w:val="005D4D62"/>
    <w:rsid w:val="005D507F"/>
    <w:rsid w:val="005D5356"/>
    <w:rsid w:val="005D5DF4"/>
    <w:rsid w:val="005D6ECD"/>
    <w:rsid w:val="005D7492"/>
    <w:rsid w:val="005D751A"/>
    <w:rsid w:val="005D78FB"/>
    <w:rsid w:val="005D792A"/>
    <w:rsid w:val="005D7C09"/>
    <w:rsid w:val="005D7C35"/>
    <w:rsid w:val="005D7DD2"/>
    <w:rsid w:val="005D7F3A"/>
    <w:rsid w:val="005D7F6E"/>
    <w:rsid w:val="005E04B3"/>
    <w:rsid w:val="005E04C9"/>
    <w:rsid w:val="005E0718"/>
    <w:rsid w:val="005E0EBE"/>
    <w:rsid w:val="005E14B4"/>
    <w:rsid w:val="005E18A1"/>
    <w:rsid w:val="005E1997"/>
    <w:rsid w:val="005E1C16"/>
    <w:rsid w:val="005E203E"/>
    <w:rsid w:val="005E21EC"/>
    <w:rsid w:val="005E26BF"/>
    <w:rsid w:val="005E2949"/>
    <w:rsid w:val="005E2FFC"/>
    <w:rsid w:val="005E30EB"/>
    <w:rsid w:val="005E3626"/>
    <w:rsid w:val="005E3C3A"/>
    <w:rsid w:val="005E3CBC"/>
    <w:rsid w:val="005E3F0F"/>
    <w:rsid w:val="005E4206"/>
    <w:rsid w:val="005E44CE"/>
    <w:rsid w:val="005E45C9"/>
    <w:rsid w:val="005E47BF"/>
    <w:rsid w:val="005E48B4"/>
    <w:rsid w:val="005E512C"/>
    <w:rsid w:val="005E529F"/>
    <w:rsid w:val="005E52BC"/>
    <w:rsid w:val="005E53A0"/>
    <w:rsid w:val="005E5535"/>
    <w:rsid w:val="005E5568"/>
    <w:rsid w:val="005E5DF9"/>
    <w:rsid w:val="005E6136"/>
    <w:rsid w:val="005E614A"/>
    <w:rsid w:val="005E648E"/>
    <w:rsid w:val="005E6B17"/>
    <w:rsid w:val="005E6C03"/>
    <w:rsid w:val="005E7274"/>
    <w:rsid w:val="005F0280"/>
    <w:rsid w:val="005F0366"/>
    <w:rsid w:val="005F067B"/>
    <w:rsid w:val="005F08C5"/>
    <w:rsid w:val="005F0BA8"/>
    <w:rsid w:val="005F0EA6"/>
    <w:rsid w:val="005F10B1"/>
    <w:rsid w:val="005F1A85"/>
    <w:rsid w:val="005F1B50"/>
    <w:rsid w:val="005F250F"/>
    <w:rsid w:val="005F259E"/>
    <w:rsid w:val="005F26A0"/>
    <w:rsid w:val="005F2B4E"/>
    <w:rsid w:val="005F2EC3"/>
    <w:rsid w:val="005F33E4"/>
    <w:rsid w:val="005F3540"/>
    <w:rsid w:val="005F35CF"/>
    <w:rsid w:val="005F3C9E"/>
    <w:rsid w:val="005F3D4A"/>
    <w:rsid w:val="005F4592"/>
    <w:rsid w:val="005F46E7"/>
    <w:rsid w:val="005F4788"/>
    <w:rsid w:val="005F4B90"/>
    <w:rsid w:val="005F4E0F"/>
    <w:rsid w:val="005F51DD"/>
    <w:rsid w:val="005F5338"/>
    <w:rsid w:val="005F596E"/>
    <w:rsid w:val="005F5C3D"/>
    <w:rsid w:val="005F61C2"/>
    <w:rsid w:val="005F61D6"/>
    <w:rsid w:val="005F648F"/>
    <w:rsid w:val="005F65C4"/>
    <w:rsid w:val="005F6A39"/>
    <w:rsid w:val="005F6A8F"/>
    <w:rsid w:val="005F6AC7"/>
    <w:rsid w:val="005F6D12"/>
    <w:rsid w:val="005F6F75"/>
    <w:rsid w:val="005F79A4"/>
    <w:rsid w:val="005F7B18"/>
    <w:rsid w:val="005F7D39"/>
    <w:rsid w:val="005F7F38"/>
    <w:rsid w:val="006000E0"/>
    <w:rsid w:val="00600208"/>
    <w:rsid w:val="0060035A"/>
    <w:rsid w:val="0060045C"/>
    <w:rsid w:val="0060072D"/>
    <w:rsid w:val="00600B53"/>
    <w:rsid w:val="00600D8F"/>
    <w:rsid w:val="0060117D"/>
    <w:rsid w:val="006012C0"/>
    <w:rsid w:val="00601356"/>
    <w:rsid w:val="006013A0"/>
    <w:rsid w:val="006013F7"/>
    <w:rsid w:val="00601DEC"/>
    <w:rsid w:val="00602016"/>
    <w:rsid w:val="00602057"/>
    <w:rsid w:val="006021B7"/>
    <w:rsid w:val="006021C5"/>
    <w:rsid w:val="0060223A"/>
    <w:rsid w:val="00602336"/>
    <w:rsid w:val="0060242F"/>
    <w:rsid w:val="00602B83"/>
    <w:rsid w:val="00602BC3"/>
    <w:rsid w:val="00602F6B"/>
    <w:rsid w:val="00603046"/>
    <w:rsid w:val="0060328F"/>
    <w:rsid w:val="00603A65"/>
    <w:rsid w:val="00603AD2"/>
    <w:rsid w:val="006041CB"/>
    <w:rsid w:val="00604260"/>
    <w:rsid w:val="006044B2"/>
    <w:rsid w:val="006046A6"/>
    <w:rsid w:val="00604E88"/>
    <w:rsid w:val="006050FF"/>
    <w:rsid w:val="006054A2"/>
    <w:rsid w:val="0060578C"/>
    <w:rsid w:val="0060602E"/>
    <w:rsid w:val="006064F3"/>
    <w:rsid w:val="0060660D"/>
    <w:rsid w:val="0060670E"/>
    <w:rsid w:val="00606874"/>
    <w:rsid w:val="00607067"/>
    <w:rsid w:val="00607268"/>
    <w:rsid w:val="0060726F"/>
    <w:rsid w:val="00607275"/>
    <w:rsid w:val="00607D96"/>
    <w:rsid w:val="00607E31"/>
    <w:rsid w:val="00607F1C"/>
    <w:rsid w:val="00610846"/>
    <w:rsid w:val="006109C5"/>
    <w:rsid w:val="00610B1A"/>
    <w:rsid w:val="00610C30"/>
    <w:rsid w:val="00610FD7"/>
    <w:rsid w:val="0061117C"/>
    <w:rsid w:val="006113AF"/>
    <w:rsid w:val="00611644"/>
    <w:rsid w:val="00611A17"/>
    <w:rsid w:val="00611B05"/>
    <w:rsid w:val="00611FF0"/>
    <w:rsid w:val="00612022"/>
    <w:rsid w:val="006124AD"/>
    <w:rsid w:val="00612902"/>
    <w:rsid w:val="00613976"/>
    <w:rsid w:val="00613AA8"/>
    <w:rsid w:val="00613DA8"/>
    <w:rsid w:val="00614074"/>
    <w:rsid w:val="00614554"/>
    <w:rsid w:val="00614A27"/>
    <w:rsid w:val="00614C79"/>
    <w:rsid w:val="00614C7F"/>
    <w:rsid w:val="00614CB3"/>
    <w:rsid w:val="00615395"/>
    <w:rsid w:val="00615621"/>
    <w:rsid w:val="00615797"/>
    <w:rsid w:val="006159BF"/>
    <w:rsid w:val="00616834"/>
    <w:rsid w:val="00616AF2"/>
    <w:rsid w:val="00616B0B"/>
    <w:rsid w:val="00616B22"/>
    <w:rsid w:val="00616CD8"/>
    <w:rsid w:val="00617649"/>
    <w:rsid w:val="00617892"/>
    <w:rsid w:val="006200DF"/>
    <w:rsid w:val="00620885"/>
    <w:rsid w:val="006209B1"/>
    <w:rsid w:val="00620D44"/>
    <w:rsid w:val="006211E7"/>
    <w:rsid w:val="00621230"/>
    <w:rsid w:val="0062163C"/>
    <w:rsid w:val="0062170F"/>
    <w:rsid w:val="00621EA8"/>
    <w:rsid w:val="0062200D"/>
    <w:rsid w:val="0062204C"/>
    <w:rsid w:val="0062216C"/>
    <w:rsid w:val="00622322"/>
    <w:rsid w:val="00622417"/>
    <w:rsid w:val="0062280F"/>
    <w:rsid w:val="006228F0"/>
    <w:rsid w:val="00622F02"/>
    <w:rsid w:val="0062347D"/>
    <w:rsid w:val="00623525"/>
    <w:rsid w:val="00623564"/>
    <w:rsid w:val="00623755"/>
    <w:rsid w:val="0062387A"/>
    <w:rsid w:val="00623BE2"/>
    <w:rsid w:val="00623BF0"/>
    <w:rsid w:val="00623D94"/>
    <w:rsid w:val="00624602"/>
    <w:rsid w:val="0062464A"/>
    <w:rsid w:val="006246BB"/>
    <w:rsid w:val="0062470E"/>
    <w:rsid w:val="00624969"/>
    <w:rsid w:val="00624E5F"/>
    <w:rsid w:val="0062504A"/>
    <w:rsid w:val="006251D1"/>
    <w:rsid w:val="0062551B"/>
    <w:rsid w:val="0062565F"/>
    <w:rsid w:val="00625875"/>
    <w:rsid w:val="00625C20"/>
    <w:rsid w:val="00625CE6"/>
    <w:rsid w:val="00625E64"/>
    <w:rsid w:val="00626339"/>
    <w:rsid w:val="0062649E"/>
    <w:rsid w:val="006269FB"/>
    <w:rsid w:val="0062729A"/>
    <w:rsid w:val="006274A9"/>
    <w:rsid w:val="006275A8"/>
    <w:rsid w:val="00627885"/>
    <w:rsid w:val="006279A2"/>
    <w:rsid w:val="00627A94"/>
    <w:rsid w:val="00627B38"/>
    <w:rsid w:val="006303AE"/>
    <w:rsid w:val="0063052E"/>
    <w:rsid w:val="006305D4"/>
    <w:rsid w:val="006307F2"/>
    <w:rsid w:val="00630FF4"/>
    <w:rsid w:val="006310DA"/>
    <w:rsid w:val="00631302"/>
    <w:rsid w:val="0063134B"/>
    <w:rsid w:val="00631E5E"/>
    <w:rsid w:val="00632271"/>
    <w:rsid w:val="006324F2"/>
    <w:rsid w:val="006328F7"/>
    <w:rsid w:val="00632A21"/>
    <w:rsid w:val="00632D4A"/>
    <w:rsid w:val="00632DED"/>
    <w:rsid w:val="00632F40"/>
    <w:rsid w:val="00632F85"/>
    <w:rsid w:val="006336A5"/>
    <w:rsid w:val="006336CC"/>
    <w:rsid w:val="00633974"/>
    <w:rsid w:val="006339A1"/>
    <w:rsid w:val="00633F19"/>
    <w:rsid w:val="00634786"/>
    <w:rsid w:val="006349F6"/>
    <w:rsid w:val="00634A43"/>
    <w:rsid w:val="00634A9F"/>
    <w:rsid w:val="006353E0"/>
    <w:rsid w:val="00636C4C"/>
    <w:rsid w:val="006378A6"/>
    <w:rsid w:val="00637995"/>
    <w:rsid w:val="00637CC4"/>
    <w:rsid w:val="00640004"/>
    <w:rsid w:val="0064007A"/>
    <w:rsid w:val="006403EC"/>
    <w:rsid w:val="006404CD"/>
    <w:rsid w:val="006404F6"/>
    <w:rsid w:val="00640D79"/>
    <w:rsid w:val="00640E2D"/>
    <w:rsid w:val="0064139C"/>
    <w:rsid w:val="00641492"/>
    <w:rsid w:val="0064150B"/>
    <w:rsid w:val="00641F30"/>
    <w:rsid w:val="006421DD"/>
    <w:rsid w:val="006422A6"/>
    <w:rsid w:val="00642665"/>
    <w:rsid w:val="00642765"/>
    <w:rsid w:val="00642E31"/>
    <w:rsid w:val="006431D6"/>
    <w:rsid w:val="00643A0E"/>
    <w:rsid w:val="00643A45"/>
    <w:rsid w:val="00643B90"/>
    <w:rsid w:val="00643CBA"/>
    <w:rsid w:val="00643D1F"/>
    <w:rsid w:val="00643D32"/>
    <w:rsid w:val="00643D5C"/>
    <w:rsid w:val="00643F66"/>
    <w:rsid w:val="00643F78"/>
    <w:rsid w:val="00644793"/>
    <w:rsid w:val="00644819"/>
    <w:rsid w:val="00644A9B"/>
    <w:rsid w:val="00644BBB"/>
    <w:rsid w:val="00644C6C"/>
    <w:rsid w:val="00644CC8"/>
    <w:rsid w:val="00644F11"/>
    <w:rsid w:val="006450DB"/>
    <w:rsid w:val="006450EE"/>
    <w:rsid w:val="0064520C"/>
    <w:rsid w:val="00645325"/>
    <w:rsid w:val="006456DF"/>
    <w:rsid w:val="00645A54"/>
    <w:rsid w:val="00645B46"/>
    <w:rsid w:val="00645B52"/>
    <w:rsid w:val="00645E38"/>
    <w:rsid w:val="006468E7"/>
    <w:rsid w:val="00646CC6"/>
    <w:rsid w:val="00647041"/>
    <w:rsid w:val="006472D1"/>
    <w:rsid w:val="006474A7"/>
    <w:rsid w:val="0064751D"/>
    <w:rsid w:val="00647E57"/>
    <w:rsid w:val="0065012B"/>
    <w:rsid w:val="0065059A"/>
    <w:rsid w:val="00650807"/>
    <w:rsid w:val="00650ADE"/>
    <w:rsid w:val="00650B73"/>
    <w:rsid w:val="00650E72"/>
    <w:rsid w:val="006510FD"/>
    <w:rsid w:val="00651290"/>
    <w:rsid w:val="00651303"/>
    <w:rsid w:val="00651313"/>
    <w:rsid w:val="00651320"/>
    <w:rsid w:val="00651453"/>
    <w:rsid w:val="00651568"/>
    <w:rsid w:val="006520C7"/>
    <w:rsid w:val="006523DA"/>
    <w:rsid w:val="00652557"/>
    <w:rsid w:val="0065270A"/>
    <w:rsid w:val="00652F35"/>
    <w:rsid w:val="00653226"/>
    <w:rsid w:val="00653AAD"/>
    <w:rsid w:val="00653C06"/>
    <w:rsid w:val="00653E53"/>
    <w:rsid w:val="006544A6"/>
    <w:rsid w:val="0065488F"/>
    <w:rsid w:val="00654B17"/>
    <w:rsid w:val="00654F2F"/>
    <w:rsid w:val="00655058"/>
    <w:rsid w:val="0065511B"/>
    <w:rsid w:val="00655248"/>
    <w:rsid w:val="006555AF"/>
    <w:rsid w:val="00655A59"/>
    <w:rsid w:val="00655F4E"/>
    <w:rsid w:val="00655FB7"/>
    <w:rsid w:val="006565A5"/>
    <w:rsid w:val="00656821"/>
    <w:rsid w:val="0065691D"/>
    <w:rsid w:val="00656B1C"/>
    <w:rsid w:val="00656B4C"/>
    <w:rsid w:val="00657082"/>
    <w:rsid w:val="006571AA"/>
    <w:rsid w:val="006573DF"/>
    <w:rsid w:val="006574C3"/>
    <w:rsid w:val="00657DFF"/>
    <w:rsid w:val="00660542"/>
    <w:rsid w:val="006608AD"/>
    <w:rsid w:val="0066118F"/>
    <w:rsid w:val="00661935"/>
    <w:rsid w:val="00661C88"/>
    <w:rsid w:val="00661DE9"/>
    <w:rsid w:val="00661EE3"/>
    <w:rsid w:val="00661F14"/>
    <w:rsid w:val="00662259"/>
    <w:rsid w:val="006622D7"/>
    <w:rsid w:val="006624E1"/>
    <w:rsid w:val="00662A32"/>
    <w:rsid w:val="00662D24"/>
    <w:rsid w:val="00663EC7"/>
    <w:rsid w:val="006640BE"/>
    <w:rsid w:val="00664911"/>
    <w:rsid w:val="00664A30"/>
    <w:rsid w:val="00664D68"/>
    <w:rsid w:val="006655F6"/>
    <w:rsid w:val="00665B0C"/>
    <w:rsid w:val="00665C5A"/>
    <w:rsid w:val="0066602D"/>
    <w:rsid w:val="006660A5"/>
    <w:rsid w:val="006661E4"/>
    <w:rsid w:val="006662E5"/>
    <w:rsid w:val="006663B8"/>
    <w:rsid w:val="00666417"/>
    <w:rsid w:val="00666ABA"/>
    <w:rsid w:val="00666C15"/>
    <w:rsid w:val="00666D3E"/>
    <w:rsid w:val="00666DBD"/>
    <w:rsid w:val="006670F9"/>
    <w:rsid w:val="006671CC"/>
    <w:rsid w:val="00667395"/>
    <w:rsid w:val="006674D6"/>
    <w:rsid w:val="00667679"/>
    <w:rsid w:val="0066788C"/>
    <w:rsid w:val="00667C65"/>
    <w:rsid w:val="00667DC9"/>
    <w:rsid w:val="00667FD4"/>
    <w:rsid w:val="0067000D"/>
    <w:rsid w:val="00670178"/>
    <w:rsid w:val="00670359"/>
    <w:rsid w:val="0067061E"/>
    <w:rsid w:val="006706B7"/>
    <w:rsid w:val="0067071E"/>
    <w:rsid w:val="006708E6"/>
    <w:rsid w:val="006708E9"/>
    <w:rsid w:val="00670FBC"/>
    <w:rsid w:val="006714CE"/>
    <w:rsid w:val="00671BD8"/>
    <w:rsid w:val="00671D13"/>
    <w:rsid w:val="0067270A"/>
    <w:rsid w:val="00672A7F"/>
    <w:rsid w:val="00672A91"/>
    <w:rsid w:val="006730FF"/>
    <w:rsid w:val="0067331E"/>
    <w:rsid w:val="006733AD"/>
    <w:rsid w:val="0067342B"/>
    <w:rsid w:val="00673AF6"/>
    <w:rsid w:val="00673C89"/>
    <w:rsid w:val="00673D64"/>
    <w:rsid w:val="00673E62"/>
    <w:rsid w:val="006741FF"/>
    <w:rsid w:val="006746DE"/>
    <w:rsid w:val="00674B20"/>
    <w:rsid w:val="00674D72"/>
    <w:rsid w:val="006753BC"/>
    <w:rsid w:val="00675592"/>
    <w:rsid w:val="00675800"/>
    <w:rsid w:val="00675891"/>
    <w:rsid w:val="006758E7"/>
    <w:rsid w:val="00675A4B"/>
    <w:rsid w:val="00675B0C"/>
    <w:rsid w:val="00675FC0"/>
    <w:rsid w:val="00676383"/>
    <w:rsid w:val="00676E34"/>
    <w:rsid w:val="006770A2"/>
    <w:rsid w:val="0067737D"/>
    <w:rsid w:val="006774FD"/>
    <w:rsid w:val="006779EB"/>
    <w:rsid w:val="00677AB1"/>
    <w:rsid w:val="00677C58"/>
    <w:rsid w:val="00677F47"/>
    <w:rsid w:val="00677FD6"/>
    <w:rsid w:val="00680297"/>
    <w:rsid w:val="006805B2"/>
    <w:rsid w:val="006806C0"/>
    <w:rsid w:val="006807B4"/>
    <w:rsid w:val="00680925"/>
    <w:rsid w:val="0068098E"/>
    <w:rsid w:val="00680E0C"/>
    <w:rsid w:val="00680E72"/>
    <w:rsid w:val="00680F3F"/>
    <w:rsid w:val="0068104B"/>
    <w:rsid w:val="00681B40"/>
    <w:rsid w:val="00681B6A"/>
    <w:rsid w:val="00681F0D"/>
    <w:rsid w:val="006825D7"/>
    <w:rsid w:val="00683302"/>
    <w:rsid w:val="0068373A"/>
    <w:rsid w:val="00683A0A"/>
    <w:rsid w:val="00683D83"/>
    <w:rsid w:val="00683D9E"/>
    <w:rsid w:val="00683DA3"/>
    <w:rsid w:val="00683E5B"/>
    <w:rsid w:val="00683ED6"/>
    <w:rsid w:val="00683F6B"/>
    <w:rsid w:val="0068424F"/>
    <w:rsid w:val="006843EE"/>
    <w:rsid w:val="006845BE"/>
    <w:rsid w:val="006848BB"/>
    <w:rsid w:val="00684CF9"/>
    <w:rsid w:val="00684EAB"/>
    <w:rsid w:val="00684F47"/>
    <w:rsid w:val="006850B0"/>
    <w:rsid w:val="0068541B"/>
    <w:rsid w:val="0068561E"/>
    <w:rsid w:val="006859A4"/>
    <w:rsid w:val="00685F03"/>
    <w:rsid w:val="006861E1"/>
    <w:rsid w:val="0068631F"/>
    <w:rsid w:val="006863D9"/>
    <w:rsid w:val="006863DB"/>
    <w:rsid w:val="0068694B"/>
    <w:rsid w:val="00686B0B"/>
    <w:rsid w:val="0068766D"/>
    <w:rsid w:val="006879CA"/>
    <w:rsid w:val="00687DC6"/>
    <w:rsid w:val="00687DCB"/>
    <w:rsid w:val="00690071"/>
    <w:rsid w:val="006900DA"/>
    <w:rsid w:val="00690409"/>
    <w:rsid w:val="00690613"/>
    <w:rsid w:val="00690673"/>
    <w:rsid w:val="00690845"/>
    <w:rsid w:val="0069091E"/>
    <w:rsid w:val="00690988"/>
    <w:rsid w:val="00690A4E"/>
    <w:rsid w:val="00691354"/>
    <w:rsid w:val="00691B3E"/>
    <w:rsid w:val="00691C9F"/>
    <w:rsid w:val="00692168"/>
    <w:rsid w:val="00692688"/>
    <w:rsid w:val="00692941"/>
    <w:rsid w:val="00692AE8"/>
    <w:rsid w:val="00692B86"/>
    <w:rsid w:val="00692ED6"/>
    <w:rsid w:val="00692F46"/>
    <w:rsid w:val="006930FC"/>
    <w:rsid w:val="00693372"/>
    <w:rsid w:val="0069395C"/>
    <w:rsid w:val="00693C5D"/>
    <w:rsid w:val="00693D6E"/>
    <w:rsid w:val="00693F1D"/>
    <w:rsid w:val="00694307"/>
    <w:rsid w:val="0069475C"/>
    <w:rsid w:val="00694A90"/>
    <w:rsid w:val="00694AF1"/>
    <w:rsid w:val="00694CE6"/>
    <w:rsid w:val="00694F73"/>
    <w:rsid w:val="00695054"/>
    <w:rsid w:val="0069510B"/>
    <w:rsid w:val="0069530E"/>
    <w:rsid w:val="00695349"/>
    <w:rsid w:val="00695488"/>
    <w:rsid w:val="0069597A"/>
    <w:rsid w:val="006959D0"/>
    <w:rsid w:val="00695BD0"/>
    <w:rsid w:val="00695C71"/>
    <w:rsid w:val="00696082"/>
    <w:rsid w:val="006962E0"/>
    <w:rsid w:val="00696576"/>
    <w:rsid w:val="0069697C"/>
    <w:rsid w:val="00696B6A"/>
    <w:rsid w:val="0069714A"/>
    <w:rsid w:val="00697277"/>
    <w:rsid w:val="00697580"/>
    <w:rsid w:val="006975AC"/>
    <w:rsid w:val="00697931"/>
    <w:rsid w:val="006A0081"/>
    <w:rsid w:val="006A0A2E"/>
    <w:rsid w:val="006A0AF6"/>
    <w:rsid w:val="006A0D06"/>
    <w:rsid w:val="006A0DB9"/>
    <w:rsid w:val="006A215A"/>
    <w:rsid w:val="006A2343"/>
    <w:rsid w:val="006A25D4"/>
    <w:rsid w:val="006A2686"/>
    <w:rsid w:val="006A2705"/>
    <w:rsid w:val="006A27C1"/>
    <w:rsid w:val="006A2D7C"/>
    <w:rsid w:val="006A30F6"/>
    <w:rsid w:val="006A334B"/>
    <w:rsid w:val="006A34BC"/>
    <w:rsid w:val="006A34E1"/>
    <w:rsid w:val="006A3618"/>
    <w:rsid w:val="006A369B"/>
    <w:rsid w:val="006A37ED"/>
    <w:rsid w:val="006A3AB5"/>
    <w:rsid w:val="006A3ED8"/>
    <w:rsid w:val="006A3EDE"/>
    <w:rsid w:val="006A46EE"/>
    <w:rsid w:val="006A4806"/>
    <w:rsid w:val="006A4C58"/>
    <w:rsid w:val="006A4EA2"/>
    <w:rsid w:val="006A4FF0"/>
    <w:rsid w:val="006A5E50"/>
    <w:rsid w:val="006A6091"/>
    <w:rsid w:val="006A6217"/>
    <w:rsid w:val="006A64B9"/>
    <w:rsid w:val="006A7510"/>
    <w:rsid w:val="006A7572"/>
    <w:rsid w:val="006A75E8"/>
    <w:rsid w:val="006A77AA"/>
    <w:rsid w:val="006A77F7"/>
    <w:rsid w:val="006A7C35"/>
    <w:rsid w:val="006A7D58"/>
    <w:rsid w:val="006A7D90"/>
    <w:rsid w:val="006A7DCC"/>
    <w:rsid w:val="006A7FD2"/>
    <w:rsid w:val="006B03C8"/>
    <w:rsid w:val="006B0D01"/>
    <w:rsid w:val="006B0D0E"/>
    <w:rsid w:val="006B100D"/>
    <w:rsid w:val="006B134D"/>
    <w:rsid w:val="006B14BB"/>
    <w:rsid w:val="006B15EB"/>
    <w:rsid w:val="006B169D"/>
    <w:rsid w:val="006B1992"/>
    <w:rsid w:val="006B1D1D"/>
    <w:rsid w:val="006B1D3A"/>
    <w:rsid w:val="006B1FDB"/>
    <w:rsid w:val="006B21A0"/>
    <w:rsid w:val="006B21D2"/>
    <w:rsid w:val="006B2392"/>
    <w:rsid w:val="006B27F5"/>
    <w:rsid w:val="006B2883"/>
    <w:rsid w:val="006B2C83"/>
    <w:rsid w:val="006B2D20"/>
    <w:rsid w:val="006B2EB6"/>
    <w:rsid w:val="006B301F"/>
    <w:rsid w:val="006B39CC"/>
    <w:rsid w:val="006B3D46"/>
    <w:rsid w:val="006B3D9D"/>
    <w:rsid w:val="006B409E"/>
    <w:rsid w:val="006B42D5"/>
    <w:rsid w:val="006B4387"/>
    <w:rsid w:val="006B47B1"/>
    <w:rsid w:val="006B49D1"/>
    <w:rsid w:val="006B4A26"/>
    <w:rsid w:val="006B4EAF"/>
    <w:rsid w:val="006B4EBF"/>
    <w:rsid w:val="006B4EDE"/>
    <w:rsid w:val="006B5267"/>
    <w:rsid w:val="006B5A74"/>
    <w:rsid w:val="006B5FF3"/>
    <w:rsid w:val="006B61BF"/>
    <w:rsid w:val="006B64E1"/>
    <w:rsid w:val="006B6686"/>
    <w:rsid w:val="006B6E34"/>
    <w:rsid w:val="006B710C"/>
    <w:rsid w:val="006B783B"/>
    <w:rsid w:val="006C0114"/>
    <w:rsid w:val="006C09AE"/>
    <w:rsid w:val="006C0AB5"/>
    <w:rsid w:val="006C0D73"/>
    <w:rsid w:val="006C0DF2"/>
    <w:rsid w:val="006C0F7C"/>
    <w:rsid w:val="006C0F8D"/>
    <w:rsid w:val="006C0FBF"/>
    <w:rsid w:val="006C0FC6"/>
    <w:rsid w:val="006C1139"/>
    <w:rsid w:val="006C114F"/>
    <w:rsid w:val="006C12C3"/>
    <w:rsid w:val="006C1AB8"/>
    <w:rsid w:val="006C1E89"/>
    <w:rsid w:val="006C1F34"/>
    <w:rsid w:val="006C20C9"/>
    <w:rsid w:val="006C230B"/>
    <w:rsid w:val="006C231B"/>
    <w:rsid w:val="006C28A1"/>
    <w:rsid w:val="006C2962"/>
    <w:rsid w:val="006C2B8C"/>
    <w:rsid w:val="006C2B93"/>
    <w:rsid w:val="006C3230"/>
    <w:rsid w:val="006C3C5D"/>
    <w:rsid w:val="006C434E"/>
    <w:rsid w:val="006C4407"/>
    <w:rsid w:val="006C4B98"/>
    <w:rsid w:val="006C4CD3"/>
    <w:rsid w:val="006C4DF9"/>
    <w:rsid w:val="006C4EB0"/>
    <w:rsid w:val="006C529F"/>
    <w:rsid w:val="006C54B8"/>
    <w:rsid w:val="006C5557"/>
    <w:rsid w:val="006C556F"/>
    <w:rsid w:val="006C55F3"/>
    <w:rsid w:val="006C56EC"/>
    <w:rsid w:val="006C5877"/>
    <w:rsid w:val="006C5928"/>
    <w:rsid w:val="006C59EB"/>
    <w:rsid w:val="006C5C51"/>
    <w:rsid w:val="006C5CE1"/>
    <w:rsid w:val="006C6CE2"/>
    <w:rsid w:val="006C6E6C"/>
    <w:rsid w:val="006C6F4F"/>
    <w:rsid w:val="006C6FE5"/>
    <w:rsid w:val="006C7118"/>
    <w:rsid w:val="006C7252"/>
    <w:rsid w:val="006C7271"/>
    <w:rsid w:val="006C7B03"/>
    <w:rsid w:val="006C7BA7"/>
    <w:rsid w:val="006D0076"/>
    <w:rsid w:val="006D01FC"/>
    <w:rsid w:val="006D061A"/>
    <w:rsid w:val="006D0A01"/>
    <w:rsid w:val="006D0D2C"/>
    <w:rsid w:val="006D0E54"/>
    <w:rsid w:val="006D0F50"/>
    <w:rsid w:val="006D19D7"/>
    <w:rsid w:val="006D249D"/>
    <w:rsid w:val="006D264C"/>
    <w:rsid w:val="006D315B"/>
    <w:rsid w:val="006D318A"/>
    <w:rsid w:val="006D346E"/>
    <w:rsid w:val="006D3BA9"/>
    <w:rsid w:val="006D43AE"/>
    <w:rsid w:val="006D4478"/>
    <w:rsid w:val="006D45B2"/>
    <w:rsid w:val="006D46D8"/>
    <w:rsid w:val="006D4C68"/>
    <w:rsid w:val="006D4E8D"/>
    <w:rsid w:val="006D5363"/>
    <w:rsid w:val="006D556E"/>
    <w:rsid w:val="006D558C"/>
    <w:rsid w:val="006D565A"/>
    <w:rsid w:val="006D58D0"/>
    <w:rsid w:val="006D5E66"/>
    <w:rsid w:val="006D603E"/>
    <w:rsid w:val="006D6977"/>
    <w:rsid w:val="006D6B0E"/>
    <w:rsid w:val="006D6F7F"/>
    <w:rsid w:val="006D6F8C"/>
    <w:rsid w:val="006D7023"/>
    <w:rsid w:val="006D7085"/>
    <w:rsid w:val="006D7145"/>
    <w:rsid w:val="006D7157"/>
    <w:rsid w:val="006D7278"/>
    <w:rsid w:val="006D7398"/>
    <w:rsid w:val="006D77E1"/>
    <w:rsid w:val="006E0315"/>
    <w:rsid w:val="006E03AF"/>
    <w:rsid w:val="006E0767"/>
    <w:rsid w:val="006E076A"/>
    <w:rsid w:val="006E0837"/>
    <w:rsid w:val="006E0E39"/>
    <w:rsid w:val="006E0F46"/>
    <w:rsid w:val="006E1023"/>
    <w:rsid w:val="006E13A9"/>
    <w:rsid w:val="006E17BA"/>
    <w:rsid w:val="006E1827"/>
    <w:rsid w:val="006E18CB"/>
    <w:rsid w:val="006E1F3C"/>
    <w:rsid w:val="006E2398"/>
    <w:rsid w:val="006E2414"/>
    <w:rsid w:val="006E2612"/>
    <w:rsid w:val="006E294D"/>
    <w:rsid w:val="006E2EBC"/>
    <w:rsid w:val="006E3008"/>
    <w:rsid w:val="006E3293"/>
    <w:rsid w:val="006E344F"/>
    <w:rsid w:val="006E358F"/>
    <w:rsid w:val="006E3985"/>
    <w:rsid w:val="006E3CCB"/>
    <w:rsid w:val="006E3CE4"/>
    <w:rsid w:val="006E43CC"/>
    <w:rsid w:val="006E4409"/>
    <w:rsid w:val="006E4F9F"/>
    <w:rsid w:val="006E508D"/>
    <w:rsid w:val="006E509F"/>
    <w:rsid w:val="006E5D19"/>
    <w:rsid w:val="006E63C5"/>
    <w:rsid w:val="006E6516"/>
    <w:rsid w:val="006E65B1"/>
    <w:rsid w:val="006E68D5"/>
    <w:rsid w:val="006E6B18"/>
    <w:rsid w:val="006E6BFB"/>
    <w:rsid w:val="006E734C"/>
    <w:rsid w:val="006E7507"/>
    <w:rsid w:val="006E7582"/>
    <w:rsid w:val="006E768A"/>
    <w:rsid w:val="006E7697"/>
    <w:rsid w:val="006E793A"/>
    <w:rsid w:val="006E79AA"/>
    <w:rsid w:val="006E7D19"/>
    <w:rsid w:val="006E7D7E"/>
    <w:rsid w:val="006F016C"/>
    <w:rsid w:val="006F0239"/>
    <w:rsid w:val="006F03B2"/>
    <w:rsid w:val="006F05AF"/>
    <w:rsid w:val="006F063F"/>
    <w:rsid w:val="006F085F"/>
    <w:rsid w:val="006F0B53"/>
    <w:rsid w:val="006F0C8C"/>
    <w:rsid w:val="006F0E62"/>
    <w:rsid w:val="006F17CB"/>
    <w:rsid w:val="006F1926"/>
    <w:rsid w:val="006F1967"/>
    <w:rsid w:val="006F1D5A"/>
    <w:rsid w:val="006F1E95"/>
    <w:rsid w:val="006F2004"/>
    <w:rsid w:val="006F2877"/>
    <w:rsid w:val="006F2B24"/>
    <w:rsid w:val="006F2CA1"/>
    <w:rsid w:val="006F3047"/>
    <w:rsid w:val="006F30C1"/>
    <w:rsid w:val="006F30DD"/>
    <w:rsid w:val="006F3909"/>
    <w:rsid w:val="006F40C9"/>
    <w:rsid w:val="006F4261"/>
    <w:rsid w:val="006F4687"/>
    <w:rsid w:val="006F4AD4"/>
    <w:rsid w:val="006F4C36"/>
    <w:rsid w:val="006F5142"/>
    <w:rsid w:val="006F519A"/>
    <w:rsid w:val="006F547B"/>
    <w:rsid w:val="006F55B4"/>
    <w:rsid w:val="006F578C"/>
    <w:rsid w:val="006F5B6F"/>
    <w:rsid w:val="006F5BAB"/>
    <w:rsid w:val="006F74D4"/>
    <w:rsid w:val="006F762D"/>
    <w:rsid w:val="006F7694"/>
    <w:rsid w:val="006F770F"/>
    <w:rsid w:val="006F77EF"/>
    <w:rsid w:val="006F79EA"/>
    <w:rsid w:val="006F7A26"/>
    <w:rsid w:val="006F7EA7"/>
    <w:rsid w:val="006F7F0B"/>
    <w:rsid w:val="0070001E"/>
    <w:rsid w:val="00700040"/>
    <w:rsid w:val="0070013B"/>
    <w:rsid w:val="00700F5E"/>
    <w:rsid w:val="0070105F"/>
    <w:rsid w:val="007010BC"/>
    <w:rsid w:val="00701462"/>
    <w:rsid w:val="007014E1"/>
    <w:rsid w:val="00701762"/>
    <w:rsid w:val="00701E9D"/>
    <w:rsid w:val="00701FDD"/>
    <w:rsid w:val="00702071"/>
    <w:rsid w:val="00702342"/>
    <w:rsid w:val="007024C6"/>
    <w:rsid w:val="00702927"/>
    <w:rsid w:val="00702F93"/>
    <w:rsid w:val="00703329"/>
    <w:rsid w:val="007035C6"/>
    <w:rsid w:val="00704004"/>
    <w:rsid w:val="007043DC"/>
    <w:rsid w:val="007048E8"/>
    <w:rsid w:val="00704902"/>
    <w:rsid w:val="00704968"/>
    <w:rsid w:val="00704C97"/>
    <w:rsid w:val="00704FA4"/>
    <w:rsid w:val="0070512B"/>
    <w:rsid w:val="0070524C"/>
    <w:rsid w:val="007056CD"/>
    <w:rsid w:val="00705916"/>
    <w:rsid w:val="00705ADE"/>
    <w:rsid w:val="00705BCB"/>
    <w:rsid w:val="00705CE8"/>
    <w:rsid w:val="00706001"/>
    <w:rsid w:val="007068AD"/>
    <w:rsid w:val="0070693F"/>
    <w:rsid w:val="00706A30"/>
    <w:rsid w:val="00706C27"/>
    <w:rsid w:val="00706F7A"/>
    <w:rsid w:val="00707699"/>
    <w:rsid w:val="007100CD"/>
    <w:rsid w:val="0071048B"/>
    <w:rsid w:val="0071062B"/>
    <w:rsid w:val="00710752"/>
    <w:rsid w:val="00710919"/>
    <w:rsid w:val="00710FC5"/>
    <w:rsid w:val="00711071"/>
    <w:rsid w:val="007119FF"/>
    <w:rsid w:val="00711A22"/>
    <w:rsid w:val="0071212A"/>
    <w:rsid w:val="007121AE"/>
    <w:rsid w:val="0071225B"/>
    <w:rsid w:val="007125CA"/>
    <w:rsid w:val="0071299C"/>
    <w:rsid w:val="00712D83"/>
    <w:rsid w:val="00712F07"/>
    <w:rsid w:val="00712FD4"/>
    <w:rsid w:val="00713679"/>
    <w:rsid w:val="00713C00"/>
    <w:rsid w:val="00713DCF"/>
    <w:rsid w:val="00713F16"/>
    <w:rsid w:val="007140DF"/>
    <w:rsid w:val="0071423E"/>
    <w:rsid w:val="007147BA"/>
    <w:rsid w:val="00714A73"/>
    <w:rsid w:val="00714C48"/>
    <w:rsid w:val="00714C62"/>
    <w:rsid w:val="007150B1"/>
    <w:rsid w:val="007153D2"/>
    <w:rsid w:val="00715500"/>
    <w:rsid w:val="007157C5"/>
    <w:rsid w:val="0071585A"/>
    <w:rsid w:val="007158AB"/>
    <w:rsid w:val="00715917"/>
    <w:rsid w:val="00715A02"/>
    <w:rsid w:val="00715BF5"/>
    <w:rsid w:val="00715D4F"/>
    <w:rsid w:val="0071627A"/>
    <w:rsid w:val="00716C4E"/>
    <w:rsid w:val="00716F57"/>
    <w:rsid w:val="00716FC2"/>
    <w:rsid w:val="007174D2"/>
    <w:rsid w:val="00717940"/>
    <w:rsid w:val="00717957"/>
    <w:rsid w:val="00717A70"/>
    <w:rsid w:val="00717DB5"/>
    <w:rsid w:val="00717FC6"/>
    <w:rsid w:val="0072004B"/>
    <w:rsid w:val="00720CD8"/>
    <w:rsid w:val="0072105D"/>
    <w:rsid w:val="0072120B"/>
    <w:rsid w:val="0072130D"/>
    <w:rsid w:val="00721324"/>
    <w:rsid w:val="00721773"/>
    <w:rsid w:val="007218DA"/>
    <w:rsid w:val="0072195C"/>
    <w:rsid w:val="0072231B"/>
    <w:rsid w:val="00722368"/>
    <w:rsid w:val="00722372"/>
    <w:rsid w:val="00722528"/>
    <w:rsid w:val="007227EE"/>
    <w:rsid w:val="00722871"/>
    <w:rsid w:val="00722CF0"/>
    <w:rsid w:val="007230F2"/>
    <w:rsid w:val="0072316F"/>
    <w:rsid w:val="0072361F"/>
    <w:rsid w:val="00723810"/>
    <w:rsid w:val="0072390A"/>
    <w:rsid w:val="0072397A"/>
    <w:rsid w:val="007239DC"/>
    <w:rsid w:val="00724137"/>
    <w:rsid w:val="00724446"/>
    <w:rsid w:val="00724489"/>
    <w:rsid w:val="007244D3"/>
    <w:rsid w:val="00724607"/>
    <w:rsid w:val="00724795"/>
    <w:rsid w:val="00724908"/>
    <w:rsid w:val="0072540A"/>
    <w:rsid w:val="0072577F"/>
    <w:rsid w:val="007259C9"/>
    <w:rsid w:val="007259D7"/>
    <w:rsid w:val="00725CB5"/>
    <w:rsid w:val="0072634C"/>
    <w:rsid w:val="00726512"/>
    <w:rsid w:val="007266AD"/>
    <w:rsid w:val="00726AFD"/>
    <w:rsid w:val="00726D1E"/>
    <w:rsid w:val="0072782B"/>
    <w:rsid w:val="00727C2D"/>
    <w:rsid w:val="00727CCC"/>
    <w:rsid w:val="007303E9"/>
    <w:rsid w:val="00730441"/>
    <w:rsid w:val="007305D6"/>
    <w:rsid w:val="007307F2"/>
    <w:rsid w:val="007309DD"/>
    <w:rsid w:val="00731204"/>
    <w:rsid w:val="00732AC5"/>
    <w:rsid w:val="00733169"/>
    <w:rsid w:val="007333DF"/>
    <w:rsid w:val="0073349F"/>
    <w:rsid w:val="00733577"/>
    <w:rsid w:val="007335CB"/>
    <w:rsid w:val="007339AC"/>
    <w:rsid w:val="00733B48"/>
    <w:rsid w:val="0073400B"/>
    <w:rsid w:val="0073440A"/>
    <w:rsid w:val="00734959"/>
    <w:rsid w:val="0073591F"/>
    <w:rsid w:val="00735AEA"/>
    <w:rsid w:val="00735E66"/>
    <w:rsid w:val="0073609D"/>
    <w:rsid w:val="00736C81"/>
    <w:rsid w:val="00736D7A"/>
    <w:rsid w:val="007371AC"/>
    <w:rsid w:val="00737B7B"/>
    <w:rsid w:val="00737FC7"/>
    <w:rsid w:val="0074002D"/>
    <w:rsid w:val="00740663"/>
    <w:rsid w:val="00740745"/>
    <w:rsid w:val="007409F5"/>
    <w:rsid w:val="00740A11"/>
    <w:rsid w:val="00740A25"/>
    <w:rsid w:val="00740E5A"/>
    <w:rsid w:val="00740E62"/>
    <w:rsid w:val="007413E1"/>
    <w:rsid w:val="00741C09"/>
    <w:rsid w:val="00741D00"/>
    <w:rsid w:val="00741D6B"/>
    <w:rsid w:val="00741FA1"/>
    <w:rsid w:val="007420BD"/>
    <w:rsid w:val="00742102"/>
    <w:rsid w:val="0074249E"/>
    <w:rsid w:val="007427B7"/>
    <w:rsid w:val="00742903"/>
    <w:rsid w:val="0074297F"/>
    <w:rsid w:val="00742EDC"/>
    <w:rsid w:val="007431DD"/>
    <w:rsid w:val="00743A42"/>
    <w:rsid w:val="00743B12"/>
    <w:rsid w:val="0074402B"/>
    <w:rsid w:val="0074416F"/>
    <w:rsid w:val="00744655"/>
    <w:rsid w:val="00744C7E"/>
    <w:rsid w:val="00744CB5"/>
    <w:rsid w:val="00744DE6"/>
    <w:rsid w:val="00744FA1"/>
    <w:rsid w:val="007450AB"/>
    <w:rsid w:val="007456F6"/>
    <w:rsid w:val="00745833"/>
    <w:rsid w:val="00745BAC"/>
    <w:rsid w:val="00745EB8"/>
    <w:rsid w:val="00746093"/>
    <w:rsid w:val="007460F1"/>
    <w:rsid w:val="00746251"/>
    <w:rsid w:val="00746423"/>
    <w:rsid w:val="007464DB"/>
    <w:rsid w:val="0074651F"/>
    <w:rsid w:val="007466DB"/>
    <w:rsid w:val="007467A0"/>
    <w:rsid w:val="007467C6"/>
    <w:rsid w:val="007468A4"/>
    <w:rsid w:val="00746C35"/>
    <w:rsid w:val="00746D9D"/>
    <w:rsid w:val="00746FE8"/>
    <w:rsid w:val="007472DD"/>
    <w:rsid w:val="007475D1"/>
    <w:rsid w:val="0074763A"/>
    <w:rsid w:val="007478EF"/>
    <w:rsid w:val="007478F1"/>
    <w:rsid w:val="00747952"/>
    <w:rsid w:val="00747A68"/>
    <w:rsid w:val="00747C48"/>
    <w:rsid w:val="00750006"/>
    <w:rsid w:val="00750405"/>
    <w:rsid w:val="00750720"/>
    <w:rsid w:val="00750866"/>
    <w:rsid w:val="007508C3"/>
    <w:rsid w:val="007508D2"/>
    <w:rsid w:val="00750913"/>
    <w:rsid w:val="0075098D"/>
    <w:rsid w:val="007509A1"/>
    <w:rsid w:val="00750EB3"/>
    <w:rsid w:val="00750F13"/>
    <w:rsid w:val="007514C0"/>
    <w:rsid w:val="007517F6"/>
    <w:rsid w:val="00751918"/>
    <w:rsid w:val="00751A89"/>
    <w:rsid w:val="00751AC4"/>
    <w:rsid w:val="00751AF5"/>
    <w:rsid w:val="00751B61"/>
    <w:rsid w:val="0075218C"/>
    <w:rsid w:val="00752515"/>
    <w:rsid w:val="007525EC"/>
    <w:rsid w:val="007529FE"/>
    <w:rsid w:val="00752F2C"/>
    <w:rsid w:val="00752FAD"/>
    <w:rsid w:val="00753489"/>
    <w:rsid w:val="007538D7"/>
    <w:rsid w:val="00753AEC"/>
    <w:rsid w:val="00753BCB"/>
    <w:rsid w:val="00753E77"/>
    <w:rsid w:val="00753EA7"/>
    <w:rsid w:val="00753F59"/>
    <w:rsid w:val="0075427F"/>
    <w:rsid w:val="00754B3D"/>
    <w:rsid w:val="00754C41"/>
    <w:rsid w:val="00755040"/>
    <w:rsid w:val="0075574D"/>
    <w:rsid w:val="007557F1"/>
    <w:rsid w:val="00756773"/>
    <w:rsid w:val="00756791"/>
    <w:rsid w:val="007568C6"/>
    <w:rsid w:val="0075695F"/>
    <w:rsid w:val="007569DC"/>
    <w:rsid w:val="00756AC0"/>
    <w:rsid w:val="00756AE5"/>
    <w:rsid w:val="00756C72"/>
    <w:rsid w:val="00756DA5"/>
    <w:rsid w:val="00756F07"/>
    <w:rsid w:val="00757594"/>
    <w:rsid w:val="00757ACF"/>
    <w:rsid w:val="00757DB9"/>
    <w:rsid w:val="00757F7B"/>
    <w:rsid w:val="00760001"/>
    <w:rsid w:val="0076003D"/>
    <w:rsid w:val="007602D7"/>
    <w:rsid w:val="0076055F"/>
    <w:rsid w:val="00760698"/>
    <w:rsid w:val="007610B8"/>
    <w:rsid w:val="00761276"/>
    <w:rsid w:val="007613F9"/>
    <w:rsid w:val="00761530"/>
    <w:rsid w:val="00761B73"/>
    <w:rsid w:val="00761DB5"/>
    <w:rsid w:val="00762100"/>
    <w:rsid w:val="0076224C"/>
    <w:rsid w:val="007623A8"/>
    <w:rsid w:val="0076241B"/>
    <w:rsid w:val="007625DB"/>
    <w:rsid w:val="0076260B"/>
    <w:rsid w:val="007626A6"/>
    <w:rsid w:val="00762875"/>
    <w:rsid w:val="00762B3E"/>
    <w:rsid w:val="00762CC8"/>
    <w:rsid w:val="00762E78"/>
    <w:rsid w:val="00762FC6"/>
    <w:rsid w:val="007630CD"/>
    <w:rsid w:val="00763292"/>
    <w:rsid w:val="007634F3"/>
    <w:rsid w:val="007637F2"/>
    <w:rsid w:val="0076390B"/>
    <w:rsid w:val="007639E1"/>
    <w:rsid w:val="00763F17"/>
    <w:rsid w:val="00763F79"/>
    <w:rsid w:val="00763FDF"/>
    <w:rsid w:val="0076486A"/>
    <w:rsid w:val="007655C4"/>
    <w:rsid w:val="00765702"/>
    <w:rsid w:val="0076579B"/>
    <w:rsid w:val="0076588E"/>
    <w:rsid w:val="007658E4"/>
    <w:rsid w:val="00765AB0"/>
    <w:rsid w:val="00765DD1"/>
    <w:rsid w:val="007661ED"/>
    <w:rsid w:val="00766462"/>
    <w:rsid w:val="00766A28"/>
    <w:rsid w:val="00766B2E"/>
    <w:rsid w:val="00766C1C"/>
    <w:rsid w:val="00766D46"/>
    <w:rsid w:val="00766E02"/>
    <w:rsid w:val="0076726E"/>
    <w:rsid w:val="007672A2"/>
    <w:rsid w:val="00767519"/>
    <w:rsid w:val="00767557"/>
    <w:rsid w:val="00767AEB"/>
    <w:rsid w:val="00767B89"/>
    <w:rsid w:val="0077017D"/>
    <w:rsid w:val="007706DA"/>
    <w:rsid w:val="007707D2"/>
    <w:rsid w:val="00770A8D"/>
    <w:rsid w:val="00770C80"/>
    <w:rsid w:val="007712BC"/>
    <w:rsid w:val="007717E0"/>
    <w:rsid w:val="00771C1B"/>
    <w:rsid w:val="00771D5D"/>
    <w:rsid w:val="00771D6B"/>
    <w:rsid w:val="00771EDC"/>
    <w:rsid w:val="00772146"/>
    <w:rsid w:val="007722CF"/>
    <w:rsid w:val="00772341"/>
    <w:rsid w:val="00772553"/>
    <w:rsid w:val="007725B7"/>
    <w:rsid w:val="00772655"/>
    <w:rsid w:val="00772657"/>
    <w:rsid w:val="00772786"/>
    <w:rsid w:val="00772BAF"/>
    <w:rsid w:val="00772BF7"/>
    <w:rsid w:val="00772E32"/>
    <w:rsid w:val="00772F45"/>
    <w:rsid w:val="0077361D"/>
    <w:rsid w:val="0077380E"/>
    <w:rsid w:val="00773893"/>
    <w:rsid w:val="00773DAF"/>
    <w:rsid w:val="00773FE1"/>
    <w:rsid w:val="007748F4"/>
    <w:rsid w:val="00774928"/>
    <w:rsid w:val="00775588"/>
    <w:rsid w:val="007758E9"/>
    <w:rsid w:val="00775C02"/>
    <w:rsid w:val="0077609A"/>
    <w:rsid w:val="00776103"/>
    <w:rsid w:val="0077627C"/>
    <w:rsid w:val="007762D2"/>
    <w:rsid w:val="0077688A"/>
    <w:rsid w:val="00776D9F"/>
    <w:rsid w:val="0077710C"/>
    <w:rsid w:val="007777AD"/>
    <w:rsid w:val="00777893"/>
    <w:rsid w:val="00777A4F"/>
    <w:rsid w:val="00777A60"/>
    <w:rsid w:val="00777BEA"/>
    <w:rsid w:val="007800C8"/>
    <w:rsid w:val="0078028A"/>
    <w:rsid w:val="00780611"/>
    <w:rsid w:val="0078063F"/>
    <w:rsid w:val="00780795"/>
    <w:rsid w:val="0078080B"/>
    <w:rsid w:val="00780899"/>
    <w:rsid w:val="007808D7"/>
    <w:rsid w:val="00780A4C"/>
    <w:rsid w:val="00780C06"/>
    <w:rsid w:val="0078108F"/>
    <w:rsid w:val="007815DC"/>
    <w:rsid w:val="007818AE"/>
    <w:rsid w:val="00782205"/>
    <w:rsid w:val="0078223B"/>
    <w:rsid w:val="007822B8"/>
    <w:rsid w:val="0078252C"/>
    <w:rsid w:val="0078257F"/>
    <w:rsid w:val="0078266D"/>
    <w:rsid w:val="00782F39"/>
    <w:rsid w:val="00783297"/>
    <w:rsid w:val="0078357D"/>
    <w:rsid w:val="00783A19"/>
    <w:rsid w:val="00783D6C"/>
    <w:rsid w:val="00784140"/>
    <w:rsid w:val="007841FF"/>
    <w:rsid w:val="00784426"/>
    <w:rsid w:val="007845C5"/>
    <w:rsid w:val="00784BCC"/>
    <w:rsid w:val="00784CA1"/>
    <w:rsid w:val="00784F3E"/>
    <w:rsid w:val="00785146"/>
    <w:rsid w:val="0078526C"/>
    <w:rsid w:val="00785484"/>
    <w:rsid w:val="0078571E"/>
    <w:rsid w:val="00785729"/>
    <w:rsid w:val="00785866"/>
    <w:rsid w:val="00785B65"/>
    <w:rsid w:val="00785C7E"/>
    <w:rsid w:val="00785F98"/>
    <w:rsid w:val="00786301"/>
    <w:rsid w:val="0078655C"/>
    <w:rsid w:val="0078663E"/>
    <w:rsid w:val="007868E8"/>
    <w:rsid w:val="007869AA"/>
    <w:rsid w:val="007869E3"/>
    <w:rsid w:val="00787004"/>
    <w:rsid w:val="007875A6"/>
    <w:rsid w:val="00787615"/>
    <w:rsid w:val="00787B6B"/>
    <w:rsid w:val="00787BF3"/>
    <w:rsid w:val="00787E1B"/>
    <w:rsid w:val="00787E72"/>
    <w:rsid w:val="007900D2"/>
    <w:rsid w:val="00790503"/>
    <w:rsid w:val="0079059D"/>
    <w:rsid w:val="0079094C"/>
    <w:rsid w:val="00790969"/>
    <w:rsid w:val="00790B44"/>
    <w:rsid w:val="0079110C"/>
    <w:rsid w:val="00791B3E"/>
    <w:rsid w:val="00791D67"/>
    <w:rsid w:val="00791D84"/>
    <w:rsid w:val="00791F1C"/>
    <w:rsid w:val="0079201A"/>
    <w:rsid w:val="00792112"/>
    <w:rsid w:val="007921D0"/>
    <w:rsid w:val="0079275A"/>
    <w:rsid w:val="007929F1"/>
    <w:rsid w:val="00792B36"/>
    <w:rsid w:val="00793055"/>
    <w:rsid w:val="00793286"/>
    <w:rsid w:val="007936C1"/>
    <w:rsid w:val="00793738"/>
    <w:rsid w:val="007937EB"/>
    <w:rsid w:val="00793917"/>
    <w:rsid w:val="00793BF4"/>
    <w:rsid w:val="007941B0"/>
    <w:rsid w:val="0079435B"/>
    <w:rsid w:val="0079439A"/>
    <w:rsid w:val="007945CF"/>
    <w:rsid w:val="00794662"/>
    <w:rsid w:val="007947BA"/>
    <w:rsid w:val="00794C0D"/>
    <w:rsid w:val="00794F84"/>
    <w:rsid w:val="00795A52"/>
    <w:rsid w:val="00795B51"/>
    <w:rsid w:val="0079644F"/>
    <w:rsid w:val="00796514"/>
    <w:rsid w:val="00796929"/>
    <w:rsid w:val="00796956"/>
    <w:rsid w:val="00796B3B"/>
    <w:rsid w:val="00796C7F"/>
    <w:rsid w:val="007971D0"/>
    <w:rsid w:val="00797734"/>
    <w:rsid w:val="00797740"/>
    <w:rsid w:val="00797D60"/>
    <w:rsid w:val="007A05CB"/>
    <w:rsid w:val="007A0777"/>
    <w:rsid w:val="007A077F"/>
    <w:rsid w:val="007A0B31"/>
    <w:rsid w:val="007A0C58"/>
    <w:rsid w:val="007A0C92"/>
    <w:rsid w:val="007A0ECC"/>
    <w:rsid w:val="007A1EC1"/>
    <w:rsid w:val="007A2027"/>
    <w:rsid w:val="007A21BB"/>
    <w:rsid w:val="007A2422"/>
    <w:rsid w:val="007A28B5"/>
    <w:rsid w:val="007A345A"/>
    <w:rsid w:val="007A35AF"/>
    <w:rsid w:val="007A3ABD"/>
    <w:rsid w:val="007A3AD8"/>
    <w:rsid w:val="007A3BB7"/>
    <w:rsid w:val="007A3FF4"/>
    <w:rsid w:val="007A433C"/>
    <w:rsid w:val="007A4540"/>
    <w:rsid w:val="007A475C"/>
    <w:rsid w:val="007A47B7"/>
    <w:rsid w:val="007A48DE"/>
    <w:rsid w:val="007A4BC0"/>
    <w:rsid w:val="007A4ECD"/>
    <w:rsid w:val="007A50E3"/>
    <w:rsid w:val="007A53E7"/>
    <w:rsid w:val="007A5536"/>
    <w:rsid w:val="007A5672"/>
    <w:rsid w:val="007A597D"/>
    <w:rsid w:val="007A5999"/>
    <w:rsid w:val="007A5DDD"/>
    <w:rsid w:val="007A5DF2"/>
    <w:rsid w:val="007A5F49"/>
    <w:rsid w:val="007A5FD3"/>
    <w:rsid w:val="007A627A"/>
    <w:rsid w:val="007A64FD"/>
    <w:rsid w:val="007A6675"/>
    <w:rsid w:val="007A6711"/>
    <w:rsid w:val="007A6CEA"/>
    <w:rsid w:val="007A6CF6"/>
    <w:rsid w:val="007A707B"/>
    <w:rsid w:val="007A7223"/>
    <w:rsid w:val="007A775F"/>
    <w:rsid w:val="007A7F61"/>
    <w:rsid w:val="007B005A"/>
    <w:rsid w:val="007B0437"/>
    <w:rsid w:val="007B0976"/>
    <w:rsid w:val="007B0A66"/>
    <w:rsid w:val="007B0A90"/>
    <w:rsid w:val="007B0B94"/>
    <w:rsid w:val="007B0E2B"/>
    <w:rsid w:val="007B19C1"/>
    <w:rsid w:val="007B1F0A"/>
    <w:rsid w:val="007B1F74"/>
    <w:rsid w:val="007B1F9B"/>
    <w:rsid w:val="007B2524"/>
    <w:rsid w:val="007B2599"/>
    <w:rsid w:val="007B2641"/>
    <w:rsid w:val="007B2E81"/>
    <w:rsid w:val="007B2F9A"/>
    <w:rsid w:val="007B3094"/>
    <w:rsid w:val="007B3305"/>
    <w:rsid w:val="007B36CD"/>
    <w:rsid w:val="007B36E4"/>
    <w:rsid w:val="007B39A8"/>
    <w:rsid w:val="007B4161"/>
    <w:rsid w:val="007B43A4"/>
    <w:rsid w:val="007B4730"/>
    <w:rsid w:val="007B5A33"/>
    <w:rsid w:val="007B5F18"/>
    <w:rsid w:val="007B5F48"/>
    <w:rsid w:val="007B5FD8"/>
    <w:rsid w:val="007B6258"/>
    <w:rsid w:val="007B6308"/>
    <w:rsid w:val="007B6AB2"/>
    <w:rsid w:val="007B6B98"/>
    <w:rsid w:val="007B708F"/>
    <w:rsid w:val="007B739F"/>
    <w:rsid w:val="007B772A"/>
    <w:rsid w:val="007B7AA4"/>
    <w:rsid w:val="007B7CC0"/>
    <w:rsid w:val="007B7DFF"/>
    <w:rsid w:val="007C00F6"/>
    <w:rsid w:val="007C0407"/>
    <w:rsid w:val="007C07C7"/>
    <w:rsid w:val="007C09AA"/>
    <w:rsid w:val="007C1311"/>
    <w:rsid w:val="007C1AA6"/>
    <w:rsid w:val="007C1BEC"/>
    <w:rsid w:val="007C1EA5"/>
    <w:rsid w:val="007C265F"/>
    <w:rsid w:val="007C28CB"/>
    <w:rsid w:val="007C3110"/>
    <w:rsid w:val="007C3234"/>
    <w:rsid w:val="007C34D0"/>
    <w:rsid w:val="007C35BF"/>
    <w:rsid w:val="007C37B2"/>
    <w:rsid w:val="007C3A59"/>
    <w:rsid w:val="007C3B01"/>
    <w:rsid w:val="007C3D44"/>
    <w:rsid w:val="007C3F59"/>
    <w:rsid w:val="007C404B"/>
    <w:rsid w:val="007C444F"/>
    <w:rsid w:val="007C48AA"/>
    <w:rsid w:val="007C4A34"/>
    <w:rsid w:val="007C4F75"/>
    <w:rsid w:val="007C56D6"/>
    <w:rsid w:val="007C6140"/>
    <w:rsid w:val="007C642F"/>
    <w:rsid w:val="007C6BDF"/>
    <w:rsid w:val="007C7182"/>
    <w:rsid w:val="007C744A"/>
    <w:rsid w:val="007C7506"/>
    <w:rsid w:val="007C7B31"/>
    <w:rsid w:val="007C7F21"/>
    <w:rsid w:val="007C7F3E"/>
    <w:rsid w:val="007C7F97"/>
    <w:rsid w:val="007D05D0"/>
    <w:rsid w:val="007D0A79"/>
    <w:rsid w:val="007D11F3"/>
    <w:rsid w:val="007D1368"/>
    <w:rsid w:val="007D1891"/>
    <w:rsid w:val="007D19E3"/>
    <w:rsid w:val="007D1AA7"/>
    <w:rsid w:val="007D26B0"/>
    <w:rsid w:val="007D2E55"/>
    <w:rsid w:val="007D30B2"/>
    <w:rsid w:val="007D30E1"/>
    <w:rsid w:val="007D3932"/>
    <w:rsid w:val="007D3ED3"/>
    <w:rsid w:val="007D40DD"/>
    <w:rsid w:val="007D4112"/>
    <w:rsid w:val="007D42A3"/>
    <w:rsid w:val="007D4483"/>
    <w:rsid w:val="007D460D"/>
    <w:rsid w:val="007D4745"/>
    <w:rsid w:val="007D4801"/>
    <w:rsid w:val="007D489B"/>
    <w:rsid w:val="007D4B2A"/>
    <w:rsid w:val="007D4C8A"/>
    <w:rsid w:val="007D4D53"/>
    <w:rsid w:val="007D4DDB"/>
    <w:rsid w:val="007D4F08"/>
    <w:rsid w:val="007D619C"/>
    <w:rsid w:val="007D63D5"/>
    <w:rsid w:val="007D6F98"/>
    <w:rsid w:val="007D70E2"/>
    <w:rsid w:val="007D7119"/>
    <w:rsid w:val="007D74AE"/>
    <w:rsid w:val="007D7928"/>
    <w:rsid w:val="007D79B2"/>
    <w:rsid w:val="007D7D6F"/>
    <w:rsid w:val="007D7D95"/>
    <w:rsid w:val="007D7E78"/>
    <w:rsid w:val="007E015D"/>
    <w:rsid w:val="007E02E0"/>
    <w:rsid w:val="007E038A"/>
    <w:rsid w:val="007E0C6F"/>
    <w:rsid w:val="007E0CB5"/>
    <w:rsid w:val="007E0FB8"/>
    <w:rsid w:val="007E10CB"/>
    <w:rsid w:val="007E12C9"/>
    <w:rsid w:val="007E1685"/>
    <w:rsid w:val="007E169B"/>
    <w:rsid w:val="007E1864"/>
    <w:rsid w:val="007E1AC4"/>
    <w:rsid w:val="007E1B0A"/>
    <w:rsid w:val="007E1CE5"/>
    <w:rsid w:val="007E2344"/>
    <w:rsid w:val="007E24BB"/>
    <w:rsid w:val="007E2983"/>
    <w:rsid w:val="007E2D53"/>
    <w:rsid w:val="007E3081"/>
    <w:rsid w:val="007E328C"/>
    <w:rsid w:val="007E3589"/>
    <w:rsid w:val="007E3BB9"/>
    <w:rsid w:val="007E4398"/>
    <w:rsid w:val="007E4A55"/>
    <w:rsid w:val="007E4A96"/>
    <w:rsid w:val="007E4C30"/>
    <w:rsid w:val="007E4C79"/>
    <w:rsid w:val="007E5DE9"/>
    <w:rsid w:val="007E5F85"/>
    <w:rsid w:val="007E6093"/>
    <w:rsid w:val="007E6205"/>
    <w:rsid w:val="007E63AD"/>
    <w:rsid w:val="007E6682"/>
    <w:rsid w:val="007E676B"/>
    <w:rsid w:val="007E6826"/>
    <w:rsid w:val="007E6A9B"/>
    <w:rsid w:val="007E722C"/>
    <w:rsid w:val="007E7277"/>
    <w:rsid w:val="007E72A6"/>
    <w:rsid w:val="007E73DA"/>
    <w:rsid w:val="007E746C"/>
    <w:rsid w:val="007E7A53"/>
    <w:rsid w:val="007F0359"/>
    <w:rsid w:val="007F0395"/>
    <w:rsid w:val="007F0422"/>
    <w:rsid w:val="007F059D"/>
    <w:rsid w:val="007F07ED"/>
    <w:rsid w:val="007F0A23"/>
    <w:rsid w:val="007F0AB3"/>
    <w:rsid w:val="007F0BE8"/>
    <w:rsid w:val="007F0C15"/>
    <w:rsid w:val="007F0DDE"/>
    <w:rsid w:val="007F0FDD"/>
    <w:rsid w:val="007F11BF"/>
    <w:rsid w:val="007F1396"/>
    <w:rsid w:val="007F1F12"/>
    <w:rsid w:val="007F264D"/>
    <w:rsid w:val="007F2D0B"/>
    <w:rsid w:val="007F2D36"/>
    <w:rsid w:val="007F2F1D"/>
    <w:rsid w:val="007F31F6"/>
    <w:rsid w:val="007F3318"/>
    <w:rsid w:val="007F3803"/>
    <w:rsid w:val="007F3AEA"/>
    <w:rsid w:val="007F3C2D"/>
    <w:rsid w:val="007F3F1E"/>
    <w:rsid w:val="007F3F4C"/>
    <w:rsid w:val="007F4642"/>
    <w:rsid w:val="007F4916"/>
    <w:rsid w:val="007F502F"/>
    <w:rsid w:val="007F54A6"/>
    <w:rsid w:val="007F662E"/>
    <w:rsid w:val="007F6854"/>
    <w:rsid w:val="007F6AE7"/>
    <w:rsid w:val="007F7682"/>
    <w:rsid w:val="007F7BFA"/>
    <w:rsid w:val="0080015D"/>
    <w:rsid w:val="008004E9"/>
    <w:rsid w:val="00800739"/>
    <w:rsid w:val="00800A91"/>
    <w:rsid w:val="00801239"/>
    <w:rsid w:val="008012A1"/>
    <w:rsid w:val="00801323"/>
    <w:rsid w:val="00801340"/>
    <w:rsid w:val="00801502"/>
    <w:rsid w:val="008018E4"/>
    <w:rsid w:val="00801BC3"/>
    <w:rsid w:val="00802336"/>
    <w:rsid w:val="00802489"/>
    <w:rsid w:val="00802934"/>
    <w:rsid w:val="00802970"/>
    <w:rsid w:val="00802A07"/>
    <w:rsid w:val="00802A24"/>
    <w:rsid w:val="0080301B"/>
    <w:rsid w:val="0080301F"/>
    <w:rsid w:val="00803098"/>
    <w:rsid w:val="00803498"/>
    <w:rsid w:val="008035B0"/>
    <w:rsid w:val="008035CE"/>
    <w:rsid w:val="0080364D"/>
    <w:rsid w:val="00804349"/>
    <w:rsid w:val="00804358"/>
    <w:rsid w:val="008043BC"/>
    <w:rsid w:val="00804693"/>
    <w:rsid w:val="00804C35"/>
    <w:rsid w:val="00804D1F"/>
    <w:rsid w:val="0080555B"/>
    <w:rsid w:val="00805768"/>
    <w:rsid w:val="0080583B"/>
    <w:rsid w:val="00805975"/>
    <w:rsid w:val="008065C3"/>
    <w:rsid w:val="0080690B"/>
    <w:rsid w:val="008069DA"/>
    <w:rsid w:val="00806C63"/>
    <w:rsid w:val="00806F89"/>
    <w:rsid w:val="00807664"/>
    <w:rsid w:val="00807A48"/>
    <w:rsid w:val="0081021B"/>
    <w:rsid w:val="00810625"/>
    <w:rsid w:val="00810738"/>
    <w:rsid w:val="00810891"/>
    <w:rsid w:val="00810AFD"/>
    <w:rsid w:val="00810B23"/>
    <w:rsid w:val="00810B9A"/>
    <w:rsid w:val="00810F99"/>
    <w:rsid w:val="00811286"/>
    <w:rsid w:val="00811410"/>
    <w:rsid w:val="0081164A"/>
    <w:rsid w:val="008117B4"/>
    <w:rsid w:val="00811810"/>
    <w:rsid w:val="00811B1A"/>
    <w:rsid w:val="00811E08"/>
    <w:rsid w:val="00812070"/>
    <w:rsid w:val="00812072"/>
    <w:rsid w:val="008120FD"/>
    <w:rsid w:val="008122B6"/>
    <w:rsid w:val="00812C86"/>
    <w:rsid w:val="00812CC8"/>
    <w:rsid w:val="00812D91"/>
    <w:rsid w:val="00812E7E"/>
    <w:rsid w:val="00812EE3"/>
    <w:rsid w:val="0081315D"/>
    <w:rsid w:val="0081327A"/>
    <w:rsid w:val="00813AC4"/>
    <w:rsid w:val="00813F1D"/>
    <w:rsid w:val="00814030"/>
    <w:rsid w:val="008142A2"/>
    <w:rsid w:val="00814343"/>
    <w:rsid w:val="0081436D"/>
    <w:rsid w:val="0081441B"/>
    <w:rsid w:val="008144F6"/>
    <w:rsid w:val="008145FA"/>
    <w:rsid w:val="00815A47"/>
    <w:rsid w:val="00816320"/>
    <w:rsid w:val="008165FB"/>
    <w:rsid w:val="00816ADA"/>
    <w:rsid w:val="00816D27"/>
    <w:rsid w:val="008173C8"/>
    <w:rsid w:val="00817506"/>
    <w:rsid w:val="00817830"/>
    <w:rsid w:val="00820056"/>
    <w:rsid w:val="00820418"/>
    <w:rsid w:val="008208AD"/>
    <w:rsid w:val="008208F4"/>
    <w:rsid w:val="00820B22"/>
    <w:rsid w:val="00820BD4"/>
    <w:rsid w:val="00820D90"/>
    <w:rsid w:val="00820F38"/>
    <w:rsid w:val="00820FB3"/>
    <w:rsid w:val="00820FEF"/>
    <w:rsid w:val="0082127A"/>
    <w:rsid w:val="0082186A"/>
    <w:rsid w:val="008219B3"/>
    <w:rsid w:val="008219BC"/>
    <w:rsid w:val="00821CDF"/>
    <w:rsid w:val="00821DC0"/>
    <w:rsid w:val="00822097"/>
    <w:rsid w:val="00822CDE"/>
    <w:rsid w:val="00822D40"/>
    <w:rsid w:val="008230B0"/>
    <w:rsid w:val="0082331D"/>
    <w:rsid w:val="0082373F"/>
    <w:rsid w:val="008239EE"/>
    <w:rsid w:val="00823BCD"/>
    <w:rsid w:val="00824845"/>
    <w:rsid w:val="0082494D"/>
    <w:rsid w:val="00824E47"/>
    <w:rsid w:val="00824F76"/>
    <w:rsid w:val="00824FB1"/>
    <w:rsid w:val="00824FC5"/>
    <w:rsid w:val="00825160"/>
    <w:rsid w:val="00825205"/>
    <w:rsid w:val="008252FC"/>
    <w:rsid w:val="00825394"/>
    <w:rsid w:val="008254BF"/>
    <w:rsid w:val="00825506"/>
    <w:rsid w:val="008259A1"/>
    <w:rsid w:val="00825A0C"/>
    <w:rsid w:val="00825AF0"/>
    <w:rsid w:val="00825B9E"/>
    <w:rsid w:val="00825C6F"/>
    <w:rsid w:val="00825E61"/>
    <w:rsid w:val="00825E67"/>
    <w:rsid w:val="00825E96"/>
    <w:rsid w:val="00826001"/>
    <w:rsid w:val="0082607B"/>
    <w:rsid w:val="0082623E"/>
    <w:rsid w:val="008262F5"/>
    <w:rsid w:val="008264DA"/>
    <w:rsid w:val="008265D2"/>
    <w:rsid w:val="00826B2B"/>
    <w:rsid w:val="00826C79"/>
    <w:rsid w:val="00826E14"/>
    <w:rsid w:val="00827031"/>
    <w:rsid w:val="0082704A"/>
    <w:rsid w:val="00827510"/>
    <w:rsid w:val="00827513"/>
    <w:rsid w:val="008275A9"/>
    <w:rsid w:val="00827613"/>
    <w:rsid w:val="0082762F"/>
    <w:rsid w:val="00827999"/>
    <w:rsid w:val="00827DF5"/>
    <w:rsid w:val="0083001C"/>
    <w:rsid w:val="0083011D"/>
    <w:rsid w:val="008304E1"/>
    <w:rsid w:val="00830648"/>
    <w:rsid w:val="0083085B"/>
    <w:rsid w:val="00830CB6"/>
    <w:rsid w:val="0083129B"/>
    <w:rsid w:val="0083149C"/>
    <w:rsid w:val="008314FA"/>
    <w:rsid w:val="008315B8"/>
    <w:rsid w:val="0083166E"/>
    <w:rsid w:val="00831825"/>
    <w:rsid w:val="00831909"/>
    <w:rsid w:val="0083199C"/>
    <w:rsid w:val="008320B9"/>
    <w:rsid w:val="00832204"/>
    <w:rsid w:val="0083265F"/>
    <w:rsid w:val="00832C9B"/>
    <w:rsid w:val="00832EF9"/>
    <w:rsid w:val="008332A2"/>
    <w:rsid w:val="0083371B"/>
    <w:rsid w:val="00833892"/>
    <w:rsid w:val="00833D1F"/>
    <w:rsid w:val="008340DD"/>
    <w:rsid w:val="008347CE"/>
    <w:rsid w:val="008349E8"/>
    <w:rsid w:val="00834A83"/>
    <w:rsid w:val="00834ABE"/>
    <w:rsid w:val="00834BC3"/>
    <w:rsid w:val="00834C8A"/>
    <w:rsid w:val="0083516A"/>
    <w:rsid w:val="00835B73"/>
    <w:rsid w:val="00836134"/>
    <w:rsid w:val="0083629C"/>
    <w:rsid w:val="00836399"/>
    <w:rsid w:val="008366B7"/>
    <w:rsid w:val="00836E46"/>
    <w:rsid w:val="00837244"/>
    <w:rsid w:val="008375A7"/>
    <w:rsid w:val="00837974"/>
    <w:rsid w:val="00840532"/>
    <w:rsid w:val="00841472"/>
    <w:rsid w:val="008414C7"/>
    <w:rsid w:val="00841A37"/>
    <w:rsid w:val="00841F85"/>
    <w:rsid w:val="00842033"/>
    <w:rsid w:val="00842465"/>
    <w:rsid w:val="008426CF"/>
    <w:rsid w:val="008428E5"/>
    <w:rsid w:val="00842A94"/>
    <w:rsid w:val="00842C82"/>
    <w:rsid w:val="00842D29"/>
    <w:rsid w:val="00842FF1"/>
    <w:rsid w:val="00843540"/>
    <w:rsid w:val="00843B93"/>
    <w:rsid w:val="008445D1"/>
    <w:rsid w:val="008448A1"/>
    <w:rsid w:val="00844D16"/>
    <w:rsid w:val="00844E00"/>
    <w:rsid w:val="00845575"/>
    <w:rsid w:val="00845DB5"/>
    <w:rsid w:val="008461F4"/>
    <w:rsid w:val="0084624D"/>
    <w:rsid w:val="0084630E"/>
    <w:rsid w:val="0084670A"/>
    <w:rsid w:val="008468B7"/>
    <w:rsid w:val="00846F0F"/>
    <w:rsid w:val="008475E2"/>
    <w:rsid w:val="008477CA"/>
    <w:rsid w:val="008477D9"/>
    <w:rsid w:val="0084782A"/>
    <w:rsid w:val="0084796D"/>
    <w:rsid w:val="00847A78"/>
    <w:rsid w:val="00847D0F"/>
    <w:rsid w:val="00847D5B"/>
    <w:rsid w:val="00847EDE"/>
    <w:rsid w:val="00847F62"/>
    <w:rsid w:val="00847FCF"/>
    <w:rsid w:val="00850223"/>
    <w:rsid w:val="00850A93"/>
    <w:rsid w:val="00850CCA"/>
    <w:rsid w:val="00851332"/>
    <w:rsid w:val="00851351"/>
    <w:rsid w:val="008518CF"/>
    <w:rsid w:val="00851C4B"/>
    <w:rsid w:val="00851C63"/>
    <w:rsid w:val="00851D9E"/>
    <w:rsid w:val="008524F0"/>
    <w:rsid w:val="008528B5"/>
    <w:rsid w:val="00852A65"/>
    <w:rsid w:val="00852E1F"/>
    <w:rsid w:val="00852E85"/>
    <w:rsid w:val="00852FA8"/>
    <w:rsid w:val="00853C76"/>
    <w:rsid w:val="00853CAA"/>
    <w:rsid w:val="00853CFC"/>
    <w:rsid w:val="00853DEC"/>
    <w:rsid w:val="00854462"/>
    <w:rsid w:val="00854563"/>
    <w:rsid w:val="00854872"/>
    <w:rsid w:val="00854986"/>
    <w:rsid w:val="0085499D"/>
    <w:rsid w:val="00855332"/>
    <w:rsid w:val="008554E1"/>
    <w:rsid w:val="0085608A"/>
    <w:rsid w:val="00856392"/>
    <w:rsid w:val="0085649D"/>
    <w:rsid w:val="0085660E"/>
    <w:rsid w:val="0085686A"/>
    <w:rsid w:val="00856BFE"/>
    <w:rsid w:val="00856DA8"/>
    <w:rsid w:val="00856F5B"/>
    <w:rsid w:val="00857131"/>
    <w:rsid w:val="008573BB"/>
    <w:rsid w:val="008575CF"/>
    <w:rsid w:val="0085767B"/>
    <w:rsid w:val="008577DB"/>
    <w:rsid w:val="00857CE6"/>
    <w:rsid w:val="00857D03"/>
    <w:rsid w:val="00857D07"/>
    <w:rsid w:val="0086021C"/>
    <w:rsid w:val="008604CA"/>
    <w:rsid w:val="0086057E"/>
    <w:rsid w:val="00860B10"/>
    <w:rsid w:val="00860BCA"/>
    <w:rsid w:val="00860CAC"/>
    <w:rsid w:val="00861266"/>
    <w:rsid w:val="00861302"/>
    <w:rsid w:val="00861480"/>
    <w:rsid w:val="00861A1E"/>
    <w:rsid w:val="00861DCA"/>
    <w:rsid w:val="00861DDB"/>
    <w:rsid w:val="00862096"/>
    <w:rsid w:val="008621E5"/>
    <w:rsid w:val="00862200"/>
    <w:rsid w:val="008626EA"/>
    <w:rsid w:val="00862ABA"/>
    <w:rsid w:val="00862CFD"/>
    <w:rsid w:val="00862F74"/>
    <w:rsid w:val="00863236"/>
    <w:rsid w:val="00863553"/>
    <w:rsid w:val="008635FB"/>
    <w:rsid w:val="0086370B"/>
    <w:rsid w:val="00863772"/>
    <w:rsid w:val="00863B01"/>
    <w:rsid w:val="00863E2E"/>
    <w:rsid w:val="00863F30"/>
    <w:rsid w:val="00864211"/>
    <w:rsid w:val="00864745"/>
    <w:rsid w:val="0086497C"/>
    <w:rsid w:val="00864E02"/>
    <w:rsid w:val="00865052"/>
    <w:rsid w:val="008652F7"/>
    <w:rsid w:val="0086593F"/>
    <w:rsid w:val="00865962"/>
    <w:rsid w:val="008659B7"/>
    <w:rsid w:val="00865D87"/>
    <w:rsid w:val="00865F38"/>
    <w:rsid w:val="00865FE3"/>
    <w:rsid w:val="008660BD"/>
    <w:rsid w:val="008663A0"/>
    <w:rsid w:val="0086683F"/>
    <w:rsid w:val="00866AF9"/>
    <w:rsid w:val="00866C3C"/>
    <w:rsid w:val="00866CF1"/>
    <w:rsid w:val="00866D12"/>
    <w:rsid w:val="0086719C"/>
    <w:rsid w:val="00867760"/>
    <w:rsid w:val="00870073"/>
    <w:rsid w:val="0087035A"/>
    <w:rsid w:val="008706D0"/>
    <w:rsid w:val="0087103C"/>
    <w:rsid w:val="0087162B"/>
    <w:rsid w:val="008717B3"/>
    <w:rsid w:val="00871CD0"/>
    <w:rsid w:val="00871E33"/>
    <w:rsid w:val="008724FA"/>
    <w:rsid w:val="00872515"/>
    <w:rsid w:val="008727FA"/>
    <w:rsid w:val="00872A6B"/>
    <w:rsid w:val="00872D50"/>
    <w:rsid w:val="00873147"/>
    <w:rsid w:val="008731DC"/>
    <w:rsid w:val="00873205"/>
    <w:rsid w:val="0087339E"/>
    <w:rsid w:val="0087353B"/>
    <w:rsid w:val="0087363C"/>
    <w:rsid w:val="00873691"/>
    <w:rsid w:val="00873A63"/>
    <w:rsid w:val="00873CB4"/>
    <w:rsid w:val="00873DD0"/>
    <w:rsid w:val="00873F5B"/>
    <w:rsid w:val="008749B3"/>
    <w:rsid w:val="00875152"/>
    <w:rsid w:val="008754D8"/>
    <w:rsid w:val="008756E4"/>
    <w:rsid w:val="008757B7"/>
    <w:rsid w:val="0087628D"/>
    <w:rsid w:val="008762A5"/>
    <w:rsid w:val="00876422"/>
    <w:rsid w:val="008764D1"/>
    <w:rsid w:val="008769E8"/>
    <w:rsid w:val="00876AC8"/>
    <w:rsid w:val="00876EEC"/>
    <w:rsid w:val="008774ED"/>
    <w:rsid w:val="0087755A"/>
    <w:rsid w:val="0088011D"/>
    <w:rsid w:val="0088012C"/>
    <w:rsid w:val="0088014B"/>
    <w:rsid w:val="00880348"/>
    <w:rsid w:val="00880443"/>
    <w:rsid w:val="00880526"/>
    <w:rsid w:val="0088063F"/>
    <w:rsid w:val="00880C24"/>
    <w:rsid w:val="00880C95"/>
    <w:rsid w:val="00880D12"/>
    <w:rsid w:val="00880DA0"/>
    <w:rsid w:val="0088156D"/>
    <w:rsid w:val="008817B5"/>
    <w:rsid w:val="00881850"/>
    <w:rsid w:val="008819F7"/>
    <w:rsid w:val="00882120"/>
    <w:rsid w:val="008829D8"/>
    <w:rsid w:val="00882B35"/>
    <w:rsid w:val="00882BE5"/>
    <w:rsid w:val="00882D10"/>
    <w:rsid w:val="00882D69"/>
    <w:rsid w:val="00882FCD"/>
    <w:rsid w:val="00884167"/>
    <w:rsid w:val="00884835"/>
    <w:rsid w:val="00884B9A"/>
    <w:rsid w:val="00884C36"/>
    <w:rsid w:val="00884FBD"/>
    <w:rsid w:val="008851BA"/>
    <w:rsid w:val="00885248"/>
    <w:rsid w:val="00885264"/>
    <w:rsid w:val="00885718"/>
    <w:rsid w:val="008858D9"/>
    <w:rsid w:val="00885A41"/>
    <w:rsid w:val="00885D91"/>
    <w:rsid w:val="00885F4F"/>
    <w:rsid w:val="0088610A"/>
    <w:rsid w:val="00886492"/>
    <w:rsid w:val="0088650D"/>
    <w:rsid w:val="008865E1"/>
    <w:rsid w:val="00886F35"/>
    <w:rsid w:val="008871C8"/>
    <w:rsid w:val="008872CD"/>
    <w:rsid w:val="00887B6D"/>
    <w:rsid w:val="008901B4"/>
    <w:rsid w:val="0089038C"/>
    <w:rsid w:val="00890501"/>
    <w:rsid w:val="00890863"/>
    <w:rsid w:val="00890A4F"/>
    <w:rsid w:val="00890A6D"/>
    <w:rsid w:val="00891052"/>
    <w:rsid w:val="00891425"/>
    <w:rsid w:val="008914C1"/>
    <w:rsid w:val="00891589"/>
    <w:rsid w:val="00891887"/>
    <w:rsid w:val="008919BC"/>
    <w:rsid w:val="00891F26"/>
    <w:rsid w:val="008923C3"/>
    <w:rsid w:val="008924A7"/>
    <w:rsid w:val="008924C9"/>
    <w:rsid w:val="008926CE"/>
    <w:rsid w:val="00892913"/>
    <w:rsid w:val="00892993"/>
    <w:rsid w:val="00892A6F"/>
    <w:rsid w:val="00892C99"/>
    <w:rsid w:val="00893011"/>
    <w:rsid w:val="00893344"/>
    <w:rsid w:val="0089372B"/>
    <w:rsid w:val="00893769"/>
    <w:rsid w:val="00893BAD"/>
    <w:rsid w:val="0089446C"/>
    <w:rsid w:val="008946E9"/>
    <w:rsid w:val="0089510F"/>
    <w:rsid w:val="008951A2"/>
    <w:rsid w:val="008951F0"/>
    <w:rsid w:val="008954C2"/>
    <w:rsid w:val="00895B78"/>
    <w:rsid w:val="00895E5E"/>
    <w:rsid w:val="00896572"/>
    <w:rsid w:val="0089675B"/>
    <w:rsid w:val="00896799"/>
    <w:rsid w:val="008967EB"/>
    <w:rsid w:val="00896AA1"/>
    <w:rsid w:val="00896E98"/>
    <w:rsid w:val="0089719B"/>
    <w:rsid w:val="00897313"/>
    <w:rsid w:val="008978FB"/>
    <w:rsid w:val="008979B6"/>
    <w:rsid w:val="00897F5B"/>
    <w:rsid w:val="00897FEC"/>
    <w:rsid w:val="008A02A4"/>
    <w:rsid w:val="008A02DE"/>
    <w:rsid w:val="008A05E3"/>
    <w:rsid w:val="008A0D8D"/>
    <w:rsid w:val="008A10F2"/>
    <w:rsid w:val="008A161B"/>
    <w:rsid w:val="008A1783"/>
    <w:rsid w:val="008A1929"/>
    <w:rsid w:val="008A1D4D"/>
    <w:rsid w:val="008A1E88"/>
    <w:rsid w:val="008A21B7"/>
    <w:rsid w:val="008A2504"/>
    <w:rsid w:val="008A258E"/>
    <w:rsid w:val="008A2E15"/>
    <w:rsid w:val="008A3314"/>
    <w:rsid w:val="008A348E"/>
    <w:rsid w:val="008A3563"/>
    <w:rsid w:val="008A3972"/>
    <w:rsid w:val="008A39C2"/>
    <w:rsid w:val="008A3A6C"/>
    <w:rsid w:val="008A3F12"/>
    <w:rsid w:val="008A3F2A"/>
    <w:rsid w:val="008A40C4"/>
    <w:rsid w:val="008A40C5"/>
    <w:rsid w:val="008A4604"/>
    <w:rsid w:val="008A499C"/>
    <w:rsid w:val="008A4AB2"/>
    <w:rsid w:val="008A4F84"/>
    <w:rsid w:val="008A51C1"/>
    <w:rsid w:val="008A52B1"/>
    <w:rsid w:val="008A52D2"/>
    <w:rsid w:val="008A52E0"/>
    <w:rsid w:val="008A5335"/>
    <w:rsid w:val="008A58AE"/>
    <w:rsid w:val="008A5B4E"/>
    <w:rsid w:val="008A5D5D"/>
    <w:rsid w:val="008A5E0F"/>
    <w:rsid w:val="008A5F49"/>
    <w:rsid w:val="008A60BB"/>
    <w:rsid w:val="008A66F9"/>
    <w:rsid w:val="008A6700"/>
    <w:rsid w:val="008A7617"/>
    <w:rsid w:val="008A7735"/>
    <w:rsid w:val="008A7742"/>
    <w:rsid w:val="008A7995"/>
    <w:rsid w:val="008A7BD7"/>
    <w:rsid w:val="008A7DE1"/>
    <w:rsid w:val="008A7EB5"/>
    <w:rsid w:val="008A7F36"/>
    <w:rsid w:val="008B0045"/>
    <w:rsid w:val="008B0273"/>
    <w:rsid w:val="008B0300"/>
    <w:rsid w:val="008B0854"/>
    <w:rsid w:val="008B089E"/>
    <w:rsid w:val="008B08D7"/>
    <w:rsid w:val="008B0E12"/>
    <w:rsid w:val="008B0F65"/>
    <w:rsid w:val="008B1108"/>
    <w:rsid w:val="008B1558"/>
    <w:rsid w:val="008B19B3"/>
    <w:rsid w:val="008B1AAB"/>
    <w:rsid w:val="008B2113"/>
    <w:rsid w:val="008B2130"/>
    <w:rsid w:val="008B21CA"/>
    <w:rsid w:val="008B2724"/>
    <w:rsid w:val="008B2AAF"/>
    <w:rsid w:val="008B2D85"/>
    <w:rsid w:val="008B2E83"/>
    <w:rsid w:val="008B3084"/>
    <w:rsid w:val="008B31C2"/>
    <w:rsid w:val="008B330E"/>
    <w:rsid w:val="008B37C9"/>
    <w:rsid w:val="008B3868"/>
    <w:rsid w:val="008B3ABE"/>
    <w:rsid w:val="008B3B46"/>
    <w:rsid w:val="008B40DC"/>
    <w:rsid w:val="008B45EC"/>
    <w:rsid w:val="008B4BD3"/>
    <w:rsid w:val="008B4F31"/>
    <w:rsid w:val="008B75A2"/>
    <w:rsid w:val="008C0084"/>
    <w:rsid w:val="008C014C"/>
    <w:rsid w:val="008C0713"/>
    <w:rsid w:val="008C07C9"/>
    <w:rsid w:val="008C0DD4"/>
    <w:rsid w:val="008C0E05"/>
    <w:rsid w:val="008C0EB7"/>
    <w:rsid w:val="008C173A"/>
    <w:rsid w:val="008C1B2A"/>
    <w:rsid w:val="008C1EC0"/>
    <w:rsid w:val="008C214A"/>
    <w:rsid w:val="008C229A"/>
    <w:rsid w:val="008C26EF"/>
    <w:rsid w:val="008C291B"/>
    <w:rsid w:val="008C29CD"/>
    <w:rsid w:val="008C2C71"/>
    <w:rsid w:val="008C2CB9"/>
    <w:rsid w:val="008C3C5D"/>
    <w:rsid w:val="008C3DA4"/>
    <w:rsid w:val="008C3E96"/>
    <w:rsid w:val="008C4212"/>
    <w:rsid w:val="008C4714"/>
    <w:rsid w:val="008C48A8"/>
    <w:rsid w:val="008C4A6B"/>
    <w:rsid w:val="008C4DAC"/>
    <w:rsid w:val="008C518D"/>
    <w:rsid w:val="008C5202"/>
    <w:rsid w:val="008C5286"/>
    <w:rsid w:val="008C569F"/>
    <w:rsid w:val="008C57A5"/>
    <w:rsid w:val="008C5BC0"/>
    <w:rsid w:val="008C5DAD"/>
    <w:rsid w:val="008C5E49"/>
    <w:rsid w:val="008C5ED6"/>
    <w:rsid w:val="008C5F1C"/>
    <w:rsid w:val="008C6050"/>
    <w:rsid w:val="008C611D"/>
    <w:rsid w:val="008C62CB"/>
    <w:rsid w:val="008C6462"/>
    <w:rsid w:val="008C6576"/>
    <w:rsid w:val="008C6E04"/>
    <w:rsid w:val="008C7058"/>
    <w:rsid w:val="008C7118"/>
    <w:rsid w:val="008C73B6"/>
    <w:rsid w:val="008C7575"/>
    <w:rsid w:val="008C7B85"/>
    <w:rsid w:val="008C7C1C"/>
    <w:rsid w:val="008C7DF7"/>
    <w:rsid w:val="008C7F68"/>
    <w:rsid w:val="008D024F"/>
    <w:rsid w:val="008D05D7"/>
    <w:rsid w:val="008D090D"/>
    <w:rsid w:val="008D0BB2"/>
    <w:rsid w:val="008D0C2D"/>
    <w:rsid w:val="008D0E17"/>
    <w:rsid w:val="008D10C5"/>
    <w:rsid w:val="008D16A6"/>
    <w:rsid w:val="008D1B2C"/>
    <w:rsid w:val="008D1B36"/>
    <w:rsid w:val="008D20E2"/>
    <w:rsid w:val="008D241F"/>
    <w:rsid w:val="008D26B1"/>
    <w:rsid w:val="008D2763"/>
    <w:rsid w:val="008D2E81"/>
    <w:rsid w:val="008D2F8D"/>
    <w:rsid w:val="008D32B8"/>
    <w:rsid w:val="008D3478"/>
    <w:rsid w:val="008D363F"/>
    <w:rsid w:val="008D3CFC"/>
    <w:rsid w:val="008D3FEC"/>
    <w:rsid w:val="008D4B2A"/>
    <w:rsid w:val="008D4D51"/>
    <w:rsid w:val="008D4FE2"/>
    <w:rsid w:val="008D51E5"/>
    <w:rsid w:val="008D52B0"/>
    <w:rsid w:val="008D5495"/>
    <w:rsid w:val="008D6038"/>
    <w:rsid w:val="008D655F"/>
    <w:rsid w:val="008D702E"/>
    <w:rsid w:val="008D77F9"/>
    <w:rsid w:val="008D7938"/>
    <w:rsid w:val="008D7947"/>
    <w:rsid w:val="008D7B8F"/>
    <w:rsid w:val="008D7C14"/>
    <w:rsid w:val="008D7EBB"/>
    <w:rsid w:val="008D7FD2"/>
    <w:rsid w:val="008E0232"/>
    <w:rsid w:val="008E031F"/>
    <w:rsid w:val="008E0339"/>
    <w:rsid w:val="008E04B3"/>
    <w:rsid w:val="008E05F1"/>
    <w:rsid w:val="008E093A"/>
    <w:rsid w:val="008E0B0C"/>
    <w:rsid w:val="008E0F65"/>
    <w:rsid w:val="008E138D"/>
    <w:rsid w:val="008E1686"/>
    <w:rsid w:val="008E1C14"/>
    <w:rsid w:val="008E233D"/>
    <w:rsid w:val="008E2783"/>
    <w:rsid w:val="008E2915"/>
    <w:rsid w:val="008E2BF7"/>
    <w:rsid w:val="008E2D00"/>
    <w:rsid w:val="008E3396"/>
    <w:rsid w:val="008E3830"/>
    <w:rsid w:val="008E3A22"/>
    <w:rsid w:val="008E3B9A"/>
    <w:rsid w:val="008E402D"/>
    <w:rsid w:val="008E416D"/>
    <w:rsid w:val="008E4289"/>
    <w:rsid w:val="008E43AF"/>
    <w:rsid w:val="008E4528"/>
    <w:rsid w:val="008E48FF"/>
    <w:rsid w:val="008E49BF"/>
    <w:rsid w:val="008E4EB7"/>
    <w:rsid w:val="008E5052"/>
    <w:rsid w:val="008E5119"/>
    <w:rsid w:val="008E51DB"/>
    <w:rsid w:val="008E51EA"/>
    <w:rsid w:val="008E52C0"/>
    <w:rsid w:val="008E53C7"/>
    <w:rsid w:val="008E58E3"/>
    <w:rsid w:val="008E5ABF"/>
    <w:rsid w:val="008E5F6A"/>
    <w:rsid w:val="008E5FB1"/>
    <w:rsid w:val="008E6247"/>
    <w:rsid w:val="008E65DD"/>
    <w:rsid w:val="008E6870"/>
    <w:rsid w:val="008E691D"/>
    <w:rsid w:val="008E69E7"/>
    <w:rsid w:val="008E6A8E"/>
    <w:rsid w:val="008E6F5A"/>
    <w:rsid w:val="008E7397"/>
    <w:rsid w:val="008E74C9"/>
    <w:rsid w:val="008E784C"/>
    <w:rsid w:val="008E7B30"/>
    <w:rsid w:val="008E7D2F"/>
    <w:rsid w:val="008E7E8F"/>
    <w:rsid w:val="008E7F5A"/>
    <w:rsid w:val="008E7FEF"/>
    <w:rsid w:val="008F027B"/>
    <w:rsid w:val="008F0305"/>
    <w:rsid w:val="008F0AAA"/>
    <w:rsid w:val="008F0BC0"/>
    <w:rsid w:val="008F0CD4"/>
    <w:rsid w:val="008F0EEB"/>
    <w:rsid w:val="008F0FD6"/>
    <w:rsid w:val="008F10FE"/>
    <w:rsid w:val="008F16FA"/>
    <w:rsid w:val="008F17C1"/>
    <w:rsid w:val="008F1993"/>
    <w:rsid w:val="008F1C03"/>
    <w:rsid w:val="008F1D75"/>
    <w:rsid w:val="008F1E46"/>
    <w:rsid w:val="008F20B7"/>
    <w:rsid w:val="008F25B2"/>
    <w:rsid w:val="008F25F8"/>
    <w:rsid w:val="008F2829"/>
    <w:rsid w:val="008F28EC"/>
    <w:rsid w:val="008F29CF"/>
    <w:rsid w:val="008F2D0F"/>
    <w:rsid w:val="008F2D66"/>
    <w:rsid w:val="008F2F7D"/>
    <w:rsid w:val="008F3119"/>
    <w:rsid w:val="008F313D"/>
    <w:rsid w:val="008F3195"/>
    <w:rsid w:val="008F33DF"/>
    <w:rsid w:val="008F3442"/>
    <w:rsid w:val="008F360A"/>
    <w:rsid w:val="008F3660"/>
    <w:rsid w:val="008F367C"/>
    <w:rsid w:val="008F37F1"/>
    <w:rsid w:val="008F3D03"/>
    <w:rsid w:val="008F40FF"/>
    <w:rsid w:val="008F4A71"/>
    <w:rsid w:val="008F5016"/>
    <w:rsid w:val="008F5096"/>
    <w:rsid w:val="008F52B5"/>
    <w:rsid w:val="008F59EF"/>
    <w:rsid w:val="008F5EFF"/>
    <w:rsid w:val="008F5F6A"/>
    <w:rsid w:val="008F5FC2"/>
    <w:rsid w:val="008F6392"/>
    <w:rsid w:val="008F6508"/>
    <w:rsid w:val="008F6AEF"/>
    <w:rsid w:val="008F6B00"/>
    <w:rsid w:val="008F7150"/>
    <w:rsid w:val="008F71F6"/>
    <w:rsid w:val="008F7217"/>
    <w:rsid w:val="008F73A9"/>
    <w:rsid w:val="008F73CA"/>
    <w:rsid w:val="008F7524"/>
    <w:rsid w:val="008F761C"/>
    <w:rsid w:val="008F7BBE"/>
    <w:rsid w:val="008F7D32"/>
    <w:rsid w:val="008F7D68"/>
    <w:rsid w:val="008F7D9D"/>
    <w:rsid w:val="00900080"/>
    <w:rsid w:val="00900452"/>
    <w:rsid w:val="009004B6"/>
    <w:rsid w:val="0090099D"/>
    <w:rsid w:val="00900B50"/>
    <w:rsid w:val="00900BED"/>
    <w:rsid w:val="00901049"/>
    <w:rsid w:val="00901050"/>
    <w:rsid w:val="009011C7"/>
    <w:rsid w:val="0090176B"/>
    <w:rsid w:val="009018C4"/>
    <w:rsid w:val="0090196C"/>
    <w:rsid w:val="00902A72"/>
    <w:rsid w:val="00902C95"/>
    <w:rsid w:val="00903001"/>
    <w:rsid w:val="009032D3"/>
    <w:rsid w:val="009035EE"/>
    <w:rsid w:val="00903D08"/>
    <w:rsid w:val="00903F12"/>
    <w:rsid w:val="009045E0"/>
    <w:rsid w:val="00904B4B"/>
    <w:rsid w:val="0090542C"/>
    <w:rsid w:val="00905AAC"/>
    <w:rsid w:val="00905C0B"/>
    <w:rsid w:val="00905CF4"/>
    <w:rsid w:val="0090661D"/>
    <w:rsid w:val="00906FD7"/>
    <w:rsid w:val="00907253"/>
    <w:rsid w:val="009077A0"/>
    <w:rsid w:val="0090792E"/>
    <w:rsid w:val="00907B0F"/>
    <w:rsid w:val="00910970"/>
    <w:rsid w:val="009109C1"/>
    <w:rsid w:val="009109EB"/>
    <w:rsid w:val="00910A49"/>
    <w:rsid w:val="00911631"/>
    <w:rsid w:val="00911840"/>
    <w:rsid w:val="00911A21"/>
    <w:rsid w:val="00911A40"/>
    <w:rsid w:val="0091247D"/>
    <w:rsid w:val="00912538"/>
    <w:rsid w:val="00913139"/>
    <w:rsid w:val="0091316D"/>
    <w:rsid w:val="009131BA"/>
    <w:rsid w:val="00913440"/>
    <w:rsid w:val="00913491"/>
    <w:rsid w:val="00913653"/>
    <w:rsid w:val="009137BE"/>
    <w:rsid w:val="00913A16"/>
    <w:rsid w:val="00913A43"/>
    <w:rsid w:val="00913F1B"/>
    <w:rsid w:val="00913F81"/>
    <w:rsid w:val="0091448C"/>
    <w:rsid w:val="009146CE"/>
    <w:rsid w:val="0091486D"/>
    <w:rsid w:val="009149B5"/>
    <w:rsid w:val="00914AAB"/>
    <w:rsid w:val="00914D4C"/>
    <w:rsid w:val="00915922"/>
    <w:rsid w:val="009160CB"/>
    <w:rsid w:val="00916164"/>
    <w:rsid w:val="009162CC"/>
    <w:rsid w:val="00916412"/>
    <w:rsid w:val="00916498"/>
    <w:rsid w:val="009167BD"/>
    <w:rsid w:val="009168D2"/>
    <w:rsid w:val="00916A95"/>
    <w:rsid w:val="00917140"/>
    <w:rsid w:val="0091765E"/>
    <w:rsid w:val="00917753"/>
    <w:rsid w:val="00917BF6"/>
    <w:rsid w:val="00917F8B"/>
    <w:rsid w:val="009208EA"/>
    <w:rsid w:val="00920A7A"/>
    <w:rsid w:val="00920BFB"/>
    <w:rsid w:val="00920D70"/>
    <w:rsid w:val="00920DC0"/>
    <w:rsid w:val="00921064"/>
    <w:rsid w:val="00921461"/>
    <w:rsid w:val="00921483"/>
    <w:rsid w:val="009216AE"/>
    <w:rsid w:val="009218D0"/>
    <w:rsid w:val="00921A9D"/>
    <w:rsid w:val="00921CAA"/>
    <w:rsid w:val="00922580"/>
    <w:rsid w:val="00922A4E"/>
    <w:rsid w:val="00922C83"/>
    <w:rsid w:val="00922EB7"/>
    <w:rsid w:val="00923FA1"/>
    <w:rsid w:val="009245D8"/>
    <w:rsid w:val="00924820"/>
    <w:rsid w:val="00924F81"/>
    <w:rsid w:val="009251A1"/>
    <w:rsid w:val="00925F16"/>
    <w:rsid w:val="009261CD"/>
    <w:rsid w:val="00926281"/>
    <w:rsid w:val="0092638A"/>
    <w:rsid w:val="0092640E"/>
    <w:rsid w:val="00926580"/>
    <w:rsid w:val="009265BA"/>
    <w:rsid w:val="009275FC"/>
    <w:rsid w:val="00927827"/>
    <w:rsid w:val="009279B4"/>
    <w:rsid w:val="00927CC9"/>
    <w:rsid w:val="00927F0E"/>
    <w:rsid w:val="00930391"/>
    <w:rsid w:val="009304E6"/>
    <w:rsid w:val="00930711"/>
    <w:rsid w:val="009308EC"/>
    <w:rsid w:val="00930AE8"/>
    <w:rsid w:val="00930C89"/>
    <w:rsid w:val="00930CA1"/>
    <w:rsid w:val="00930FDB"/>
    <w:rsid w:val="009312E3"/>
    <w:rsid w:val="00931623"/>
    <w:rsid w:val="009318A9"/>
    <w:rsid w:val="0093195A"/>
    <w:rsid w:val="00931967"/>
    <w:rsid w:val="00931B4F"/>
    <w:rsid w:val="00931B81"/>
    <w:rsid w:val="00931E4A"/>
    <w:rsid w:val="00932740"/>
    <w:rsid w:val="00932E3B"/>
    <w:rsid w:val="00932F91"/>
    <w:rsid w:val="00933099"/>
    <w:rsid w:val="009333C1"/>
    <w:rsid w:val="00933460"/>
    <w:rsid w:val="009340AD"/>
    <w:rsid w:val="00934413"/>
    <w:rsid w:val="009345EC"/>
    <w:rsid w:val="0093482A"/>
    <w:rsid w:val="0093493A"/>
    <w:rsid w:val="00934A42"/>
    <w:rsid w:val="009351E3"/>
    <w:rsid w:val="0093527C"/>
    <w:rsid w:val="009352D7"/>
    <w:rsid w:val="00935C00"/>
    <w:rsid w:val="00935CC8"/>
    <w:rsid w:val="00935FB0"/>
    <w:rsid w:val="00935FD9"/>
    <w:rsid w:val="00936303"/>
    <w:rsid w:val="0093630F"/>
    <w:rsid w:val="00936ABE"/>
    <w:rsid w:val="00936B2B"/>
    <w:rsid w:val="00936C60"/>
    <w:rsid w:val="00936D73"/>
    <w:rsid w:val="0093723E"/>
    <w:rsid w:val="0093729E"/>
    <w:rsid w:val="00937A2C"/>
    <w:rsid w:val="00937A4B"/>
    <w:rsid w:val="00937BCD"/>
    <w:rsid w:val="00937C19"/>
    <w:rsid w:val="00937FB0"/>
    <w:rsid w:val="009400DC"/>
    <w:rsid w:val="009408F6"/>
    <w:rsid w:val="00940923"/>
    <w:rsid w:val="009409DE"/>
    <w:rsid w:val="00940BBC"/>
    <w:rsid w:val="00940E36"/>
    <w:rsid w:val="009410A2"/>
    <w:rsid w:val="009413A0"/>
    <w:rsid w:val="00941510"/>
    <w:rsid w:val="009418A5"/>
    <w:rsid w:val="009418FF"/>
    <w:rsid w:val="00941AA5"/>
    <w:rsid w:val="00941CAA"/>
    <w:rsid w:val="00942566"/>
    <w:rsid w:val="009425EA"/>
    <w:rsid w:val="0094288B"/>
    <w:rsid w:val="009431E6"/>
    <w:rsid w:val="00943223"/>
    <w:rsid w:val="009436FE"/>
    <w:rsid w:val="009438DE"/>
    <w:rsid w:val="00943911"/>
    <w:rsid w:val="00943C72"/>
    <w:rsid w:val="00943E55"/>
    <w:rsid w:val="00944073"/>
    <w:rsid w:val="00944201"/>
    <w:rsid w:val="00944324"/>
    <w:rsid w:val="009445F4"/>
    <w:rsid w:val="00944745"/>
    <w:rsid w:val="009448A3"/>
    <w:rsid w:val="00944BAE"/>
    <w:rsid w:val="00945071"/>
    <w:rsid w:val="0094531E"/>
    <w:rsid w:val="00945728"/>
    <w:rsid w:val="00945811"/>
    <w:rsid w:val="00945A19"/>
    <w:rsid w:val="0094604F"/>
    <w:rsid w:val="00946276"/>
    <w:rsid w:val="0094630D"/>
    <w:rsid w:val="0094635B"/>
    <w:rsid w:val="009464B5"/>
    <w:rsid w:val="00946766"/>
    <w:rsid w:val="009469C0"/>
    <w:rsid w:val="00946D45"/>
    <w:rsid w:val="009471D8"/>
    <w:rsid w:val="0094735D"/>
    <w:rsid w:val="00947616"/>
    <w:rsid w:val="009478FF"/>
    <w:rsid w:val="009479E7"/>
    <w:rsid w:val="0095028E"/>
    <w:rsid w:val="00950409"/>
    <w:rsid w:val="00950C69"/>
    <w:rsid w:val="00950D1E"/>
    <w:rsid w:val="00950D2E"/>
    <w:rsid w:val="00950E34"/>
    <w:rsid w:val="00950F4F"/>
    <w:rsid w:val="0095109C"/>
    <w:rsid w:val="00951459"/>
    <w:rsid w:val="0095226C"/>
    <w:rsid w:val="00952985"/>
    <w:rsid w:val="00952A24"/>
    <w:rsid w:val="00952B30"/>
    <w:rsid w:val="00952B40"/>
    <w:rsid w:val="009534C3"/>
    <w:rsid w:val="009535B4"/>
    <w:rsid w:val="00953750"/>
    <w:rsid w:val="00953770"/>
    <w:rsid w:val="00953CE7"/>
    <w:rsid w:val="00954138"/>
    <w:rsid w:val="0095427E"/>
    <w:rsid w:val="0095434B"/>
    <w:rsid w:val="00954403"/>
    <w:rsid w:val="0095453D"/>
    <w:rsid w:val="00954652"/>
    <w:rsid w:val="00954818"/>
    <w:rsid w:val="00954858"/>
    <w:rsid w:val="00954E26"/>
    <w:rsid w:val="00955128"/>
    <w:rsid w:val="00955A11"/>
    <w:rsid w:val="00955CCA"/>
    <w:rsid w:val="00956750"/>
    <w:rsid w:val="009567BF"/>
    <w:rsid w:val="00956986"/>
    <w:rsid w:val="00956DD9"/>
    <w:rsid w:val="0095709F"/>
    <w:rsid w:val="00957529"/>
    <w:rsid w:val="009578CB"/>
    <w:rsid w:val="00957B60"/>
    <w:rsid w:val="009601E0"/>
    <w:rsid w:val="00960727"/>
    <w:rsid w:val="00960816"/>
    <w:rsid w:val="0096105B"/>
    <w:rsid w:val="009612F4"/>
    <w:rsid w:val="00961598"/>
    <w:rsid w:val="00961B03"/>
    <w:rsid w:val="00961D1A"/>
    <w:rsid w:val="00961DB1"/>
    <w:rsid w:val="0096233C"/>
    <w:rsid w:val="00962347"/>
    <w:rsid w:val="009626E9"/>
    <w:rsid w:val="009627EB"/>
    <w:rsid w:val="0096282E"/>
    <w:rsid w:val="0096292C"/>
    <w:rsid w:val="00962E71"/>
    <w:rsid w:val="00962F01"/>
    <w:rsid w:val="00962F70"/>
    <w:rsid w:val="00963591"/>
    <w:rsid w:val="00963726"/>
    <w:rsid w:val="009638FC"/>
    <w:rsid w:val="009646C6"/>
    <w:rsid w:val="009646F7"/>
    <w:rsid w:val="009648CB"/>
    <w:rsid w:val="009649BE"/>
    <w:rsid w:val="0096512A"/>
    <w:rsid w:val="0096523B"/>
    <w:rsid w:val="00965331"/>
    <w:rsid w:val="00965374"/>
    <w:rsid w:val="009658A1"/>
    <w:rsid w:val="00965C20"/>
    <w:rsid w:val="00965D24"/>
    <w:rsid w:val="00965EE7"/>
    <w:rsid w:val="00965F50"/>
    <w:rsid w:val="009664BA"/>
    <w:rsid w:val="00966D72"/>
    <w:rsid w:val="00967220"/>
    <w:rsid w:val="009672BA"/>
    <w:rsid w:val="00967578"/>
    <w:rsid w:val="0096779D"/>
    <w:rsid w:val="00967A5F"/>
    <w:rsid w:val="00967C86"/>
    <w:rsid w:val="00967DE1"/>
    <w:rsid w:val="00967E57"/>
    <w:rsid w:val="00967E6C"/>
    <w:rsid w:val="0097044F"/>
    <w:rsid w:val="00970551"/>
    <w:rsid w:val="00970581"/>
    <w:rsid w:val="009705D9"/>
    <w:rsid w:val="00970997"/>
    <w:rsid w:val="00970BA8"/>
    <w:rsid w:val="00971999"/>
    <w:rsid w:val="00971E1F"/>
    <w:rsid w:val="00971EF6"/>
    <w:rsid w:val="009722F9"/>
    <w:rsid w:val="0097242E"/>
    <w:rsid w:val="00972B22"/>
    <w:rsid w:val="009735B4"/>
    <w:rsid w:val="009735F3"/>
    <w:rsid w:val="00973805"/>
    <w:rsid w:val="0097380F"/>
    <w:rsid w:val="00973A93"/>
    <w:rsid w:val="00973C62"/>
    <w:rsid w:val="00973E30"/>
    <w:rsid w:val="0097449A"/>
    <w:rsid w:val="00974764"/>
    <w:rsid w:val="009747D4"/>
    <w:rsid w:val="00975011"/>
    <w:rsid w:val="00975102"/>
    <w:rsid w:val="0097546D"/>
    <w:rsid w:val="00976149"/>
    <w:rsid w:val="00976A26"/>
    <w:rsid w:val="00976F15"/>
    <w:rsid w:val="0097748A"/>
    <w:rsid w:val="009774FA"/>
    <w:rsid w:val="009778C3"/>
    <w:rsid w:val="009778D9"/>
    <w:rsid w:val="00977F88"/>
    <w:rsid w:val="0098020D"/>
    <w:rsid w:val="0098053C"/>
    <w:rsid w:val="009807B3"/>
    <w:rsid w:val="009808D9"/>
    <w:rsid w:val="00980982"/>
    <w:rsid w:val="00980A03"/>
    <w:rsid w:val="00980AD9"/>
    <w:rsid w:val="00980CA5"/>
    <w:rsid w:val="00980EFC"/>
    <w:rsid w:val="00980F0B"/>
    <w:rsid w:val="00981405"/>
    <w:rsid w:val="00981461"/>
    <w:rsid w:val="009818E0"/>
    <w:rsid w:val="009819FA"/>
    <w:rsid w:val="00981A0F"/>
    <w:rsid w:val="00981EB3"/>
    <w:rsid w:val="0098204D"/>
    <w:rsid w:val="009823D8"/>
    <w:rsid w:val="0098245F"/>
    <w:rsid w:val="00982594"/>
    <w:rsid w:val="00982917"/>
    <w:rsid w:val="00982A46"/>
    <w:rsid w:val="00982B6D"/>
    <w:rsid w:val="00982D55"/>
    <w:rsid w:val="00983410"/>
    <w:rsid w:val="009836EC"/>
    <w:rsid w:val="009837E5"/>
    <w:rsid w:val="009839CA"/>
    <w:rsid w:val="00983B2C"/>
    <w:rsid w:val="00983D12"/>
    <w:rsid w:val="00983DAA"/>
    <w:rsid w:val="00984016"/>
    <w:rsid w:val="009840FA"/>
    <w:rsid w:val="00984468"/>
    <w:rsid w:val="009846A5"/>
    <w:rsid w:val="009846F7"/>
    <w:rsid w:val="009847FC"/>
    <w:rsid w:val="00984AC9"/>
    <w:rsid w:val="00984BFF"/>
    <w:rsid w:val="00984C34"/>
    <w:rsid w:val="00984D54"/>
    <w:rsid w:val="00984E0F"/>
    <w:rsid w:val="009850C1"/>
    <w:rsid w:val="0098574D"/>
    <w:rsid w:val="00985881"/>
    <w:rsid w:val="00985A2A"/>
    <w:rsid w:val="00985F04"/>
    <w:rsid w:val="00985F99"/>
    <w:rsid w:val="00986189"/>
    <w:rsid w:val="0098642C"/>
    <w:rsid w:val="00986960"/>
    <w:rsid w:val="00986CB1"/>
    <w:rsid w:val="00986FA7"/>
    <w:rsid w:val="00986FD6"/>
    <w:rsid w:val="00987111"/>
    <w:rsid w:val="0098721D"/>
    <w:rsid w:val="009873A9"/>
    <w:rsid w:val="00987556"/>
    <w:rsid w:val="0098759C"/>
    <w:rsid w:val="009877C9"/>
    <w:rsid w:val="009878C4"/>
    <w:rsid w:val="00987BB1"/>
    <w:rsid w:val="00987FB3"/>
    <w:rsid w:val="0099035A"/>
    <w:rsid w:val="009906CC"/>
    <w:rsid w:val="00990999"/>
    <w:rsid w:val="00990ADE"/>
    <w:rsid w:val="00990DF7"/>
    <w:rsid w:val="009911C7"/>
    <w:rsid w:val="00991309"/>
    <w:rsid w:val="009916FE"/>
    <w:rsid w:val="00991CC1"/>
    <w:rsid w:val="00991F3A"/>
    <w:rsid w:val="00992173"/>
    <w:rsid w:val="0099234C"/>
    <w:rsid w:val="009929F1"/>
    <w:rsid w:val="00992E23"/>
    <w:rsid w:val="00992E5C"/>
    <w:rsid w:val="00994371"/>
    <w:rsid w:val="009945B4"/>
    <w:rsid w:val="0099462F"/>
    <w:rsid w:val="00994A33"/>
    <w:rsid w:val="00994ABE"/>
    <w:rsid w:val="0099570D"/>
    <w:rsid w:val="009959A7"/>
    <w:rsid w:val="00995A16"/>
    <w:rsid w:val="00995B9C"/>
    <w:rsid w:val="00995CE9"/>
    <w:rsid w:val="009967E2"/>
    <w:rsid w:val="00996942"/>
    <w:rsid w:val="00996B4A"/>
    <w:rsid w:val="00996E64"/>
    <w:rsid w:val="00996EAF"/>
    <w:rsid w:val="009971D9"/>
    <w:rsid w:val="009972DE"/>
    <w:rsid w:val="0099754C"/>
    <w:rsid w:val="00997643"/>
    <w:rsid w:val="009977D1"/>
    <w:rsid w:val="009979E5"/>
    <w:rsid w:val="00997D64"/>
    <w:rsid w:val="009A0284"/>
    <w:rsid w:val="009A0452"/>
    <w:rsid w:val="009A0536"/>
    <w:rsid w:val="009A0624"/>
    <w:rsid w:val="009A0A66"/>
    <w:rsid w:val="009A0AA0"/>
    <w:rsid w:val="009A0B01"/>
    <w:rsid w:val="009A0BFF"/>
    <w:rsid w:val="009A0CB1"/>
    <w:rsid w:val="009A0DF9"/>
    <w:rsid w:val="009A0E63"/>
    <w:rsid w:val="009A0E8F"/>
    <w:rsid w:val="009A1068"/>
    <w:rsid w:val="009A116E"/>
    <w:rsid w:val="009A1233"/>
    <w:rsid w:val="009A1326"/>
    <w:rsid w:val="009A1441"/>
    <w:rsid w:val="009A1642"/>
    <w:rsid w:val="009A1EB7"/>
    <w:rsid w:val="009A1F55"/>
    <w:rsid w:val="009A2157"/>
    <w:rsid w:val="009A22CE"/>
    <w:rsid w:val="009A2D45"/>
    <w:rsid w:val="009A2E0D"/>
    <w:rsid w:val="009A3159"/>
    <w:rsid w:val="009A31AB"/>
    <w:rsid w:val="009A3203"/>
    <w:rsid w:val="009A321E"/>
    <w:rsid w:val="009A3474"/>
    <w:rsid w:val="009A3897"/>
    <w:rsid w:val="009A3A35"/>
    <w:rsid w:val="009A3B43"/>
    <w:rsid w:val="009A3FA7"/>
    <w:rsid w:val="009A3FDE"/>
    <w:rsid w:val="009A3FF5"/>
    <w:rsid w:val="009A428D"/>
    <w:rsid w:val="009A48DC"/>
    <w:rsid w:val="009A4B64"/>
    <w:rsid w:val="009A4BEB"/>
    <w:rsid w:val="009A4C2B"/>
    <w:rsid w:val="009A4E72"/>
    <w:rsid w:val="009A4F60"/>
    <w:rsid w:val="009A5863"/>
    <w:rsid w:val="009A59F8"/>
    <w:rsid w:val="009A5A85"/>
    <w:rsid w:val="009A5D3E"/>
    <w:rsid w:val="009A6271"/>
    <w:rsid w:val="009A63A6"/>
    <w:rsid w:val="009A6663"/>
    <w:rsid w:val="009A6CBF"/>
    <w:rsid w:val="009A716E"/>
    <w:rsid w:val="009A72C5"/>
    <w:rsid w:val="009A737D"/>
    <w:rsid w:val="009A7556"/>
    <w:rsid w:val="009A787B"/>
    <w:rsid w:val="009A79F0"/>
    <w:rsid w:val="009B0060"/>
    <w:rsid w:val="009B0975"/>
    <w:rsid w:val="009B0EC4"/>
    <w:rsid w:val="009B10A0"/>
    <w:rsid w:val="009B1315"/>
    <w:rsid w:val="009B136F"/>
    <w:rsid w:val="009B1888"/>
    <w:rsid w:val="009B22AD"/>
    <w:rsid w:val="009B265F"/>
    <w:rsid w:val="009B27E0"/>
    <w:rsid w:val="009B2972"/>
    <w:rsid w:val="009B2979"/>
    <w:rsid w:val="009B29C3"/>
    <w:rsid w:val="009B2B58"/>
    <w:rsid w:val="009B2B5B"/>
    <w:rsid w:val="009B2C2F"/>
    <w:rsid w:val="009B2D6A"/>
    <w:rsid w:val="009B2E0C"/>
    <w:rsid w:val="009B309B"/>
    <w:rsid w:val="009B3165"/>
    <w:rsid w:val="009B33D4"/>
    <w:rsid w:val="009B36FE"/>
    <w:rsid w:val="009B3A09"/>
    <w:rsid w:val="009B3AB0"/>
    <w:rsid w:val="009B3C12"/>
    <w:rsid w:val="009B3C5C"/>
    <w:rsid w:val="009B3DA3"/>
    <w:rsid w:val="009B3FCE"/>
    <w:rsid w:val="009B466D"/>
    <w:rsid w:val="009B4775"/>
    <w:rsid w:val="009B47BB"/>
    <w:rsid w:val="009B50C4"/>
    <w:rsid w:val="009B54C5"/>
    <w:rsid w:val="009B5698"/>
    <w:rsid w:val="009B56B2"/>
    <w:rsid w:val="009B5AB1"/>
    <w:rsid w:val="009B6177"/>
    <w:rsid w:val="009B6229"/>
    <w:rsid w:val="009B625E"/>
    <w:rsid w:val="009B62EC"/>
    <w:rsid w:val="009B66B8"/>
    <w:rsid w:val="009B6742"/>
    <w:rsid w:val="009B6DF2"/>
    <w:rsid w:val="009B6FB5"/>
    <w:rsid w:val="009B75F2"/>
    <w:rsid w:val="009B7656"/>
    <w:rsid w:val="009B76F9"/>
    <w:rsid w:val="009B7FF3"/>
    <w:rsid w:val="009C0335"/>
    <w:rsid w:val="009C0384"/>
    <w:rsid w:val="009C0682"/>
    <w:rsid w:val="009C10D9"/>
    <w:rsid w:val="009C1317"/>
    <w:rsid w:val="009C1480"/>
    <w:rsid w:val="009C1654"/>
    <w:rsid w:val="009C1889"/>
    <w:rsid w:val="009C18E2"/>
    <w:rsid w:val="009C1B25"/>
    <w:rsid w:val="009C1B33"/>
    <w:rsid w:val="009C1CEF"/>
    <w:rsid w:val="009C2906"/>
    <w:rsid w:val="009C2929"/>
    <w:rsid w:val="009C2D32"/>
    <w:rsid w:val="009C31BE"/>
    <w:rsid w:val="009C322C"/>
    <w:rsid w:val="009C35E9"/>
    <w:rsid w:val="009C3A20"/>
    <w:rsid w:val="009C4188"/>
    <w:rsid w:val="009C4265"/>
    <w:rsid w:val="009C43C1"/>
    <w:rsid w:val="009C4544"/>
    <w:rsid w:val="009C498C"/>
    <w:rsid w:val="009C4BF8"/>
    <w:rsid w:val="009C4DA9"/>
    <w:rsid w:val="009C4DE6"/>
    <w:rsid w:val="009C4FAC"/>
    <w:rsid w:val="009C522B"/>
    <w:rsid w:val="009C5476"/>
    <w:rsid w:val="009C55A5"/>
    <w:rsid w:val="009C64BA"/>
    <w:rsid w:val="009C6F66"/>
    <w:rsid w:val="009C71A1"/>
    <w:rsid w:val="009C7432"/>
    <w:rsid w:val="009C74C9"/>
    <w:rsid w:val="009C7889"/>
    <w:rsid w:val="009C7930"/>
    <w:rsid w:val="009C7A62"/>
    <w:rsid w:val="009C7A9C"/>
    <w:rsid w:val="009D01B6"/>
    <w:rsid w:val="009D04D2"/>
    <w:rsid w:val="009D0546"/>
    <w:rsid w:val="009D06D9"/>
    <w:rsid w:val="009D0AC9"/>
    <w:rsid w:val="009D0D7B"/>
    <w:rsid w:val="009D0ED9"/>
    <w:rsid w:val="009D115F"/>
    <w:rsid w:val="009D1201"/>
    <w:rsid w:val="009D170F"/>
    <w:rsid w:val="009D195D"/>
    <w:rsid w:val="009D1B86"/>
    <w:rsid w:val="009D1E49"/>
    <w:rsid w:val="009D25FA"/>
    <w:rsid w:val="009D2F28"/>
    <w:rsid w:val="009D312E"/>
    <w:rsid w:val="009D3353"/>
    <w:rsid w:val="009D36D3"/>
    <w:rsid w:val="009D427C"/>
    <w:rsid w:val="009D438E"/>
    <w:rsid w:val="009D4614"/>
    <w:rsid w:val="009D4869"/>
    <w:rsid w:val="009D4EAF"/>
    <w:rsid w:val="009D4F66"/>
    <w:rsid w:val="009D4F9C"/>
    <w:rsid w:val="009D4FFC"/>
    <w:rsid w:val="009D512C"/>
    <w:rsid w:val="009D5269"/>
    <w:rsid w:val="009D52D9"/>
    <w:rsid w:val="009D58C1"/>
    <w:rsid w:val="009D59FB"/>
    <w:rsid w:val="009D5F16"/>
    <w:rsid w:val="009D5F9B"/>
    <w:rsid w:val="009D5FA1"/>
    <w:rsid w:val="009D6348"/>
    <w:rsid w:val="009D64F5"/>
    <w:rsid w:val="009D6857"/>
    <w:rsid w:val="009D68EF"/>
    <w:rsid w:val="009D6D26"/>
    <w:rsid w:val="009D70D5"/>
    <w:rsid w:val="009D7115"/>
    <w:rsid w:val="009D7583"/>
    <w:rsid w:val="009D7818"/>
    <w:rsid w:val="009D7922"/>
    <w:rsid w:val="009D7CB1"/>
    <w:rsid w:val="009D7CB5"/>
    <w:rsid w:val="009D7DB6"/>
    <w:rsid w:val="009E006F"/>
    <w:rsid w:val="009E0533"/>
    <w:rsid w:val="009E0574"/>
    <w:rsid w:val="009E069D"/>
    <w:rsid w:val="009E06A1"/>
    <w:rsid w:val="009E06E3"/>
    <w:rsid w:val="009E0730"/>
    <w:rsid w:val="009E0A45"/>
    <w:rsid w:val="009E12C4"/>
    <w:rsid w:val="009E1457"/>
    <w:rsid w:val="009E1620"/>
    <w:rsid w:val="009E163C"/>
    <w:rsid w:val="009E183B"/>
    <w:rsid w:val="009E19BF"/>
    <w:rsid w:val="009E1A98"/>
    <w:rsid w:val="009E237A"/>
    <w:rsid w:val="009E25C8"/>
    <w:rsid w:val="009E26C4"/>
    <w:rsid w:val="009E276A"/>
    <w:rsid w:val="009E28F9"/>
    <w:rsid w:val="009E2E80"/>
    <w:rsid w:val="009E3345"/>
    <w:rsid w:val="009E35EA"/>
    <w:rsid w:val="009E3943"/>
    <w:rsid w:val="009E3BAA"/>
    <w:rsid w:val="009E3D26"/>
    <w:rsid w:val="009E3E98"/>
    <w:rsid w:val="009E3FE3"/>
    <w:rsid w:val="009E4172"/>
    <w:rsid w:val="009E439F"/>
    <w:rsid w:val="009E4C50"/>
    <w:rsid w:val="009E4CED"/>
    <w:rsid w:val="009E50E8"/>
    <w:rsid w:val="009E58BA"/>
    <w:rsid w:val="009E5BD2"/>
    <w:rsid w:val="009E5D06"/>
    <w:rsid w:val="009E5D0F"/>
    <w:rsid w:val="009E5ECD"/>
    <w:rsid w:val="009E64C3"/>
    <w:rsid w:val="009E68AC"/>
    <w:rsid w:val="009E69AD"/>
    <w:rsid w:val="009E754B"/>
    <w:rsid w:val="009E79FF"/>
    <w:rsid w:val="009E7C7D"/>
    <w:rsid w:val="009E7CE5"/>
    <w:rsid w:val="009F004D"/>
    <w:rsid w:val="009F0472"/>
    <w:rsid w:val="009F08D9"/>
    <w:rsid w:val="009F0BCB"/>
    <w:rsid w:val="009F1090"/>
    <w:rsid w:val="009F1B7B"/>
    <w:rsid w:val="009F2979"/>
    <w:rsid w:val="009F32B0"/>
    <w:rsid w:val="009F34FB"/>
    <w:rsid w:val="009F365B"/>
    <w:rsid w:val="009F3711"/>
    <w:rsid w:val="009F38E3"/>
    <w:rsid w:val="009F3A9A"/>
    <w:rsid w:val="009F3C05"/>
    <w:rsid w:val="009F3CE5"/>
    <w:rsid w:val="009F4287"/>
    <w:rsid w:val="009F42B5"/>
    <w:rsid w:val="009F4F50"/>
    <w:rsid w:val="009F5B91"/>
    <w:rsid w:val="009F5E07"/>
    <w:rsid w:val="009F5F01"/>
    <w:rsid w:val="009F5FC4"/>
    <w:rsid w:val="009F63F0"/>
    <w:rsid w:val="009F65B9"/>
    <w:rsid w:val="009F68E7"/>
    <w:rsid w:val="009F69DC"/>
    <w:rsid w:val="009F6A28"/>
    <w:rsid w:val="009F6AE6"/>
    <w:rsid w:val="009F70A1"/>
    <w:rsid w:val="009F7232"/>
    <w:rsid w:val="009F742A"/>
    <w:rsid w:val="009F7492"/>
    <w:rsid w:val="009F74D6"/>
    <w:rsid w:val="009F7B63"/>
    <w:rsid w:val="009F7BE8"/>
    <w:rsid w:val="009F7D4C"/>
    <w:rsid w:val="00A00052"/>
    <w:rsid w:val="00A001D2"/>
    <w:rsid w:val="00A0021B"/>
    <w:rsid w:val="00A00296"/>
    <w:rsid w:val="00A006F2"/>
    <w:rsid w:val="00A00716"/>
    <w:rsid w:val="00A00C96"/>
    <w:rsid w:val="00A0112A"/>
    <w:rsid w:val="00A011DA"/>
    <w:rsid w:val="00A0122F"/>
    <w:rsid w:val="00A01291"/>
    <w:rsid w:val="00A0160E"/>
    <w:rsid w:val="00A01CE7"/>
    <w:rsid w:val="00A01F63"/>
    <w:rsid w:val="00A020C8"/>
    <w:rsid w:val="00A022C3"/>
    <w:rsid w:val="00A0234C"/>
    <w:rsid w:val="00A0262C"/>
    <w:rsid w:val="00A02746"/>
    <w:rsid w:val="00A02782"/>
    <w:rsid w:val="00A0280D"/>
    <w:rsid w:val="00A0295A"/>
    <w:rsid w:val="00A02964"/>
    <w:rsid w:val="00A02C10"/>
    <w:rsid w:val="00A02E30"/>
    <w:rsid w:val="00A02EB1"/>
    <w:rsid w:val="00A03095"/>
    <w:rsid w:val="00A032A8"/>
    <w:rsid w:val="00A03445"/>
    <w:rsid w:val="00A040C1"/>
    <w:rsid w:val="00A043DE"/>
    <w:rsid w:val="00A0471A"/>
    <w:rsid w:val="00A04FB0"/>
    <w:rsid w:val="00A0519D"/>
    <w:rsid w:val="00A05346"/>
    <w:rsid w:val="00A057AF"/>
    <w:rsid w:val="00A0594A"/>
    <w:rsid w:val="00A0614C"/>
    <w:rsid w:val="00A06CC6"/>
    <w:rsid w:val="00A06F4A"/>
    <w:rsid w:val="00A07401"/>
    <w:rsid w:val="00A077EC"/>
    <w:rsid w:val="00A078C6"/>
    <w:rsid w:val="00A07A80"/>
    <w:rsid w:val="00A07AD2"/>
    <w:rsid w:val="00A07EFD"/>
    <w:rsid w:val="00A10076"/>
    <w:rsid w:val="00A10889"/>
    <w:rsid w:val="00A10BEA"/>
    <w:rsid w:val="00A10F11"/>
    <w:rsid w:val="00A1148F"/>
    <w:rsid w:val="00A1153E"/>
    <w:rsid w:val="00A11702"/>
    <w:rsid w:val="00A11978"/>
    <w:rsid w:val="00A11A88"/>
    <w:rsid w:val="00A11C1B"/>
    <w:rsid w:val="00A11FEA"/>
    <w:rsid w:val="00A121B9"/>
    <w:rsid w:val="00A12287"/>
    <w:rsid w:val="00A12F95"/>
    <w:rsid w:val="00A13265"/>
    <w:rsid w:val="00A133C5"/>
    <w:rsid w:val="00A133F5"/>
    <w:rsid w:val="00A134F8"/>
    <w:rsid w:val="00A1355F"/>
    <w:rsid w:val="00A135EE"/>
    <w:rsid w:val="00A13911"/>
    <w:rsid w:val="00A13A98"/>
    <w:rsid w:val="00A13CB8"/>
    <w:rsid w:val="00A13D14"/>
    <w:rsid w:val="00A140EC"/>
    <w:rsid w:val="00A144F0"/>
    <w:rsid w:val="00A14524"/>
    <w:rsid w:val="00A14E60"/>
    <w:rsid w:val="00A1513C"/>
    <w:rsid w:val="00A15299"/>
    <w:rsid w:val="00A15365"/>
    <w:rsid w:val="00A15758"/>
    <w:rsid w:val="00A1599F"/>
    <w:rsid w:val="00A15CE0"/>
    <w:rsid w:val="00A15F3D"/>
    <w:rsid w:val="00A160B5"/>
    <w:rsid w:val="00A162CE"/>
    <w:rsid w:val="00A16777"/>
    <w:rsid w:val="00A169B6"/>
    <w:rsid w:val="00A16D0E"/>
    <w:rsid w:val="00A16E83"/>
    <w:rsid w:val="00A17040"/>
    <w:rsid w:val="00A17FC3"/>
    <w:rsid w:val="00A205C7"/>
    <w:rsid w:val="00A20BF3"/>
    <w:rsid w:val="00A2129C"/>
    <w:rsid w:val="00A21721"/>
    <w:rsid w:val="00A217F3"/>
    <w:rsid w:val="00A21CAE"/>
    <w:rsid w:val="00A21CC1"/>
    <w:rsid w:val="00A21FB7"/>
    <w:rsid w:val="00A221F5"/>
    <w:rsid w:val="00A2231E"/>
    <w:rsid w:val="00A223AE"/>
    <w:rsid w:val="00A2285F"/>
    <w:rsid w:val="00A229B6"/>
    <w:rsid w:val="00A229D1"/>
    <w:rsid w:val="00A23178"/>
    <w:rsid w:val="00A2321D"/>
    <w:rsid w:val="00A2332D"/>
    <w:rsid w:val="00A2353E"/>
    <w:rsid w:val="00A23691"/>
    <w:rsid w:val="00A2376C"/>
    <w:rsid w:val="00A237BA"/>
    <w:rsid w:val="00A239D7"/>
    <w:rsid w:val="00A23CAD"/>
    <w:rsid w:val="00A23CC9"/>
    <w:rsid w:val="00A24415"/>
    <w:rsid w:val="00A24476"/>
    <w:rsid w:val="00A244C3"/>
    <w:rsid w:val="00A2464C"/>
    <w:rsid w:val="00A24C95"/>
    <w:rsid w:val="00A24D38"/>
    <w:rsid w:val="00A24FC3"/>
    <w:rsid w:val="00A25062"/>
    <w:rsid w:val="00A257C1"/>
    <w:rsid w:val="00A260CF"/>
    <w:rsid w:val="00A2640E"/>
    <w:rsid w:val="00A26A88"/>
    <w:rsid w:val="00A26D39"/>
    <w:rsid w:val="00A26F1C"/>
    <w:rsid w:val="00A2704A"/>
    <w:rsid w:val="00A270C9"/>
    <w:rsid w:val="00A27103"/>
    <w:rsid w:val="00A272AB"/>
    <w:rsid w:val="00A273E6"/>
    <w:rsid w:val="00A273FA"/>
    <w:rsid w:val="00A27518"/>
    <w:rsid w:val="00A27876"/>
    <w:rsid w:val="00A27CE7"/>
    <w:rsid w:val="00A301A9"/>
    <w:rsid w:val="00A301FD"/>
    <w:rsid w:val="00A304C4"/>
    <w:rsid w:val="00A30667"/>
    <w:rsid w:val="00A30E33"/>
    <w:rsid w:val="00A310E0"/>
    <w:rsid w:val="00A31194"/>
    <w:rsid w:val="00A31234"/>
    <w:rsid w:val="00A3171E"/>
    <w:rsid w:val="00A317AA"/>
    <w:rsid w:val="00A3186C"/>
    <w:rsid w:val="00A31D35"/>
    <w:rsid w:val="00A31E46"/>
    <w:rsid w:val="00A31E4D"/>
    <w:rsid w:val="00A31F24"/>
    <w:rsid w:val="00A31F7B"/>
    <w:rsid w:val="00A32810"/>
    <w:rsid w:val="00A334B8"/>
    <w:rsid w:val="00A33670"/>
    <w:rsid w:val="00A33D18"/>
    <w:rsid w:val="00A33EF0"/>
    <w:rsid w:val="00A3472C"/>
    <w:rsid w:val="00A348C0"/>
    <w:rsid w:val="00A34A51"/>
    <w:rsid w:val="00A34D73"/>
    <w:rsid w:val="00A3525B"/>
    <w:rsid w:val="00A35629"/>
    <w:rsid w:val="00A35706"/>
    <w:rsid w:val="00A3580A"/>
    <w:rsid w:val="00A3597D"/>
    <w:rsid w:val="00A35A4E"/>
    <w:rsid w:val="00A35E30"/>
    <w:rsid w:val="00A35F71"/>
    <w:rsid w:val="00A36196"/>
    <w:rsid w:val="00A3666D"/>
    <w:rsid w:val="00A366F8"/>
    <w:rsid w:val="00A36B8B"/>
    <w:rsid w:val="00A36CF6"/>
    <w:rsid w:val="00A36E45"/>
    <w:rsid w:val="00A37046"/>
    <w:rsid w:val="00A371A1"/>
    <w:rsid w:val="00A373E4"/>
    <w:rsid w:val="00A373F2"/>
    <w:rsid w:val="00A37947"/>
    <w:rsid w:val="00A37966"/>
    <w:rsid w:val="00A3797A"/>
    <w:rsid w:val="00A379BC"/>
    <w:rsid w:val="00A37D20"/>
    <w:rsid w:val="00A37ED1"/>
    <w:rsid w:val="00A37F65"/>
    <w:rsid w:val="00A40030"/>
    <w:rsid w:val="00A4029D"/>
    <w:rsid w:val="00A40427"/>
    <w:rsid w:val="00A40663"/>
    <w:rsid w:val="00A40869"/>
    <w:rsid w:val="00A40C96"/>
    <w:rsid w:val="00A41581"/>
    <w:rsid w:val="00A4180C"/>
    <w:rsid w:val="00A4186B"/>
    <w:rsid w:val="00A418D0"/>
    <w:rsid w:val="00A418D8"/>
    <w:rsid w:val="00A41D68"/>
    <w:rsid w:val="00A42023"/>
    <w:rsid w:val="00A4230F"/>
    <w:rsid w:val="00A42372"/>
    <w:rsid w:val="00A425AB"/>
    <w:rsid w:val="00A425E9"/>
    <w:rsid w:val="00A42699"/>
    <w:rsid w:val="00A4290D"/>
    <w:rsid w:val="00A42AF3"/>
    <w:rsid w:val="00A42E1C"/>
    <w:rsid w:val="00A4306C"/>
    <w:rsid w:val="00A43482"/>
    <w:rsid w:val="00A438F9"/>
    <w:rsid w:val="00A43BCC"/>
    <w:rsid w:val="00A44052"/>
    <w:rsid w:val="00A440BC"/>
    <w:rsid w:val="00A4436B"/>
    <w:rsid w:val="00A44393"/>
    <w:rsid w:val="00A443A3"/>
    <w:rsid w:val="00A446F4"/>
    <w:rsid w:val="00A448AF"/>
    <w:rsid w:val="00A44B88"/>
    <w:rsid w:val="00A44C9A"/>
    <w:rsid w:val="00A45230"/>
    <w:rsid w:val="00A45BE0"/>
    <w:rsid w:val="00A461D8"/>
    <w:rsid w:val="00A463F1"/>
    <w:rsid w:val="00A464BF"/>
    <w:rsid w:val="00A4676D"/>
    <w:rsid w:val="00A468C9"/>
    <w:rsid w:val="00A46A39"/>
    <w:rsid w:val="00A46DE2"/>
    <w:rsid w:val="00A46EF6"/>
    <w:rsid w:val="00A470AA"/>
    <w:rsid w:val="00A471E4"/>
    <w:rsid w:val="00A47512"/>
    <w:rsid w:val="00A47A71"/>
    <w:rsid w:val="00A47A9F"/>
    <w:rsid w:val="00A500D5"/>
    <w:rsid w:val="00A501D3"/>
    <w:rsid w:val="00A50201"/>
    <w:rsid w:val="00A50783"/>
    <w:rsid w:val="00A507C9"/>
    <w:rsid w:val="00A50D1B"/>
    <w:rsid w:val="00A50F0E"/>
    <w:rsid w:val="00A51127"/>
    <w:rsid w:val="00A51427"/>
    <w:rsid w:val="00A51FFD"/>
    <w:rsid w:val="00A521BE"/>
    <w:rsid w:val="00A52203"/>
    <w:rsid w:val="00A52514"/>
    <w:rsid w:val="00A52735"/>
    <w:rsid w:val="00A52777"/>
    <w:rsid w:val="00A52EAE"/>
    <w:rsid w:val="00A53701"/>
    <w:rsid w:val="00A5399A"/>
    <w:rsid w:val="00A53C0C"/>
    <w:rsid w:val="00A53CA6"/>
    <w:rsid w:val="00A5403B"/>
    <w:rsid w:val="00A5406F"/>
    <w:rsid w:val="00A540B8"/>
    <w:rsid w:val="00A54255"/>
    <w:rsid w:val="00A54431"/>
    <w:rsid w:val="00A54449"/>
    <w:rsid w:val="00A544AB"/>
    <w:rsid w:val="00A5484D"/>
    <w:rsid w:val="00A54A42"/>
    <w:rsid w:val="00A54FB7"/>
    <w:rsid w:val="00A55094"/>
    <w:rsid w:val="00A55576"/>
    <w:rsid w:val="00A55DA5"/>
    <w:rsid w:val="00A56089"/>
    <w:rsid w:val="00A561CC"/>
    <w:rsid w:val="00A561FC"/>
    <w:rsid w:val="00A564AF"/>
    <w:rsid w:val="00A56647"/>
    <w:rsid w:val="00A56EB8"/>
    <w:rsid w:val="00A5726F"/>
    <w:rsid w:val="00A57318"/>
    <w:rsid w:val="00A574EE"/>
    <w:rsid w:val="00A576D4"/>
    <w:rsid w:val="00A57722"/>
    <w:rsid w:val="00A57A71"/>
    <w:rsid w:val="00A57B93"/>
    <w:rsid w:val="00A57BFB"/>
    <w:rsid w:val="00A57C78"/>
    <w:rsid w:val="00A57FA3"/>
    <w:rsid w:val="00A60540"/>
    <w:rsid w:val="00A608D7"/>
    <w:rsid w:val="00A60ADF"/>
    <w:rsid w:val="00A62107"/>
    <w:rsid w:val="00A621B1"/>
    <w:rsid w:val="00A6225A"/>
    <w:rsid w:val="00A62663"/>
    <w:rsid w:val="00A62823"/>
    <w:rsid w:val="00A62A9C"/>
    <w:rsid w:val="00A62DAC"/>
    <w:rsid w:val="00A631AB"/>
    <w:rsid w:val="00A63885"/>
    <w:rsid w:val="00A63889"/>
    <w:rsid w:val="00A638D6"/>
    <w:rsid w:val="00A63ACC"/>
    <w:rsid w:val="00A63E29"/>
    <w:rsid w:val="00A640C4"/>
    <w:rsid w:val="00A6422F"/>
    <w:rsid w:val="00A64559"/>
    <w:rsid w:val="00A649CC"/>
    <w:rsid w:val="00A64A43"/>
    <w:rsid w:val="00A65556"/>
    <w:rsid w:val="00A65A1A"/>
    <w:rsid w:val="00A65B9D"/>
    <w:rsid w:val="00A65BA3"/>
    <w:rsid w:val="00A65BB9"/>
    <w:rsid w:val="00A65FD5"/>
    <w:rsid w:val="00A663D3"/>
    <w:rsid w:val="00A663D7"/>
    <w:rsid w:val="00A6696F"/>
    <w:rsid w:val="00A66CD7"/>
    <w:rsid w:val="00A67092"/>
    <w:rsid w:val="00A6739E"/>
    <w:rsid w:val="00A6762D"/>
    <w:rsid w:val="00A67740"/>
    <w:rsid w:val="00A67EC7"/>
    <w:rsid w:val="00A67F10"/>
    <w:rsid w:val="00A67F83"/>
    <w:rsid w:val="00A702E5"/>
    <w:rsid w:val="00A704E5"/>
    <w:rsid w:val="00A70749"/>
    <w:rsid w:val="00A71509"/>
    <w:rsid w:val="00A716D1"/>
    <w:rsid w:val="00A71735"/>
    <w:rsid w:val="00A717E6"/>
    <w:rsid w:val="00A7180E"/>
    <w:rsid w:val="00A718D1"/>
    <w:rsid w:val="00A71C94"/>
    <w:rsid w:val="00A720FA"/>
    <w:rsid w:val="00A723B1"/>
    <w:rsid w:val="00A726BF"/>
    <w:rsid w:val="00A72700"/>
    <w:rsid w:val="00A72874"/>
    <w:rsid w:val="00A72B33"/>
    <w:rsid w:val="00A72CFF"/>
    <w:rsid w:val="00A72F59"/>
    <w:rsid w:val="00A73467"/>
    <w:rsid w:val="00A73657"/>
    <w:rsid w:val="00A7382A"/>
    <w:rsid w:val="00A74101"/>
    <w:rsid w:val="00A74CA5"/>
    <w:rsid w:val="00A750EE"/>
    <w:rsid w:val="00A755BE"/>
    <w:rsid w:val="00A755EF"/>
    <w:rsid w:val="00A75A4A"/>
    <w:rsid w:val="00A75CB8"/>
    <w:rsid w:val="00A75DEF"/>
    <w:rsid w:val="00A76225"/>
    <w:rsid w:val="00A763BE"/>
    <w:rsid w:val="00A766FE"/>
    <w:rsid w:val="00A76948"/>
    <w:rsid w:val="00A769D6"/>
    <w:rsid w:val="00A76AF7"/>
    <w:rsid w:val="00A76B02"/>
    <w:rsid w:val="00A76C70"/>
    <w:rsid w:val="00A76EE4"/>
    <w:rsid w:val="00A77434"/>
    <w:rsid w:val="00A774AF"/>
    <w:rsid w:val="00A7771D"/>
    <w:rsid w:val="00A778D6"/>
    <w:rsid w:val="00A77AAE"/>
    <w:rsid w:val="00A77B1B"/>
    <w:rsid w:val="00A77BC6"/>
    <w:rsid w:val="00A8040E"/>
    <w:rsid w:val="00A80841"/>
    <w:rsid w:val="00A808F9"/>
    <w:rsid w:val="00A80909"/>
    <w:rsid w:val="00A80934"/>
    <w:rsid w:val="00A80BDE"/>
    <w:rsid w:val="00A80C81"/>
    <w:rsid w:val="00A81323"/>
    <w:rsid w:val="00A819D1"/>
    <w:rsid w:val="00A81DC7"/>
    <w:rsid w:val="00A81ED6"/>
    <w:rsid w:val="00A81F3B"/>
    <w:rsid w:val="00A821DB"/>
    <w:rsid w:val="00A8254F"/>
    <w:rsid w:val="00A8278B"/>
    <w:rsid w:val="00A82794"/>
    <w:rsid w:val="00A8282A"/>
    <w:rsid w:val="00A82CE6"/>
    <w:rsid w:val="00A82D04"/>
    <w:rsid w:val="00A82E7B"/>
    <w:rsid w:val="00A830B1"/>
    <w:rsid w:val="00A8334A"/>
    <w:rsid w:val="00A83407"/>
    <w:rsid w:val="00A83486"/>
    <w:rsid w:val="00A8355D"/>
    <w:rsid w:val="00A835FB"/>
    <w:rsid w:val="00A836E5"/>
    <w:rsid w:val="00A83725"/>
    <w:rsid w:val="00A838E5"/>
    <w:rsid w:val="00A83E60"/>
    <w:rsid w:val="00A848E8"/>
    <w:rsid w:val="00A84B20"/>
    <w:rsid w:val="00A84E2D"/>
    <w:rsid w:val="00A852DD"/>
    <w:rsid w:val="00A853D2"/>
    <w:rsid w:val="00A85823"/>
    <w:rsid w:val="00A85C65"/>
    <w:rsid w:val="00A85F77"/>
    <w:rsid w:val="00A8609E"/>
    <w:rsid w:val="00A86269"/>
    <w:rsid w:val="00A86353"/>
    <w:rsid w:val="00A8637C"/>
    <w:rsid w:val="00A86B7C"/>
    <w:rsid w:val="00A86CBA"/>
    <w:rsid w:val="00A8718C"/>
    <w:rsid w:val="00A877EA"/>
    <w:rsid w:val="00A904F4"/>
    <w:rsid w:val="00A90917"/>
    <w:rsid w:val="00A9092B"/>
    <w:rsid w:val="00A90C71"/>
    <w:rsid w:val="00A90CB8"/>
    <w:rsid w:val="00A90FA3"/>
    <w:rsid w:val="00A91130"/>
    <w:rsid w:val="00A912D4"/>
    <w:rsid w:val="00A91604"/>
    <w:rsid w:val="00A91796"/>
    <w:rsid w:val="00A91925"/>
    <w:rsid w:val="00A91B10"/>
    <w:rsid w:val="00A91D0F"/>
    <w:rsid w:val="00A92009"/>
    <w:rsid w:val="00A922EF"/>
    <w:rsid w:val="00A924A4"/>
    <w:rsid w:val="00A92559"/>
    <w:rsid w:val="00A92AAA"/>
    <w:rsid w:val="00A92E1E"/>
    <w:rsid w:val="00A93175"/>
    <w:rsid w:val="00A934E7"/>
    <w:rsid w:val="00A9356A"/>
    <w:rsid w:val="00A93708"/>
    <w:rsid w:val="00A93DE5"/>
    <w:rsid w:val="00A94147"/>
    <w:rsid w:val="00A941FB"/>
    <w:rsid w:val="00A943E1"/>
    <w:rsid w:val="00A94DA8"/>
    <w:rsid w:val="00A95558"/>
    <w:rsid w:val="00A9566A"/>
    <w:rsid w:val="00A958C2"/>
    <w:rsid w:val="00A958FC"/>
    <w:rsid w:val="00A95A2F"/>
    <w:rsid w:val="00A95B2B"/>
    <w:rsid w:val="00A960A8"/>
    <w:rsid w:val="00A9629B"/>
    <w:rsid w:val="00A96CCB"/>
    <w:rsid w:val="00A96DEA"/>
    <w:rsid w:val="00A971AB"/>
    <w:rsid w:val="00A97452"/>
    <w:rsid w:val="00A976D4"/>
    <w:rsid w:val="00A97A41"/>
    <w:rsid w:val="00A97A9E"/>
    <w:rsid w:val="00AA007D"/>
    <w:rsid w:val="00AA0323"/>
    <w:rsid w:val="00AA07B4"/>
    <w:rsid w:val="00AA0BFA"/>
    <w:rsid w:val="00AA0DCA"/>
    <w:rsid w:val="00AA11A3"/>
    <w:rsid w:val="00AA142A"/>
    <w:rsid w:val="00AA1433"/>
    <w:rsid w:val="00AA1703"/>
    <w:rsid w:val="00AA177E"/>
    <w:rsid w:val="00AA1AB1"/>
    <w:rsid w:val="00AA1E5D"/>
    <w:rsid w:val="00AA23AD"/>
    <w:rsid w:val="00AA2896"/>
    <w:rsid w:val="00AA2A2D"/>
    <w:rsid w:val="00AA2BCC"/>
    <w:rsid w:val="00AA300D"/>
    <w:rsid w:val="00AA34C4"/>
    <w:rsid w:val="00AA35A2"/>
    <w:rsid w:val="00AA35B6"/>
    <w:rsid w:val="00AA37E9"/>
    <w:rsid w:val="00AA3D55"/>
    <w:rsid w:val="00AA3DFD"/>
    <w:rsid w:val="00AA4546"/>
    <w:rsid w:val="00AA4894"/>
    <w:rsid w:val="00AA48BF"/>
    <w:rsid w:val="00AA4BD1"/>
    <w:rsid w:val="00AA4C88"/>
    <w:rsid w:val="00AA4CEE"/>
    <w:rsid w:val="00AA4DCA"/>
    <w:rsid w:val="00AA521B"/>
    <w:rsid w:val="00AA6115"/>
    <w:rsid w:val="00AA634D"/>
    <w:rsid w:val="00AA65E0"/>
    <w:rsid w:val="00AA6A2B"/>
    <w:rsid w:val="00AA6DBC"/>
    <w:rsid w:val="00AA70D2"/>
    <w:rsid w:val="00AA77E5"/>
    <w:rsid w:val="00AA7A3F"/>
    <w:rsid w:val="00AA7BCF"/>
    <w:rsid w:val="00AA7FFB"/>
    <w:rsid w:val="00AB0717"/>
    <w:rsid w:val="00AB0BBB"/>
    <w:rsid w:val="00AB0C69"/>
    <w:rsid w:val="00AB0C9F"/>
    <w:rsid w:val="00AB12C8"/>
    <w:rsid w:val="00AB1329"/>
    <w:rsid w:val="00AB1A59"/>
    <w:rsid w:val="00AB1A78"/>
    <w:rsid w:val="00AB1C99"/>
    <w:rsid w:val="00AB1D06"/>
    <w:rsid w:val="00AB1E0F"/>
    <w:rsid w:val="00AB1FB5"/>
    <w:rsid w:val="00AB2249"/>
    <w:rsid w:val="00AB2352"/>
    <w:rsid w:val="00AB245D"/>
    <w:rsid w:val="00AB25E0"/>
    <w:rsid w:val="00AB2713"/>
    <w:rsid w:val="00AB2848"/>
    <w:rsid w:val="00AB2AE4"/>
    <w:rsid w:val="00AB2B7D"/>
    <w:rsid w:val="00AB3096"/>
    <w:rsid w:val="00AB31C2"/>
    <w:rsid w:val="00AB31E2"/>
    <w:rsid w:val="00AB32AC"/>
    <w:rsid w:val="00AB32EB"/>
    <w:rsid w:val="00AB33A5"/>
    <w:rsid w:val="00AB350B"/>
    <w:rsid w:val="00AB366F"/>
    <w:rsid w:val="00AB3688"/>
    <w:rsid w:val="00AB37F2"/>
    <w:rsid w:val="00AB3D15"/>
    <w:rsid w:val="00AB43F0"/>
    <w:rsid w:val="00AB4409"/>
    <w:rsid w:val="00AB4464"/>
    <w:rsid w:val="00AB44DB"/>
    <w:rsid w:val="00AB453C"/>
    <w:rsid w:val="00AB4A0F"/>
    <w:rsid w:val="00AB4D02"/>
    <w:rsid w:val="00AB508C"/>
    <w:rsid w:val="00AB53AA"/>
    <w:rsid w:val="00AB54FB"/>
    <w:rsid w:val="00AB577D"/>
    <w:rsid w:val="00AB57AB"/>
    <w:rsid w:val="00AB5D93"/>
    <w:rsid w:val="00AB605B"/>
    <w:rsid w:val="00AB6508"/>
    <w:rsid w:val="00AB6A25"/>
    <w:rsid w:val="00AB6D33"/>
    <w:rsid w:val="00AB6D46"/>
    <w:rsid w:val="00AB6FA6"/>
    <w:rsid w:val="00AB700F"/>
    <w:rsid w:val="00AB7442"/>
    <w:rsid w:val="00AB7582"/>
    <w:rsid w:val="00AB7C74"/>
    <w:rsid w:val="00AB7C81"/>
    <w:rsid w:val="00AB7EF1"/>
    <w:rsid w:val="00AC005A"/>
    <w:rsid w:val="00AC00FF"/>
    <w:rsid w:val="00AC024A"/>
    <w:rsid w:val="00AC04E0"/>
    <w:rsid w:val="00AC0818"/>
    <w:rsid w:val="00AC0BDF"/>
    <w:rsid w:val="00AC1518"/>
    <w:rsid w:val="00AC1555"/>
    <w:rsid w:val="00AC1A2A"/>
    <w:rsid w:val="00AC1A56"/>
    <w:rsid w:val="00AC1DCE"/>
    <w:rsid w:val="00AC1EA2"/>
    <w:rsid w:val="00AC2093"/>
    <w:rsid w:val="00AC2228"/>
    <w:rsid w:val="00AC23D1"/>
    <w:rsid w:val="00AC26AD"/>
    <w:rsid w:val="00AC26DE"/>
    <w:rsid w:val="00AC28EC"/>
    <w:rsid w:val="00AC2972"/>
    <w:rsid w:val="00AC2A92"/>
    <w:rsid w:val="00AC2DA9"/>
    <w:rsid w:val="00AC3098"/>
    <w:rsid w:val="00AC389B"/>
    <w:rsid w:val="00AC38BC"/>
    <w:rsid w:val="00AC38CE"/>
    <w:rsid w:val="00AC3AE6"/>
    <w:rsid w:val="00AC4176"/>
    <w:rsid w:val="00AC41D8"/>
    <w:rsid w:val="00AC4518"/>
    <w:rsid w:val="00AC4722"/>
    <w:rsid w:val="00AC4764"/>
    <w:rsid w:val="00AC4777"/>
    <w:rsid w:val="00AC486D"/>
    <w:rsid w:val="00AC4A64"/>
    <w:rsid w:val="00AC4DA6"/>
    <w:rsid w:val="00AC5045"/>
    <w:rsid w:val="00AC5065"/>
    <w:rsid w:val="00AC528B"/>
    <w:rsid w:val="00AC549E"/>
    <w:rsid w:val="00AC54DE"/>
    <w:rsid w:val="00AC59E0"/>
    <w:rsid w:val="00AC5BD5"/>
    <w:rsid w:val="00AC5C0A"/>
    <w:rsid w:val="00AC64E3"/>
    <w:rsid w:val="00AC6944"/>
    <w:rsid w:val="00AC6BCE"/>
    <w:rsid w:val="00AC6C94"/>
    <w:rsid w:val="00AC6E0A"/>
    <w:rsid w:val="00AC6E41"/>
    <w:rsid w:val="00AC6F9A"/>
    <w:rsid w:val="00AC71C6"/>
    <w:rsid w:val="00AC7508"/>
    <w:rsid w:val="00AC7637"/>
    <w:rsid w:val="00AC7B8B"/>
    <w:rsid w:val="00AC7F8C"/>
    <w:rsid w:val="00AD01A9"/>
    <w:rsid w:val="00AD0293"/>
    <w:rsid w:val="00AD02C2"/>
    <w:rsid w:val="00AD07AB"/>
    <w:rsid w:val="00AD0A25"/>
    <w:rsid w:val="00AD0DA1"/>
    <w:rsid w:val="00AD0F87"/>
    <w:rsid w:val="00AD11E1"/>
    <w:rsid w:val="00AD13EF"/>
    <w:rsid w:val="00AD19EC"/>
    <w:rsid w:val="00AD1BA3"/>
    <w:rsid w:val="00AD1C91"/>
    <w:rsid w:val="00AD217D"/>
    <w:rsid w:val="00AD27CB"/>
    <w:rsid w:val="00AD27DC"/>
    <w:rsid w:val="00AD2A35"/>
    <w:rsid w:val="00AD2AF1"/>
    <w:rsid w:val="00AD2C53"/>
    <w:rsid w:val="00AD33C4"/>
    <w:rsid w:val="00AD34AD"/>
    <w:rsid w:val="00AD3586"/>
    <w:rsid w:val="00AD3619"/>
    <w:rsid w:val="00AD367F"/>
    <w:rsid w:val="00AD382B"/>
    <w:rsid w:val="00AD39CC"/>
    <w:rsid w:val="00AD3EBE"/>
    <w:rsid w:val="00AD4036"/>
    <w:rsid w:val="00AD44F5"/>
    <w:rsid w:val="00AD4C1D"/>
    <w:rsid w:val="00AD4C41"/>
    <w:rsid w:val="00AD5120"/>
    <w:rsid w:val="00AD5165"/>
    <w:rsid w:val="00AD53DF"/>
    <w:rsid w:val="00AD56DF"/>
    <w:rsid w:val="00AD5879"/>
    <w:rsid w:val="00AD58CC"/>
    <w:rsid w:val="00AD59D3"/>
    <w:rsid w:val="00AD5B27"/>
    <w:rsid w:val="00AD65B6"/>
    <w:rsid w:val="00AD68BA"/>
    <w:rsid w:val="00AD6B33"/>
    <w:rsid w:val="00AD6C10"/>
    <w:rsid w:val="00AD6FE4"/>
    <w:rsid w:val="00AD7398"/>
    <w:rsid w:val="00AD7552"/>
    <w:rsid w:val="00AD7709"/>
    <w:rsid w:val="00AD7727"/>
    <w:rsid w:val="00AD776F"/>
    <w:rsid w:val="00AD77B4"/>
    <w:rsid w:val="00AD77F5"/>
    <w:rsid w:val="00AD78CD"/>
    <w:rsid w:val="00AE0429"/>
    <w:rsid w:val="00AE07E2"/>
    <w:rsid w:val="00AE087F"/>
    <w:rsid w:val="00AE0F3B"/>
    <w:rsid w:val="00AE1443"/>
    <w:rsid w:val="00AE16D0"/>
    <w:rsid w:val="00AE1B37"/>
    <w:rsid w:val="00AE1F5A"/>
    <w:rsid w:val="00AE21BE"/>
    <w:rsid w:val="00AE2E2A"/>
    <w:rsid w:val="00AE2E33"/>
    <w:rsid w:val="00AE3226"/>
    <w:rsid w:val="00AE37A7"/>
    <w:rsid w:val="00AE3936"/>
    <w:rsid w:val="00AE3D81"/>
    <w:rsid w:val="00AE490D"/>
    <w:rsid w:val="00AE4B9A"/>
    <w:rsid w:val="00AE4D71"/>
    <w:rsid w:val="00AE4F6D"/>
    <w:rsid w:val="00AE4FFB"/>
    <w:rsid w:val="00AE51B3"/>
    <w:rsid w:val="00AE52C9"/>
    <w:rsid w:val="00AE531D"/>
    <w:rsid w:val="00AE5472"/>
    <w:rsid w:val="00AE5611"/>
    <w:rsid w:val="00AE5980"/>
    <w:rsid w:val="00AE59C3"/>
    <w:rsid w:val="00AE5C27"/>
    <w:rsid w:val="00AE6051"/>
    <w:rsid w:val="00AE6089"/>
    <w:rsid w:val="00AE6344"/>
    <w:rsid w:val="00AE685D"/>
    <w:rsid w:val="00AE68B4"/>
    <w:rsid w:val="00AE69FF"/>
    <w:rsid w:val="00AE6B35"/>
    <w:rsid w:val="00AE6D69"/>
    <w:rsid w:val="00AE6DDC"/>
    <w:rsid w:val="00AE7571"/>
    <w:rsid w:val="00AE780F"/>
    <w:rsid w:val="00AE7842"/>
    <w:rsid w:val="00AE7887"/>
    <w:rsid w:val="00AE7FB0"/>
    <w:rsid w:val="00AF00C2"/>
    <w:rsid w:val="00AF06DD"/>
    <w:rsid w:val="00AF12DC"/>
    <w:rsid w:val="00AF173E"/>
    <w:rsid w:val="00AF189F"/>
    <w:rsid w:val="00AF1BDB"/>
    <w:rsid w:val="00AF1CE7"/>
    <w:rsid w:val="00AF2156"/>
    <w:rsid w:val="00AF228C"/>
    <w:rsid w:val="00AF2438"/>
    <w:rsid w:val="00AF256D"/>
    <w:rsid w:val="00AF2EFC"/>
    <w:rsid w:val="00AF2FB7"/>
    <w:rsid w:val="00AF3118"/>
    <w:rsid w:val="00AF3239"/>
    <w:rsid w:val="00AF35CF"/>
    <w:rsid w:val="00AF3946"/>
    <w:rsid w:val="00AF3966"/>
    <w:rsid w:val="00AF397B"/>
    <w:rsid w:val="00AF4058"/>
    <w:rsid w:val="00AF4075"/>
    <w:rsid w:val="00AF40E9"/>
    <w:rsid w:val="00AF44CD"/>
    <w:rsid w:val="00AF4A58"/>
    <w:rsid w:val="00AF4BEE"/>
    <w:rsid w:val="00AF54C7"/>
    <w:rsid w:val="00AF5AD4"/>
    <w:rsid w:val="00AF5B12"/>
    <w:rsid w:val="00AF5C3E"/>
    <w:rsid w:val="00AF5F7F"/>
    <w:rsid w:val="00AF5FEC"/>
    <w:rsid w:val="00AF696C"/>
    <w:rsid w:val="00AF6DB9"/>
    <w:rsid w:val="00AF6FF2"/>
    <w:rsid w:val="00AF7864"/>
    <w:rsid w:val="00AF7A18"/>
    <w:rsid w:val="00B0069A"/>
    <w:rsid w:val="00B0079E"/>
    <w:rsid w:val="00B00903"/>
    <w:rsid w:val="00B00A3E"/>
    <w:rsid w:val="00B00A53"/>
    <w:rsid w:val="00B00B67"/>
    <w:rsid w:val="00B00CFA"/>
    <w:rsid w:val="00B00D37"/>
    <w:rsid w:val="00B00E8F"/>
    <w:rsid w:val="00B010E7"/>
    <w:rsid w:val="00B01744"/>
    <w:rsid w:val="00B01AE3"/>
    <w:rsid w:val="00B01C9D"/>
    <w:rsid w:val="00B01E2B"/>
    <w:rsid w:val="00B0203C"/>
    <w:rsid w:val="00B0210C"/>
    <w:rsid w:val="00B021A6"/>
    <w:rsid w:val="00B02401"/>
    <w:rsid w:val="00B02996"/>
    <w:rsid w:val="00B02A18"/>
    <w:rsid w:val="00B02CF7"/>
    <w:rsid w:val="00B0301A"/>
    <w:rsid w:val="00B03296"/>
    <w:rsid w:val="00B03374"/>
    <w:rsid w:val="00B0338E"/>
    <w:rsid w:val="00B0384A"/>
    <w:rsid w:val="00B03AC1"/>
    <w:rsid w:val="00B03BAA"/>
    <w:rsid w:val="00B045F3"/>
    <w:rsid w:val="00B046F0"/>
    <w:rsid w:val="00B049CE"/>
    <w:rsid w:val="00B04C26"/>
    <w:rsid w:val="00B0572B"/>
    <w:rsid w:val="00B0579B"/>
    <w:rsid w:val="00B058FE"/>
    <w:rsid w:val="00B05CA8"/>
    <w:rsid w:val="00B0600C"/>
    <w:rsid w:val="00B06379"/>
    <w:rsid w:val="00B06F07"/>
    <w:rsid w:val="00B07428"/>
    <w:rsid w:val="00B0744C"/>
    <w:rsid w:val="00B07822"/>
    <w:rsid w:val="00B07843"/>
    <w:rsid w:val="00B078EB"/>
    <w:rsid w:val="00B07933"/>
    <w:rsid w:val="00B07A9C"/>
    <w:rsid w:val="00B07C68"/>
    <w:rsid w:val="00B100B2"/>
    <w:rsid w:val="00B100CE"/>
    <w:rsid w:val="00B10388"/>
    <w:rsid w:val="00B104E5"/>
    <w:rsid w:val="00B1081E"/>
    <w:rsid w:val="00B115AC"/>
    <w:rsid w:val="00B11AD2"/>
    <w:rsid w:val="00B11C3B"/>
    <w:rsid w:val="00B11CCA"/>
    <w:rsid w:val="00B11D34"/>
    <w:rsid w:val="00B11F0F"/>
    <w:rsid w:val="00B11FC6"/>
    <w:rsid w:val="00B1204A"/>
    <w:rsid w:val="00B12B5B"/>
    <w:rsid w:val="00B12C99"/>
    <w:rsid w:val="00B12E7F"/>
    <w:rsid w:val="00B12EE1"/>
    <w:rsid w:val="00B1329D"/>
    <w:rsid w:val="00B13461"/>
    <w:rsid w:val="00B1347A"/>
    <w:rsid w:val="00B139D3"/>
    <w:rsid w:val="00B13B67"/>
    <w:rsid w:val="00B13EC5"/>
    <w:rsid w:val="00B140D5"/>
    <w:rsid w:val="00B141CF"/>
    <w:rsid w:val="00B141EC"/>
    <w:rsid w:val="00B145E8"/>
    <w:rsid w:val="00B14603"/>
    <w:rsid w:val="00B14F88"/>
    <w:rsid w:val="00B158BF"/>
    <w:rsid w:val="00B1592E"/>
    <w:rsid w:val="00B15B0D"/>
    <w:rsid w:val="00B16200"/>
    <w:rsid w:val="00B165E5"/>
    <w:rsid w:val="00B169E6"/>
    <w:rsid w:val="00B16A0E"/>
    <w:rsid w:val="00B16D75"/>
    <w:rsid w:val="00B1733B"/>
    <w:rsid w:val="00B177E1"/>
    <w:rsid w:val="00B178F7"/>
    <w:rsid w:val="00B17948"/>
    <w:rsid w:val="00B20498"/>
    <w:rsid w:val="00B206B7"/>
    <w:rsid w:val="00B20B0A"/>
    <w:rsid w:val="00B20B3A"/>
    <w:rsid w:val="00B20FBC"/>
    <w:rsid w:val="00B21964"/>
    <w:rsid w:val="00B21D64"/>
    <w:rsid w:val="00B21EB8"/>
    <w:rsid w:val="00B21FD5"/>
    <w:rsid w:val="00B22215"/>
    <w:rsid w:val="00B22733"/>
    <w:rsid w:val="00B227C3"/>
    <w:rsid w:val="00B22869"/>
    <w:rsid w:val="00B22975"/>
    <w:rsid w:val="00B22A6E"/>
    <w:rsid w:val="00B22DE3"/>
    <w:rsid w:val="00B234E1"/>
    <w:rsid w:val="00B23603"/>
    <w:rsid w:val="00B23DD5"/>
    <w:rsid w:val="00B23F80"/>
    <w:rsid w:val="00B24088"/>
    <w:rsid w:val="00B2441A"/>
    <w:rsid w:val="00B2441F"/>
    <w:rsid w:val="00B2478B"/>
    <w:rsid w:val="00B24C8D"/>
    <w:rsid w:val="00B24EC4"/>
    <w:rsid w:val="00B24F90"/>
    <w:rsid w:val="00B250AA"/>
    <w:rsid w:val="00B25448"/>
    <w:rsid w:val="00B2546B"/>
    <w:rsid w:val="00B255C2"/>
    <w:rsid w:val="00B25A37"/>
    <w:rsid w:val="00B25CD3"/>
    <w:rsid w:val="00B25F06"/>
    <w:rsid w:val="00B266D1"/>
    <w:rsid w:val="00B267A1"/>
    <w:rsid w:val="00B26EB8"/>
    <w:rsid w:val="00B27388"/>
    <w:rsid w:val="00B27393"/>
    <w:rsid w:val="00B2764F"/>
    <w:rsid w:val="00B27884"/>
    <w:rsid w:val="00B30010"/>
    <w:rsid w:val="00B303DE"/>
    <w:rsid w:val="00B307A7"/>
    <w:rsid w:val="00B307D5"/>
    <w:rsid w:val="00B3089B"/>
    <w:rsid w:val="00B30A64"/>
    <w:rsid w:val="00B30FE9"/>
    <w:rsid w:val="00B310D7"/>
    <w:rsid w:val="00B31291"/>
    <w:rsid w:val="00B3166E"/>
    <w:rsid w:val="00B318E8"/>
    <w:rsid w:val="00B31AF2"/>
    <w:rsid w:val="00B31B74"/>
    <w:rsid w:val="00B31C38"/>
    <w:rsid w:val="00B31DA8"/>
    <w:rsid w:val="00B31F86"/>
    <w:rsid w:val="00B31FA0"/>
    <w:rsid w:val="00B3230D"/>
    <w:rsid w:val="00B32692"/>
    <w:rsid w:val="00B32703"/>
    <w:rsid w:val="00B32C21"/>
    <w:rsid w:val="00B3336F"/>
    <w:rsid w:val="00B33DC2"/>
    <w:rsid w:val="00B33DDA"/>
    <w:rsid w:val="00B33F18"/>
    <w:rsid w:val="00B340D6"/>
    <w:rsid w:val="00B34367"/>
    <w:rsid w:val="00B3437E"/>
    <w:rsid w:val="00B344EA"/>
    <w:rsid w:val="00B347DF"/>
    <w:rsid w:val="00B34836"/>
    <w:rsid w:val="00B349B1"/>
    <w:rsid w:val="00B34B14"/>
    <w:rsid w:val="00B34B2B"/>
    <w:rsid w:val="00B34B55"/>
    <w:rsid w:val="00B3554E"/>
    <w:rsid w:val="00B35553"/>
    <w:rsid w:val="00B35578"/>
    <w:rsid w:val="00B35782"/>
    <w:rsid w:val="00B358A3"/>
    <w:rsid w:val="00B36040"/>
    <w:rsid w:val="00B3606C"/>
    <w:rsid w:val="00B360D0"/>
    <w:rsid w:val="00B3610A"/>
    <w:rsid w:val="00B3647C"/>
    <w:rsid w:val="00B364DE"/>
    <w:rsid w:val="00B36A84"/>
    <w:rsid w:val="00B36D30"/>
    <w:rsid w:val="00B36F7C"/>
    <w:rsid w:val="00B36F7E"/>
    <w:rsid w:val="00B3724A"/>
    <w:rsid w:val="00B37388"/>
    <w:rsid w:val="00B374A0"/>
    <w:rsid w:val="00B37C1C"/>
    <w:rsid w:val="00B37D06"/>
    <w:rsid w:val="00B37EC9"/>
    <w:rsid w:val="00B401ED"/>
    <w:rsid w:val="00B402EC"/>
    <w:rsid w:val="00B40858"/>
    <w:rsid w:val="00B40BA3"/>
    <w:rsid w:val="00B40ECA"/>
    <w:rsid w:val="00B4138A"/>
    <w:rsid w:val="00B4144B"/>
    <w:rsid w:val="00B418D0"/>
    <w:rsid w:val="00B41AD7"/>
    <w:rsid w:val="00B41DEA"/>
    <w:rsid w:val="00B423A3"/>
    <w:rsid w:val="00B429D7"/>
    <w:rsid w:val="00B42BDF"/>
    <w:rsid w:val="00B42D4B"/>
    <w:rsid w:val="00B42D5D"/>
    <w:rsid w:val="00B43576"/>
    <w:rsid w:val="00B435C2"/>
    <w:rsid w:val="00B44186"/>
    <w:rsid w:val="00B443C4"/>
    <w:rsid w:val="00B448ED"/>
    <w:rsid w:val="00B44C3C"/>
    <w:rsid w:val="00B44E5D"/>
    <w:rsid w:val="00B44F75"/>
    <w:rsid w:val="00B45016"/>
    <w:rsid w:val="00B454A0"/>
    <w:rsid w:val="00B4580A"/>
    <w:rsid w:val="00B4587D"/>
    <w:rsid w:val="00B45A72"/>
    <w:rsid w:val="00B46187"/>
    <w:rsid w:val="00B46B1C"/>
    <w:rsid w:val="00B46F07"/>
    <w:rsid w:val="00B4721F"/>
    <w:rsid w:val="00B474F3"/>
    <w:rsid w:val="00B476E6"/>
    <w:rsid w:val="00B478D7"/>
    <w:rsid w:val="00B4796E"/>
    <w:rsid w:val="00B500D5"/>
    <w:rsid w:val="00B50A85"/>
    <w:rsid w:val="00B50D12"/>
    <w:rsid w:val="00B50DA9"/>
    <w:rsid w:val="00B50F4B"/>
    <w:rsid w:val="00B517CE"/>
    <w:rsid w:val="00B51AAF"/>
    <w:rsid w:val="00B520D6"/>
    <w:rsid w:val="00B522F7"/>
    <w:rsid w:val="00B527E1"/>
    <w:rsid w:val="00B52AD6"/>
    <w:rsid w:val="00B52CEC"/>
    <w:rsid w:val="00B52F4D"/>
    <w:rsid w:val="00B530F8"/>
    <w:rsid w:val="00B53331"/>
    <w:rsid w:val="00B5338E"/>
    <w:rsid w:val="00B534AA"/>
    <w:rsid w:val="00B5370A"/>
    <w:rsid w:val="00B5373C"/>
    <w:rsid w:val="00B53AA5"/>
    <w:rsid w:val="00B54279"/>
    <w:rsid w:val="00B542D1"/>
    <w:rsid w:val="00B5457F"/>
    <w:rsid w:val="00B5474E"/>
    <w:rsid w:val="00B54891"/>
    <w:rsid w:val="00B54E90"/>
    <w:rsid w:val="00B554B3"/>
    <w:rsid w:val="00B5556F"/>
    <w:rsid w:val="00B55594"/>
    <w:rsid w:val="00B55B80"/>
    <w:rsid w:val="00B55E4C"/>
    <w:rsid w:val="00B55F61"/>
    <w:rsid w:val="00B55F97"/>
    <w:rsid w:val="00B56333"/>
    <w:rsid w:val="00B563F2"/>
    <w:rsid w:val="00B56923"/>
    <w:rsid w:val="00B56DAA"/>
    <w:rsid w:val="00B57382"/>
    <w:rsid w:val="00B573BA"/>
    <w:rsid w:val="00B57529"/>
    <w:rsid w:val="00B579EA"/>
    <w:rsid w:val="00B57BA8"/>
    <w:rsid w:val="00B57FBF"/>
    <w:rsid w:val="00B609F3"/>
    <w:rsid w:val="00B610D6"/>
    <w:rsid w:val="00B6162F"/>
    <w:rsid w:val="00B61AB1"/>
    <w:rsid w:val="00B61B71"/>
    <w:rsid w:val="00B62242"/>
    <w:rsid w:val="00B624B7"/>
    <w:rsid w:val="00B628A8"/>
    <w:rsid w:val="00B62B5B"/>
    <w:rsid w:val="00B62BEB"/>
    <w:rsid w:val="00B62EF5"/>
    <w:rsid w:val="00B63360"/>
    <w:rsid w:val="00B634AC"/>
    <w:rsid w:val="00B63880"/>
    <w:rsid w:val="00B639B9"/>
    <w:rsid w:val="00B63C41"/>
    <w:rsid w:val="00B63CF2"/>
    <w:rsid w:val="00B63E47"/>
    <w:rsid w:val="00B63FE7"/>
    <w:rsid w:val="00B64006"/>
    <w:rsid w:val="00B64219"/>
    <w:rsid w:val="00B64780"/>
    <w:rsid w:val="00B648E8"/>
    <w:rsid w:val="00B6490B"/>
    <w:rsid w:val="00B6491A"/>
    <w:rsid w:val="00B64ACE"/>
    <w:rsid w:val="00B64D91"/>
    <w:rsid w:val="00B64E0E"/>
    <w:rsid w:val="00B650C8"/>
    <w:rsid w:val="00B652DA"/>
    <w:rsid w:val="00B65653"/>
    <w:rsid w:val="00B656C9"/>
    <w:rsid w:val="00B65B80"/>
    <w:rsid w:val="00B65DE6"/>
    <w:rsid w:val="00B66018"/>
    <w:rsid w:val="00B66026"/>
    <w:rsid w:val="00B661C1"/>
    <w:rsid w:val="00B66320"/>
    <w:rsid w:val="00B66529"/>
    <w:rsid w:val="00B66680"/>
    <w:rsid w:val="00B6670B"/>
    <w:rsid w:val="00B66719"/>
    <w:rsid w:val="00B66B5B"/>
    <w:rsid w:val="00B66BA9"/>
    <w:rsid w:val="00B66BD2"/>
    <w:rsid w:val="00B66C08"/>
    <w:rsid w:val="00B6754A"/>
    <w:rsid w:val="00B67A05"/>
    <w:rsid w:val="00B67DB1"/>
    <w:rsid w:val="00B70385"/>
    <w:rsid w:val="00B70394"/>
    <w:rsid w:val="00B70495"/>
    <w:rsid w:val="00B708FA"/>
    <w:rsid w:val="00B70BEC"/>
    <w:rsid w:val="00B70ED0"/>
    <w:rsid w:val="00B71112"/>
    <w:rsid w:val="00B71415"/>
    <w:rsid w:val="00B7172C"/>
    <w:rsid w:val="00B72243"/>
    <w:rsid w:val="00B7248F"/>
    <w:rsid w:val="00B725F9"/>
    <w:rsid w:val="00B72C9D"/>
    <w:rsid w:val="00B731BD"/>
    <w:rsid w:val="00B73211"/>
    <w:rsid w:val="00B737D5"/>
    <w:rsid w:val="00B73F2B"/>
    <w:rsid w:val="00B73FF9"/>
    <w:rsid w:val="00B7472F"/>
    <w:rsid w:val="00B74762"/>
    <w:rsid w:val="00B749D9"/>
    <w:rsid w:val="00B74DF4"/>
    <w:rsid w:val="00B74F39"/>
    <w:rsid w:val="00B75219"/>
    <w:rsid w:val="00B7580F"/>
    <w:rsid w:val="00B75B66"/>
    <w:rsid w:val="00B75DFF"/>
    <w:rsid w:val="00B760D3"/>
    <w:rsid w:val="00B760FD"/>
    <w:rsid w:val="00B766AE"/>
    <w:rsid w:val="00B76CD9"/>
    <w:rsid w:val="00B76D2C"/>
    <w:rsid w:val="00B76ED5"/>
    <w:rsid w:val="00B77382"/>
    <w:rsid w:val="00B77612"/>
    <w:rsid w:val="00B777F2"/>
    <w:rsid w:val="00B80318"/>
    <w:rsid w:val="00B803C8"/>
    <w:rsid w:val="00B805C6"/>
    <w:rsid w:val="00B80A59"/>
    <w:rsid w:val="00B80A8E"/>
    <w:rsid w:val="00B80D12"/>
    <w:rsid w:val="00B80DED"/>
    <w:rsid w:val="00B80FBE"/>
    <w:rsid w:val="00B8135D"/>
    <w:rsid w:val="00B81539"/>
    <w:rsid w:val="00B81615"/>
    <w:rsid w:val="00B81C79"/>
    <w:rsid w:val="00B820C8"/>
    <w:rsid w:val="00B82399"/>
    <w:rsid w:val="00B824A2"/>
    <w:rsid w:val="00B824AC"/>
    <w:rsid w:val="00B8250F"/>
    <w:rsid w:val="00B827D3"/>
    <w:rsid w:val="00B831C5"/>
    <w:rsid w:val="00B83389"/>
    <w:rsid w:val="00B83570"/>
    <w:rsid w:val="00B83986"/>
    <w:rsid w:val="00B83CA7"/>
    <w:rsid w:val="00B83D75"/>
    <w:rsid w:val="00B845DA"/>
    <w:rsid w:val="00B84770"/>
    <w:rsid w:val="00B84DC0"/>
    <w:rsid w:val="00B85022"/>
    <w:rsid w:val="00B851F9"/>
    <w:rsid w:val="00B853F7"/>
    <w:rsid w:val="00B8547A"/>
    <w:rsid w:val="00B8560E"/>
    <w:rsid w:val="00B85757"/>
    <w:rsid w:val="00B859D8"/>
    <w:rsid w:val="00B859F1"/>
    <w:rsid w:val="00B85E1F"/>
    <w:rsid w:val="00B85EB2"/>
    <w:rsid w:val="00B8623A"/>
    <w:rsid w:val="00B86292"/>
    <w:rsid w:val="00B8648A"/>
    <w:rsid w:val="00B86615"/>
    <w:rsid w:val="00B86847"/>
    <w:rsid w:val="00B868D3"/>
    <w:rsid w:val="00B86957"/>
    <w:rsid w:val="00B86BB6"/>
    <w:rsid w:val="00B86E7D"/>
    <w:rsid w:val="00B872C6"/>
    <w:rsid w:val="00B87335"/>
    <w:rsid w:val="00B873E0"/>
    <w:rsid w:val="00B87B77"/>
    <w:rsid w:val="00B87DFA"/>
    <w:rsid w:val="00B9027E"/>
    <w:rsid w:val="00B9078F"/>
    <w:rsid w:val="00B907BC"/>
    <w:rsid w:val="00B907E1"/>
    <w:rsid w:val="00B9082D"/>
    <w:rsid w:val="00B90939"/>
    <w:rsid w:val="00B90BF1"/>
    <w:rsid w:val="00B90FD6"/>
    <w:rsid w:val="00B911BB"/>
    <w:rsid w:val="00B91319"/>
    <w:rsid w:val="00B915F4"/>
    <w:rsid w:val="00B91CEB"/>
    <w:rsid w:val="00B9205A"/>
    <w:rsid w:val="00B922C2"/>
    <w:rsid w:val="00B922EE"/>
    <w:rsid w:val="00B923BC"/>
    <w:rsid w:val="00B9244B"/>
    <w:rsid w:val="00B9264D"/>
    <w:rsid w:val="00B92B7A"/>
    <w:rsid w:val="00B92BDB"/>
    <w:rsid w:val="00B92F3F"/>
    <w:rsid w:val="00B9320D"/>
    <w:rsid w:val="00B93636"/>
    <w:rsid w:val="00B938FB"/>
    <w:rsid w:val="00B93B73"/>
    <w:rsid w:val="00B93E36"/>
    <w:rsid w:val="00B9413E"/>
    <w:rsid w:val="00B94265"/>
    <w:rsid w:val="00B94750"/>
    <w:rsid w:val="00B94825"/>
    <w:rsid w:val="00B94AA5"/>
    <w:rsid w:val="00B94AEB"/>
    <w:rsid w:val="00B9524E"/>
    <w:rsid w:val="00B953F7"/>
    <w:rsid w:val="00B956D5"/>
    <w:rsid w:val="00B957AA"/>
    <w:rsid w:val="00B95C56"/>
    <w:rsid w:val="00B96494"/>
    <w:rsid w:val="00B964B4"/>
    <w:rsid w:val="00B965FF"/>
    <w:rsid w:val="00B96A13"/>
    <w:rsid w:val="00B96B9A"/>
    <w:rsid w:val="00B96BC3"/>
    <w:rsid w:val="00B96D2A"/>
    <w:rsid w:val="00B971D6"/>
    <w:rsid w:val="00B97399"/>
    <w:rsid w:val="00B973BF"/>
    <w:rsid w:val="00B97444"/>
    <w:rsid w:val="00B974F0"/>
    <w:rsid w:val="00B9754A"/>
    <w:rsid w:val="00B97DF6"/>
    <w:rsid w:val="00B97E15"/>
    <w:rsid w:val="00B97E77"/>
    <w:rsid w:val="00B97F1F"/>
    <w:rsid w:val="00BA002D"/>
    <w:rsid w:val="00BA00C7"/>
    <w:rsid w:val="00BA0616"/>
    <w:rsid w:val="00BA0E10"/>
    <w:rsid w:val="00BA142C"/>
    <w:rsid w:val="00BA168E"/>
    <w:rsid w:val="00BA169E"/>
    <w:rsid w:val="00BA186F"/>
    <w:rsid w:val="00BA1EDA"/>
    <w:rsid w:val="00BA2176"/>
    <w:rsid w:val="00BA2259"/>
    <w:rsid w:val="00BA23AA"/>
    <w:rsid w:val="00BA2416"/>
    <w:rsid w:val="00BA242A"/>
    <w:rsid w:val="00BA2852"/>
    <w:rsid w:val="00BA28F7"/>
    <w:rsid w:val="00BA297D"/>
    <w:rsid w:val="00BA302D"/>
    <w:rsid w:val="00BA331D"/>
    <w:rsid w:val="00BA337B"/>
    <w:rsid w:val="00BA3B2D"/>
    <w:rsid w:val="00BA3DF2"/>
    <w:rsid w:val="00BA41F9"/>
    <w:rsid w:val="00BA4450"/>
    <w:rsid w:val="00BA46FB"/>
    <w:rsid w:val="00BA4A2F"/>
    <w:rsid w:val="00BA4C72"/>
    <w:rsid w:val="00BA50E4"/>
    <w:rsid w:val="00BA51C8"/>
    <w:rsid w:val="00BA546B"/>
    <w:rsid w:val="00BA55F2"/>
    <w:rsid w:val="00BA56C1"/>
    <w:rsid w:val="00BA5A4C"/>
    <w:rsid w:val="00BA5FB4"/>
    <w:rsid w:val="00BA6330"/>
    <w:rsid w:val="00BA6415"/>
    <w:rsid w:val="00BA6499"/>
    <w:rsid w:val="00BA64FB"/>
    <w:rsid w:val="00BA6614"/>
    <w:rsid w:val="00BA6BDA"/>
    <w:rsid w:val="00BA6CB9"/>
    <w:rsid w:val="00BA7177"/>
    <w:rsid w:val="00BA71A8"/>
    <w:rsid w:val="00BA7200"/>
    <w:rsid w:val="00BA7281"/>
    <w:rsid w:val="00BA72C5"/>
    <w:rsid w:val="00BA77B0"/>
    <w:rsid w:val="00BA78A5"/>
    <w:rsid w:val="00BA79ED"/>
    <w:rsid w:val="00BA7AAC"/>
    <w:rsid w:val="00BA7B6A"/>
    <w:rsid w:val="00BA7B81"/>
    <w:rsid w:val="00BA7C06"/>
    <w:rsid w:val="00BB016D"/>
    <w:rsid w:val="00BB0A8E"/>
    <w:rsid w:val="00BB0D6F"/>
    <w:rsid w:val="00BB13BF"/>
    <w:rsid w:val="00BB16EF"/>
    <w:rsid w:val="00BB19DD"/>
    <w:rsid w:val="00BB1C1B"/>
    <w:rsid w:val="00BB1CA8"/>
    <w:rsid w:val="00BB1F9C"/>
    <w:rsid w:val="00BB219C"/>
    <w:rsid w:val="00BB253C"/>
    <w:rsid w:val="00BB2957"/>
    <w:rsid w:val="00BB29DC"/>
    <w:rsid w:val="00BB2D23"/>
    <w:rsid w:val="00BB2DBB"/>
    <w:rsid w:val="00BB2F27"/>
    <w:rsid w:val="00BB2F5C"/>
    <w:rsid w:val="00BB31E2"/>
    <w:rsid w:val="00BB3395"/>
    <w:rsid w:val="00BB3762"/>
    <w:rsid w:val="00BB3A08"/>
    <w:rsid w:val="00BB3CBA"/>
    <w:rsid w:val="00BB3DA1"/>
    <w:rsid w:val="00BB3E9C"/>
    <w:rsid w:val="00BB4039"/>
    <w:rsid w:val="00BB45C0"/>
    <w:rsid w:val="00BB4B1F"/>
    <w:rsid w:val="00BB4BA5"/>
    <w:rsid w:val="00BB4BD9"/>
    <w:rsid w:val="00BB4D0E"/>
    <w:rsid w:val="00BB51D8"/>
    <w:rsid w:val="00BB5426"/>
    <w:rsid w:val="00BB5B62"/>
    <w:rsid w:val="00BB5C3F"/>
    <w:rsid w:val="00BB5D2E"/>
    <w:rsid w:val="00BB603A"/>
    <w:rsid w:val="00BB60E9"/>
    <w:rsid w:val="00BB67CD"/>
    <w:rsid w:val="00BB69DE"/>
    <w:rsid w:val="00BB6DAD"/>
    <w:rsid w:val="00BB706C"/>
    <w:rsid w:val="00BB712D"/>
    <w:rsid w:val="00BB7673"/>
    <w:rsid w:val="00BC0093"/>
    <w:rsid w:val="00BC009E"/>
    <w:rsid w:val="00BC01E1"/>
    <w:rsid w:val="00BC09B1"/>
    <w:rsid w:val="00BC0A12"/>
    <w:rsid w:val="00BC0CB3"/>
    <w:rsid w:val="00BC0EA3"/>
    <w:rsid w:val="00BC10EC"/>
    <w:rsid w:val="00BC1681"/>
    <w:rsid w:val="00BC1857"/>
    <w:rsid w:val="00BC20A4"/>
    <w:rsid w:val="00BC2305"/>
    <w:rsid w:val="00BC2383"/>
    <w:rsid w:val="00BC2653"/>
    <w:rsid w:val="00BC265F"/>
    <w:rsid w:val="00BC2731"/>
    <w:rsid w:val="00BC2804"/>
    <w:rsid w:val="00BC28A7"/>
    <w:rsid w:val="00BC2FB8"/>
    <w:rsid w:val="00BC32DC"/>
    <w:rsid w:val="00BC35DD"/>
    <w:rsid w:val="00BC38C6"/>
    <w:rsid w:val="00BC3B22"/>
    <w:rsid w:val="00BC3B4B"/>
    <w:rsid w:val="00BC3FC8"/>
    <w:rsid w:val="00BC4598"/>
    <w:rsid w:val="00BC4B5C"/>
    <w:rsid w:val="00BC4BA4"/>
    <w:rsid w:val="00BC4D03"/>
    <w:rsid w:val="00BC5184"/>
    <w:rsid w:val="00BC54AF"/>
    <w:rsid w:val="00BC5620"/>
    <w:rsid w:val="00BC5759"/>
    <w:rsid w:val="00BC5A6A"/>
    <w:rsid w:val="00BC5A7C"/>
    <w:rsid w:val="00BC5B19"/>
    <w:rsid w:val="00BC5C63"/>
    <w:rsid w:val="00BC5FD5"/>
    <w:rsid w:val="00BC60D9"/>
    <w:rsid w:val="00BC6235"/>
    <w:rsid w:val="00BC64A0"/>
    <w:rsid w:val="00BC67D4"/>
    <w:rsid w:val="00BC695C"/>
    <w:rsid w:val="00BC6E2A"/>
    <w:rsid w:val="00BC724A"/>
    <w:rsid w:val="00BC7383"/>
    <w:rsid w:val="00BC770C"/>
    <w:rsid w:val="00BC7721"/>
    <w:rsid w:val="00BC79BA"/>
    <w:rsid w:val="00BC7A1B"/>
    <w:rsid w:val="00BC7AE7"/>
    <w:rsid w:val="00BC7B08"/>
    <w:rsid w:val="00BD07D3"/>
    <w:rsid w:val="00BD07D7"/>
    <w:rsid w:val="00BD0B64"/>
    <w:rsid w:val="00BD0E00"/>
    <w:rsid w:val="00BD0FFD"/>
    <w:rsid w:val="00BD1705"/>
    <w:rsid w:val="00BD1894"/>
    <w:rsid w:val="00BD197A"/>
    <w:rsid w:val="00BD1991"/>
    <w:rsid w:val="00BD1AE9"/>
    <w:rsid w:val="00BD1B37"/>
    <w:rsid w:val="00BD1F78"/>
    <w:rsid w:val="00BD25DD"/>
    <w:rsid w:val="00BD2ABE"/>
    <w:rsid w:val="00BD2C4D"/>
    <w:rsid w:val="00BD35A7"/>
    <w:rsid w:val="00BD3909"/>
    <w:rsid w:val="00BD3DDD"/>
    <w:rsid w:val="00BD3EEC"/>
    <w:rsid w:val="00BD3FBB"/>
    <w:rsid w:val="00BD3FE2"/>
    <w:rsid w:val="00BD4000"/>
    <w:rsid w:val="00BD46F5"/>
    <w:rsid w:val="00BD4A8D"/>
    <w:rsid w:val="00BD4FF7"/>
    <w:rsid w:val="00BD500C"/>
    <w:rsid w:val="00BD50A9"/>
    <w:rsid w:val="00BD50BA"/>
    <w:rsid w:val="00BD527E"/>
    <w:rsid w:val="00BD5343"/>
    <w:rsid w:val="00BD5726"/>
    <w:rsid w:val="00BD5A1F"/>
    <w:rsid w:val="00BD68AC"/>
    <w:rsid w:val="00BD6A36"/>
    <w:rsid w:val="00BD6D1C"/>
    <w:rsid w:val="00BD723D"/>
    <w:rsid w:val="00BD73A1"/>
    <w:rsid w:val="00BD77DB"/>
    <w:rsid w:val="00BD793D"/>
    <w:rsid w:val="00BD7B3E"/>
    <w:rsid w:val="00BD7E95"/>
    <w:rsid w:val="00BE012C"/>
    <w:rsid w:val="00BE0585"/>
    <w:rsid w:val="00BE0EC4"/>
    <w:rsid w:val="00BE12FD"/>
    <w:rsid w:val="00BE1DBE"/>
    <w:rsid w:val="00BE1EC1"/>
    <w:rsid w:val="00BE22C0"/>
    <w:rsid w:val="00BE250F"/>
    <w:rsid w:val="00BE35AC"/>
    <w:rsid w:val="00BE3BBA"/>
    <w:rsid w:val="00BE3C30"/>
    <w:rsid w:val="00BE3CFF"/>
    <w:rsid w:val="00BE3DE0"/>
    <w:rsid w:val="00BE3EA3"/>
    <w:rsid w:val="00BE443C"/>
    <w:rsid w:val="00BE4576"/>
    <w:rsid w:val="00BE482F"/>
    <w:rsid w:val="00BE494C"/>
    <w:rsid w:val="00BE4C7A"/>
    <w:rsid w:val="00BE56B3"/>
    <w:rsid w:val="00BE5AAB"/>
    <w:rsid w:val="00BE5D6E"/>
    <w:rsid w:val="00BE5DC4"/>
    <w:rsid w:val="00BE5F0B"/>
    <w:rsid w:val="00BE62B0"/>
    <w:rsid w:val="00BE651B"/>
    <w:rsid w:val="00BE6D43"/>
    <w:rsid w:val="00BE719A"/>
    <w:rsid w:val="00BE7257"/>
    <w:rsid w:val="00BE7302"/>
    <w:rsid w:val="00BE75CD"/>
    <w:rsid w:val="00BE76FD"/>
    <w:rsid w:val="00BE779E"/>
    <w:rsid w:val="00BE7BA0"/>
    <w:rsid w:val="00BF06FA"/>
    <w:rsid w:val="00BF09BE"/>
    <w:rsid w:val="00BF09C9"/>
    <w:rsid w:val="00BF09E3"/>
    <w:rsid w:val="00BF09F5"/>
    <w:rsid w:val="00BF128D"/>
    <w:rsid w:val="00BF130A"/>
    <w:rsid w:val="00BF138E"/>
    <w:rsid w:val="00BF1657"/>
    <w:rsid w:val="00BF1D56"/>
    <w:rsid w:val="00BF1D7E"/>
    <w:rsid w:val="00BF2034"/>
    <w:rsid w:val="00BF20CA"/>
    <w:rsid w:val="00BF264A"/>
    <w:rsid w:val="00BF2AFF"/>
    <w:rsid w:val="00BF2BF8"/>
    <w:rsid w:val="00BF2F89"/>
    <w:rsid w:val="00BF32B7"/>
    <w:rsid w:val="00BF33C0"/>
    <w:rsid w:val="00BF3536"/>
    <w:rsid w:val="00BF36A2"/>
    <w:rsid w:val="00BF36CB"/>
    <w:rsid w:val="00BF390A"/>
    <w:rsid w:val="00BF391C"/>
    <w:rsid w:val="00BF3F1F"/>
    <w:rsid w:val="00BF3FB9"/>
    <w:rsid w:val="00BF4215"/>
    <w:rsid w:val="00BF47D4"/>
    <w:rsid w:val="00BF4919"/>
    <w:rsid w:val="00BF4994"/>
    <w:rsid w:val="00BF4F27"/>
    <w:rsid w:val="00BF50B3"/>
    <w:rsid w:val="00BF535A"/>
    <w:rsid w:val="00BF5488"/>
    <w:rsid w:val="00BF59E5"/>
    <w:rsid w:val="00BF6DC9"/>
    <w:rsid w:val="00BF6EF7"/>
    <w:rsid w:val="00BF6FEF"/>
    <w:rsid w:val="00BF72F5"/>
    <w:rsid w:val="00BF72FD"/>
    <w:rsid w:val="00BF74F1"/>
    <w:rsid w:val="00C006F5"/>
    <w:rsid w:val="00C00960"/>
    <w:rsid w:val="00C00C51"/>
    <w:rsid w:val="00C00C8E"/>
    <w:rsid w:val="00C00D3E"/>
    <w:rsid w:val="00C0181F"/>
    <w:rsid w:val="00C018B7"/>
    <w:rsid w:val="00C01946"/>
    <w:rsid w:val="00C019A7"/>
    <w:rsid w:val="00C01E66"/>
    <w:rsid w:val="00C02189"/>
    <w:rsid w:val="00C022A5"/>
    <w:rsid w:val="00C022E4"/>
    <w:rsid w:val="00C024D7"/>
    <w:rsid w:val="00C029E3"/>
    <w:rsid w:val="00C02A51"/>
    <w:rsid w:val="00C02D60"/>
    <w:rsid w:val="00C0329B"/>
    <w:rsid w:val="00C0347B"/>
    <w:rsid w:val="00C0357B"/>
    <w:rsid w:val="00C036B4"/>
    <w:rsid w:val="00C0393E"/>
    <w:rsid w:val="00C039FF"/>
    <w:rsid w:val="00C03FE8"/>
    <w:rsid w:val="00C040A3"/>
    <w:rsid w:val="00C043F9"/>
    <w:rsid w:val="00C04504"/>
    <w:rsid w:val="00C0468C"/>
    <w:rsid w:val="00C04DE0"/>
    <w:rsid w:val="00C05045"/>
    <w:rsid w:val="00C050B5"/>
    <w:rsid w:val="00C055F1"/>
    <w:rsid w:val="00C05682"/>
    <w:rsid w:val="00C05890"/>
    <w:rsid w:val="00C05CE7"/>
    <w:rsid w:val="00C05E05"/>
    <w:rsid w:val="00C05E60"/>
    <w:rsid w:val="00C05ED6"/>
    <w:rsid w:val="00C05F4B"/>
    <w:rsid w:val="00C0603C"/>
    <w:rsid w:val="00C06099"/>
    <w:rsid w:val="00C06409"/>
    <w:rsid w:val="00C06914"/>
    <w:rsid w:val="00C0693B"/>
    <w:rsid w:val="00C06D17"/>
    <w:rsid w:val="00C06DF9"/>
    <w:rsid w:val="00C06E1C"/>
    <w:rsid w:val="00C07127"/>
    <w:rsid w:val="00C074A1"/>
    <w:rsid w:val="00C074E0"/>
    <w:rsid w:val="00C0756E"/>
    <w:rsid w:val="00C07660"/>
    <w:rsid w:val="00C07917"/>
    <w:rsid w:val="00C07A80"/>
    <w:rsid w:val="00C07DE4"/>
    <w:rsid w:val="00C104A8"/>
    <w:rsid w:val="00C1069E"/>
    <w:rsid w:val="00C107B6"/>
    <w:rsid w:val="00C10A73"/>
    <w:rsid w:val="00C10AC5"/>
    <w:rsid w:val="00C10AED"/>
    <w:rsid w:val="00C110FF"/>
    <w:rsid w:val="00C11733"/>
    <w:rsid w:val="00C11859"/>
    <w:rsid w:val="00C11A8A"/>
    <w:rsid w:val="00C11DB9"/>
    <w:rsid w:val="00C11E99"/>
    <w:rsid w:val="00C12288"/>
    <w:rsid w:val="00C123F9"/>
    <w:rsid w:val="00C12584"/>
    <w:rsid w:val="00C128C1"/>
    <w:rsid w:val="00C12EE3"/>
    <w:rsid w:val="00C132C1"/>
    <w:rsid w:val="00C13959"/>
    <w:rsid w:val="00C13966"/>
    <w:rsid w:val="00C13CA8"/>
    <w:rsid w:val="00C13DA8"/>
    <w:rsid w:val="00C14344"/>
    <w:rsid w:val="00C14389"/>
    <w:rsid w:val="00C14450"/>
    <w:rsid w:val="00C1448E"/>
    <w:rsid w:val="00C144B6"/>
    <w:rsid w:val="00C14794"/>
    <w:rsid w:val="00C14963"/>
    <w:rsid w:val="00C14C1C"/>
    <w:rsid w:val="00C15B30"/>
    <w:rsid w:val="00C15C08"/>
    <w:rsid w:val="00C15D41"/>
    <w:rsid w:val="00C16176"/>
    <w:rsid w:val="00C164B0"/>
    <w:rsid w:val="00C16709"/>
    <w:rsid w:val="00C168B2"/>
    <w:rsid w:val="00C16A7C"/>
    <w:rsid w:val="00C16B0C"/>
    <w:rsid w:val="00C16BBE"/>
    <w:rsid w:val="00C16D60"/>
    <w:rsid w:val="00C16DBC"/>
    <w:rsid w:val="00C16E6B"/>
    <w:rsid w:val="00C16EE9"/>
    <w:rsid w:val="00C170A5"/>
    <w:rsid w:val="00C174A0"/>
    <w:rsid w:val="00C1754A"/>
    <w:rsid w:val="00C175C6"/>
    <w:rsid w:val="00C17645"/>
    <w:rsid w:val="00C1779D"/>
    <w:rsid w:val="00C17DDA"/>
    <w:rsid w:val="00C20103"/>
    <w:rsid w:val="00C203AB"/>
    <w:rsid w:val="00C2067B"/>
    <w:rsid w:val="00C206A6"/>
    <w:rsid w:val="00C20776"/>
    <w:rsid w:val="00C209A5"/>
    <w:rsid w:val="00C209BC"/>
    <w:rsid w:val="00C209C8"/>
    <w:rsid w:val="00C20C12"/>
    <w:rsid w:val="00C20E97"/>
    <w:rsid w:val="00C20F77"/>
    <w:rsid w:val="00C217DA"/>
    <w:rsid w:val="00C218A7"/>
    <w:rsid w:val="00C21944"/>
    <w:rsid w:val="00C219F3"/>
    <w:rsid w:val="00C21EA9"/>
    <w:rsid w:val="00C22228"/>
    <w:rsid w:val="00C2238F"/>
    <w:rsid w:val="00C225BB"/>
    <w:rsid w:val="00C22906"/>
    <w:rsid w:val="00C22AAA"/>
    <w:rsid w:val="00C22C7D"/>
    <w:rsid w:val="00C22D87"/>
    <w:rsid w:val="00C22E39"/>
    <w:rsid w:val="00C23126"/>
    <w:rsid w:val="00C2313B"/>
    <w:rsid w:val="00C23B2E"/>
    <w:rsid w:val="00C2473A"/>
    <w:rsid w:val="00C247F1"/>
    <w:rsid w:val="00C24C73"/>
    <w:rsid w:val="00C2509E"/>
    <w:rsid w:val="00C250E6"/>
    <w:rsid w:val="00C2511F"/>
    <w:rsid w:val="00C25593"/>
    <w:rsid w:val="00C255AB"/>
    <w:rsid w:val="00C257A4"/>
    <w:rsid w:val="00C25AE5"/>
    <w:rsid w:val="00C25CA6"/>
    <w:rsid w:val="00C25E28"/>
    <w:rsid w:val="00C267CF"/>
    <w:rsid w:val="00C26999"/>
    <w:rsid w:val="00C26C97"/>
    <w:rsid w:val="00C26D3E"/>
    <w:rsid w:val="00C270B3"/>
    <w:rsid w:val="00C27224"/>
    <w:rsid w:val="00C27E58"/>
    <w:rsid w:val="00C27E9E"/>
    <w:rsid w:val="00C303B4"/>
    <w:rsid w:val="00C303B7"/>
    <w:rsid w:val="00C304EE"/>
    <w:rsid w:val="00C305E6"/>
    <w:rsid w:val="00C307BD"/>
    <w:rsid w:val="00C30B57"/>
    <w:rsid w:val="00C30CE4"/>
    <w:rsid w:val="00C3124D"/>
    <w:rsid w:val="00C31654"/>
    <w:rsid w:val="00C318CD"/>
    <w:rsid w:val="00C32165"/>
    <w:rsid w:val="00C32897"/>
    <w:rsid w:val="00C329F3"/>
    <w:rsid w:val="00C32F1F"/>
    <w:rsid w:val="00C330CB"/>
    <w:rsid w:val="00C33313"/>
    <w:rsid w:val="00C33CCC"/>
    <w:rsid w:val="00C3475A"/>
    <w:rsid w:val="00C3483C"/>
    <w:rsid w:val="00C349E4"/>
    <w:rsid w:val="00C34A4E"/>
    <w:rsid w:val="00C34B99"/>
    <w:rsid w:val="00C35013"/>
    <w:rsid w:val="00C35252"/>
    <w:rsid w:val="00C35411"/>
    <w:rsid w:val="00C354A1"/>
    <w:rsid w:val="00C35575"/>
    <w:rsid w:val="00C356FD"/>
    <w:rsid w:val="00C357BB"/>
    <w:rsid w:val="00C35BD4"/>
    <w:rsid w:val="00C35C9C"/>
    <w:rsid w:val="00C35E78"/>
    <w:rsid w:val="00C35F40"/>
    <w:rsid w:val="00C3602A"/>
    <w:rsid w:val="00C36301"/>
    <w:rsid w:val="00C3676C"/>
    <w:rsid w:val="00C36BDF"/>
    <w:rsid w:val="00C36C28"/>
    <w:rsid w:val="00C36DB5"/>
    <w:rsid w:val="00C36F3F"/>
    <w:rsid w:val="00C372B8"/>
    <w:rsid w:val="00C3732C"/>
    <w:rsid w:val="00C3750F"/>
    <w:rsid w:val="00C37759"/>
    <w:rsid w:val="00C40228"/>
    <w:rsid w:val="00C405F0"/>
    <w:rsid w:val="00C40638"/>
    <w:rsid w:val="00C408D5"/>
    <w:rsid w:val="00C40CC0"/>
    <w:rsid w:val="00C40F81"/>
    <w:rsid w:val="00C41099"/>
    <w:rsid w:val="00C41127"/>
    <w:rsid w:val="00C423A1"/>
    <w:rsid w:val="00C42855"/>
    <w:rsid w:val="00C42BBF"/>
    <w:rsid w:val="00C42BE5"/>
    <w:rsid w:val="00C431AA"/>
    <w:rsid w:val="00C437E1"/>
    <w:rsid w:val="00C43C03"/>
    <w:rsid w:val="00C43D13"/>
    <w:rsid w:val="00C43EA5"/>
    <w:rsid w:val="00C44353"/>
    <w:rsid w:val="00C4464A"/>
    <w:rsid w:val="00C44924"/>
    <w:rsid w:val="00C44C84"/>
    <w:rsid w:val="00C44E70"/>
    <w:rsid w:val="00C45011"/>
    <w:rsid w:val="00C4592E"/>
    <w:rsid w:val="00C45F49"/>
    <w:rsid w:val="00C460F2"/>
    <w:rsid w:val="00C46140"/>
    <w:rsid w:val="00C46290"/>
    <w:rsid w:val="00C46390"/>
    <w:rsid w:val="00C46567"/>
    <w:rsid w:val="00C466CB"/>
    <w:rsid w:val="00C469D9"/>
    <w:rsid w:val="00C47209"/>
    <w:rsid w:val="00C4751C"/>
    <w:rsid w:val="00C476AB"/>
    <w:rsid w:val="00C47C07"/>
    <w:rsid w:val="00C47F56"/>
    <w:rsid w:val="00C50F7A"/>
    <w:rsid w:val="00C51084"/>
    <w:rsid w:val="00C510C9"/>
    <w:rsid w:val="00C512A1"/>
    <w:rsid w:val="00C51A03"/>
    <w:rsid w:val="00C51A20"/>
    <w:rsid w:val="00C51B5B"/>
    <w:rsid w:val="00C52260"/>
    <w:rsid w:val="00C52696"/>
    <w:rsid w:val="00C52830"/>
    <w:rsid w:val="00C52CDE"/>
    <w:rsid w:val="00C5310B"/>
    <w:rsid w:val="00C53644"/>
    <w:rsid w:val="00C538D8"/>
    <w:rsid w:val="00C53F61"/>
    <w:rsid w:val="00C54098"/>
    <w:rsid w:val="00C5456C"/>
    <w:rsid w:val="00C545F3"/>
    <w:rsid w:val="00C54646"/>
    <w:rsid w:val="00C5483F"/>
    <w:rsid w:val="00C54CCA"/>
    <w:rsid w:val="00C54F4A"/>
    <w:rsid w:val="00C55423"/>
    <w:rsid w:val="00C55432"/>
    <w:rsid w:val="00C554D5"/>
    <w:rsid w:val="00C55898"/>
    <w:rsid w:val="00C55AA1"/>
    <w:rsid w:val="00C56467"/>
    <w:rsid w:val="00C565B7"/>
    <w:rsid w:val="00C56640"/>
    <w:rsid w:val="00C567DD"/>
    <w:rsid w:val="00C57117"/>
    <w:rsid w:val="00C5770E"/>
    <w:rsid w:val="00C57A5D"/>
    <w:rsid w:val="00C57C24"/>
    <w:rsid w:val="00C57DC7"/>
    <w:rsid w:val="00C57DFA"/>
    <w:rsid w:val="00C60129"/>
    <w:rsid w:val="00C60BDE"/>
    <w:rsid w:val="00C60C75"/>
    <w:rsid w:val="00C60E06"/>
    <w:rsid w:val="00C6120C"/>
    <w:rsid w:val="00C6194B"/>
    <w:rsid w:val="00C61BA6"/>
    <w:rsid w:val="00C62276"/>
    <w:rsid w:val="00C63281"/>
    <w:rsid w:val="00C637D8"/>
    <w:rsid w:val="00C63995"/>
    <w:rsid w:val="00C63D28"/>
    <w:rsid w:val="00C6422D"/>
    <w:rsid w:val="00C64751"/>
    <w:rsid w:val="00C64791"/>
    <w:rsid w:val="00C64AC2"/>
    <w:rsid w:val="00C64C10"/>
    <w:rsid w:val="00C651D2"/>
    <w:rsid w:val="00C654C9"/>
    <w:rsid w:val="00C65543"/>
    <w:rsid w:val="00C65ED1"/>
    <w:rsid w:val="00C65FD6"/>
    <w:rsid w:val="00C66076"/>
    <w:rsid w:val="00C6634A"/>
    <w:rsid w:val="00C66E09"/>
    <w:rsid w:val="00C6703C"/>
    <w:rsid w:val="00C67509"/>
    <w:rsid w:val="00C676F9"/>
    <w:rsid w:val="00C677D7"/>
    <w:rsid w:val="00C6786F"/>
    <w:rsid w:val="00C679BB"/>
    <w:rsid w:val="00C679C2"/>
    <w:rsid w:val="00C67B39"/>
    <w:rsid w:val="00C67CD3"/>
    <w:rsid w:val="00C67F63"/>
    <w:rsid w:val="00C701A8"/>
    <w:rsid w:val="00C7068D"/>
    <w:rsid w:val="00C706E9"/>
    <w:rsid w:val="00C70AC4"/>
    <w:rsid w:val="00C70BF8"/>
    <w:rsid w:val="00C70EC8"/>
    <w:rsid w:val="00C70EE6"/>
    <w:rsid w:val="00C71042"/>
    <w:rsid w:val="00C71178"/>
    <w:rsid w:val="00C7163B"/>
    <w:rsid w:val="00C71709"/>
    <w:rsid w:val="00C71BC2"/>
    <w:rsid w:val="00C723A9"/>
    <w:rsid w:val="00C726CD"/>
    <w:rsid w:val="00C7289F"/>
    <w:rsid w:val="00C72B6A"/>
    <w:rsid w:val="00C72B8C"/>
    <w:rsid w:val="00C72BEA"/>
    <w:rsid w:val="00C72DF7"/>
    <w:rsid w:val="00C72E16"/>
    <w:rsid w:val="00C73196"/>
    <w:rsid w:val="00C734D3"/>
    <w:rsid w:val="00C736D7"/>
    <w:rsid w:val="00C7372D"/>
    <w:rsid w:val="00C7387A"/>
    <w:rsid w:val="00C73B8F"/>
    <w:rsid w:val="00C73D94"/>
    <w:rsid w:val="00C74600"/>
    <w:rsid w:val="00C747CB"/>
    <w:rsid w:val="00C74ADE"/>
    <w:rsid w:val="00C74AE5"/>
    <w:rsid w:val="00C74B65"/>
    <w:rsid w:val="00C74F46"/>
    <w:rsid w:val="00C751BE"/>
    <w:rsid w:val="00C753C2"/>
    <w:rsid w:val="00C7556E"/>
    <w:rsid w:val="00C75A49"/>
    <w:rsid w:val="00C7631A"/>
    <w:rsid w:val="00C76968"/>
    <w:rsid w:val="00C76B30"/>
    <w:rsid w:val="00C76E13"/>
    <w:rsid w:val="00C77074"/>
    <w:rsid w:val="00C771B1"/>
    <w:rsid w:val="00C7736C"/>
    <w:rsid w:val="00C77612"/>
    <w:rsid w:val="00C77627"/>
    <w:rsid w:val="00C77710"/>
    <w:rsid w:val="00C77D10"/>
    <w:rsid w:val="00C77D1F"/>
    <w:rsid w:val="00C77E04"/>
    <w:rsid w:val="00C77EE7"/>
    <w:rsid w:val="00C80056"/>
    <w:rsid w:val="00C803CE"/>
    <w:rsid w:val="00C815A2"/>
    <w:rsid w:val="00C81D5D"/>
    <w:rsid w:val="00C81E77"/>
    <w:rsid w:val="00C81EE4"/>
    <w:rsid w:val="00C82654"/>
    <w:rsid w:val="00C82728"/>
    <w:rsid w:val="00C8292D"/>
    <w:rsid w:val="00C82AF7"/>
    <w:rsid w:val="00C82CC3"/>
    <w:rsid w:val="00C83190"/>
    <w:rsid w:val="00C835C4"/>
    <w:rsid w:val="00C83676"/>
    <w:rsid w:val="00C83839"/>
    <w:rsid w:val="00C83D61"/>
    <w:rsid w:val="00C843AF"/>
    <w:rsid w:val="00C84592"/>
    <w:rsid w:val="00C846CE"/>
    <w:rsid w:val="00C846FA"/>
    <w:rsid w:val="00C84CFE"/>
    <w:rsid w:val="00C84D31"/>
    <w:rsid w:val="00C84F6A"/>
    <w:rsid w:val="00C852C2"/>
    <w:rsid w:val="00C85B9E"/>
    <w:rsid w:val="00C85E78"/>
    <w:rsid w:val="00C85EBE"/>
    <w:rsid w:val="00C8606B"/>
    <w:rsid w:val="00C861DC"/>
    <w:rsid w:val="00C864FD"/>
    <w:rsid w:val="00C867DB"/>
    <w:rsid w:val="00C86903"/>
    <w:rsid w:val="00C8693A"/>
    <w:rsid w:val="00C8695A"/>
    <w:rsid w:val="00C877AC"/>
    <w:rsid w:val="00C87C33"/>
    <w:rsid w:val="00C87D5F"/>
    <w:rsid w:val="00C87F86"/>
    <w:rsid w:val="00C9006C"/>
    <w:rsid w:val="00C90084"/>
    <w:rsid w:val="00C900F8"/>
    <w:rsid w:val="00C9053C"/>
    <w:rsid w:val="00C90540"/>
    <w:rsid w:val="00C90B39"/>
    <w:rsid w:val="00C90F54"/>
    <w:rsid w:val="00C91639"/>
    <w:rsid w:val="00C92103"/>
    <w:rsid w:val="00C923B9"/>
    <w:rsid w:val="00C92832"/>
    <w:rsid w:val="00C92CD7"/>
    <w:rsid w:val="00C92D21"/>
    <w:rsid w:val="00C930C8"/>
    <w:rsid w:val="00C93247"/>
    <w:rsid w:val="00C9339D"/>
    <w:rsid w:val="00C9394E"/>
    <w:rsid w:val="00C939E1"/>
    <w:rsid w:val="00C93AD0"/>
    <w:rsid w:val="00C93ADE"/>
    <w:rsid w:val="00C93CCA"/>
    <w:rsid w:val="00C93CE1"/>
    <w:rsid w:val="00C93F89"/>
    <w:rsid w:val="00C94088"/>
    <w:rsid w:val="00C94FA7"/>
    <w:rsid w:val="00C94FE9"/>
    <w:rsid w:val="00C95653"/>
    <w:rsid w:val="00C95C96"/>
    <w:rsid w:val="00C962C3"/>
    <w:rsid w:val="00C96331"/>
    <w:rsid w:val="00C9673B"/>
    <w:rsid w:val="00C96E3E"/>
    <w:rsid w:val="00C973D6"/>
    <w:rsid w:val="00C97684"/>
    <w:rsid w:val="00C9771D"/>
    <w:rsid w:val="00C97E05"/>
    <w:rsid w:val="00C97E8D"/>
    <w:rsid w:val="00CA02B2"/>
    <w:rsid w:val="00CA03BE"/>
    <w:rsid w:val="00CA04D2"/>
    <w:rsid w:val="00CA05BA"/>
    <w:rsid w:val="00CA0E23"/>
    <w:rsid w:val="00CA10C9"/>
    <w:rsid w:val="00CA118A"/>
    <w:rsid w:val="00CA150A"/>
    <w:rsid w:val="00CA17AF"/>
    <w:rsid w:val="00CA1A5C"/>
    <w:rsid w:val="00CA1C07"/>
    <w:rsid w:val="00CA1ED6"/>
    <w:rsid w:val="00CA29D5"/>
    <w:rsid w:val="00CA29E4"/>
    <w:rsid w:val="00CA2A32"/>
    <w:rsid w:val="00CA2CAA"/>
    <w:rsid w:val="00CA2CC1"/>
    <w:rsid w:val="00CA3359"/>
    <w:rsid w:val="00CA3955"/>
    <w:rsid w:val="00CA3F46"/>
    <w:rsid w:val="00CA3FE3"/>
    <w:rsid w:val="00CA45A1"/>
    <w:rsid w:val="00CA485E"/>
    <w:rsid w:val="00CA48BF"/>
    <w:rsid w:val="00CA50C9"/>
    <w:rsid w:val="00CA5307"/>
    <w:rsid w:val="00CA59D6"/>
    <w:rsid w:val="00CA5A21"/>
    <w:rsid w:val="00CA5A2A"/>
    <w:rsid w:val="00CA5BF7"/>
    <w:rsid w:val="00CA5CA6"/>
    <w:rsid w:val="00CA5D80"/>
    <w:rsid w:val="00CA5D82"/>
    <w:rsid w:val="00CA6205"/>
    <w:rsid w:val="00CA6ED1"/>
    <w:rsid w:val="00CA7221"/>
    <w:rsid w:val="00CA72C1"/>
    <w:rsid w:val="00CA74F4"/>
    <w:rsid w:val="00CA7544"/>
    <w:rsid w:val="00CA7A5A"/>
    <w:rsid w:val="00CA7BF9"/>
    <w:rsid w:val="00CB00E2"/>
    <w:rsid w:val="00CB06D4"/>
    <w:rsid w:val="00CB087A"/>
    <w:rsid w:val="00CB0D1B"/>
    <w:rsid w:val="00CB14BC"/>
    <w:rsid w:val="00CB14CD"/>
    <w:rsid w:val="00CB1698"/>
    <w:rsid w:val="00CB1968"/>
    <w:rsid w:val="00CB1ABB"/>
    <w:rsid w:val="00CB1E3E"/>
    <w:rsid w:val="00CB2243"/>
    <w:rsid w:val="00CB23CE"/>
    <w:rsid w:val="00CB2619"/>
    <w:rsid w:val="00CB2B42"/>
    <w:rsid w:val="00CB2DC9"/>
    <w:rsid w:val="00CB33B3"/>
    <w:rsid w:val="00CB3648"/>
    <w:rsid w:val="00CB36E7"/>
    <w:rsid w:val="00CB38C0"/>
    <w:rsid w:val="00CB432E"/>
    <w:rsid w:val="00CB48FF"/>
    <w:rsid w:val="00CB4DD5"/>
    <w:rsid w:val="00CB4E10"/>
    <w:rsid w:val="00CB4E4B"/>
    <w:rsid w:val="00CB4F7F"/>
    <w:rsid w:val="00CB54BE"/>
    <w:rsid w:val="00CB57CE"/>
    <w:rsid w:val="00CB59AF"/>
    <w:rsid w:val="00CB606D"/>
    <w:rsid w:val="00CB6981"/>
    <w:rsid w:val="00CB6AC6"/>
    <w:rsid w:val="00CB6C4C"/>
    <w:rsid w:val="00CB6D9D"/>
    <w:rsid w:val="00CB6EAD"/>
    <w:rsid w:val="00CB6F67"/>
    <w:rsid w:val="00CB7755"/>
    <w:rsid w:val="00CB7A06"/>
    <w:rsid w:val="00CB7BF3"/>
    <w:rsid w:val="00CC05CB"/>
    <w:rsid w:val="00CC05E4"/>
    <w:rsid w:val="00CC0965"/>
    <w:rsid w:val="00CC0A0F"/>
    <w:rsid w:val="00CC0B09"/>
    <w:rsid w:val="00CC10AE"/>
    <w:rsid w:val="00CC11A3"/>
    <w:rsid w:val="00CC122E"/>
    <w:rsid w:val="00CC1732"/>
    <w:rsid w:val="00CC190A"/>
    <w:rsid w:val="00CC197C"/>
    <w:rsid w:val="00CC1AB6"/>
    <w:rsid w:val="00CC1E56"/>
    <w:rsid w:val="00CC20B3"/>
    <w:rsid w:val="00CC21C0"/>
    <w:rsid w:val="00CC26DA"/>
    <w:rsid w:val="00CC2907"/>
    <w:rsid w:val="00CC291C"/>
    <w:rsid w:val="00CC2BDD"/>
    <w:rsid w:val="00CC354F"/>
    <w:rsid w:val="00CC3719"/>
    <w:rsid w:val="00CC3B32"/>
    <w:rsid w:val="00CC3DE0"/>
    <w:rsid w:val="00CC3E60"/>
    <w:rsid w:val="00CC4263"/>
    <w:rsid w:val="00CC433F"/>
    <w:rsid w:val="00CC4998"/>
    <w:rsid w:val="00CC49AA"/>
    <w:rsid w:val="00CC5137"/>
    <w:rsid w:val="00CC59B2"/>
    <w:rsid w:val="00CC6180"/>
    <w:rsid w:val="00CC6326"/>
    <w:rsid w:val="00CC64C5"/>
    <w:rsid w:val="00CC669E"/>
    <w:rsid w:val="00CC67D9"/>
    <w:rsid w:val="00CC6CA1"/>
    <w:rsid w:val="00CC6DC5"/>
    <w:rsid w:val="00CC6F27"/>
    <w:rsid w:val="00CC6FAB"/>
    <w:rsid w:val="00CC71FF"/>
    <w:rsid w:val="00CC7641"/>
    <w:rsid w:val="00CC768E"/>
    <w:rsid w:val="00CC77E3"/>
    <w:rsid w:val="00CC79E6"/>
    <w:rsid w:val="00CC7BCE"/>
    <w:rsid w:val="00CC7E57"/>
    <w:rsid w:val="00CD0754"/>
    <w:rsid w:val="00CD075B"/>
    <w:rsid w:val="00CD0C7C"/>
    <w:rsid w:val="00CD11A4"/>
    <w:rsid w:val="00CD15DE"/>
    <w:rsid w:val="00CD1B89"/>
    <w:rsid w:val="00CD24BD"/>
    <w:rsid w:val="00CD257D"/>
    <w:rsid w:val="00CD2733"/>
    <w:rsid w:val="00CD2C68"/>
    <w:rsid w:val="00CD2C80"/>
    <w:rsid w:val="00CD2CCF"/>
    <w:rsid w:val="00CD337B"/>
    <w:rsid w:val="00CD3732"/>
    <w:rsid w:val="00CD3738"/>
    <w:rsid w:val="00CD3891"/>
    <w:rsid w:val="00CD44B9"/>
    <w:rsid w:val="00CD4553"/>
    <w:rsid w:val="00CD45CB"/>
    <w:rsid w:val="00CD4706"/>
    <w:rsid w:val="00CD4953"/>
    <w:rsid w:val="00CD4AE2"/>
    <w:rsid w:val="00CD4D41"/>
    <w:rsid w:val="00CD502D"/>
    <w:rsid w:val="00CD5321"/>
    <w:rsid w:val="00CD5342"/>
    <w:rsid w:val="00CD550A"/>
    <w:rsid w:val="00CD5850"/>
    <w:rsid w:val="00CD5DFE"/>
    <w:rsid w:val="00CD5FDD"/>
    <w:rsid w:val="00CD602D"/>
    <w:rsid w:val="00CD6301"/>
    <w:rsid w:val="00CD637C"/>
    <w:rsid w:val="00CD642A"/>
    <w:rsid w:val="00CD6BDB"/>
    <w:rsid w:val="00CD6F8C"/>
    <w:rsid w:val="00CD7982"/>
    <w:rsid w:val="00CD7B18"/>
    <w:rsid w:val="00CD7BC2"/>
    <w:rsid w:val="00CD7DD6"/>
    <w:rsid w:val="00CD7F84"/>
    <w:rsid w:val="00CE0023"/>
    <w:rsid w:val="00CE021F"/>
    <w:rsid w:val="00CE03B3"/>
    <w:rsid w:val="00CE057D"/>
    <w:rsid w:val="00CE090F"/>
    <w:rsid w:val="00CE0D91"/>
    <w:rsid w:val="00CE0DF1"/>
    <w:rsid w:val="00CE166A"/>
    <w:rsid w:val="00CE19F7"/>
    <w:rsid w:val="00CE1BDF"/>
    <w:rsid w:val="00CE21F1"/>
    <w:rsid w:val="00CE242F"/>
    <w:rsid w:val="00CE24D6"/>
    <w:rsid w:val="00CE24E6"/>
    <w:rsid w:val="00CE2506"/>
    <w:rsid w:val="00CE2A59"/>
    <w:rsid w:val="00CE2A90"/>
    <w:rsid w:val="00CE349A"/>
    <w:rsid w:val="00CE34C3"/>
    <w:rsid w:val="00CE3682"/>
    <w:rsid w:val="00CE3698"/>
    <w:rsid w:val="00CE387B"/>
    <w:rsid w:val="00CE47E7"/>
    <w:rsid w:val="00CE4BC8"/>
    <w:rsid w:val="00CE5171"/>
    <w:rsid w:val="00CE51E0"/>
    <w:rsid w:val="00CE59CE"/>
    <w:rsid w:val="00CE7340"/>
    <w:rsid w:val="00CE7423"/>
    <w:rsid w:val="00CE76D0"/>
    <w:rsid w:val="00CE789C"/>
    <w:rsid w:val="00CE7A84"/>
    <w:rsid w:val="00CE7D6E"/>
    <w:rsid w:val="00CE7E84"/>
    <w:rsid w:val="00CF055F"/>
    <w:rsid w:val="00CF0751"/>
    <w:rsid w:val="00CF0A92"/>
    <w:rsid w:val="00CF0C7D"/>
    <w:rsid w:val="00CF0CA9"/>
    <w:rsid w:val="00CF0D7F"/>
    <w:rsid w:val="00CF0DED"/>
    <w:rsid w:val="00CF0EC1"/>
    <w:rsid w:val="00CF1322"/>
    <w:rsid w:val="00CF142B"/>
    <w:rsid w:val="00CF1640"/>
    <w:rsid w:val="00CF174D"/>
    <w:rsid w:val="00CF1C86"/>
    <w:rsid w:val="00CF1D57"/>
    <w:rsid w:val="00CF2010"/>
    <w:rsid w:val="00CF2148"/>
    <w:rsid w:val="00CF280A"/>
    <w:rsid w:val="00CF2BF3"/>
    <w:rsid w:val="00CF3261"/>
    <w:rsid w:val="00CF3B4C"/>
    <w:rsid w:val="00CF3D78"/>
    <w:rsid w:val="00CF3E75"/>
    <w:rsid w:val="00CF40CC"/>
    <w:rsid w:val="00CF435F"/>
    <w:rsid w:val="00CF43E8"/>
    <w:rsid w:val="00CF4C3B"/>
    <w:rsid w:val="00CF4EA1"/>
    <w:rsid w:val="00CF54B6"/>
    <w:rsid w:val="00CF59BD"/>
    <w:rsid w:val="00CF6AC8"/>
    <w:rsid w:val="00CF6C9E"/>
    <w:rsid w:val="00CF6D85"/>
    <w:rsid w:val="00CF6F86"/>
    <w:rsid w:val="00CF75C7"/>
    <w:rsid w:val="00CF75FE"/>
    <w:rsid w:val="00CF7649"/>
    <w:rsid w:val="00CF7A00"/>
    <w:rsid w:val="00CF7DD6"/>
    <w:rsid w:val="00D000AF"/>
    <w:rsid w:val="00D0050C"/>
    <w:rsid w:val="00D00600"/>
    <w:rsid w:val="00D00A77"/>
    <w:rsid w:val="00D00B40"/>
    <w:rsid w:val="00D010FC"/>
    <w:rsid w:val="00D0129B"/>
    <w:rsid w:val="00D016A0"/>
    <w:rsid w:val="00D018BA"/>
    <w:rsid w:val="00D01963"/>
    <w:rsid w:val="00D01BFD"/>
    <w:rsid w:val="00D01EBE"/>
    <w:rsid w:val="00D020DB"/>
    <w:rsid w:val="00D022C8"/>
    <w:rsid w:val="00D02333"/>
    <w:rsid w:val="00D030F2"/>
    <w:rsid w:val="00D03E0E"/>
    <w:rsid w:val="00D03F6A"/>
    <w:rsid w:val="00D046A7"/>
    <w:rsid w:val="00D0499F"/>
    <w:rsid w:val="00D04EBF"/>
    <w:rsid w:val="00D05195"/>
    <w:rsid w:val="00D053C3"/>
    <w:rsid w:val="00D054D0"/>
    <w:rsid w:val="00D05640"/>
    <w:rsid w:val="00D05952"/>
    <w:rsid w:val="00D05F25"/>
    <w:rsid w:val="00D0604C"/>
    <w:rsid w:val="00D06182"/>
    <w:rsid w:val="00D0620A"/>
    <w:rsid w:val="00D06247"/>
    <w:rsid w:val="00D062C8"/>
    <w:rsid w:val="00D06D7E"/>
    <w:rsid w:val="00D07064"/>
    <w:rsid w:val="00D071D5"/>
    <w:rsid w:val="00D0723A"/>
    <w:rsid w:val="00D072EB"/>
    <w:rsid w:val="00D07320"/>
    <w:rsid w:val="00D07B17"/>
    <w:rsid w:val="00D07C4D"/>
    <w:rsid w:val="00D07E79"/>
    <w:rsid w:val="00D1001E"/>
    <w:rsid w:val="00D1044C"/>
    <w:rsid w:val="00D1091E"/>
    <w:rsid w:val="00D110F6"/>
    <w:rsid w:val="00D111CE"/>
    <w:rsid w:val="00D111F7"/>
    <w:rsid w:val="00D11299"/>
    <w:rsid w:val="00D1129B"/>
    <w:rsid w:val="00D11400"/>
    <w:rsid w:val="00D11553"/>
    <w:rsid w:val="00D11D74"/>
    <w:rsid w:val="00D12098"/>
    <w:rsid w:val="00D12210"/>
    <w:rsid w:val="00D122AD"/>
    <w:rsid w:val="00D12348"/>
    <w:rsid w:val="00D123BB"/>
    <w:rsid w:val="00D12451"/>
    <w:rsid w:val="00D124EB"/>
    <w:rsid w:val="00D12537"/>
    <w:rsid w:val="00D12AFA"/>
    <w:rsid w:val="00D12F82"/>
    <w:rsid w:val="00D135DB"/>
    <w:rsid w:val="00D13676"/>
    <w:rsid w:val="00D13767"/>
    <w:rsid w:val="00D13CD2"/>
    <w:rsid w:val="00D13DA2"/>
    <w:rsid w:val="00D13FB5"/>
    <w:rsid w:val="00D13FF7"/>
    <w:rsid w:val="00D14447"/>
    <w:rsid w:val="00D144EC"/>
    <w:rsid w:val="00D14694"/>
    <w:rsid w:val="00D1484D"/>
    <w:rsid w:val="00D14B3D"/>
    <w:rsid w:val="00D14C80"/>
    <w:rsid w:val="00D14F3C"/>
    <w:rsid w:val="00D1509D"/>
    <w:rsid w:val="00D1552B"/>
    <w:rsid w:val="00D15EFB"/>
    <w:rsid w:val="00D15FCC"/>
    <w:rsid w:val="00D1684F"/>
    <w:rsid w:val="00D16BAE"/>
    <w:rsid w:val="00D16D07"/>
    <w:rsid w:val="00D16DC6"/>
    <w:rsid w:val="00D174F6"/>
    <w:rsid w:val="00D1771D"/>
    <w:rsid w:val="00D17A05"/>
    <w:rsid w:val="00D17DBF"/>
    <w:rsid w:val="00D20122"/>
    <w:rsid w:val="00D203F0"/>
    <w:rsid w:val="00D2088C"/>
    <w:rsid w:val="00D208E2"/>
    <w:rsid w:val="00D20BD9"/>
    <w:rsid w:val="00D20EF4"/>
    <w:rsid w:val="00D210D9"/>
    <w:rsid w:val="00D21181"/>
    <w:rsid w:val="00D21237"/>
    <w:rsid w:val="00D21306"/>
    <w:rsid w:val="00D21729"/>
    <w:rsid w:val="00D21808"/>
    <w:rsid w:val="00D2198E"/>
    <w:rsid w:val="00D21E82"/>
    <w:rsid w:val="00D21F1A"/>
    <w:rsid w:val="00D21FFB"/>
    <w:rsid w:val="00D2210E"/>
    <w:rsid w:val="00D22405"/>
    <w:rsid w:val="00D22C65"/>
    <w:rsid w:val="00D23559"/>
    <w:rsid w:val="00D235DD"/>
    <w:rsid w:val="00D239B7"/>
    <w:rsid w:val="00D23A1A"/>
    <w:rsid w:val="00D23D33"/>
    <w:rsid w:val="00D23E30"/>
    <w:rsid w:val="00D23F44"/>
    <w:rsid w:val="00D23F5D"/>
    <w:rsid w:val="00D24263"/>
    <w:rsid w:val="00D24341"/>
    <w:rsid w:val="00D2445C"/>
    <w:rsid w:val="00D25831"/>
    <w:rsid w:val="00D258A6"/>
    <w:rsid w:val="00D25AFD"/>
    <w:rsid w:val="00D25CD9"/>
    <w:rsid w:val="00D25D7A"/>
    <w:rsid w:val="00D26092"/>
    <w:rsid w:val="00D2631E"/>
    <w:rsid w:val="00D26591"/>
    <w:rsid w:val="00D26A45"/>
    <w:rsid w:val="00D26CB2"/>
    <w:rsid w:val="00D26E2A"/>
    <w:rsid w:val="00D2717A"/>
    <w:rsid w:val="00D2763C"/>
    <w:rsid w:val="00D27ACD"/>
    <w:rsid w:val="00D27B23"/>
    <w:rsid w:val="00D27BF3"/>
    <w:rsid w:val="00D27D0B"/>
    <w:rsid w:val="00D27DBF"/>
    <w:rsid w:val="00D27E5A"/>
    <w:rsid w:val="00D30017"/>
    <w:rsid w:val="00D3001A"/>
    <w:rsid w:val="00D30115"/>
    <w:rsid w:val="00D3027B"/>
    <w:rsid w:val="00D3030B"/>
    <w:rsid w:val="00D30405"/>
    <w:rsid w:val="00D30711"/>
    <w:rsid w:val="00D3088B"/>
    <w:rsid w:val="00D30C86"/>
    <w:rsid w:val="00D30EC9"/>
    <w:rsid w:val="00D31447"/>
    <w:rsid w:val="00D314EB"/>
    <w:rsid w:val="00D3162E"/>
    <w:rsid w:val="00D31672"/>
    <w:rsid w:val="00D31901"/>
    <w:rsid w:val="00D3192A"/>
    <w:rsid w:val="00D31A3B"/>
    <w:rsid w:val="00D31F54"/>
    <w:rsid w:val="00D32066"/>
    <w:rsid w:val="00D3239A"/>
    <w:rsid w:val="00D325D2"/>
    <w:rsid w:val="00D32642"/>
    <w:rsid w:val="00D326A2"/>
    <w:rsid w:val="00D328F5"/>
    <w:rsid w:val="00D32BF4"/>
    <w:rsid w:val="00D32C66"/>
    <w:rsid w:val="00D33170"/>
    <w:rsid w:val="00D3321B"/>
    <w:rsid w:val="00D338AC"/>
    <w:rsid w:val="00D338FA"/>
    <w:rsid w:val="00D33A5B"/>
    <w:rsid w:val="00D34115"/>
    <w:rsid w:val="00D341F8"/>
    <w:rsid w:val="00D35394"/>
    <w:rsid w:val="00D3543E"/>
    <w:rsid w:val="00D35AEE"/>
    <w:rsid w:val="00D35EA7"/>
    <w:rsid w:val="00D35EE7"/>
    <w:rsid w:val="00D361C0"/>
    <w:rsid w:val="00D3630F"/>
    <w:rsid w:val="00D36436"/>
    <w:rsid w:val="00D36635"/>
    <w:rsid w:val="00D36CD4"/>
    <w:rsid w:val="00D36CDA"/>
    <w:rsid w:val="00D36DDB"/>
    <w:rsid w:val="00D36F2A"/>
    <w:rsid w:val="00D3703E"/>
    <w:rsid w:val="00D376F4"/>
    <w:rsid w:val="00D3774C"/>
    <w:rsid w:val="00D37AB7"/>
    <w:rsid w:val="00D37C95"/>
    <w:rsid w:val="00D37FCA"/>
    <w:rsid w:val="00D4008C"/>
    <w:rsid w:val="00D401D4"/>
    <w:rsid w:val="00D406F3"/>
    <w:rsid w:val="00D40983"/>
    <w:rsid w:val="00D41299"/>
    <w:rsid w:val="00D4140A"/>
    <w:rsid w:val="00D41D40"/>
    <w:rsid w:val="00D420FC"/>
    <w:rsid w:val="00D42789"/>
    <w:rsid w:val="00D428AA"/>
    <w:rsid w:val="00D4293D"/>
    <w:rsid w:val="00D42B1D"/>
    <w:rsid w:val="00D42B41"/>
    <w:rsid w:val="00D42B4A"/>
    <w:rsid w:val="00D43105"/>
    <w:rsid w:val="00D43510"/>
    <w:rsid w:val="00D435AC"/>
    <w:rsid w:val="00D437AB"/>
    <w:rsid w:val="00D4410E"/>
    <w:rsid w:val="00D44187"/>
    <w:rsid w:val="00D4487C"/>
    <w:rsid w:val="00D44F43"/>
    <w:rsid w:val="00D459ED"/>
    <w:rsid w:val="00D45C47"/>
    <w:rsid w:val="00D467FA"/>
    <w:rsid w:val="00D477FC"/>
    <w:rsid w:val="00D4789B"/>
    <w:rsid w:val="00D47B46"/>
    <w:rsid w:val="00D50425"/>
    <w:rsid w:val="00D50817"/>
    <w:rsid w:val="00D51121"/>
    <w:rsid w:val="00D51B36"/>
    <w:rsid w:val="00D51FC7"/>
    <w:rsid w:val="00D5226B"/>
    <w:rsid w:val="00D52516"/>
    <w:rsid w:val="00D5256E"/>
    <w:rsid w:val="00D52632"/>
    <w:rsid w:val="00D5266D"/>
    <w:rsid w:val="00D52C10"/>
    <w:rsid w:val="00D5312C"/>
    <w:rsid w:val="00D531BB"/>
    <w:rsid w:val="00D53541"/>
    <w:rsid w:val="00D53743"/>
    <w:rsid w:val="00D537A9"/>
    <w:rsid w:val="00D53B0A"/>
    <w:rsid w:val="00D53C6B"/>
    <w:rsid w:val="00D543E2"/>
    <w:rsid w:val="00D54448"/>
    <w:rsid w:val="00D545AE"/>
    <w:rsid w:val="00D548E9"/>
    <w:rsid w:val="00D54E25"/>
    <w:rsid w:val="00D55052"/>
    <w:rsid w:val="00D551E2"/>
    <w:rsid w:val="00D55397"/>
    <w:rsid w:val="00D55494"/>
    <w:rsid w:val="00D5556F"/>
    <w:rsid w:val="00D55570"/>
    <w:rsid w:val="00D5583E"/>
    <w:rsid w:val="00D55C83"/>
    <w:rsid w:val="00D55CA9"/>
    <w:rsid w:val="00D55E67"/>
    <w:rsid w:val="00D56025"/>
    <w:rsid w:val="00D563FA"/>
    <w:rsid w:val="00D56F44"/>
    <w:rsid w:val="00D56FB6"/>
    <w:rsid w:val="00D571B7"/>
    <w:rsid w:val="00D5734F"/>
    <w:rsid w:val="00D573B8"/>
    <w:rsid w:val="00D574B5"/>
    <w:rsid w:val="00D57D83"/>
    <w:rsid w:val="00D57E7D"/>
    <w:rsid w:val="00D57FE3"/>
    <w:rsid w:val="00D60031"/>
    <w:rsid w:val="00D600B5"/>
    <w:rsid w:val="00D600D9"/>
    <w:rsid w:val="00D604C0"/>
    <w:rsid w:val="00D605B2"/>
    <w:rsid w:val="00D605C1"/>
    <w:rsid w:val="00D60915"/>
    <w:rsid w:val="00D61466"/>
    <w:rsid w:val="00D616D5"/>
    <w:rsid w:val="00D61AD6"/>
    <w:rsid w:val="00D620F4"/>
    <w:rsid w:val="00D622D7"/>
    <w:rsid w:val="00D622FB"/>
    <w:rsid w:val="00D624B4"/>
    <w:rsid w:val="00D62950"/>
    <w:rsid w:val="00D629D5"/>
    <w:rsid w:val="00D630A2"/>
    <w:rsid w:val="00D63524"/>
    <w:rsid w:val="00D63563"/>
    <w:rsid w:val="00D6362F"/>
    <w:rsid w:val="00D63E0C"/>
    <w:rsid w:val="00D6463D"/>
    <w:rsid w:val="00D64736"/>
    <w:rsid w:val="00D649EC"/>
    <w:rsid w:val="00D64A7C"/>
    <w:rsid w:val="00D64ADD"/>
    <w:rsid w:val="00D64B10"/>
    <w:rsid w:val="00D64BF2"/>
    <w:rsid w:val="00D64CB0"/>
    <w:rsid w:val="00D64F9C"/>
    <w:rsid w:val="00D652D3"/>
    <w:rsid w:val="00D6532E"/>
    <w:rsid w:val="00D65812"/>
    <w:rsid w:val="00D65D8E"/>
    <w:rsid w:val="00D65E63"/>
    <w:rsid w:val="00D6775B"/>
    <w:rsid w:val="00D678DC"/>
    <w:rsid w:val="00D67DC6"/>
    <w:rsid w:val="00D70145"/>
    <w:rsid w:val="00D706AA"/>
    <w:rsid w:val="00D706E8"/>
    <w:rsid w:val="00D70EC1"/>
    <w:rsid w:val="00D7132C"/>
    <w:rsid w:val="00D7135A"/>
    <w:rsid w:val="00D71BA2"/>
    <w:rsid w:val="00D71D64"/>
    <w:rsid w:val="00D71EBD"/>
    <w:rsid w:val="00D720BE"/>
    <w:rsid w:val="00D724E8"/>
    <w:rsid w:val="00D725E8"/>
    <w:rsid w:val="00D72A85"/>
    <w:rsid w:val="00D72A9C"/>
    <w:rsid w:val="00D72BC9"/>
    <w:rsid w:val="00D72DD3"/>
    <w:rsid w:val="00D72EE4"/>
    <w:rsid w:val="00D72FDB"/>
    <w:rsid w:val="00D730A8"/>
    <w:rsid w:val="00D73602"/>
    <w:rsid w:val="00D737C6"/>
    <w:rsid w:val="00D73991"/>
    <w:rsid w:val="00D73B4B"/>
    <w:rsid w:val="00D73C99"/>
    <w:rsid w:val="00D73F65"/>
    <w:rsid w:val="00D73FC9"/>
    <w:rsid w:val="00D74378"/>
    <w:rsid w:val="00D743DD"/>
    <w:rsid w:val="00D74B0F"/>
    <w:rsid w:val="00D74B26"/>
    <w:rsid w:val="00D74C7D"/>
    <w:rsid w:val="00D751A4"/>
    <w:rsid w:val="00D75360"/>
    <w:rsid w:val="00D75C97"/>
    <w:rsid w:val="00D75DCB"/>
    <w:rsid w:val="00D75ED9"/>
    <w:rsid w:val="00D760F6"/>
    <w:rsid w:val="00D761C5"/>
    <w:rsid w:val="00D762F1"/>
    <w:rsid w:val="00D7675D"/>
    <w:rsid w:val="00D76A1E"/>
    <w:rsid w:val="00D76F92"/>
    <w:rsid w:val="00D76FAE"/>
    <w:rsid w:val="00D77371"/>
    <w:rsid w:val="00D775A9"/>
    <w:rsid w:val="00D778B8"/>
    <w:rsid w:val="00D77A5A"/>
    <w:rsid w:val="00D77BA9"/>
    <w:rsid w:val="00D77BF2"/>
    <w:rsid w:val="00D77CDA"/>
    <w:rsid w:val="00D80056"/>
    <w:rsid w:val="00D802E9"/>
    <w:rsid w:val="00D80305"/>
    <w:rsid w:val="00D80884"/>
    <w:rsid w:val="00D80AD2"/>
    <w:rsid w:val="00D80B96"/>
    <w:rsid w:val="00D80DD1"/>
    <w:rsid w:val="00D80DD6"/>
    <w:rsid w:val="00D813DD"/>
    <w:rsid w:val="00D818F3"/>
    <w:rsid w:val="00D81955"/>
    <w:rsid w:val="00D81A6A"/>
    <w:rsid w:val="00D820FD"/>
    <w:rsid w:val="00D822DD"/>
    <w:rsid w:val="00D825B5"/>
    <w:rsid w:val="00D829D4"/>
    <w:rsid w:val="00D82F67"/>
    <w:rsid w:val="00D831DA"/>
    <w:rsid w:val="00D832BD"/>
    <w:rsid w:val="00D833D3"/>
    <w:rsid w:val="00D836BD"/>
    <w:rsid w:val="00D83725"/>
    <w:rsid w:val="00D8381B"/>
    <w:rsid w:val="00D8397A"/>
    <w:rsid w:val="00D83C43"/>
    <w:rsid w:val="00D83E05"/>
    <w:rsid w:val="00D843AB"/>
    <w:rsid w:val="00D84477"/>
    <w:rsid w:val="00D85216"/>
    <w:rsid w:val="00D854BD"/>
    <w:rsid w:val="00D858D7"/>
    <w:rsid w:val="00D859AD"/>
    <w:rsid w:val="00D85EDC"/>
    <w:rsid w:val="00D86066"/>
    <w:rsid w:val="00D86195"/>
    <w:rsid w:val="00D8627B"/>
    <w:rsid w:val="00D86AB0"/>
    <w:rsid w:val="00D86DB1"/>
    <w:rsid w:val="00D87066"/>
    <w:rsid w:val="00D8721F"/>
    <w:rsid w:val="00D87938"/>
    <w:rsid w:val="00D87D3C"/>
    <w:rsid w:val="00D87DC7"/>
    <w:rsid w:val="00D901B2"/>
    <w:rsid w:val="00D901EC"/>
    <w:rsid w:val="00D904CC"/>
    <w:rsid w:val="00D907C7"/>
    <w:rsid w:val="00D91079"/>
    <w:rsid w:val="00D9145D"/>
    <w:rsid w:val="00D919E9"/>
    <w:rsid w:val="00D91E44"/>
    <w:rsid w:val="00D92201"/>
    <w:rsid w:val="00D9225B"/>
    <w:rsid w:val="00D922BC"/>
    <w:rsid w:val="00D92638"/>
    <w:rsid w:val="00D9296A"/>
    <w:rsid w:val="00D92A3A"/>
    <w:rsid w:val="00D92FD9"/>
    <w:rsid w:val="00D9311F"/>
    <w:rsid w:val="00D93CA0"/>
    <w:rsid w:val="00D93D4E"/>
    <w:rsid w:val="00D944EE"/>
    <w:rsid w:val="00D94CD6"/>
    <w:rsid w:val="00D94DBC"/>
    <w:rsid w:val="00D955C5"/>
    <w:rsid w:val="00D957B4"/>
    <w:rsid w:val="00D95CDF"/>
    <w:rsid w:val="00D95EDD"/>
    <w:rsid w:val="00D95F6D"/>
    <w:rsid w:val="00D96AE3"/>
    <w:rsid w:val="00D96C6D"/>
    <w:rsid w:val="00D96E5C"/>
    <w:rsid w:val="00D96F8E"/>
    <w:rsid w:val="00D974CF"/>
    <w:rsid w:val="00D974EB"/>
    <w:rsid w:val="00D979D3"/>
    <w:rsid w:val="00D97B95"/>
    <w:rsid w:val="00D97EE4"/>
    <w:rsid w:val="00DA014B"/>
    <w:rsid w:val="00DA035A"/>
    <w:rsid w:val="00DA06C9"/>
    <w:rsid w:val="00DA07D8"/>
    <w:rsid w:val="00DA0A06"/>
    <w:rsid w:val="00DA16BE"/>
    <w:rsid w:val="00DA1BF0"/>
    <w:rsid w:val="00DA1F26"/>
    <w:rsid w:val="00DA20CC"/>
    <w:rsid w:val="00DA23A5"/>
    <w:rsid w:val="00DA2986"/>
    <w:rsid w:val="00DA2A1A"/>
    <w:rsid w:val="00DA2F08"/>
    <w:rsid w:val="00DA3675"/>
    <w:rsid w:val="00DA3743"/>
    <w:rsid w:val="00DA3766"/>
    <w:rsid w:val="00DA3A81"/>
    <w:rsid w:val="00DA3BF4"/>
    <w:rsid w:val="00DA3E58"/>
    <w:rsid w:val="00DA44FD"/>
    <w:rsid w:val="00DA4823"/>
    <w:rsid w:val="00DA4B8E"/>
    <w:rsid w:val="00DA4C22"/>
    <w:rsid w:val="00DA5277"/>
    <w:rsid w:val="00DA5994"/>
    <w:rsid w:val="00DA5AFD"/>
    <w:rsid w:val="00DA5BFA"/>
    <w:rsid w:val="00DA5DE7"/>
    <w:rsid w:val="00DA5FF0"/>
    <w:rsid w:val="00DA60BB"/>
    <w:rsid w:val="00DA623E"/>
    <w:rsid w:val="00DA6318"/>
    <w:rsid w:val="00DA68ED"/>
    <w:rsid w:val="00DA6CB9"/>
    <w:rsid w:val="00DA6E9A"/>
    <w:rsid w:val="00DA7164"/>
    <w:rsid w:val="00DA74B8"/>
    <w:rsid w:val="00DA782A"/>
    <w:rsid w:val="00DA7A91"/>
    <w:rsid w:val="00DA7E4C"/>
    <w:rsid w:val="00DB0301"/>
    <w:rsid w:val="00DB0912"/>
    <w:rsid w:val="00DB0DF3"/>
    <w:rsid w:val="00DB0F36"/>
    <w:rsid w:val="00DB1120"/>
    <w:rsid w:val="00DB114D"/>
    <w:rsid w:val="00DB1297"/>
    <w:rsid w:val="00DB14DC"/>
    <w:rsid w:val="00DB1918"/>
    <w:rsid w:val="00DB19BC"/>
    <w:rsid w:val="00DB1D02"/>
    <w:rsid w:val="00DB1F34"/>
    <w:rsid w:val="00DB21FF"/>
    <w:rsid w:val="00DB232F"/>
    <w:rsid w:val="00DB2387"/>
    <w:rsid w:val="00DB239F"/>
    <w:rsid w:val="00DB2513"/>
    <w:rsid w:val="00DB28DF"/>
    <w:rsid w:val="00DB2A0B"/>
    <w:rsid w:val="00DB2D82"/>
    <w:rsid w:val="00DB2F27"/>
    <w:rsid w:val="00DB327A"/>
    <w:rsid w:val="00DB3A1A"/>
    <w:rsid w:val="00DB41E0"/>
    <w:rsid w:val="00DB4247"/>
    <w:rsid w:val="00DB42AD"/>
    <w:rsid w:val="00DB444B"/>
    <w:rsid w:val="00DB4719"/>
    <w:rsid w:val="00DB49BF"/>
    <w:rsid w:val="00DB4C60"/>
    <w:rsid w:val="00DB5311"/>
    <w:rsid w:val="00DB5596"/>
    <w:rsid w:val="00DB5680"/>
    <w:rsid w:val="00DB5863"/>
    <w:rsid w:val="00DB592F"/>
    <w:rsid w:val="00DB5A08"/>
    <w:rsid w:val="00DB5E92"/>
    <w:rsid w:val="00DB6588"/>
    <w:rsid w:val="00DB65DC"/>
    <w:rsid w:val="00DB6ACD"/>
    <w:rsid w:val="00DB6B41"/>
    <w:rsid w:val="00DB6D4A"/>
    <w:rsid w:val="00DB6F64"/>
    <w:rsid w:val="00DB7392"/>
    <w:rsid w:val="00DB7677"/>
    <w:rsid w:val="00DB7786"/>
    <w:rsid w:val="00DB7795"/>
    <w:rsid w:val="00DB7AE3"/>
    <w:rsid w:val="00DB7B7C"/>
    <w:rsid w:val="00DB7DE4"/>
    <w:rsid w:val="00DC0105"/>
    <w:rsid w:val="00DC039D"/>
    <w:rsid w:val="00DC0894"/>
    <w:rsid w:val="00DC0BD6"/>
    <w:rsid w:val="00DC0E67"/>
    <w:rsid w:val="00DC143E"/>
    <w:rsid w:val="00DC242A"/>
    <w:rsid w:val="00DC2528"/>
    <w:rsid w:val="00DC2969"/>
    <w:rsid w:val="00DC2ABD"/>
    <w:rsid w:val="00DC2B99"/>
    <w:rsid w:val="00DC2D53"/>
    <w:rsid w:val="00DC2E20"/>
    <w:rsid w:val="00DC316F"/>
    <w:rsid w:val="00DC35A0"/>
    <w:rsid w:val="00DC3608"/>
    <w:rsid w:val="00DC3646"/>
    <w:rsid w:val="00DC3B14"/>
    <w:rsid w:val="00DC3C47"/>
    <w:rsid w:val="00DC3DF9"/>
    <w:rsid w:val="00DC4257"/>
    <w:rsid w:val="00DC46F2"/>
    <w:rsid w:val="00DC4814"/>
    <w:rsid w:val="00DC48CD"/>
    <w:rsid w:val="00DC556D"/>
    <w:rsid w:val="00DC5C9A"/>
    <w:rsid w:val="00DC5D62"/>
    <w:rsid w:val="00DC606A"/>
    <w:rsid w:val="00DC6445"/>
    <w:rsid w:val="00DC66A2"/>
    <w:rsid w:val="00DC6960"/>
    <w:rsid w:val="00DC6D0F"/>
    <w:rsid w:val="00DC6F7B"/>
    <w:rsid w:val="00DC6F89"/>
    <w:rsid w:val="00DD0847"/>
    <w:rsid w:val="00DD0C38"/>
    <w:rsid w:val="00DD0DFC"/>
    <w:rsid w:val="00DD0FC4"/>
    <w:rsid w:val="00DD118E"/>
    <w:rsid w:val="00DD1311"/>
    <w:rsid w:val="00DD14D0"/>
    <w:rsid w:val="00DD1AAA"/>
    <w:rsid w:val="00DD1EB3"/>
    <w:rsid w:val="00DD1EF4"/>
    <w:rsid w:val="00DD1F60"/>
    <w:rsid w:val="00DD1F90"/>
    <w:rsid w:val="00DD212E"/>
    <w:rsid w:val="00DD21A0"/>
    <w:rsid w:val="00DD23A4"/>
    <w:rsid w:val="00DD2992"/>
    <w:rsid w:val="00DD2B17"/>
    <w:rsid w:val="00DD2C92"/>
    <w:rsid w:val="00DD316E"/>
    <w:rsid w:val="00DD35E5"/>
    <w:rsid w:val="00DD3792"/>
    <w:rsid w:val="00DD3C59"/>
    <w:rsid w:val="00DD3DF6"/>
    <w:rsid w:val="00DD43E8"/>
    <w:rsid w:val="00DD4656"/>
    <w:rsid w:val="00DD480E"/>
    <w:rsid w:val="00DD4941"/>
    <w:rsid w:val="00DD4B52"/>
    <w:rsid w:val="00DD4C09"/>
    <w:rsid w:val="00DD4D8B"/>
    <w:rsid w:val="00DD50C3"/>
    <w:rsid w:val="00DD57DE"/>
    <w:rsid w:val="00DD58A1"/>
    <w:rsid w:val="00DD5A3E"/>
    <w:rsid w:val="00DD5A6D"/>
    <w:rsid w:val="00DD5F57"/>
    <w:rsid w:val="00DD6038"/>
    <w:rsid w:val="00DD605F"/>
    <w:rsid w:val="00DD631C"/>
    <w:rsid w:val="00DD638F"/>
    <w:rsid w:val="00DD6A75"/>
    <w:rsid w:val="00DD6C72"/>
    <w:rsid w:val="00DD6F88"/>
    <w:rsid w:val="00DD7569"/>
    <w:rsid w:val="00DD7CE7"/>
    <w:rsid w:val="00DE05E3"/>
    <w:rsid w:val="00DE09A1"/>
    <w:rsid w:val="00DE0B8A"/>
    <w:rsid w:val="00DE0D19"/>
    <w:rsid w:val="00DE0FFC"/>
    <w:rsid w:val="00DE1391"/>
    <w:rsid w:val="00DE184C"/>
    <w:rsid w:val="00DE19FB"/>
    <w:rsid w:val="00DE1E56"/>
    <w:rsid w:val="00DE209D"/>
    <w:rsid w:val="00DE2407"/>
    <w:rsid w:val="00DE2745"/>
    <w:rsid w:val="00DE275C"/>
    <w:rsid w:val="00DE296F"/>
    <w:rsid w:val="00DE2C5A"/>
    <w:rsid w:val="00DE2EB7"/>
    <w:rsid w:val="00DE30B0"/>
    <w:rsid w:val="00DE31A6"/>
    <w:rsid w:val="00DE31B6"/>
    <w:rsid w:val="00DE32C3"/>
    <w:rsid w:val="00DE3754"/>
    <w:rsid w:val="00DE39E4"/>
    <w:rsid w:val="00DE3C1F"/>
    <w:rsid w:val="00DE3CDD"/>
    <w:rsid w:val="00DE3F93"/>
    <w:rsid w:val="00DE437D"/>
    <w:rsid w:val="00DE4518"/>
    <w:rsid w:val="00DE4909"/>
    <w:rsid w:val="00DE49ED"/>
    <w:rsid w:val="00DE4A62"/>
    <w:rsid w:val="00DE4FE4"/>
    <w:rsid w:val="00DE4FFC"/>
    <w:rsid w:val="00DE59C8"/>
    <w:rsid w:val="00DE5AE9"/>
    <w:rsid w:val="00DE5B9C"/>
    <w:rsid w:val="00DE5BC4"/>
    <w:rsid w:val="00DE5D41"/>
    <w:rsid w:val="00DE66A9"/>
    <w:rsid w:val="00DE68BB"/>
    <w:rsid w:val="00DE701D"/>
    <w:rsid w:val="00DE7683"/>
    <w:rsid w:val="00DE78B1"/>
    <w:rsid w:val="00DE7935"/>
    <w:rsid w:val="00DE7BAC"/>
    <w:rsid w:val="00DE7D5D"/>
    <w:rsid w:val="00DE7EE4"/>
    <w:rsid w:val="00DE7FCB"/>
    <w:rsid w:val="00DF03A4"/>
    <w:rsid w:val="00DF047A"/>
    <w:rsid w:val="00DF0564"/>
    <w:rsid w:val="00DF0603"/>
    <w:rsid w:val="00DF0720"/>
    <w:rsid w:val="00DF086E"/>
    <w:rsid w:val="00DF0A44"/>
    <w:rsid w:val="00DF0D92"/>
    <w:rsid w:val="00DF0DA5"/>
    <w:rsid w:val="00DF12ED"/>
    <w:rsid w:val="00DF12FB"/>
    <w:rsid w:val="00DF149C"/>
    <w:rsid w:val="00DF19D6"/>
    <w:rsid w:val="00DF2413"/>
    <w:rsid w:val="00DF2ACB"/>
    <w:rsid w:val="00DF2B51"/>
    <w:rsid w:val="00DF2EA5"/>
    <w:rsid w:val="00DF3162"/>
    <w:rsid w:val="00DF32E7"/>
    <w:rsid w:val="00DF3816"/>
    <w:rsid w:val="00DF397B"/>
    <w:rsid w:val="00DF3B97"/>
    <w:rsid w:val="00DF42FF"/>
    <w:rsid w:val="00DF4FCA"/>
    <w:rsid w:val="00DF52DB"/>
    <w:rsid w:val="00DF531B"/>
    <w:rsid w:val="00DF53DF"/>
    <w:rsid w:val="00DF5482"/>
    <w:rsid w:val="00DF5543"/>
    <w:rsid w:val="00DF5675"/>
    <w:rsid w:val="00DF56CA"/>
    <w:rsid w:val="00DF585C"/>
    <w:rsid w:val="00DF5A11"/>
    <w:rsid w:val="00DF5A29"/>
    <w:rsid w:val="00DF5F84"/>
    <w:rsid w:val="00DF6764"/>
    <w:rsid w:val="00DF68AB"/>
    <w:rsid w:val="00DF690F"/>
    <w:rsid w:val="00DF6C85"/>
    <w:rsid w:val="00DF6EB1"/>
    <w:rsid w:val="00DF6FA5"/>
    <w:rsid w:val="00DF7002"/>
    <w:rsid w:val="00DF7644"/>
    <w:rsid w:val="00DF77F6"/>
    <w:rsid w:val="00DF7C5C"/>
    <w:rsid w:val="00DF7E7F"/>
    <w:rsid w:val="00DF7EF0"/>
    <w:rsid w:val="00E00171"/>
    <w:rsid w:val="00E00180"/>
    <w:rsid w:val="00E002B1"/>
    <w:rsid w:val="00E00595"/>
    <w:rsid w:val="00E006C8"/>
    <w:rsid w:val="00E00B3E"/>
    <w:rsid w:val="00E00C75"/>
    <w:rsid w:val="00E01170"/>
    <w:rsid w:val="00E012ED"/>
    <w:rsid w:val="00E0146F"/>
    <w:rsid w:val="00E018C7"/>
    <w:rsid w:val="00E02608"/>
    <w:rsid w:val="00E02619"/>
    <w:rsid w:val="00E02833"/>
    <w:rsid w:val="00E02A32"/>
    <w:rsid w:val="00E02ABB"/>
    <w:rsid w:val="00E02D52"/>
    <w:rsid w:val="00E03F3F"/>
    <w:rsid w:val="00E04175"/>
    <w:rsid w:val="00E043EC"/>
    <w:rsid w:val="00E049B1"/>
    <w:rsid w:val="00E049C2"/>
    <w:rsid w:val="00E04AD9"/>
    <w:rsid w:val="00E04EF8"/>
    <w:rsid w:val="00E050DE"/>
    <w:rsid w:val="00E0529D"/>
    <w:rsid w:val="00E05B3B"/>
    <w:rsid w:val="00E05C15"/>
    <w:rsid w:val="00E05EA3"/>
    <w:rsid w:val="00E05F18"/>
    <w:rsid w:val="00E068C8"/>
    <w:rsid w:val="00E06D1D"/>
    <w:rsid w:val="00E07237"/>
    <w:rsid w:val="00E0730D"/>
    <w:rsid w:val="00E0759A"/>
    <w:rsid w:val="00E076E1"/>
    <w:rsid w:val="00E07754"/>
    <w:rsid w:val="00E07C42"/>
    <w:rsid w:val="00E07D9E"/>
    <w:rsid w:val="00E106FE"/>
    <w:rsid w:val="00E1079A"/>
    <w:rsid w:val="00E10902"/>
    <w:rsid w:val="00E10D20"/>
    <w:rsid w:val="00E10EB8"/>
    <w:rsid w:val="00E10F68"/>
    <w:rsid w:val="00E1169B"/>
    <w:rsid w:val="00E11A21"/>
    <w:rsid w:val="00E11B0E"/>
    <w:rsid w:val="00E11B57"/>
    <w:rsid w:val="00E12055"/>
    <w:rsid w:val="00E125C6"/>
    <w:rsid w:val="00E12877"/>
    <w:rsid w:val="00E128EE"/>
    <w:rsid w:val="00E12A1D"/>
    <w:rsid w:val="00E12D28"/>
    <w:rsid w:val="00E12EE3"/>
    <w:rsid w:val="00E13540"/>
    <w:rsid w:val="00E135BE"/>
    <w:rsid w:val="00E13AA4"/>
    <w:rsid w:val="00E13B12"/>
    <w:rsid w:val="00E13B7E"/>
    <w:rsid w:val="00E13E1F"/>
    <w:rsid w:val="00E14322"/>
    <w:rsid w:val="00E14653"/>
    <w:rsid w:val="00E14853"/>
    <w:rsid w:val="00E14A75"/>
    <w:rsid w:val="00E14E64"/>
    <w:rsid w:val="00E1534E"/>
    <w:rsid w:val="00E1574B"/>
    <w:rsid w:val="00E15E07"/>
    <w:rsid w:val="00E160DF"/>
    <w:rsid w:val="00E16A3D"/>
    <w:rsid w:val="00E16CCF"/>
    <w:rsid w:val="00E16D69"/>
    <w:rsid w:val="00E177A1"/>
    <w:rsid w:val="00E17B76"/>
    <w:rsid w:val="00E17D7F"/>
    <w:rsid w:val="00E20202"/>
    <w:rsid w:val="00E20368"/>
    <w:rsid w:val="00E206B4"/>
    <w:rsid w:val="00E207C8"/>
    <w:rsid w:val="00E2093A"/>
    <w:rsid w:val="00E209DF"/>
    <w:rsid w:val="00E20CD7"/>
    <w:rsid w:val="00E2109A"/>
    <w:rsid w:val="00E21296"/>
    <w:rsid w:val="00E21653"/>
    <w:rsid w:val="00E2173C"/>
    <w:rsid w:val="00E21C39"/>
    <w:rsid w:val="00E21D72"/>
    <w:rsid w:val="00E21E1C"/>
    <w:rsid w:val="00E223B2"/>
    <w:rsid w:val="00E226A0"/>
    <w:rsid w:val="00E231CE"/>
    <w:rsid w:val="00E235F3"/>
    <w:rsid w:val="00E23702"/>
    <w:rsid w:val="00E242A8"/>
    <w:rsid w:val="00E2452C"/>
    <w:rsid w:val="00E245FE"/>
    <w:rsid w:val="00E2470D"/>
    <w:rsid w:val="00E24C40"/>
    <w:rsid w:val="00E24E4D"/>
    <w:rsid w:val="00E24FB7"/>
    <w:rsid w:val="00E25337"/>
    <w:rsid w:val="00E255A7"/>
    <w:rsid w:val="00E25626"/>
    <w:rsid w:val="00E25A9D"/>
    <w:rsid w:val="00E25E0F"/>
    <w:rsid w:val="00E25E93"/>
    <w:rsid w:val="00E26337"/>
    <w:rsid w:val="00E264CA"/>
    <w:rsid w:val="00E269BB"/>
    <w:rsid w:val="00E26A7D"/>
    <w:rsid w:val="00E26FD6"/>
    <w:rsid w:val="00E27002"/>
    <w:rsid w:val="00E27092"/>
    <w:rsid w:val="00E2769C"/>
    <w:rsid w:val="00E27763"/>
    <w:rsid w:val="00E277E5"/>
    <w:rsid w:val="00E27902"/>
    <w:rsid w:val="00E27F06"/>
    <w:rsid w:val="00E27F33"/>
    <w:rsid w:val="00E30023"/>
    <w:rsid w:val="00E301AC"/>
    <w:rsid w:val="00E3084A"/>
    <w:rsid w:val="00E30AC9"/>
    <w:rsid w:val="00E30AFD"/>
    <w:rsid w:val="00E30C13"/>
    <w:rsid w:val="00E30CF2"/>
    <w:rsid w:val="00E3110B"/>
    <w:rsid w:val="00E31148"/>
    <w:rsid w:val="00E311E0"/>
    <w:rsid w:val="00E314F3"/>
    <w:rsid w:val="00E31593"/>
    <w:rsid w:val="00E3166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D28"/>
    <w:rsid w:val="00E33283"/>
    <w:rsid w:val="00E33925"/>
    <w:rsid w:val="00E33D01"/>
    <w:rsid w:val="00E34313"/>
    <w:rsid w:val="00E34777"/>
    <w:rsid w:val="00E34AAE"/>
    <w:rsid w:val="00E34B88"/>
    <w:rsid w:val="00E35514"/>
    <w:rsid w:val="00E360DB"/>
    <w:rsid w:val="00E3629E"/>
    <w:rsid w:val="00E36485"/>
    <w:rsid w:val="00E364AB"/>
    <w:rsid w:val="00E36504"/>
    <w:rsid w:val="00E36587"/>
    <w:rsid w:val="00E36862"/>
    <w:rsid w:val="00E36A45"/>
    <w:rsid w:val="00E36AAE"/>
    <w:rsid w:val="00E36BA1"/>
    <w:rsid w:val="00E36BAE"/>
    <w:rsid w:val="00E36BBD"/>
    <w:rsid w:val="00E37156"/>
    <w:rsid w:val="00E37A88"/>
    <w:rsid w:val="00E37C01"/>
    <w:rsid w:val="00E402C7"/>
    <w:rsid w:val="00E404AD"/>
    <w:rsid w:val="00E4055E"/>
    <w:rsid w:val="00E40900"/>
    <w:rsid w:val="00E40EAA"/>
    <w:rsid w:val="00E40F9F"/>
    <w:rsid w:val="00E41474"/>
    <w:rsid w:val="00E41D04"/>
    <w:rsid w:val="00E41DF0"/>
    <w:rsid w:val="00E41F69"/>
    <w:rsid w:val="00E42281"/>
    <w:rsid w:val="00E42444"/>
    <w:rsid w:val="00E4293A"/>
    <w:rsid w:val="00E42AB2"/>
    <w:rsid w:val="00E42F30"/>
    <w:rsid w:val="00E42F3A"/>
    <w:rsid w:val="00E43527"/>
    <w:rsid w:val="00E439E5"/>
    <w:rsid w:val="00E43B9C"/>
    <w:rsid w:val="00E43CBF"/>
    <w:rsid w:val="00E43DE1"/>
    <w:rsid w:val="00E44CC0"/>
    <w:rsid w:val="00E44F72"/>
    <w:rsid w:val="00E4545C"/>
    <w:rsid w:val="00E45700"/>
    <w:rsid w:val="00E45AF4"/>
    <w:rsid w:val="00E45BD5"/>
    <w:rsid w:val="00E4607D"/>
    <w:rsid w:val="00E46215"/>
    <w:rsid w:val="00E469EF"/>
    <w:rsid w:val="00E46A64"/>
    <w:rsid w:val="00E46BC4"/>
    <w:rsid w:val="00E472CB"/>
    <w:rsid w:val="00E47330"/>
    <w:rsid w:val="00E473CD"/>
    <w:rsid w:val="00E476AC"/>
    <w:rsid w:val="00E478BE"/>
    <w:rsid w:val="00E478C6"/>
    <w:rsid w:val="00E47FC0"/>
    <w:rsid w:val="00E5003F"/>
    <w:rsid w:val="00E500D8"/>
    <w:rsid w:val="00E50138"/>
    <w:rsid w:val="00E50832"/>
    <w:rsid w:val="00E50A5F"/>
    <w:rsid w:val="00E50ABE"/>
    <w:rsid w:val="00E50BAA"/>
    <w:rsid w:val="00E50BF9"/>
    <w:rsid w:val="00E50C7F"/>
    <w:rsid w:val="00E51279"/>
    <w:rsid w:val="00E51410"/>
    <w:rsid w:val="00E51A26"/>
    <w:rsid w:val="00E51B86"/>
    <w:rsid w:val="00E51D0B"/>
    <w:rsid w:val="00E51D54"/>
    <w:rsid w:val="00E51E74"/>
    <w:rsid w:val="00E5244A"/>
    <w:rsid w:val="00E5244B"/>
    <w:rsid w:val="00E525CD"/>
    <w:rsid w:val="00E52801"/>
    <w:rsid w:val="00E52821"/>
    <w:rsid w:val="00E52E0E"/>
    <w:rsid w:val="00E52F2C"/>
    <w:rsid w:val="00E53370"/>
    <w:rsid w:val="00E537A8"/>
    <w:rsid w:val="00E53859"/>
    <w:rsid w:val="00E538E5"/>
    <w:rsid w:val="00E53FA1"/>
    <w:rsid w:val="00E542EB"/>
    <w:rsid w:val="00E546C6"/>
    <w:rsid w:val="00E54842"/>
    <w:rsid w:val="00E54936"/>
    <w:rsid w:val="00E54A1B"/>
    <w:rsid w:val="00E54AB3"/>
    <w:rsid w:val="00E54AD6"/>
    <w:rsid w:val="00E54B9F"/>
    <w:rsid w:val="00E54D54"/>
    <w:rsid w:val="00E54EB9"/>
    <w:rsid w:val="00E5519C"/>
    <w:rsid w:val="00E5560F"/>
    <w:rsid w:val="00E557DE"/>
    <w:rsid w:val="00E5582E"/>
    <w:rsid w:val="00E55C7A"/>
    <w:rsid w:val="00E55E45"/>
    <w:rsid w:val="00E55FB3"/>
    <w:rsid w:val="00E5701A"/>
    <w:rsid w:val="00E5710C"/>
    <w:rsid w:val="00E57492"/>
    <w:rsid w:val="00E5749B"/>
    <w:rsid w:val="00E576B0"/>
    <w:rsid w:val="00E57D01"/>
    <w:rsid w:val="00E604C1"/>
    <w:rsid w:val="00E60D30"/>
    <w:rsid w:val="00E60EAD"/>
    <w:rsid w:val="00E60FED"/>
    <w:rsid w:val="00E61163"/>
    <w:rsid w:val="00E61183"/>
    <w:rsid w:val="00E6119D"/>
    <w:rsid w:val="00E612AE"/>
    <w:rsid w:val="00E61899"/>
    <w:rsid w:val="00E61ADA"/>
    <w:rsid w:val="00E62193"/>
    <w:rsid w:val="00E62345"/>
    <w:rsid w:val="00E62820"/>
    <w:rsid w:val="00E62EC7"/>
    <w:rsid w:val="00E62F08"/>
    <w:rsid w:val="00E62FCF"/>
    <w:rsid w:val="00E634B9"/>
    <w:rsid w:val="00E6377F"/>
    <w:rsid w:val="00E63886"/>
    <w:rsid w:val="00E63B6F"/>
    <w:rsid w:val="00E63FA5"/>
    <w:rsid w:val="00E64293"/>
    <w:rsid w:val="00E643B4"/>
    <w:rsid w:val="00E64676"/>
    <w:rsid w:val="00E64746"/>
    <w:rsid w:val="00E647FA"/>
    <w:rsid w:val="00E64949"/>
    <w:rsid w:val="00E64B90"/>
    <w:rsid w:val="00E651F9"/>
    <w:rsid w:val="00E65296"/>
    <w:rsid w:val="00E65A7B"/>
    <w:rsid w:val="00E65BE0"/>
    <w:rsid w:val="00E65CA7"/>
    <w:rsid w:val="00E65CD5"/>
    <w:rsid w:val="00E65D57"/>
    <w:rsid w:val="00E661C5"/>
    <w:rsid w:val="00E6632C"/>
    <w:rsid w:val="00E6651F"/>
    <w:rsid w:val="00E66712"/>
    <w:rsid w:val="00E66B38"/>
    <w:rsid w:val="00E66C74"/>
    <w:rsid w:val="00E66F0B"/>
    <w:rsid w:val="00E671E6"/>
    <w:rsid w:val="00E67206"/>
    <w:rsid w:val="00E672AE"/>
    <w:rsid w:val="00E67706"/>
    <w:rsid w:val="00E67884"/>
    <w:rsid w:val="00E67AD6"/>
    <w:rsid w:val="00E67B96"/>
    <w:rsid w:val="00E67B99"/>
    <w:rsid w:val="00E67F8F"/>
    <w:rsid w:val="00E70116"/>
    <w:rsid w:val="00E705E1"/>
    <w:rsid w:val="00E70D0B"/>
    <w:rsid w:val="00E71029"/>
    <w:rsid w:val="00E7103C"/>
    <w:rsid w:val="00E710E3"/>
    <w:rsid w:val="00E71238"/>
    <w:rsid w:val="00E71CFF"/>
    <w:rsid w:val="00E71DA9"/>
    <w:rsid w:val="00E7220F"/>
    <w:rsid w:val="00E728E1"/>
    <w:rsid w:val="00E72901"/>
    <w:rsid w:val="00E72B8B"/>
    <w:rsid w:val="00E731F0"/>
    <w:rsid w:val="00E735CD"/>
    <w:rsid w:val="00E73635"/>
    <w:rsid w:val="00E7387A"/>
    <w:rsid w:val="00E74510"/>
    <w:rsid w:val="00E74722"/>
    <w:rsid w:val="00E749CD"/>
    <w:rsid w:val="00E74E43"/>
    <w:rsid w:val="00E74E72"/>
    <w:rsid w:val="00E74EFB"/>
    <w:rsid w:val="00E74F5C"/>
    <w:rsid w:val="00E74FC4"/>
    <w:rsid w:val="00E74FFE"/>
    <w:rsid w:val="00E7526C"/>
    <w:rsid w:val="00E75315"/>
    <w:rsid w:val="00E754BC"/>
    <w:rsid w:val="00E758D6"/>
    <w:rsid w:val="00E75D69"/>
    <w:rsid w:val="00E75DBF"/>
    <w:rsid w:val="00E75FAC"/>
    <w:rsid w:val="00E7603E"/>
    <w:rsid w:val="00E76062"/>
    <w:rsid w:val="00E7638D"/>
    <w:rsid w:val="00E763D5"/>
    <w:rsid w:val="00E764FA"/>
    <w:rsid w:val="00E766FD"/>
    <w:rsid w:val="00E76F90"/>
    <w:rsid w:val="00E77012"/>
    <w:rsid w:val="00E7707E"/>
    <w:rsid w:val="00E77152"/>
    <w:rsid w:val="00E771DB"/>
    <w:rsid w:val="00E773E2"/>
    <w:rsid w:val="00E774C5"/>
    <w:rsid w:val="00E77A0E"/>
    <w:rsid w:val="00E77AD6"/>
    <w:rsid w:val="00E77C09"/>
    <w:rsid w:val="00E801F2"/>
    <w:rsid w:val="00E80225"/>
    <w:rsid w:val="00E8039D"/>
    <w:rsid w:val="00E80606"/>
    <w:rsid w:val="00E808AA"/>
    <w:rsid w:val="00E80AD1"/>
    <w:rsid w:val="00E81134"/>
    <w:rsid w:val="00E8127C"/>
    <w:rsid w:val="00E812C2"/>
    <w:rsid w:val="00E81324"/>
    <w:rsid w:val="00E816DA"/>
    <w:rsid w:val="00E81B79"/>
    <w:rsid w:val="00E81D6F"/>
    <w:rsid w:val="00E81E45"/>
    <w:rsid w:val="00E82234"/>
    <w:rsid w:val="00E8225E"/>
    <w:rsid w:val="00E823EB"/>
    <w:rsid w:val="00E823F6"/>
    <w:rsid w:val="00E82A9E"/>
    <w:rsid w:val="00E82DC7"/>
    <w:rsid w:val="00E82E3A"/>
    <w:rsid w:val="00E83947"/>
    <w:rsid w:val="00E83A3B"/>
    <w:rsid w:val="00E84190"/>
    <w:rsid w:val="00E84218"/>
    <w:rsid w:val="00E84282"/>
    <w:rsid w:val="00E845F8"/>
    <w:rsid w:val="00E84692"/>
    <w:rsid w:val="00E848C4"/>
    <w:rsid w:val="00E848F7"/>
    <w:rsid w:val="00E84BF6"/>
    <w:rsid w:val="00E8503C"/>
    <w:rsid w:val="00E852D2"/>
    <w:rsid w:val="00E8553D"/>
    <w:rsid w:val="00E85662"/>
    <w:rsid w:val="00E85818"/>
    <w:rsid w:val="00E8589D"/>
    <w:rsid w:val="00E85A32"/>
    <w:rsid w:val="00E85B55"/>
    <w:rsid w:val="00E86177"/>
    <w:rsid w:val="00E86880"/>
    <w:rsid w:val="00E868EB"/>
    <w:rsid w:val="00E86A55"/>
    <w:rsid w:val="00E870DE"/>
    <w:rsid w:val="00E8769F"/>
    <w:rsid w:val="00E87984"/>
    <w:rsid w:val="00E87A8D"/>
    <w:rsid w:val="00E87CCF"/>
    <w:rsid w:val="00E87F39"/>
    <w:rsid w:val="00E90355"/>
    <w:rsid w:val="00E90565"/>
    <w:rsid w:val="00E9074C"/>
    <w:rsid w:val="00E90876"/>
    <w:rsid w:val="00E908F0"/>
    <w:rsid w:val="00E90C59"/>
    <w:rsid w:val="00E90EB5"/>
    <w:rsid w:val="00E9123F"/>
    <w:rsid w:val="00E91CA3"/>
    <w:rsid w:val="00E91D0D"/>
    <w:rsid w:val="00E920C3"/>
    <w:rsid w:val="00E92650"/>
    <w:rsid w:val="00E92E3B"/>
    <w:rsid w:val="00E933A1"/>
    <w:rsid w:val="00E93478"/>
    <w:rsid w:val="00E93585"/>
    <w:rsid w:val="00E93974"/>
    <w:rsid w:val="00E93A28"/>
    <w:rsid w:val="00E93AD4"/>
    <w:rsid w:val="00E93C78"/>
    <w:rsid w:val="00E93E04"/>
    <w:rsid w:val="00E93E8C"/>
    <w:rsid w:val="00E942C0"/>
    <w:rsid w:val="00E94388"/>
    <w:rsid w:val="00E944E8"/>
    <w:rsid w:val="00E946FD"/>
    <w:rsid w:val="00E946FF"/>
    <w:rsid w:val="00E94987"/>
    <w:rsid w:val="00E95D02"/>
    <w:rsid w:val="00E9615C"/>
    <w:rsid w:val="00E968DE"/>
    <w:rsid w:val="00E96C6D"/>
    <w:rsid w:val="00E96F0B"/>
    <w:rsid w:val="00E96F3F"/>
    <w:rsid w:val="00E970EE"/>
    <w:rsid w:val="00E977B4"/>
    <w:rsid w:val="00E9781B"/>
    <w:rsid w:val="00E9788C"/>
    <w:rsid w:val="00EA0028"/>
    <w:rsid w:val="00EA008E"/>
    <w:rsid w:val="00EA00AB"/>
    <w:rsid w:val="00EA0645"/>
    <w:rsid w:val="00EA0737"/>
    <w:rsid w:val="00EA0772"/>
    <w:rsid w:val="00EA0860"/>
    <w:rsid w:val="00EA0B79"/>
    <w:rsid w:val="00EA0C1A"/>
    <w:rsid w:val="00EA0E7A"/>
    <w:rsid w:val="00EA0EC1"/>
    <w:rsid w:val="00EA0EEE"/>
    <w:rsid w:val="00EA1252"/>
    <w:rsid w:val="00EA14A7"/>
    <w:rsid w:val="00EA15C4"/>
    <w:rsid w:val="00EA198B"/>
    <w:rsid w:val="00EA1DAB"/>
    <w:rsid w:val="00EA1EA5"/>
    <w:rsid w:val="00EA1F7A"/>
    <w:rsid w:val="00EA27CD"/>
    <w:rsid w:val="00EA27D7"/>
    <w:rsid w:val="00EA2964"/>
    <w:rsid w:val="00EA2BD1"/>
    <w:rsid w:val="00EA2E03"/>
    <w:rsid w:val="00EA3434"/>
    <w:rsid w:val="00EA37ED"/>
    <w:rsid w:val="00EA3868"/>
    <w:rsid w:val="00EA3998"/>
    <w:rsid w:val="00EA3FAE"/>
    <w:rsid w:val="00EA4183"/>
    <w:rsid w:val="00EA437F"/>
    <w:rsid w:val="00EA4431"/>
    <w:rsid w:val="00EA4506"/>
    <w:rsid w:val="00EA47A3"/>
    <w:rsid w:val="00EA47B1"/>
    <w:rsid w:val="00EA5109"/>
    <w:rsid w:val="00EA5E1D"/>
    <w:rsid w:val="00EA5FD1"/>
    <w:rsid w:val="00EA64A6"/>
    <w:rsid w:val="00EA6557"/>
    <w:rsid w:val="00EA65EF"/>
    <w:rsid w:val="00EA6910"/>
    <w:rsid w:val="00EA6A01"/>
    <w:rsid w:val="00EA6C05"/>
    <w:rsid w:val="00EA6CCF"/>
    <w:rsid w:val="00EA7754"/>
    <w:rsid w:val="00EA7CF0"/>
    <w:rsid w:val="00EB0642"/>
    <w:rsid w:val="00EB078A"/>
    <w:rsid w:val="00EB08F4"/>
    <w:rsid w:val="00EB0AC9"/>
    <w:rsid w:val="00EB0BF1"/>
    <w:rsid w:val="00EB0FF9"/>
    <w:rsid w:val="00EB100E"/>
    <w:rsid w:val="00EB134A"/>
    <w:rsid w:val="00EB1F31"/>
    <w:rsid w:val="00EB248C"/>
    <w:rsid w:val="00EB24C7"/>
    <w:rsid w:val="00EB2A20"/>
    <w:rsid w:val="00EB2B14"/>
    <w:rsid w:val="00EB2BA1"/>
    <w:rsid w:val="00EB2BED"/>
    <w:rsid w:val="00EB2C00"/>
    <w:rsid w:val="00EB305F"/>
    <w:rsid w:val="00EB30A3"/>
    <w:rsid w:val="00EB350D"/>
    <w:rsid w:val="00EB3A29"/>
    <w:rsid w:val="00EB3BB6"/>
    <w:rsid w:val="00EB3BC4"/>
    <w:rsid w:val="00EB3D94"/>
    <w:rsid w:val="00EB4121"/>
    <w:rsid w:val="00EB4420"/>
    <w:rsid w:val="00EB4559"/>
    <w:rsid w:val="00EB4989"/>
    <w:rsid w:val="00EB50AB"/>
    <w:rsid w:val="00EB57A3"/>
    <w:rsid w:val="00EB5DA7"/>
    <w:rsid w:val="00EB5DF7"/>
    <w:rsid w:val="00EB5F53"/>
    <w:rsid w:val="00EB627C"/>
    <w:rsid w:val="00EB66A7"/>
    <w:rsid w:val="00EB6F13"/>
    <w:rsid w:val="00EB6F47"/>
    <w:rsid w:val="00EB7B47"/>
    <w:rsid w:val="00EC0432"/>
    <w:rsid w:val="00EC06E5"/>
    <w:rsid w:val="00EC0788"/>
    <w:rsid w:val="00EC10FB"/>
    <w:rsid w:val="00EC143A"/>
    <w:rsid w:val="00EC1911"/>
    <w:rsid w:val="00EC19D1"/>
    <w:rsid w:val="00EC1AF7"/>
    <w:rsid w:val="00EC1BAD"/>
    <w:rsid w:val="00EC22A4"/>
    <w:rsid w:val="00EC2412"/>
    <w:rsid w:val="00EC2747"/>
    <w:rsid w:val="00EC2861"/>
    <w:rsid w:val="00EC2900"/>
    <w:rsid w:val="00EC404A"/>
    <w:rsid w:val="00EC404E"/>
    <w:rsid w:val="00EC4138"/>
    <w:rsid w:val="00EC41C2"/>
    <w:rsid w:val="00EC5522"/>
    <w:rsid w:val="00EC5DFF"/>
    <w:rsid w:val="00EC6285"/>
    <w:rsid w:val="00EC62EE"/>
    <w:rsid w:val="00EC6327"/>
    <w:rsid w:val="00EC64E8"/>
    <w:rsid w:val="00EC6756"/>
    <w:rsid w:val="00EC711E"/>
    <w:rsid w:val="00EC7432"/>
    <w:rsid w:val="00EC75E7"/>
    <w:rsid w:val="00EC79BA"/>
    <w:rsid w:val="00EC7C0B"/>
    <w:rsid w:val="00EC7E99"/>
    <w:rsid w:val="00ED007E"/>
    <w:rsid w:val="00ED028D"/>
    <w:rsid w:val="00ED0481"/>
    <w:rsid w:val="00ED0759"/>
    <w:rsid w:val="00ED082F"/>
    <w:rsid w:val="00ED1007"/>
    <w:rsid w:val="00ED1129"/>
    <w:rsid w:val="00ED12FF"/>
    <w:rsid w:val="00ED1B5A"/>
    <w:rsid w:val="00ED1E25"/>
    <w:rsid w:val="00ED22C5"/>
    <w:rsid w:val="00ED2536"/>
    <w:rsid w:val="00ED260A"/>
    <w:rsid w:val="00ED263B"/>
    <w:rsid w:val="00ED26DB"/>
    <w:rsid w:val="00ED2809"/>
    <w:rsid w:val="00ED2AF7"/>
    <w:rsid w:val="00ED2BF1"/>
    <w:rsid w:val="00ED2F5C"/>
    <w:rsid w:val="00ED3815"/>
    <w:rsid w:val="00ED3971"/>
    <w:rsid w:val="00ED3AF8"/>
    <w:rsid w:val="00ED3CC6"/>
    <w:rsid w:val="00ED439C"/>
    <w:rsid w:val="00ED458A"/>
    <w:rsid w:val="00ED4C67"/>
    <w:rsid w:val="00ED4E8C"/>
    <w:rsid w:val="00ED4FB3"/>
    <w:rsid w:val="00ED5979"/>
    <w:rsid w:val="00ED59F7"/>
    <w:rsid w:val="00ED5B7C"/>
    <w:rsid w:val="00ED6180"/>
    <w:rsid w:val="00ED6414"/>
    <w:rsid w:val="00ED6A4A"/>
    <w:rsid w:val="00ED6E82"/>
    <w:rsid w:val="00ED7435"/>
    <w:rsid w:val="00ED76BD"/>
    <w:rsid w:val="00ED776A"/>
    <w:rsid w:val="00ED7790"/>
    <w:rsid w:val="00ED7975"/>
    <w:rsid w:val="00ED7EFD"/>
    <w:rsid w:val="00EE0125"/>
    <w:rsid w:val="00EE02FD"/>
    <w:rsid w:val="00EE0365"/>
    <w:rsid w:val="00EE03D4"/>
    <w:rsid w:val="00EE03EE"/>
    <w:rsid w:val="00EE07AB"/>
    <w:rsid w:val="00EE0A20"/>
    <w:rsid w:val="00EE0C5D"/>
    <w:rsid w:val="00EE0D1C"/>
    <w:rsid w:val="00EE0E28"/>
    <w:rsid w:val="00EE0FDD"/>
    <w:rsid w:val="00EE103C"/>
    <w:rsid w:val="00EE115B"/>
    <w:rsid w:val="00EE12EE"/>
    <w:rsid w:val="00EE130F"/>
    <w:rsid w:val="00EE1344"/>
    <w:rsid w:val="00EE147C"/>
    <w:rsid w:val="00EE1D3E"/>
    <w:rsid w:val="00EE20B0"/>
    <w:rsid w:val="00EE258A"/>
    <w:rsid w:val="00EE25EE"/>
    <w:rsid w:val="00EE269D"/>
    <w:rsid w:val="00EE26D8"/>
    <w:rsid w:val="00EE28E5"/>
    <w:rsid w:val="00EE294E"/>
    <w:rsid w:val="00EE2968"/>
    <w:rsid w:val="00EE2971"/>
    <w:rsid w:val="00EE2C75"/>
    <w:rsid w:val="00EE2C89"/>
    <w:rsid w:val="00EE2CF1"/>
    <w:rsid w:val="00EE2D27"/>
    <w:rsid w:val="00EE3390"/>
    <w:rsid w:val="00EE35D4"/>
    <w:rsid w:val="00EE3605"/>
    <w:rsid w:val="00EE371C"/>
    <w:rsid w:val="00EE3A39"/>
    <w:rsid w:val="00EE417D"/>
    <w:rsid w:val="00EE41CA"/>
    <w:rsid w:val="00EE4207"/>
    <w:rsid w:val="00EE44FE"/>
    <w:rsid w:val="00EE4818"/>
    <w:rsid w:val="00EE48BD"/>
    <w:rsid w:val="00EE5A95"/>
    <w:rsid w:val="00EE5E1A"/>
    <w:rsid w:val="00EE64CE"/>
    <w:rsid w:val="00EE68B7"/>
    <w:rsid w:val="00EE6E34"/>
    <w:rsid w:val="00EE6E77"/>
    <w:rsid w:val="00EE6ED9"/>
    <w:rsid w:val="00EE6F63"/>
    <w:rsid w:val="00EE77B8"/>
    <w:rsid w:val="00EE79B4"/>
    <w:rsid w:val="00EE7C17"/>
    <w:rsid w:val="00EE7D83"/>
    <w:rsid w:val="00EE7F1C"/>
    <w:rsid w:val="00EF0075"/>
    <w:rsid w:val="00EF0316"/>
    <w:rsid w:val="00EF06D0"/>
    <w:rsid w:val="00EF0BA4"/>
    <w:rsid w:val="00EF0CA1"/>
    <w:rsid w:val="00EF0EEA"/>
    <w:rsid w:val="00EF16A2"/>
    <w:rsid w:val="00EF1991"/>
    <w:rsid w:val="00EF1F40"/>
    <w:rsid w:val="00EF25D2"/>
    <w:rsid w:val="00EF2641"/>
    <w:rsid w:val="00EF26BA"/>
    <w:rsid w:val="00EF29DB"/>
    <w:rsid w:val="00EF2DB3"/>
    <w:rsid w:val="00EF2E5B"/>
    <w:rsid w:val="00EF3792"/>
    <w:rsid w:val="00EF3978"/>
    <w:rsid w:val="00EF3E2C"/>
    <w:rsid w:val="00EF3E7F"/>
    <w:rsid w:val="00EF3F53"/>
    <w:rsid w:val="00EF3FB1"/>
    <w:rsid w:val="00EF4126"/>
    <w:rsid w:val="00EF466A"/>
    <w:rsid w:val="00EF4DF8"/>
    <w:rsid w:val="00EF5042"/>
    <w:rsid w:val="00EF5060"/>
    <w:rsid w:val="00EF547F"/>
    <w:rsid w:val="00EF5621"/>
    <w:rsid w:val="00EF5AB4"/>
    <w:rsid w:val="00EF5DB1"/>
    <w:rsid w:val="00EF6C03"/>
    <w:rsid w:val="00EF6D4E"/>
    <w:rsid w:val="00EF6D9B"/>
    <w:rsid w:val="00EF6E22"/>
    <w:rsid w:val="00EF6F85"/>
    <w:rsid w:val="00EF6F96"/>
    <w:rsid w:val="00EF7002"/>
    <w:rsid w:val="00EF7AA2"/>
    <w:rsid w:val="00EF7E89"/>
    <w:rsid w:val="00F0000A"/>
    <w:rsid w:val="00F000D2"/>
    <w:rsid w:val="00F000D4"/>
    <w:rsid w:val="00F0010E"/>
    <w:rsid w:val="00F00477"/>
    <w:rsid w:val="00F00D1A"/>
    <w:rsid w:val="00F00D3C"/>
    <w:rsid w:val="00F01308"/>
    <w:rsid w:val="00F014E2"/>
    <w:rsid w:val="00F0195C"/>
    <w:rsid w:val="00F01DD5"/>
    <w:rsid w:val="00F01EF8"/>
    <w:rsid w:val="00F01F70"/>
    <w:rsid w:val="00F022DE"/>
    <w:rsid w:val="00F027C6"/>
    <w:rsid w:val="00F027E2"/>
    <w:rsid w:val="00F029B8"/>
    <w:rsid w:val="00F029C4"/>
    <w:rsid w:val="00F02D71"/>
    <w:rsid w:val="00F03255"/>
    <w:rsid w:val="00F0342B"/>
    <w:rsid w:val="00F0358D"/>
    <w:rsid w:val="00F0371A"/>
    <w:rsid w:val="00F037BA"/>
    <w:rsid w:val="00F0394C"/>
    <w:rsid w:val="00F03DBC"/>
    <w:rsid w:val="00F03FF2"/>
    <w:rsid w:val="00F04037"/>
    <w:rsid w:val="00F045F2"/>
    <w:rsid w:val="00F0598B"/>
    <w:rsid w:val="00F05FB4"/>
    <w:rsid w:val="00F060D3"/>
    <w:rsid w:val="00F06133"/>
    <w:rsid w:val="00F062E4"/>
    <w:rsid w:val="00F06425"/>
    <w:rsid w:val="00F0656E"/>
    <w:rsid w:val="00F0663C"/>
    <w:rsid w:val="00F068A7"/>
    <w:rsid w:val="00F06F39"/>
    <w:rsid w:val="00F075BE"/>
    <w:rsid w:val="00F0788E"/>
    <w:rsid w:val="00F07DBC"/>
    <w:rsid w:val="00F10061"/>
    <w:rsid w:val="00F10130"/>
    <w:rsid w:val="00F10447"/>
    <w:rsid w:val="00F10685"/>
    <w:rsid w:val="00F1083D"/>
    <w:rsid w:val="00F10BD6"/>
    <w:rsid w:val="00F10E1E"/>
    <w:rsid w:val="00F115A0"/>
    <w:rsid w:val="00F1174A"/>
    <w:rsid w:val="00F11753"/>
    <w:rsid w:val="00F117D1"/>
    <w:rsid w:val="00F1188B"/>
    <w:rsid w:val="00F11DE2"/>
    <w:rsid w:val="00F1253D"/>
    <w:rsid w:val="00F12A95"/>
    <w:rsid w:val="00F12E1E"/>
    <w:rsid w:val="00F13644"/>
    <w:rsid w:val="00F13BC5"/>
    <w:rsid w:val="00F13E85"/>
    <w:rsid w:val="00F14629"/>
    <w:rsid w:val="00F147EE"/>
    <w:rsid w:val="00F14A81"/>
    <w:rsid w:val="00F14C68"/>
    <w:rsid w:val="00F1522A"/>
    <w:rsid w:val="00F152AA"/>
    <w:rsid w:val="00F152C4"/>
    <w:rsid w:val="00F156BE"/>
    <w:rsid w:val="00F156EC"/>
    <w:rsid w:val="00F1586D"/>
    <w:rsid w:val="00F15999"/>
    <w:rsid w:val="00F16AC7"/>
    <w:rsid w:val="00F16BD4"/>
    <w:rsid w:val="00F16C74"/>
    <w:rsid w:val="00F16CAF"/>
    <w:rsid w:val="00F16FA6"/>
    <w:rsid w:val="00F17AE8"/>
    <w:rsid w:val="00F17CCE"/>
    <w:rsid w:val="00F17DC0"/>
    <w:rsid w:val="00F20460"/>
    <w:rsid w:val="00F206CE"/>
    <w:rsid w:val="00F20C8B"/>
    <w:rsid w:val="00F20E8C"/>
    <w:rsid w:val="00F21040"/>
    <w:rsid w:val="00F21640"/>
    <w:rsid w:val="00F216E6"/>
    <w:rsid w:val="00F2207D"/>
    <w:rsid w:val="00F220EA"/>
    <w:rsid w:val="00F22236"/>
    <w:rsid w:val="00F2244A"/>
    <w:rsid w:val="00F228E2"/>
    <w:rsid w:val="00F22EFB"/>
    <w:rsid w:val="00F23833"/>
    <w:rsid w:val="00F23AA3"/>
    <w:rsid w:val="00F24150"/>
    <w:rsid w:val="00F241A7"/>
    <w:rsid w:val="00F2453D"/>
    <w:rsid w:val="00F24E89"/>
    <w:rsid w:val="00F24EAF"/>
    <w:rsid w:val="00F253BA"/>
    <w:rsid w:val="00F258C8"/>
    <w:rsid w:val="00F25969"/>
    <w:rsid w:val="00F2605B"/>
    <w:rsid w:val="00F2665C"/>
    <w:rsid w:val="00F266FC"/>
    <w:rsid w:val="00F2670F"/>
    <w:rsid w:val="00F26763"/>
    <w:rsid w:val="00F268F4"/>
    <w:rsid w:val="00F26986"/>
    <w:rsid w:val="00F26A07"/>
    <w:rsid w:val="00F26B79"/>
    <w:rsid w:val="00F26BD0"/>
    <w:rsid w:val="00F26E9C"/>
    <w:rsid w:val="00F27218"/>
    <w:rsid w:val="00F27370"/>
    <w:rsid w:val="00F274C3"/>
    <w:rsid w:val="00F27514"/>
    <w:rsid w:val="00F27AA1"/>
    <w:rsid w:val="00F27B28"/>
    <w:rsid w:val="00F27E39"/>
    <w:rsid w:val="00F27FCA"/>
    <w:rsid w:val="00F305E0"/>
    <w:rsid w:val="00F307AB"/>
    <w:rsid w:val="00F30AD5"/>
    <w:rsid w:val="00F30D1F"/>
    <w:rsid w:val="00F30F88"/>
    <w:rsid w:val="00F31132"/>
    <w:rsid w:val="00F319E6"/>
    <w:rsid w:val="00F31AE9"/>
    <w:rsid w:val="00F324CB"/>
    <w:rsid w:val="00F327C5"/>
    <w:rsid w:val="00F32880"/>
    <w:rsid w:val="00F32B8C"/>
    <w:rsid w:val="00F32D90"/>
    <w:rsid w:val="00F32F71"/>
    <w:rsid w:val="00F330A3"/>
    <w:rsid w:val="00F33272"/>
    <w:rsid w:val="00F33625"/>
    <w:rsid w:val="00F33964"/>
    <w:rsid w:val="00F33A02"/>
    <w:rsid w:val="00F33A84"/>
    <w:rsid w:val="00F33C46"/>
    <w:rsid w:val="00F33DF9"/>
    <w:rsid w:val="00F34411"/>
    <w:rsid w:val="00F34700"/>
    <w:rsid w:val="00F3484B"/>
    <w:rsid w:val="00F3526F"/>
    <w:rsid w:val="00F369C7"/>
    <w:rsid w:val="00F36A73"/>
    <w:rsid w:val="00F36B94"/>
    <w:rsid w:val="00F36F21"/>
    <w:rsid w:val="00F374C2"/>
    <w:rsid w:val="00F40193"/>
    <w:rsid w:val="00F40350"/>
    <w:rsid w:val="00F40378"/>
    <w:rsid w:val="00F405AE"/>
    <w:rsid w:val="00F4089F"/>
    <w:rsid w:val="00F40D50"/>
    <w:rsid w:val="00F40EF5"/>
    <w:rsid w:val="00F41476"/>
    <w:rsid w:val="00F41699"/>
    <w:rsid w:val="00F41726"/>
    <w:rsid w:val="00F41C05"/>
    <w:rsid w:val="00F42254"/>
    <w:rsid w:val="00F42782"/>
    <w:rsid w:val="00F42A59"/>
    <w:rsid w:val="00F42EE9"/>
    <w:rsid w:val="00F43259"/>
    <w:rsid w:val="00F43566"/>
    <w:rsid w:val="00F43860"/>
    <w:rsid w:val="00F438B5"/>
    <w:rsid w:val="00F43D22"/>
    <w:rsid w:val="00F43DF9"/>
    <w:rsid w:val="00F446C9"/>
    <w:rsid w:val="00F4498E"/>
    <w:rsid w:val="00F449DF"/>
    <w:rsid w:val="00F44CE3"/>
    <w:rsid w:val="00F44E52"/>
    <w:rsid w:val="00F45404"/>
    <w:rsid w:val="00F45576"/>
    <w:rsid w:val="00F4566F"/>
    <w:rsid w:val="00F45696"/>
    <w:rsid w:val="00F45808"/>
    <w:rsid w:val="00F45CA7"/>
    <w:rsid w:val="00F45DC6"/>
    <w:rsid w:val="00F46087"/>
    <w:rsid w:val="00F46302"/>
    <w:rsid w:val="00F46357"/>
    <w:rsid w:val="00F46510"/>
    <w:rsid w:val="00F471B6"/>
    <w:rsid w:val="00F472FA"/>
    <w:rsid w:val="00F4739F"/>
    <w:rsid w:val="00F479AF"/>
    <w:rsid w:val="00F47A36"/>
    <w:rsid w:val="00F47B4A"/>
    <w:rsid w:val="00F47C64"/>
    <w:rsid w:val="00F47E13"/>
    <w:rsid w:val="00F47F21"/>
    <w:rsid w:val="00F502ED"/>
    <w:rsid w:val="00F50365"/>
    <w:rsid w:val="00F50A7F"/>
    <w:rsid w:val="00F50C21"/>
    <w:rsid w:val="00F50DF0"/>
    <w:rsid w:val="00F51000"/>
    <w:rsid w:val="00F51118"/>
    <w:rsid w:val="00F516EE"/>
    <w:rsid w:val="00F5185E"/>
    <w:rsid w:val="00F51AD1"/>
    <w:rsid w:val="00F51D7D"/>
    <w:rsid w:val="00F51EDF"/>
    <w:rsid w:val="00F52075"/>
    <w:rsid w:val="00F52630"/>
    <w:rsid w:val="00F52790"/>
    <w:rsid w:val="00F527B8"/>
    <w:rsid w:val="00F52CF8"/>
    <w:rsid w:val="00F52D99"/>
    <w:rsid w:val="00F52E52"/>
    <w:rsid w:val="00F53159"/>
    <w:rsid w:val="00F534FD"/>
    <w:rsid w:val="00F537F2"/>
    <w:rsid w:val="00F53D1A"/>
    <w:rsid w:val="00F54659"/>
    <w:rsid w:val="00F5489A"/>
    <w:rsid w:val="00F55380"/>
    <w:rsid w:val="00F553F8"/>
    <w:rsid w:val="00F55729"/>
    <w:rsid w:val="00F559A0"/>
    <w:rsid w:val="00F55D91"/>
    <w:rsid w:val="00F55E5F"/>
    <w:rsid w:val="00F55F35"/>
    <w:rsid w:val="00F55FD1"/>
    <w:rsid w:val="00F56002"/>
    <w:rsid w:val="00F568F1"/>
    <w:rsid w:val="00F56A03"/>
    <w:rsid w:val="00F56AA1"/>
    <w:rsid w:val="00F56BE6"/>
    <w:rsid w:val="00F56FE6"/>
    <w:rsid w:val="00F5759F"/>
    <w:rsid w:val="00F575C0"/>
    <w:rsid w:val="00F57697"/>
    <w:rsid w:val="00F57700"/>
    <w:rsid w:val="00F5792D"/>
    <w:rsid w:val="00F57DE2"/>
    <w:rsid w:val="00F57F5C"/>
    <w:rsid w:val="00F600CF"/>
    <w:rsid w:val="00F60130"/>
    <w:rsid w:val="00F6015B"/>
    <w:rsid w:val="00F603D2"/>
    <w:rsid w:val="00F608CC"/>
    <w:rsid w:val="00F60988"/>
    <w:rsid w:val="00F60CC7"/>
    <w:rsid w:val="00F60D53"/>
    <w:rsid w:val="00F61136"/>
    <w:rsid w:val="00F61510"/>
    <w:rsid w:val="00F61548"/>
    <w:rsid w:val="00F6160A"/>
    <w:rsid w:val="00F6170B"/>
    <w:rsid w:val="00F61A26"/>
    <w:rsid w:val="00F61ED5"/>
    <w:rsid w:val="00F61FAD"/>
    <w:rsid w:val="00F62D27"/>
    <w:rsid w:val="00F62DDE"/>
    <w:rsid w:val="00F63073"/>
    <w:rsid w:val="00F6343E"/>
    <w:rsid w:val="00F636E5"/>
    <w:rsid w:val="00F63BBE"/>
    <w:rsid w:val="00F63DED"/>
    <w:rsid w:val="00F63E8D"/>
    <w:rsid w:val="00F64204"/>
    <w:rsid w:val="00F64267"/>
    <w:rsid w:val="00F646D7"/>
    <w:rsid w:val="00F64B5D"/>
    <w:rsid w:val="00F64CED"/>
    <w:rsid w:val="00F65764"/>
    <w:rsid w:val="00F65C40"/>
    <w:rsid w:val="00F65D22"/>
    <w:rsid w:val="00F66477"/>
    <w:rsid w:val="00F66878"/>
    <w:rsid w:val="00F66955"/>
    <w:rsid w:val="00F66AE3"/>
    <w:rsid w:val="00F66B84"/>
    <w:rsid w:val="00F66F3E"/>
    <w:rsid w:val="00F67E84"/>
    <w:rsid w:val="00F67F10"/>
    <w:rsid w:val="00F701B5"/>
    <w:rsid w:val="00F703DB"/>
    <w:rsid w:val="00F70537"/>
    <w:rsid w:val="00F7063F"/>
    <w:rsid w:val="00F70AD4"/>
    <w:rsid w:val="00F711B9"/>
    <w:rsid w:val="00F711F3"/>
    <w:rsid w:val="00F71467"/>
    <w:rsid w:val="00F71764"/>
    <w:rsid w:val="00F717D9"/>
    <w:rsid w:val="00F7235C"/>
    <w:rsid w:val="00F725E4"/>
    <w:rsid w:val="00F726AF"/>
    <w:rsid w:val="00F72858"/>
    <w:rsid w:val="00F728AE"/>
    <w:rsid w:val="00F72C4F"/>
    <w:rsid w:val="00F730AB"/>
    <w:rsid w:val="00F73146"/>
    <w:rsid w:val="00F736F3"/>
    <w:rsid w:val="00F73D66"/>
    <w:rsid w:val="00F73E14"/>
    <w:rsid w:val="00F74178"/>
    <w:rsid w:val="00F7425F"/>
    <w:rsid w:val="00F74510"/>
    <w:rsid w:val="00F748E9"/>
    <w:rsid w:val="00F74991"/>
    <w:rsid w:val="00F74A3C"/>
    <w:rsid w:val="00F74CAC"/>
    <w:rsid w:val="00F75161"/>
    <w:rsid w:val="00F754A9"/>
    <w:rsid w:val="00F75772"/>
    <w:rsid w:val="00F75D8C"/>
    <w:rsid w:val="00F76001"/>
    <w:rsid w:val="00F7603C"/>
    <w:rsid w:val="00F7686C"/>
    <w:rsid w:val="00F76917"/>
    <w:rsid w:val="00F76B3C"/>
    <w:rsid w:val="00F772ED"/>
    <w:rsid w:val="00F7735F"/>
    <w:rsid w:val="00F7736B"/>
    <w:rsid w:val="00F779AF"/>
    <w:rsid w:val="00F77A62"/>
    <w:rsid w:val="00F80283"/>
    <w:rsid w:val="00F80472"/>
    <w:rsid w:val="00F80EF3"/>
    <w:rsid w:val="00F80F08"/>
    <w:rsid w:val="00F8103F"/>
    <w:rsid w:val="00F81539"/>
    <w:rsid w:val="00F81703"/>
    <w:rsid w:val="00F81C28"/>
    <w:rsid w:val="00F825DA"/>
    <w:rsid w:val="00F827DB"/>
    <w:rsid w:val="00F8282A"/>
    <w:rsid w:val="00F82BD0"/>
    <w:rsid w:val="00F82C56"/>
    <w:rsid w:val="00F82CD1"/>
    <w:rsid w:val="00F82CF5"/>
    <w:rsid w:val="00F82E46"/>
    <w:rsid w:val="00F830C8"/>
    <w:rsid w:val="00F834C4"/>
    <w:rsid w:val="00F8372C"/>
    <w:rsid w:val="00F839CD"/>
    <w:rsid w:val="00F83DC9"/>
    <w:rsid w:val="00F8404E"/>
    <w:rsid w:val="00F844B5"/>
    <w:rsid w:val="00F85101"/>
    <w:rsid w:val="00F8523E"/>
    <w:rsid w:val="00F85609"/>
    <w:rsid w:val="00F859A2"/>
    <w:rsid w:val="00F85AC0"/>
    <w:rsid w:val="00F85CAF"/>
    <w:rsid w:val="00F85F63"/>
    <w:rsid w:val="00F8628B"/>
    <w:rsid w:val="00F8656C"/>
    <w:rsid w:val="00F86A55"/>
    <w:rsid w:val="00F86D80"/>
    <w:rsid w:val="00F86E20"/>
    <w:rsid w:val="00F86E66"/>
    <w:rsid w:val="00F86E81"/>
    <w:rsid w:val="00F8704F"/>
    <w:rsid w:val="00F87CA6"/>
    <w:rsid w:val="00F90094"/>
    <w:rsid w:val="00F9014C"/>
    <w:rsid w:val="00F901A5"/>
    <w:rsid w:val="00F90215"/>
    <w:rsid w:val="00F90D13"/>
    <w:rsid w:val="00F90D4A"/>
    <w:rsid w:val="00F911C7"/>
    <w:rsid w:val="00F91229"/>
    <w:rsid w:val="00F91527"/>
    <w:rsid w:val="00F916E8"/>
    <w:rsid w:val="00F91DB2"/>
    <w:rsid w:val="00F92412"/>
    <w:rsid w:val="00F924FE"/>
    <w:rsid w:val="00F9269D"/>
    <w:rsid w:val="00F92837"/>
    <w:rsid w:val="00F929DC"/>
    <w:rsid w:val="00F92A6E"/>
    <w:rsid w:val="00F92B7A"/>
    <w:rsid w:val="00F92C2B"/>
    <w:rsid w:val="00F92D46"/>
    <w:rsid w:val="00F9356E"/>
    <w:rsid w:val="00F9357B"/>
    <w:rsid w:val="00F938C6"/>
    <w:rsid w:val="00F93BA5"/>
    <w:rsid w:val="00F93BDA"/>
    <w:rsid w:val="00F93C6B"/>
    <w:rsid w:val="00F93CC9"/>
    <w:rsid w:val="00F93F54"/>
    <w:rsid w:val="00F93F85"/>
    <w:rsid w:val="00F9412E"/>
    <w:rsid w:val="00F94523"/>
    <w:rsid w:val="00F94AF9"/>
    <w:rsid w:val="00F94B2C"/>
    <w:rsid w:val="00F94BD8"/>
    <w:rsid w:val="00F9505F"/>
    <w:rsid w:val="00F9525B"/>
    <w:rsid w:val="00F95466"/>
    <w:rsid w:val="00F95468"/>
    <w:rsid w:val="00F95556"/>
    <w:rsid w:val="00F958F5"/>
    <w:rsid w:val="00F96857"/>
    <w:rsid w:val="00F972B3"/>
    <w:rsid w:val="00F97434"/>
    <w:rsid w:val="00F976C7"/>
    <w:rsid w:val="00F97B01"/>
    <w:rsid w:val="00F97D28"/>
    <w:rsid w:val="00F97E8B"/>
    <w:rsid w:val="00FA016D"/>
    <w:rsid w:val="00FA04B8"/>
    <w:rsid w:val="00FA094D"/>
    <w:rsid w:val="00FA0B59"/>
    <w:rsid w:val="00FA0C31"/>
    <w:rsid w:val="00FA0D7F"/>
    <w:rsid w:val="00FA0FF7"/>
    <w:rsid w:val="00FA15BA"/>
    <w:rsid w:val="00FA1B71"/>
    <w:rsid w:val="00FA1D9B"/>
    <w:rsid w:val="00FA207F"/>
    <w:rsid w:val="00FA2711"/>
    <w:rsid w:val="00FA2726"/>
    <w:rsid w:val="00FA299A"/>
    <w:rsid w:val="00FA2BF0"/>
    <w:rsid w:val="00FA2CB4"/>
    <w:rsid w:val="00FA3340"/>
    <w:rsid w:val="00FA3441"/>
    <w:rsid w:val="00FA34F7"/>
    <w:rsid w:val="00FA39CB"/>
    <w:rsid w:val="00FA403B"/>
    <w:rsid w:val="00FA4314"/>
    <w:rsid w:val="00FA458A"/>
    <w:rsid w:val="00FA47F5"/>
    <w:rsid w:val="00FA4EA1"/>
    <w:rsid w:val="00FA5097"/>
    <w:rsid w:val="00FA5373"/>
    <w:rsid w:val="00FA5742"/>
    <w:rsid w:val="00FA640A"/>
    <w:rsid w:val="00FA64A4"/>
    <w:rsid w:val="00FA68DE"/>
    <w:rsid w:val="00FA6EB9"/>
    <w:rsid w:val="00FA7622"/>
    <w:rsid w:val="00FA7747"/>
    <w:rsid w:val="00FA7ACF"/>
    <w:rsid w:val="00FA7ED9"/>
    <w:rsid w:val="00FB0264"/>
    <w:rsid w:val="00FB0A28"/>
    <w:rsid w:val="00FB0A67"/>
    <w:rsid w:val="00FB11E6"/>
    <w:rsid w:val="00FB11FB"/>
    <w:rsid w:val="00FB1602"/>
    <w:rsid w:val="00FB1617"/>
    <w:rsid w:val="00FB1841"/>
    <w:rsid w:val="00FB1DFD"/>
    <w:rsid w:val="00FB21B0"/>
    <w:rsid w:val="00FB2AF1"/>
    <w:rsid w:val="00FB2B2B"/>
    <w:rsid w:val="00FB3116"/>
    <w:rsid w:val="00FB391C"/>
    <w:rsid w:val="00FB3E33"/>
    <w:rsid w:val="00FB41A1"/>
    <w:rsid w:val="00FB4559"/>
    <w:rsid w:val="00FB47D0"/>
    <w:rsid w:val="00FB48AD"/>
    <w:rsid w:val="00FB4A4C"/>
    <w:rsid w:val="00FB4BC5"/>
    <w:rsid w:val="00FB5028"/>
    <w:rsid w:val="00FB521F"/>
    <w:rsid w:val="00FB5329"/>
    <w:rsid w:val="00FB5375"/>
    <w:rsid w:val="00FB53D1"/>
    <w:rsid w:val="00FB56D6"/>
    <w:rsid w:val="00FB59A8"/>
    <w:rsid w:val="00FB5C58"/>
    <w:rsid w:val="00FB6083"/>
    <w:rsid w:val="00FB64D1"/>
    <w:rsid w:val="00FB6634"/>
    <w:rsid w:val="00FB665D"/>
    <w:rsid w:val="00FB6715"/>
    <w:rsid w:val="00FB6795"/>
    <w:rsid w:val="00FB67C4"/>
    <w:rsid w:val="00FB6A0B"/>
    <w:rsid w:val="00FB6B17"/>
    <w:rsid w:val="00FB6B8A"/>
    <w:rsid w:val="00FB6E95"/>
    <w:rsid w:val="00FB7270"/>
    <w:rsid w:val="00FB779B"/>
    <w:rsid w:val="00FB7C93"/>
    <w:rsid w:val="00FB7F5E"/>
    <w:rsid w:val="00FB7FB8"/>
    <w:rsid w:val="00FC00B3"/>
    <w:rsid w:val="00FC01C5"/>
    <w:rsid w:val="00FC02D9"/>
    <w:rsid w:val="00FC04DD"/>
    <w:rsid w:val="00FC0503"/>
    <w:rsid w:val="00FC0543"/>
    <w:rsid w:val="00FC0A8E"/>
    <w:rsid w:val="00FC0B67"/>
    <w:rsid w:val="00FC193F"/>
    <w:rsid w:val="00FC1C8E"/>
    <w:rsid w:val="00FC1F63"/>
    <w:rsid w:val="00FC1FD2"/>
    <w:rsid w:val="00FC2403"/>
    <w:rsid w:val="00FC259D"/>
    <w:rsid w:val="00FC291B"/>
    <w:rsid w:val="00FC2B7E"/>
    <w:rsid w:val="00FC2D57"/>
    <w:rsid w:val="00FC2EC5"/>
    <w:rsid w:val="00FC31E5"/>
    <w:rsid w:val="00FC33E4"/>
    <w:rsid w:val="00FC3462"/>
    <w:rsid w:val="00FC37B5"/>
    <w:rsid w:val="00FC3B2B"/>
    <w:rsid w:val="00FC3F0E"/>
    <w:rsid w:val="00FC42F8"/>
    <w:rsid w:val="00FC44B6"/>
    <w:rsid w:val="00FC4505"/>
    <w:rsid w:val="00FC461E"/>
    <w:rsid w:val="00FC4677"/>
    <w:rsid w:val="00FC472E"/>
    <w:rsid w:val="00FC4765"/>
    <w:rsid w:val="00FC47FA"/>
    <w:rsid w:val="00FC4C3B"/>
    <w:rsid w:val="00FC4C45"/>
    <w:rsid w:val="00FC5366"/>
    <w:rsid w:val="00FC59C7"/>
    <w:rsid w:val="00FC5BEE"/>
    <w:rsid w:val="00FC5BFB"/>
    <w:rsid w:val="00FC5DC3"/>
    <w:rsid w:val="00FC5E58"/>
    <w:rsid w:val="00FC5F3F"/>
    <w:rsid w:val="00FC5FB5"/>
    <w:rsid w:val="00FC617C"/>
    <w:rsid w:val="00FC6221"/>
    <w:rsid w:val="00FC64C0"/>
    <w:rsid w:val="00FC67F0"/>
    <w:rsid w:val="00FC6E22"/>
    <w:rsid w:val="00FC6F82"/>
    <w:rsid w:val="00FC753C"/>
    <w:rsid w:val="00FC79BD"/>
    <w:rsid w:val="00FC79D8"/>
    <w:rsid w:val="00FC7C1C"/>
    <w:rsid w:val="00FC7D20"/>
    <w:rsid w:val="00FC7D99"/>
    <w:rsid w:val="00FC7FDC"/>
    <w:rsid w:val="00FD02F6"/>
    <w:rsid w:val="00FD0381"/>
    <w:rsid w:val="00FD0411"/>
    <w:rsid w:val="00FD0466"/>
    <w:rsid w:val="00FD0478"/>
    <w:rsid w:val="00FD0510"/>
    <w:rsid w:val="00FD052B"/>
    <w:rsid w:val="00FD05ED"/>
    <w:rsid w:val="00FD0850"/>
    <w:rsid w:val="00FD08DC"/>
    <w:rsid w:val="00FD0E63"/>
    <w:rsid w:val="00FD133C"/>
    <w:rsid w:val="00FD1AC3"/>
    <w:rsid w:val="00FD2074"/>
    <w:rsid w:val="00FD27E0"/>
    <w:rsid w:val="00FD303C"/>
    <w:rsid w:val="00FD31FA"/>
    <w:rsid w:val="00FD3354"/>
    <w:rsid w:val="00FD3520"/>
    <w:rsid w:val="00FD35FF"/>
    <w:rsid w:val="00FD3DC6"/>
    <w:rsid w:val="00FD3F00"/>
    <w:rsid w:val="00FD410E"/>
    <w:rsid w:val="00FD4197"/>
    <w:rsid w:val="00FD4466"/>
    <w:rsid w:val="00FD453C"/>
    <w:rsid w:val="00FD4A32"/>
    <w:rsid w:val="00FD4AB1"/>
    <w:rsid w:val="00FD5004"/>
    <w:rsid w:val="00FD5DC0"/>
    <w:rsid w:val="00FD64CD"/>
    <w:rsid w:val="00FD6A78"/>
    <w:rsid w:val="00FD6AAF"/>
    <w:rsid w:val="00FD6C02"/>
    <w:rsid w:val="00FD6C31"/>
    <w:rsid w:val="00FD6C78"/>
    <w:rsid w:val="00FD6D10"/>
    <w:rsid w:val="00FD7341"/>
    <w:rsid w:val="00FD73F7"/>
    <w:rsid w:val="00FD7AEB"/>
    <w:rsid w:val="00FD7B5D"/>
    <w:rsid w:val="00FD7BD9"/>
    <w:rsid w:val="00FD7C25"/>
    <w:rsid w:val="00FD7C75"/>
    <w:rsid w:val="00FD7D14"/>
    <w:rsid w:val="00FD7D17"/>
    <w:rsid w:val="00FD7D86"/>
    <w:rsid w:val="00FD7DFA"/>
    <w:rsid w:val="00FD7F9A"/>
    <w:rsid w:val="00FE004A"/>
    <w:rsid w:val="00FE041F"/>
    <w:rsid w:val="00FE0C69"/>
    <w:rsid w:val="00FE136C"/>
    <w:rsid w:val="00FE1738"/>
    <w:rsid w:val="00FE19D5"/>
    <w:rsid w:val="00FE1C18"/>
    <w:rsid w:val="00FE2074"/>
    <w:rsid w:val="00FE24E1"/>
    <w:rsid w:val="00FE2955"/>
    <w:rsid w:val="00FE2C9D"/>
    <w:rsid w:val="00FE2E20"/>
    <w:rsid w:val="00FE3018"/>
    <w:rsid w:val="00FE35AC"/>
    <w:rsid w:val="00FE35D8"/>
    <w:rsid w:val="00FE385D"/>
    <w:rsid w:val="00FE38CF"/>
    <w:rsid w:val="00FE3D04"/>
    <w:rsid w:val="00FE3E03"/>
    <w:rsid w:val="00FE426C"/>
    <w:rsid w:val="00FE466A"/>
    <w:rsid w:val="00FE4914"/>
    <w:rsid w:val="00FE4AC0"/>
    <w:rsid w:val="00FE4CB7"/>
    <w:rsid w:val="00FE4CDF"/>
    <w:rsid w:val="00FE5199"/>
    <w:rsid w:val="00FE55D6"/>
    <w:rsid w:val="00FE592A"/>
    <w:rsid w:val="00FE5BCE"/>
    <w:rsid w:val="00FE5C72"/>
    <w:rsid w:val="00FE5D5B"/>
    <w:rsid w:val="00FE5FD3"/>
    <w:rsid w:val="00FE6727"/>
    <w:rsid w:val="00FE6AE8"/>
    <w:rsid w:val="00FE6B6B"/>
    <w:rsid w:val="00FE6DDA"/>
    <w:rsid w:val="00FE79A6"/>
    <w:rsid w:val="00FE7E09"/>
    <w:rsid w:val="00FE7F5C"/>
    <w:rsid w:val="00FE7F72"/>
    <w:rsid w:val="00FF00CC"/>
    <w:rsid w:val="00FF0141"/>
    <w:rsid w:val="00FF02EB"/>
    <w:rsid w:val="00FF07C1"/>
    <w:rsid w:val="00FF0B32"/>
    <w:rsid w:val="00FF0DF5"/>
    <w:rsid w:val="00FF0F48"/>
    <w:rsid w:val="00FF0F7F"/>
    <w:rsid w:val="00FF175D"/>
    <w:rsid w:val="00FF18EE"/>
    <w:rsid w:val="00FF1CCD"/>
    <w:rsid w:val="00FF1CCF"/>
    <w:rsid w:val="00FF20F7"/>
    <w:rsid w:val="00FF21E5"/>
    <w:rsid w:val="00FF23CC"/>
    <w:rsid w:val="00FF288B"/>
    <w:rsid w:val="00FF28BF"/>
    <w:rsid w:val="00FF2958"/>
    <w:rsid w:val="00FF29A6"/>
    <w:rsid w:val="00FF3096"/>
    <w:rsid w:val="00FF3143"/>
    <w:rsid w:val="00FF31C6"/>
    <w:rsid w:val="00FF3200"/>
    <w:rsid w:val="00FF326A"/>
    <w:rsid w:val="00FF36D0"/>
    <w:rsid w:val="00FF3A57"/>
    <w:rsid w:val="00FF3A69"/>
    <w:rsid w:val="00FF3C07"/>
    <w:rsid w:val="00FF3D14"/>
    <w:rsid w:val="00FF40EC"/>
    <w:rsid w:val="00FF416F"/>
    <w:rsid w:val="00FF4233"/>
    <w:rsid w:val="00FF4678"/>
    <w:rsid w:val="00FF516F"/>
    <w:rsid w:val="00FF5246"/>
    <w:rsid w:val="00FF5277"/>
    <w:rsid w:val="00FF53B8"/>
    <w:rsid w:val="00FF543F"/>
    <w:rsid w:val="00FF57AF"/>
    <w:rsid w:val="00FF5979"/>
    <w:rsid w:val="00FF5C50"/>
    <w:rsid w:val="00FF5E8E"/>
    <w:rsid w:val="00FF5ED2"/>
    <w:rsid w:val="00FF6B4C"/>
    <w:rsid w:val="00FF6B94"/>
    <w:rsid w:val="00FF6E83"/>
    <w:rsid w:val="00FF6FD6"/>
    <w:rsid w:val="00FF7188"/>
    <w:rsid w:val="00FF77B5"/>
    <w:rsid w:val="00FF7903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90AE3682-B6D5-4C6F-B8A1-54A6322B5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32716E"/>
    <w:rPr>
      <w:rFonts w:ascii="Cambria" w:hAnsi="Cambria" w:cs="Angsana New"/>
    </w:rPr>
  </w:style>
  <w:style w:type="character" w:customStyle="1" w:styleId="Heading2Char">
    <w:name w:val="Heading 2 Char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0555B"/>
    <w:pPr>
      <w:ind w:left="284"/>
    </w:pPr>
  </w:style>
  <w:style w:type="paragraph" w:customStyle="1" w:styleId="AAFrameAddress">
    <w:name w:val="AA Frame Address"/>
    <w:basedOn w:val="Heading1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555B"/>
    <w:pPr>
      <w:ind w:left="851"/>
    </w:pPr>
  </w:style>
  <w:style w:type="paragraph" w:styleId="TOC5">
    <w:name w:val="toc 5"/>
    <w:basedOn w:val="Normal"/>
    <w:next w:val="Normal"/>
    <w:semiHidden/>
    <w:rsid w:val="0080555B"/>
    <w:pPr>
      <w:ind w:left="1134"/>
    </w:pPr>
  </w:style>
  <w:style w:type="paragraph" w:styleId="TOC6">
    <w:name w:val="toc 6"/>
    <w:basedOn w:val="Normal"/>
    <w:next w:val="Normal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semiHidden/>
    <w:rsid w:val="0080555B"/>
    <w:pPr>
      <w:ind w:left="1985"/>
    </w:pPr>
  </w:style>
  <w:style w:type="paragraph" w:styleId="TOC9">
    <w:name w:val="toc 9"/>
    <w:basedOn w:val="Normal"/>
    <w:next w:val="Normal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80555B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rsid w:val="0080555B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80555B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80555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075BF9"/>
    <w:rPr>
      <w:rFonts w:ascii="Times New Roman" w:hAnsi="Times New Roman"/>
      <w:szCs w:val="20"/>
    </w:rPr>
  </w:style>
  <w:style w:type="character" w:customStyle="1" w:styleId="BalloonTextChar">
    <w:name w:val="Balloon Text Char"/>
    <w:link w:val="BalloonText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  <w:rPr>
      <w:sz w:val="22"/>
      <w:szCs w:val="22"/>
    </w:rPr>
  </w:style>
  <w:style w:type="character" w:customStyle="1" w:styleId="BodyTextIndent2Char">
    <w:name w:val="Body Text Indent 2 Char"/>
    <w:link w:val="BodyTextIndent2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71042"/>
    <w:rPr>
      <w:sz w:val="25"/>
      <w:szCs w:val="25"/>
    </w:rPr>
  </w:style>
  <w:style w:type="character" w:customStyle="1" w:styleId="CommentTextChar">
    <w:name w:val="Comment Text Char"/>
    <w:link w:val="CommentText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71042"/>
    <w:rPr>
      <w:b/>
      <w:bCs/>
    </w:rPr>
  </w:style>
  <w:style w:type="character" w:customStyle="1" w:styleId="CommentSubjectChar">
    <w:name w:val="Comment Subject Char"/>
    <w:link w:val="CommentSubject"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A273E6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6D5E66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nhideWhenUsed/>
    <w:locked/>
    <w:rsid w:val="006D5E66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basedOn w:val="DefaultParagraphFont"/>
    <w:link w:val="PlainText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rsid w:val="006D5E66"/>
    <w:pPr>
      <w:spacing w:after="0"/>
    </w:pPr>
  </w:style>
  <w:style w:type="paragraph" w:customStyle="1" w:styleId="List1a">
    <w:name w:val="List 1a"/>
    <w:aliases w:val="1a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D5E66"/>
  </w:style>
  <w:style w:type="paragraph" w:customStyle="1" w:styleId="nineptheadingcentredbold">
    <w:name w:val="nine pt heading centred bold"/>
    <w:aliases w:val="9hcb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D5E66"/>
    <w:pPr>
      <w:spacing w:after="0"/>
    </w:pPr>
  </w:style>
  <w:style w:type="paragraph" w:customStyle="1" w:styleId="smallreturn">
    <w:name w:val="small return"/>
    <w:aliases w:val="sr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5E66"/>
    <w:pPr>
      <w:ind w:left="1138" w:right="389"/>
      <w:jc w:val="both"/>
    </w:pPr>
    <w:rPr>
      <w:rFonts w:eastAsia="Times New Roman" w:cs="Times New Roman"/>
      <w:sz w:val="16"/>
      <w:szCs w:val="22"/>
      <w:lang w:eastAsia="en-GB"/>
    </w:rPr>
  </w:style>
  <w:style w:type="paragraph" w:customStyle="1" w:styleId="CoverTitle">
    <w:name w:val="Cover Titl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basedOn w:val="DefaultParagraphFont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basedOn w:val="DefaultParagraphFont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basedOn w:val="DefaultParagraphFont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basedOn w:val="DefaultParagraphFon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basedOn w:val="DefaultParagraphFont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basedOn w:val="DefaultParagraphFont"/>
    <w:rsid w:val="006D5E66"/>
    <w:rPr>
      <w:b/>
      <w:bCs/>
      <w:sz w:val="37"/>
      <w:szCs w:val="37"/>
    </w:rPr>
  </w:style>
  <w:style w:type="character" w:customStyle="1" w:styleId="Heading5Char1">
    <w:name w:val="Heading 5 Char1"/>
    <w:basedOn w:val="DefaultParagraphFont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basedOn w:val="DefaultParagraphFont"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basedOn w:val="DefaultParagraphFont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styleId="NoSpacing">
    <w:name w:val="No Spacing"/>
    <w:link w:val="NoSpacingChar"/>
    <w:uiPriority w:val="1"/>
    <w:qFormat/>
    <w:rsid w:val="007C48AA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C48AA"/>
    <w:rPr>
      <w:rFonts w:asciiTheme="minorHAnsi" w:eastAsiaTheme="minorEastAsia" w:hAnsiTheme="minorHAnsi" w:cstheme="minorBidi"/>
      <w:sz w:val="22"/>
      <w:szCs w:val="22"/>
      <w:lang w:bidi="ar-SA"/>
    </w:rPr>
  </w:style>
  <w:style w:type="paragraph" w:customStyle="1" w:styleId="AccountingPolicy">
    <w:name w:val="Accounting Policy"/>
    <w:basedOn w:val="Normal"/>
    <w:link w:val="AccountingPolicyChar1"/>
    <w:rsid w:val="0069793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97931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erChar1">
    <w:name w:val="Header Char1"/>
    <w:basedOn w:val="DefaultParagraphFont"/>
    <w:rsid w:val="0006647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066471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066471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1">
    <w:name w:val="Heading 1 Char1"/>
    <w:basedOn w:val="DefaultParagraphFont"/>
    <w:uiPriority w:val="99"/>
    <w:rsid w:val="004A0A7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basedOn w:val="DefaultParagraphFont"/>
    <w:rsid w:val="004A0A7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4A0A7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basedOn w:val="DefaultParagraphFont"/>
    <w:rsid w:val="004A0A7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4A0A7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A0A7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4A0A7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basedOn w:val="BodyTextChar1"/>
    <w:rsid w:val="004A0A7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4A0A7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4A0A7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4A0A7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4A0A7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4A0A7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4A0A7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4A0A7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4A0A7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A0A7B"/>
  </w:style>
  <w:style w:type="character" w:customStyle="1" w:styleId="alt-edited1">
    <w:name w:val="alt-edited1"/>
    <w:basedOn w:val="DefaultParagraphFont"/>
    <w:rsid w:val="004A0A7B"/>
    <w:rPr>
      <w:color w:val="4D90F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32" Type="http://schemas.openxmlformats.org/officeDocument/2006/relationships/footer" Target="footer1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7.xml"/><Relationship Id="rId28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footer" Target="footer8.xml"/><Relationship Id="rId30" Type="http://schemas.openxmlformats.org/officeDocument/2006/relationships/footer" Target="footer1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D4A323-BF28-43BA-90C5-024F2807E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95</Pages>
  <Words>19461</Words>
  <Characters>110933</Characters>
  <Application>Microsoft Office Word</Application>
  <DocSecurity>0</DocSecurity>
  <Lines>924</Lines>
  <Paragraphs>260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130134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Wasana Ngambunplook</dc:creator>
  <cp:keywords/>
  <dc:description/>
  <cp:lastModifiedBy>Saisamorn, Chimyoo</cp:lastModifiedBy>
  <cp:revision>3</cp:revision>
  <cp:lastPrinted>2019-02-11T11:20:00Z</cp:lastPrinted>
  <dcterms:created xsi:type="dcterms:W3CDTF">2019-02-11T13:22:00Z</dcterms:created>
  <dcterms:modified xsi:type="dcterms:W3CDTF">2019-02-11T13:23:00Z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