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F38E5" w14:textId="77777777" w:rsidR="00DB308D" w:rsidRDefault="00DB308D" w:rsidP="004C2111">
      <w:pPr>
        <w:pStyle w:val="Reference"/>
      </w:pPr>
    </w:p>
    <w:p w14:paraId="6FD690BD" w14:textId="77777777" w:rsidR="00DD1E47" w:rsidRDefault="00DD1E47" w:rsidP="006771E8">
      <w:pPr>
        <w:pStyle w:val="BodyText"/>
      </w:pPr>
      <w:bookmarkStart w:id="1" w:name="_GoBack"/>
      <w:bookmarkEnd w:id="1"/>
    </w:p>
    <w:p w14:paraId="157BA3E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34C0839" w14:textId="77777777" w:rsidR="00D15EA5" w:rsidRDefault="00D15EA5" w:rsidP="00D15EA5">
      <w:pPr>
        <w:pStyle w:val="BodyText"/>
      </w:pPr>
    </w:p>
    <w:p w14:paraId="56E43FBB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0D6DDEA6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4B03477E" w14:textId="77777777" w:rsidR="00734D83" w:rsidRPr="003F16DE" w:rsidRDefault="00734D83" w:rsidP="00734D83">
      <w:pPr>
        <w:pStyle w:val="BodyText"/>
        <w:spacing w:after="0" w:line="240" w:lineRule="auto"/>
        <w:rPr>
          <w:rFonts w:cstheme="minorBidi"/>
          <w:sz w:val="16"/>
          <w:szCs w:val="16"/>
          <w:cs/>
          <w:lang w:bidi="th-TH"/>
        </w:rPr>
      </w:pPr>
    </w:p>
    <w:p w14:paraId="57DA87A9" w14:textId="58FDC253" w:rsidR="00AD3B26" w:rsidRPr="004047D2" w:rsidRDefault="00AD3B26" w:rsidP="009565A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4047D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4047D2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 xml:space="preserve"> </w:t>
      </w:r>
      <w:r w:rsidR="00721BD6" w:rsidRPr="004047D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="00734D83" w:rsidRPr="004047D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ผู้ถือหุ้นบริษัท </w:t>
      </w:r>
      <w:r w:rsidR="00366927" w:rsidRPr="004047D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ไดเมท (สยาม) จำกัด (มหาชน)</w:t>
      </w:r>
    </w:p>
    <w:p w14:paraId="759344E5" w14:textId="77777777" w:rsidR="00AD3B26" w:rsidRPr="004047D2" w:rsidRDefault="00734D83" w:rsidP="009565A4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047D2">
        <w:rPr>
          <w:rFonts w:ascii="Browallia New" w:hAnsi="Browallia New" w:cs="Browallia New" w:hint="cs"/>
          <w:sz w:val="28"/>
          <w:szCs w:val="28"/>
          <w:lang w:bidi="th-TH"/>
        </w:rPr>
        <w:tab/>
      </w:r>
    </w:p>
    <w:p w14:paraId="2DC6F19D" w14:textId="09A3AE89" w:rsidR="003F16DE" w:rsidRPr="004047D2" w:rsidRDefault="00366927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ข้าพเจ้าได้สอบทานงบแสดงฐานะการเงินรวม ณ วันที่ </w:t>
      </w:r>
      <w:r w:rsidR="009F4CDE" w:rsidRPr="004047D2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F4CDE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047D2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8C60D4" w:rsidRPr="004047D2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</w:t>
      </w:r>
      <w:r w:rsidR="00622FCA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AF1160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622FCA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622FCA" w:rsidRPr="004047D2">
        <w:rPr>
          <w:rFonts w:ascii="Browallia New" w:hAnsi="Browallia New" w:cs="Browallia New" w:hint="cs"/>
          <w:sz w:val="28"/>
          <w:szCs w:val="28"/>
          <w:lang w:bidi="th-TH"/>
        </w:rPr>
        <w:t xml:space="preserve">31 </w:t>
      </w:r>
      <w:r w:rsidR="00622FCA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="00622FCA" w:rsidRPr="004047D2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8C60D4" w:rsidRPr="004047D2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AF1160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หกเดือน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สิ้นสุดวันที่ </w:t>
      </w:r>
      <w:r w:rsidR="009F4CDE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F4CDE" w:rsidRPr="004047D2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F4CDE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047D2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8C60D4" w:rsidRPr="004047D2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และหมายเหตุประกอบงบการเงินแบบย่อ</w:t>
      </w:r>
      <w:r w:rsidR="000F33BC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ไดเมท </w:t>
      </w:r>
      <w:r w:rsidR="000F33BC" w:rsidRPr="004047D2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>(สยาม) จำกัด (มหาชน) และบริษัทย่อย</w:t>
      </w:r>
      <w:r w:rsidRPr="004047D2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 xml:space="preserve"> และได้สอบทานงบแสดงฐานะการเงิน ณ วันที่ </w:t>
      </w:r>
      <w:r w:rsidR="009F4CDE" w:rsidRPr="004047D2">
        <w:rPr>
          <w:rFonts w:ascii="Browallia New" w:hAnsi="Browallia New" w:cs="Browallia New" w:hint="cs"/>
          <w:spacing w:val="6"/>
          <w:sz w:val="28"/>
          <w:szCs w:val="28"/>
          <w:lang w:bidi="th-TH"/>
        </w:rPr>
        <w:t>31</w:t>
      </w:r>
      <w:r w:rsidRPr="004047D2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 xml:space="preserve"> </w:t>
      </w:r>
      <w:r w:rsidR="009F4CDE" w:rsidRPr="004047D2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>ธันวาคม</w:t>
      </w:r>
      <w:r w:rsidRPr="004047D2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 xml:space="preserve"> </w:t>
      </w:r>
      <w:r w:rsidRPr="004047D2">
        <w:rPr>
          <w:rFonts w:ascii="Browallia New" w:hAnsi="Browallia New" w:cs="Browallia New" w:hint="cs"/>
          <w:spacing w:val="6"/>
          <w:sz w:val="28"/>
          <w:szCs w:val="28"/>
          <w:lang w:bidi="th-TH"/>
        </w:rPr>
        <w:t>256</w:t>
      </w:r>
      <w:r w:rsidR="008C60D4" w:rsidRPr="004047D2">
        <w:rPr>
          <w:rFonts w:ascii="Browallia New" w:hAnsi="Browallia New" w:cs="Browallia New" w:hint="cs"/>
          <w:spacing w:val="6"/>
          <w:sz w:val="28"/>
          <w:szCs w:val="28"/>
          <w:lang w:bidi="th-TH"/>
        </w:rPr>
        <w:t>1</w:t>
      </w:r>
      <w:r w:rsidRPr="004047D2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 xml:space="preserve"> งบ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กำไรขาดทุนและกำไรขาดทุนเบ็ดเสร็จอื่น</w:t>
      </w:r>
      <w:r w:rsidR="00A85099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AF1160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A85099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A85099" w:rsidRPr="004047D2">
        <w:rPr>
          <w:rFonts w:ascii="Browallia New" w:hAnsi="Browallia New" w:cs="Browallia New" w:hint="cs"/>
          <w:sz w:val="28"/>
          <w:szCs w:val="28"/>
          <w:lang w:bidi="th-TH"/>
        </w:rPr>
        <w:t xml:space="preserve">31 </w:t>
      </w:r>
      <w:r w:rsidR="00A85099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="00A85099" w:rsidRPr="004047D2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8C60D4" w:rsidRPr="004047D2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9F4CDE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หกเดือน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สุดวันที่ </w:t>
      </w:r>
      <w:r w:rsidR="009F4CDE" w:rsidRPr="004047D2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F4CDE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047D2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8C60D4" w:rsidRPr="004047D2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และหมายเหตุประกอบงบการเงินแบบย่อเฉพาะ</w:t>
      </w:r>
      <w:r w:rsidR="000F33BC"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 ไดเมท (สยาม) จำกัด (มหาชน)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ซึ่งผู้บริหารของบริษัทเป็นผู้รับผิดชอบในการจัดทำและนำเสนอข้อมูลทางการเงิน</w:t>
      </w:r>
      <w:r w:rsidRPr="004047D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4047D2">
        <w:rPr>
          <w:rFonts w:ascii="Browallia New" w:hAnsi="Browallia New" w:cs="Browallia New" w:hint="cs"/>
          <w:spacing w:val="-6"/>
          <w:sz w:val="28"/>
          <w:szCs w:val="28"/>
          <w:lang w:bidi="th-TH"/>
        </w:rPr>
        <w:t>34</w:t>
      </w:r>
      <w:r w:rsidRPr="004047D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เรื่อง </w:t>
      </w:r>
      <w:r w:rsidR="00721BD6" w:rsidRPr="004047D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“การ</w:t>
      </w:r>
      <w:r w:rsidR="000F33BC" w:rsidRPr="004047D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รายงานทางการเงิน</w:t>
      </w:r>
      <w:r w:rsidRPr="004047D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ระหว่างกาล</w:t>
      </w:r>
      <w:r w:rsidR="00721BD6" w:rsidRPr="004047D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”   </w:t>
      </w:r>
      <w:r w:rsidRPr="004047D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ส่วนข้าพเจ้าเป็นผู้รับผิดชอบ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2FE795" w14:textId="77777777" w:rsidR="003F16DE" w:rsidRPr="004047D2" w:rsidRDefault="003F16DE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D406E8" w14:textId="77777777" w:rsidR="003F16DE" w:rsidRPr="004047D2" w:rsidRDefault="00366927" w:rsidP="009565A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047D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6D19F2EE" w14:textId="77777777" w:rsidR="003F16DE" w:rsidRPr="004047D2" w:rsidRDefault="003F16DE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1910D60" w14:textId="77777777" w:rsidR="00587C27" w:rsidRPr="004047D2" w:rsidRDefault="00587C27" w:rsidP="00587C2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047D2">
        <w:rPr>
          <w:rFonts w:ascii="Browallia New" w:hAnsi="Browallia New" w:cs="Browallia New" w:hint="cs"/>
          <w:sz w:val="28"/>
          <w:szCs w:val="28"/>
          <w:lang w:bidi="th-TH"/>
        </w:rPr>
        <w:t xml:space="preserve">2410 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4047D2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ซึ่งอาจพบได้จากการ</w:t>
      </w:r>
      <w:r w:rsidRPr="004047D2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366D787" w14:textId="77777777" w:rsidR="00CD4D4E" w:rsidRPr="004047D2" w:rsidRDefault="00CD4D4E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6702FF" w14:textId="2359050D" w:rsidR="00CD4D4E" w:rsidRDefault="00CD4D4E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237E51" w14:textId="35592ADC" w:rsidR="001563EA" w:rsidRDefault="001563EA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CE1064" w14:textId="54579755" w:rsidR="001563EA" w:rsidRDefault="001563EA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556AE6" w14:textId="77777777" w:rsidR="001563EA" w:rsidRPr="004047D2" w:rsidRDefault="001563EA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EAF03D" w14:textId="77777777" w:rsidR="009565A4" w:rsidRPr="004047D2" w:rsidRDefault="009565A4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B4C438" w14:textId="77777777" w:rsidR="00330AA1" w:rsidRPr="004047D2" w:rsidRDefault="00366927" w:rsidP="009565A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4047D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DD863F2" w14:textId="77777777" w:rsidR="00330AA1" w:rsidRPr="004047D2" w:rsidRDefault="00330AA1" w:rsidP="009565A4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1B4A23E" w14:textId="77777777" w:rsidR="00587C27" w:rsidRPr="004047D2" w:rsidRDefault="00587C27" w:rsidP="00587C27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4047D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</w:t>
      </w:r>
      <w:r w:rsidRPr="004047D2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4047D2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</w:t>
      </w:r>
      <w:r w:rsidRPr="004047D2">
        <w:rPr>
          <w:rFonts w:ascii="Browallia New" w:hAnsi="Browallia New" w:cs="Browallia New" w:hint="cs"/>
          <w:sz w:val="28"/>
          <w:szCs w:val="28"/>
          <w:lang w:val="en-US" w:bidi="th-TH"/>
        </w:rPr>
        <w:t>“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047D2">
        <w:rPr>
          <w:rFonts w:ascii="Browallia New" w:hAnsi="Browallia New" w:cs="Browallia New" w:hint="cs"/>
          <w:sz w:val="28"/>
          <w:szCs w:val="28"/>
          <w:lang w:bidi="th-TH"/>
        </w:rPr>
        <w:t>”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ในสาระสำคัญ</w:t>
      </w:r>
      <w:r w:rsidRPr="004047D2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</w:p>
    <w:p w14:paraId="14E14F8E" w14:textId="77777777" w:rsidR="00734D83" w:rsidRPr="004047D2" w:rsidRDefault="00734D83" w:rsidP="009565A4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22B5A7FF" w14:textId="77777777" w:rsidR="004C77BF" w:rsidRPr="004047D2" w:rsidRDefault="004C77BF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FA97F6" w14:textId="77777777" w:rsidR="004C77BF" w:rsidRPr="004047D2" w:rsidRDefault="004C77BF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1A4864C" w14:textId="77777777" w:rsidR="00366927" w:rsidRPr="004047D2" w:rsidRDefault="00366927" w:rsidP="009565A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047D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1FC0C17E" w14:textId="77777777" w:rsidR="00366927" w:rsidRPr="004047D2" w:rsidRDefault="00366927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0CBB4E0" w14:textId="77777777" w:rsidR="00366927" w:rsidRPr="004047D2" w:rsidRDefault="00366927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4047D2">
        <w:rPr>
          <w:rFonts w:ascii="Browallia New" w:hAnsi="Browallia New" w:cs="Browallia New" w:hint="cs"/>
          <w:sz w:val="28"/>
          <w:szCs w:val="28"/>
          <w:lang w:bidi="th-TH"/>
        </w:rPr>
        <w:t>6549</w:t>
      </w:r>
    </w:p>
    <w:p w14:paraId="61E6B9E5" w14:textId="77777777" w:rsidR="00366927" w:rsidRPr="004047D2" w:rsidRDefault="00366927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406D92D" w14:textId="77777777" w:rsidR="00587C27" w:rsidRPr="004047D2" w:rsidRDefault="00587C27" w:rsidP="00587C2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4047D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6B76777B" w14:textId="5B6AD110" w:rsidR="00366927" w:rsidRPr="004047D2" w:rsidRDefault="00366927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AD29C1A" w14:textId="77777777" w:rsidR="00D15EA5" w:rsidRPr="004047D2" w:rsidRDefault="00DF6794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47D2">
        <w:rPr>
          <w:rFonts w:ascii="Browallia New" w:hAnsi="Browallia New" w:cs="Browallia New" w:hint="cs"/>
          <w:sz w:val="28"/>
          <w:szCs w:val="28"/>
          <w:lang w:bidi="th-TH"/>
        </w:rPr>
        <w:t xml:space="preserve">12 </w:t>
      </w:r>
      <w:r w:rsidRPr="004047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Pr="004047D2">
        <w:rPr>
          <w:rFonts w:ascii="Browallia New" w:hAnsi="Browallia New" w:cs="Browallia New" w:hint="cs"/>
          <w:sz w:val="28"/>
          <w:szCs w:val="28"/>
          <w:lang w:bidi="th-TH"/>
        </w:rPr>
        <w:t>2562</w:t>
      </w:r>
    </w:p>
    <w:sectPr w:rsidR="00D15EA5" w:rsidRPr="004047D2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3AC0A" w14:textId="77777777" w:rsidR="00511FD2" w:rsidRDefault="00511FD2">
      <w:r>
        <w:separator/>
      </w:r>
    </w:p>
  </w:endnote>
  <w:endnote w:type="continuationSeparator" w:id="0">
    <w:p w14:paraId="0998D241" w14:textId="77777777" w:rsidR="00511FD2" w:rsidRDefault="0051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35254" w14:textId="77777777" w:rsidR="00511FD2" w:rsidRDefault="00511FD2">
      <w:bookmarkStart w:id="0" w:name="_Hlk482348182"/>
      <w:bookmarkEnd w:id="0"/>
      <w:r>
        <w:separator/>
      </w:r>
    </w:p>
  </w:footnote>
  <w:footnote w:type="continuationSeparator" w:id="0">
    <w:p w14:paraId="378FA3C2" w14:textId="77777777" w:rsidR="00511FD2" w:rsidRDefault="00511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9017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C3E1E" w14:textId="05AF93DE" w:rsidR="00B63D0E" w:rsidRDefault="00B63D0E" w:rsidP="00D96128">
    <w:pPr>
      <w:pStyle w:val="Header"/>
      <w:jc w:val="right"/>
    </w:pPr>
  </w:p>
  <w:p w14:paraId="44C7D9A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858B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62112E3" w14:textId="6390845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 w:rsidR="00C3220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ข้อมูลทางการเงินระหว่างกาลโดย</w:t>
    </w:r>
    <w:r w:rsidR="005C396A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6DDE9290" w14:textId="77777777" w:rsidR="00D460E7" w:rsidRDefault="00D460E7" w:rsidP="00D15EA5">
    <w:pPr>
      <w:pStyle w:val="Header"/>
    </w:pPr>
    <w:bookmarkStart w:id="2" w:name="Footer3_tbl"/>
    <w:bookmarkEnd w:id="2"/>
  </w:p>
  <w:p w14:paraId="0EA98125" w14:textId="3BC86C2A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4ACE"/>
    <w:rsid w:val="0004550E"/>
    <w:rsid w:val="00052614"/>
    <w:rsid w:val="000571F9"/>
    <w:rsid w:val="000723F7"/>
    <w:rsid w:val="00074485"/>
    <w:rsid w:val="000828F1"/>
    <w:rsid w:val="00082F59"/>
    <w:rsid w:val="00094333"/>
    <w:rsid w:val="00097FAB"/>
    <w:rsid w:val="000B65E3"/>
    <w:rsid w:val="000B7090"/>
    <w:rsid w:val="000E52CE"/>
    <w:rsid w:val="000F33BC"/>
    <w:rsid w:val="000F3AAB"/>
    <w:rsid w:val="000F6E25"/>
    <w:rsid w:val="001011DF"/>
    <w:rsid w:val="00112B69"/>
    <w:rsid w:val="00122A0A"/>
    <w:rsid w:val="001316D3"/>
    <w:rsid w:val="00134B1D"/>
    <w:rsid w:val="001554CD"/>
    <w:rsid w:val="00155A91"/>
    <w:rsid w:val="001563EA"/>
    <w:rsid w:val="001613E2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4797"/>
    <w:rsid w:val="00247969"/>
    <w:rsid w:val="0026182A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51A3A"/>
    <w:rsid w:val="00354F5D"/>
    <w:rsid w:val="00365ECE"/>
    <w:rsid w:val="00366927"/>
    <w:rsid w:val="003744DA"/>
    <w:rsid w:val="00384904"/>
    <w:rsid w:val="003936F6"/>
    <w:rsid w:val="003B3247"/>
    <w:rsid w:val="003B4CCD"/>
    <w:rsid w:val="003B4DED"/>
    <w:rsid w:val="003C12C5"/>
    <w:rsid w:val="003C27EF"/>
    <w:rsid w:val="003C32E9"/>
    <w:rsid w:val="003C3898"/>
    <w:rsid w:val="003D2605"/>
    <w:rsid w:val="003D64D6"/>
    <w:rsid w:val="003D73EC"/>
    <w:rsid w:val="003E034A"/>
    <w:rsid w:val="003E3E21"/>
    <w:rsid w:val="003F16DE"/>
    <w:rsid w:val="004047D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5D91"/>
    <w:rsid w:val="005070FA"/>
    <w:rsid w:val="00511FD2"/>
    <w:rsid w:val="0052186A"/>
    <w:rsid w:val="005321DA"/>
    <w:rsid w:val="00543C66"/>
    <w:rsid w:val="00547541"/>
    <w:rsid w:val="00551365"/>
    <w:rsid w:val="005627FF"/>
    <w:rsid w:val="00577D61"/>
    <w:rsid w:val="005822AC"/>
    <w:rsid w:val="00587C27"/>
    <w:rsid w:val="005B405A"/>
    <w:rsid w:val="005C2CCB"/>
    <w:rsid w:val="005C396A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22FCA"/>
    <w:rsid w:val="006365A1"/>
    <w:rsid w:val="00636AA2"/>
    <w:rsid w:val="00666764"/>
    <w:rsid w:val="0066694B"/>
    <w:rsid w:val="00667DB6"/>
    <w:rsid w:val="006771E8"/>
    <w:rsid w:val="00677C01"/>
    <w:rsid w:val="00683CC7"/>
    <w:rsid w:val="00685640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14FD6"/>
    <w:rsid w:val="00721BD6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7F36DC"/>
    <w:rsid w:val="008033D0"/>
    <w:rsid w:val="00803FB6"/>
    <w:rsid w:val="0080598B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84FF7"/>
    <w:rsid w:val="00894ACE"/>
    <w:rsid w:val="008B19D9"/>
    <w:rsid w:val="008B1FD3"/>
    <w:rsid w:val="008B204B"/>
    <w:rsid w:val="008C49AE"/>
    <w:rsid w:val="008C59F7"/>
    <w:rsid w:val="008C60D4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21D"/>
    <w:rsid w:val="00931D7A"/>
    <w:rsid w:val="00935D8D"/>
    <w:rsid w:val="00942FE8"/>
    <w:rsid w:val="009565A4"/>
    <w:rsid w:val="00957E70"/>
    <w:rsid w:val="00970DAB"/>
    <w:rsid w:val="0097321D"/>
    <w:rsid w:val="00992531"/>
    <w:rsid w:val="00995CD5"/>
    <w:rsid w:val="009A1787"/>
    <w:rsid w:val="009A4F5A"/>
    <w:rsid w:val="009B1F44"/>
    <w:rsid w:val="009B4573"/>
    <w:rsid w:val="009C002A"/>
    <w:rsid w:val="009D223B"/>
    <w:rsid w:val="009D39FD"/>
    <w:rsid w:val="009E278C"/>
    <w:rsid w:val="009F4CDE"/>
    <w:rsid w:val="009F6EDC"/>
    <w:rsid w:val="00A035CE"/>
    <w:rsid w:val="00A0537F"/>
    <w:rsid w:val="00A0602E"/>
    <w:rsid w:val="00A06C1F"/>
    <w:rsid w:val="00A07FFA"/>
    <w:rsid w:val="00A11FB4"/>
    <w:rsid w:val="00A1550B"/>
    <w:rsid w:val="00A21A6D"/>
    <w:rsid w:val="00A35782"/>
    <w:rsid w:val="00A362F9"/>
    <w:rsid w:val="00A4296E"/>
    <w:rsid w:val="00A43EE6"/>
    <w:rsid w:val="00A60F49"/>
    <w:rsid w:val="00A61E15"/>
    <w:rsid w:val="00A66F91"/>
    <w:rsid w:val="00A70229"/>
    <w:rsid w:val="00A85099"/>
    <w:rsid w:val="00A918D1"/>
    <w:rsid w:val="00A91FBF"/>
    <w:rsid w:val="00A93A9A"/>
    <w:rsid w:val="00AA5C16"/>
    <w:rsid w:val="00AC31D4"/>
    <w:rsid w:val="00AC6098"/>
    <w:rsid w:val="00AD3B26"/>
    <w:rsid w:val="00AE0190"/>
    <w:rsid w:val="00AE2BF6"/>
    <w:rsid w:val="00AE3370"/>
    <w:rsid w:val="00AE64CA"/>
    <w:rsid w:val="00AF1160"/>
    <w:rsid w:val="00AF7092"/>
    <w:rsid w:val="00B1324D"/>
    <w:rsid w:val="00B135F9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32D"/>
    <w:rsid w:val="00B55EE8"/>
    <w:rsid w:val="00B56E6C"/>
    <w:rsid w:val="00B63D0E"/>
    <w:rsid w:val="00B83039"/>
    <w:rsid w:val="00B92C68"/>
    <w:rsid w:val="00B97E0C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21E3B"/>
    <w:rsid w:val="00C3220E"/>
    <w:rsid w:val="00C35B1A"/>
    <w:rsid w:val="00C41C7D"/>
    <w:rsid w:val="00C42754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24E5"/>
    <w:rsid w:val="00CE41DB"/>
    <w:rsid w:val="00CE4D96"/>
    <w:rsid w:val="00D078C4"/>
    <w:rsid w:val="00D14CFE"/>
    <w:rsid w:val="00D15EA5"/>
    <w:rsid w:val="00D2100B"/>
    <w:rsid w:val="00D24220"/>
    <w:rsid w:val="00D3089E"/>
    <w:rsid w:val="00D31D7A"/>
    <w:rsid w:val="00D33E60"/>
    <w:rsid w:val="00D430AD"/>
    <w:rsid w:val="00D460E7"/>
    <w:rsid w:val="00D63ABC"/>
    <w:rsid w:val="00D64372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3CF5"/>
    <w:rsid w:val="00DB5F40"/>
    <w:rsid w:val="00DD1E47"/>
    <w:rsid w:val="00DD61A9"/>
    <w:rsid w:val="00DD6EF1"/>
    <w:rsid w:val="00DE4958"/>
    <w:rsid w:val="00DF6794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1490D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1304"/>
    <w:rsid w:val="00FC4397"/>
    <w:rsid w:val="00FC5E2E"/>
    <w:rsid w:val="00FD05AD"/>
    <w:rsid w:val="00FD0666"/>
    <w:rsid w:val="00FD7295"/>
    <w:rsid w:val="00FE076D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C9BBB0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783CE24FAE243BEA8714E2B88C2BA" ma:contentTypeVersion="6" ma:contentTypeDescription="Create a new document." ma:contentTypeScope="" ma:versionID="9a99100c6144bb2ec22851a73824a28a">
  <xsd:schema xmlns:xsd="http://www.w3.org/2001/XMLSchema" xmlns:xs="http://www.w3.org/2001/XMLSchema" xmlns:p="http://schemas.microsoft.com/office/2006/metadata/properties" xmlns:ns2="131d891b-d855-49e9-b234-7a1830e7a06f" xmlns:ns3="16546f9f-5e14-44fb-91ec-6799bbf901e3" targetNamespace="http://schemas.microsoft.com/office/2006/metadata/properties" ma:root="true" ma:fieldsID="9306a6dcb756b5ff02ad609998359574" ns2:_="" ns3:_="">
    <xsd:import namespace="131d891b-d855-49e9-b234-7a1830e7a06f"/>
    <xsd:import namespace="16546f9f-5e14-44fb-91ec-6799bbf90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1d891b-d855-49e9-b234-7a1830e7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46f9f-5e14-44fb-91ec-6799bbf9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8AD65-2294-4781-8116-B95089F03F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476D4F-5AA1-4680-A3FC-97061A3F7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1d891b-d855-49e9-b234-7a1830e7a06f"/>
    <ds:schemaRef ds:uri="16546f9f-5e14-44fb-91ec-6799bbf9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3F3C3-EECF-41CC-8CBD-1181E32E28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0AFA91-039C-4C1D-A584-07D86C49F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Vasana Piyaboon</cp:lastModifiedBy>
  <cp:revision>3</cp:revision>
  <cp:lastPrinted>2019-02-07T17:53:00Z</cp:lastPrinted>
  <dcterms:created xsi:type="dcterms:W3CDTF">2019-02-12T08:30:00Z</dcterms:created>
  <dcterms:modified xsi:type="dcterms:W3CDTF">2019-02-12T11:25:00Z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0x010100DCC783CE24FAE243BEA8714E2B88C2BA</vt:lpwstr>
  </property>
</Properties>
</file>