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000" w:rsidRPr="007A1F59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  <w:rFonts w:cstheme="minorBidi"/>
          <w:cs/>
        </w:rPr>
      </w:pPr>
      <w:bookmarkStart w:id="0" w:name="Start"/>
      <w:bookmarkEnd w:id="0"/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3F61AE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C3F95" w:rsidRDefault="002C3F95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71A2D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D03F2"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479CD" w:rsidRPr="000479CD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6F5D2B" w:rsidRPr="006F5D2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F5D2B">
        <w:rPr>
          <w:rFonts w:ascii="Angsana New" w:hAnsi="Angsana New" w:cs="Angsana New"/>
          <w:b w:val="0"/>
          <w:bCs w:val="0"/>
          <w:sz w:val="32"/>
          <w:szCs w:val="32"/>
          <w:cs/>
        </w:rPr>
        <w:t>ธ</w:t>
      </w:r>
      <w:r w:rsidR="006F5D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ันวาคม </w:t>
      </w:r>
      <w:r w:rsidR="000479CD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1D03F2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0479CD" w:rsidRPr="000479CD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6F5D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  <w:bookmarkStart w:id="1" w:name="_GoBack"/>
    </w:p>
    <w:bookmarkEnd w:id="1"/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CD6956" w:rsidRDefault="00CD6956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6F5D2B" w:rsidRPr="00D71A2D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งบการเงินรวมสำหรับปีสิ้นสุดวันที่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479CD" w:rsidRPr="000479CD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ธ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ันวาคม </w:t>
      </w:r>
      <w:r w:rsidR="000479CD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0479CD" w:rsidRPr="000479CD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E3000" w:rsidRPr="00A53A02" w:rsidRDefault="006F5D2B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</w:t>
      </w:r>
      <w:r w:rsidR="003E3000" w:rsidRPr="00A53A0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6F5D2B">
        <w:rPr>
          <w:rFonts w:ascii="Angsana New" w:hAnsi="Angsana New"/>
          <w:b/>
          <w:bCs/>
          <w:sz w:val="30"/>
          <w:szCs w:val="30"/>
          <w:cs/>
          <w:lang w:val="th-TH"/>
        </w:rPr>
        <w:t>ผู้ถือหุ้น</w:t>
      </w:r>
      <w:r w:rsidRPr="00076DE8"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 จำกัด (มหาชน)</w:t>
      </w:r>
    </w:p>
    <w:p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:rsidR="006F5D2B" w:rsidRPr="006F5D2B" w:rsidRDefault="006F5D2B" w:rsidP="00201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6F5D2B">
        <w:rPr>
          <w:rFonts w:ascii="Angsana New" w:hAnsi="Angsana New" w:hint="cs"/>
          <w:i/>
          <w:iCs/>
          <w:spacing w:val="-6"/>
          <w:sz w:val="30"/>
          <w:szCs w:val="30"/>
          <w:cs/>
        </w:rPr>
        <w:t>ความเห็น</w:t>
      </w:r>
    </w:p>
    <w:p w:rsidR="006F5D2B" w:rsidRDefault="006F5D2B" w:rsidP="00201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471206" w:rsidRPr="00DA49FB" w:rsidRDefault="005B1565" w:rsidP="00CB5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49FB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ข้าพเจ้าได้ตรวจสอบงบการเงินรวมของบริษัทปูนซิเมนต์ไทย จำกัด (มหาชน) และบริษัทย่อย (“กลุ่มบริษัท”) </w:t>
      </w:r>
      <w:r w:rsidR="00DA49FB">
        <w:rPr>
          <w:rFonts w:ascii="Angsana New" w:hAnsi="Angsana New"/>
          <w:sz w:val="30"/>
          <w:szCs w:val="30"/>
          <w:cs/>
        </w:rPr>
        <w:br/>
      </w:r>
      <w:r w:rsidRPr="00DA49FB">
        <w:rPr>
          <w:rFonts w:ascii="Angsana New" w:hAnsi="Angsana New"/>
          <w:spacing w:val="-6"/>
          <w:sz w:val="30"/>
          <w:szCs w:val="30"/>
          <w:cs/>
        </w:rPr>
        <w:t xml:space="preserve">ซึ่งประกอบด้วยงบแสดงฐานะการเงินรวม ณ วันที่ </w:t>
      </w:r>
      <w:r w:rsidR="000479CD" w:rsidRPr="00DA49FB">
        <w:rPr>
          <w:rFonts w:ascii="Angsana New" w:hAnsi="Angsana New"/>
          <w:spacing w:val="-6"/>
          <w:sz w:val="30"/>
          <w:szCs w:val="30"/>
        </w:rPr>
        <w:t>31</w:t>
      </w:r>
      <w:r w:rsidRPr="00DA49FB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0479CD" w:rsidRPr="00DA49FB">
        <w:rPr>
          <w:rFonts w:ascii="Angsana New" w:hAnsi="Angsana New"/>
          <w:spacing w:val="-6"/>
          <w:sz w:val="30"/>
          <w:szCs w:val="30"/>
        </w:rPr>
        <w:t>2561</w:t>
      </w:r>
      <w:r w:rsidRPr="00DA49FB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งบกำไรขาดทุนรวมและงบกำไรขาดทุนเบ็ดเสร็จรวม</w:t>
      </w:r>
      <w:r w:rsidRPr="00DA49FB">
        <w:rPr>
          <w:rFonts w:ascii="Angsana New" w:hAnsi="Angsana New"/>
          <w:sz w:val="30"/>
          <w:szCs w:val="30"/>
          <w:cs/>
        </w:rPr>
        <w:t xml:space="preserve"> </w:t>
      </w:r>
      <w:r w:rsidR="003F37B5">
        <w:rPr>
          <w:rFonts w:ascii="Angsana New" w:hAnsi="Angsana New"/>
          <w:sz w:val="30"/>
          <w:szCs w:val="30"/>
          <w:cs/>
        </w:rPr>
        <w:br/>
      </w:r>
      <w:r w:rsidRPr="00DA49F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 และงบกระแสเงินสดรวม สำหรับปีสิ้นสุดวันเดียวกัน รวมถึงหมายเหตุประกอบงบการเงินรวม ซึ่งประกอบด้วยสรุปนโยบายการบัญชีที่สำคัญและเรื่องอื่นๆ</w:t>
      </w:r>
    </w:p>
    <w:p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5B1565" w:rsidRPr="00DA49FB" w:rsidRDefault="005B1565" w:rsidP="00DA4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F448C">
        <w:rPr>
          <w:rFonts w:ascii="Angsana New" w:hAnsi="Angsana New"/>
          <w:spacing w:val="-6"/>
          <w:sz w:val="30"/>
          <w:szCs w:val="30"/>
          <w:cs/>
        </w:rPr>
        <w:t xml:space="preserve">ข้าพเจ้าเห็นว่า งบการเงินรวมข้างต้นนี้แสดงฐานะการเงินรวมของกลุ่มบริษัท ณ วันที่ </w:t>
      </w:r>
      <w:r w:rsidR="000479CD" w:rsidRPr="00BF448C">
        <w:rPr>
          <w:rFonts w:ascii="Angsana New" w:hAnsi="Angsana New"/>
          <w:spacing w:val="-6"/>
          <w:sz w:val="30"/>
          <w:szCs w:val="30"/>
        </w:rPr>
        <w:t>31</w:t>
      </w:r>
      <w:r w:rsidRPr="00BF448C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0479CD" w:rsidRPr="00BF448C">
        <w:rPr>
          <w:rFonts w:ascii="Angsana New" w:hAnsi="Angsana New"/>
          <w:spacing w:val="-6"/>
          <w:sz w:val="30"/>
          <w:szCs w:val="30"/>
        </w:rPr>
        <w:t>2561</w:t>
      </w:r>
      <w:r w:rsidRPr="00BF448C">
        <w:rPr>
          <w:rFonts w:ascii="Angsana New" w:hAnsi="Angsana New"/>
          <w:spacing w:val="-6"/>
          <w:sz w:val="30"/>
          <w:szCs w:val="30"/>
          <w:cs/>
        </w:rPr>
        <w:t xml:space="preserve"> ผลการดำเนินงานรวม </w:t>
      </w:r>
      <w:r w:rsidRPr="00DA49FB">
        <w:rPr>
          <w:rFonts w:ascii="Angsana New" w:hAnsi="Angsana New"/>
          <w:sz w:val="30"/>
          <w:szCs w:val="30"/>
          <w:cs/>
        </w:rPr>
        <w:t>และกระแสเงินสดรวม สำหรับปีสิ้นสุดวันเดียวกันโดยถูกต้องตามที่ควรในสาระสำคัญตามมาตรฐานการรายงาน</w:t>
      </w:r>
      <w:r w:rsidR="00BF448C">
        <w:rPr>
          <w:rFonts w:ascii="Angsana New" w:hAnsi="Angsana New"/>
          <w:sz w:val="30"/>
          <w:szCs w:val="30"/>
          <w:cs/>
        </w:rPr>
        <w:br/>
      </w:r>
      <w:r w:rsidRPr="00DA49FB">
        <w:rPr>
          <w:rFonts w:ascii="Angsana New" w:hAnsi="Angsana New"/>
          <w:sz w:val="30"/>
          <w:szCs w:val="30"/>
          <w:cs/>
        </w:rPr>
        <w:t>ทางการเงิน</w:t>
      </w:r>
    </w:p>
    <w:p w:rsidR="005B1565" w:rsidRPr="00076DE8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:rsidR="008E7264" w:rsidRDefault="005B1565" w:rsidP="008E7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B1565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8E7264" w:rsidRPr="001A0078" w:rsidRDefault="008E7264" w:rsidP="008E7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471206" w:rsidRPr="00FC3D72" w:rsidRDefault="005B1565" w:rsidP="006F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D72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FC3D72">
        <w:rPr>
          <w:rFonts w:ascii="Angsana New" w:hAnsi="Angsana New"/>
          <w:sz w:val="30"/>
          <w:szCs w:val="30"/>
        </w:rPr>
        <w:br/>
      </w:r>
      <w:r w:rsidRPr="00FC3D7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  <w:r w:rsidRPr="00FC3D72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1A0078" w:rsidRPr="00FC3D72">
        <w:rPr>
          <w:rFonts w:ascii="Angsana New" w:hAnsi="Angsana New"/>
          <w:sz w:val="30"/>
          <w:szCs w:val="30"/>
          <w:cs/>
        </w:rPr>
        <w:br/>
      </w:r>
      <w:r w:rsidRPr="00FC3D72">
        <w:rPr>
          <w:rFonts w:ascii="Angsana New" w:hAnsi="Angsana New"/>
          <w:sz w:val="30"/>
          <w:szCs w:val="30"/>
          <w:cs/>
        </w:rPr>
        <w:t>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 และข้าพเจ้าได้ปฏิบัติตามความรับผิดชอบด้านจรรยาบรรณอื่นๆ ซึ่งเป็นไปตาม</w:t>
      </w:r>
      <w:r w:rsidR="001A0078" w:rsidRPr="00FC3D72">
        <w:rPr>
          <w:rFonts w:ascii="Angsana New" w:hAnsi="Angsana New"/>
          <w:sz w:val="30"/>
          <w:szCs w:val="30"/>
          <w:cs/>
        </w:rPr>
        <w:br/>
      </w:r>
      <w:r w:rsidRPr="00FC3D72">
        <w:rPr>
          <w:rFonts w:ascii="Angsana New" w:hAnsi="Angsana New"/>
          <w:spacing w:val="8"/>
          <w:sz w:val="30"/>
          <w:szCs w:val="30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FC3D72">
        <w:rPr>
          <w:rFonts w:ascii="Angsana New" w:hAnsi="Angsana New"/>
          <w:sz w:val="30"/>
          <w:szCs w:val="30"/>
          <w:cs/>
        </w:rPr>
        <w:t>การแสดงความเห็นของข้าพเจ้า</w:t>
      </w:r>
    </w:p>
    <w:p w:rsidR="00471206" w:rsidRPr="001A0078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:rsidR="00DB7E52" w:rsidRPr="006F0969" w:rsidRDefault="00DB7E52" w:rsidP="006F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AF3778" w:rsidRDefault="005B1565" w:rsidP="00AF3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B156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5B1565" w:rsidRPr="006F0969" w:rsidRDefault="005B1565" w:rsidP="006F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EA0908" w:rsidRDefault="005B1565" w:rsidP="006F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B1565">
        <w:rPr>
          <w:rFonts w:ascii="Angsana New" w:hAnsi="Angsana New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สำหรับงวดปัจจุบัน 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471206" w:rsidRDefault="00471206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6"/>
        <w:gridCol w:w="4791"/>
      </w:tblGrid>
      <w:tr w:rsidR="005B1565" w:rsidRPr="00D54C05" w:rsidTr="001E35AD">
        <w:tc>
          <w:tcPr>
            <w:tcW w:w="9738" w:type="dxa"/>
            <w:gridSpan w:val="2"/>
            <w:shd w:val="clear" w:color="auto" w:fill="auto"/>
          </w:tcPr>
          <w:p w:rsidR="005B1565" w:rsidRPr="00D54C05" w:rsidRDefault="005B1565" w:rsidP="001E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0EF6">
              <w:rPr>
                <w:rFonts w:ascii="Angsana New" w:hAnsi="Angsana New" w:hint="cs"/>
                <w:sz w:val="30"/>
                <w:szCs w:val="30"/>
                <w:cs/>
              </w:rPr>
              <w:t>การซื้อธุรกิจ</w:t>
            </w:r>
          </w:p>
        </w:tc>
      </w:tr>
      <w:tr w:rsidR="005B1565" w:rsidRPr="00D54C05" w:rsidTr="001E35AD">
        <w:tc>
          <w:tcPr>
            <w:tcW w:w="9738" w:type="dxa"/>
            <w:gridSpan w:val="2"/>
            <w:shd w:val="clear" w:color="auto" w:fill="auto"/>
          </w:tcPr>
          <w:p w:rsidR="005B1565" w:rsidRPr="00D54C05" w:rsidRDefault="005B1565" w:rsidP="001E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4C0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D54C0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E751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479CD" w:rsidRPr="00E75178">
              <w:rPr>
                <w:rFonts w:ascii="Angsana New" w:hAnsi="Angsana New"/>
                <w:sz w:val="30"/>
                <w:szCs w:val="30"/>
              </w:rPr>
              <w:t>2</w:t>
            </w:r>
            <w:r w:rsidRPr="00E751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Pr="00E75178">
              <w:rPr>
                <w:rFonts w:ascii="Angsana New" w:hAnsi="Angsana New"/>
                <w:sz w:val="30"/>
                <w:szCs w:val="30"/>
              </w:rPr>
              <w:t>3 (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E7517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 xml:space="preserve">และ ข้อ </w:t>
            </w:r>
            <w:r w:rsidRPr="00E7517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B1565" w:rsidRPr="00D54C05" w:rsidTr="001E35AD">
        <w:tc>
          <w:tcPr>
            <w:tcW w:w="4878" w:type="dxa"/>
            <w:shd w:val="clear" w:color="auto" w:fill="auto"/>
          </w:tcPr>
          <w:p w:rsidR="005B1565" w:rsidRPr="00D54C05" w:rsidRDefault="005B1565" w:rsidP="001E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C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5B1565" w:rsidRPr="00D54C05" w:rsidRDefault="005B1565" w:rsidP="001E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C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54C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54C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B1565" w:rsidRPr="00D54C05" w:rsidTr="001E35AD">
        <w:tc>
          <w:tcPr>
            <w:tcW w:w="4878" w:type="dxa"/>
            <w:shd w:val="clear" w:color="auto" w:fill="auto"/>
          </w:tcPr>
          <w:p w:rsidR="005B1565" w:rsidRDefault="005B1565" w:rsidP="001E35AD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96D4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ในระหว่างปี </w:t>
            </w:r>
            <w:r w:rsidR="000479CD" w:rsidRPr="000479CD">
              <w:rPr>
                <w:rFonts w:ascii="Angsana New" w:hAnsi="Angsana New" w:cs="Angsana New"/>
                <w:color w:val="auto"/>
                <w:sz w:val="30"/>
                <w:szCs w:val="30"/>
              </w:rPr>
              <w:t>2</w:t>
            </w:r>
            <w:r w:rsidRPr="00D96D4A">
              <w:rPr>
                <w:rFonts w:ascii="Angsana New" w:hAnsi="Angsana New" w:cs="Angsana New"/>
                <w:color w:val="auto"/>
                <w:sz w:val="30"/>
                <w:szCs w:val="30"/>
              </w:rPr>
              <w:t>56</w:t>
            </w:r>
            <w:r w:rsidR="0020295C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D96D4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D96D4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กลุ่มบริษัทดำเนินการเข้าซื้อกิจการในต่างประเทศ</w:t>
            </w:r>
            <w:r w:rsidR="007B255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สอง</w:t>
            </w:r>
            <w:r w:rsidR="0020295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แห่ง</w:t>
            </w:r>
            <w:r w:rsidRPr="00D96D4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ซึ่งประกอบด้วยการซื้อ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  <w:r w:rsidRPr="00D96D4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ใน</w:t>
            </w:r>
            <w:r w:rsidRPr="00F939EE">
              <w:rPr>
                <w:rFonts w:ascii="Angsana New" w:hAnsi="Angsana New" w:cs="Angsana New"/>
                <w:color w:val="auto"/>
                <w:spacing w:val="-2"/>
                <w:sz w:val="30"/>
                <w:szCs w:val="30"/>
                <w:cs/>
              </w:rPr>
              <w:t>กลุ่ม</w:t>
            </w:r>
            <w:r w:rsidRPr="00F939EE">
              <w:rPr>
                <w:rFonts w:ascii="Angsana New" w:hAnsi="Angsana New" w:cs="Angsana New" w:hint="cs"/>
                <w:color w:val="auto"/>
                <w:spacing w:val="-2"/>
                <w:sz w:val="30"/>
                <w:szCs w:val="30"/>
                <w:cs/>
              </w:rPr>
              <w:t>ธุรกิจ</w:t>
            </w:r>
            <w:r w:rsidR="00F939EE" w:rsidRPr="00F939EE">
              <w:rPr>
                <w:rFonts w:ascii="Angsana New" w:hAnsi="Angsana New" w:cs="Angsana New" w:hint="cs"/>
                <w:color w:val="auto"/>
                <w:spacing w:val="-2"/>
                <w:sz w:val="30"/>
                <w:szCs w:val="30"/>
                <w:cs/>
              </w:rPr>
              <w:t>แพคเกจจิ้ง</w:t>
            </w:r>
            <w:r w:rsidRPr="00F939EE">
              <w:rPr>
                <w:rFonts w:ascii="Angsana New" w:hAnsi="Angsana New" w:cs="Angsana New" w:hint="cs"/>
                <w:color w:val="auto"/>
                <w:spacing w:val="-2"/>
                <w:sz w:val="30"/>
                <w:szCs w:val="30"/>
                <w:cs/>
              </w:rPr>
              <w:t>และเคมิคอลส์</w:t>
            </w:r>
            <w:r w:rsidRPr="00F939EE">
              <w:rPr>
                <w:rFonts w:ascii="Angsana New" w:hAnsi="Angsana New" w:cs="Angsana New"/>
                <w:color w:val="auto"/>
                <w:spacing w:val="-2"/>
                <w:sz w:val="30"/>
                <w:szCs w:val="30"/>
                <w:cs/>
              </w:rPr>
              <w:t xml:space="preserve"> เพื่อขยายกำลังการผลิต</w:t>
            </w:r>
            <w:r w:rsidRPr="00D96D4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และฐานลูกค้าในภูมิภาค รวมถึงเพิ่มความสามารถในการแข่งขันของกลุ่มบริษัท ทั้งนี้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บัญชีสำหรับการซื้อธุรกิจต้องใช้ดุลยพินิจของผู้บริหารในการระบุและประเมินมูลค่ายุติธรรมของสินทรัพย์ที่ได้มาและหนี้สินที่รับมาจากการซื้อธุรกิจ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เปรียบเทียบกับสิ่งตอบแทนที่โอนให้ผู้ขาย โดยผลแตกต่างจะถูกรับรู้เป็นค่าความนิยม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ในการประเมินมูลค่ายุติธรรม </w:t>
            </w:r>
            <w:r w:rsidRPr="00D96D4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กลุ่มบริษัทได้ว่าจ้างผู้ประเมินราคาอิสระเ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พื่อหามูลค่ายุติธรรมของสินทรัพย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์ที่ได้มา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และหนี้สิน</w:t>
            </w:r>
            <w:r w:rsidRPr="00381108">
              <w:rPr>
                <w:rFonts w:ascii="Angsana New" w:hAnsi="Angsana New" w:cs="Angsana New"/>
                <w:color w:val="auto"/>
                <w:spacing w:val="-2"/>
                <w:sz w:val="30"/>
                <w:szCs w:val="30"/>
                <w:cs/>
              </w:rPr>
              <w:t>ที่</w:t>
            </w:r>
            <w:r w:rsidR="00E75178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>รับมาจากการซื้อธุรกิจ</w:t>
            </w:r>
            <w:r w:rsidRPr="00381108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 xml:space="preserve"> </w:t>
            </w:r>
            <w:r w:rsidRPr="00381108">
              <w:rPr>
                <w:rFonts w:ascii="Angsana New" w:hAnsi="Angsana New" w:cs="Angsana New" w:hint="cs"/>
                <w:color w:val="auto"/>
                <w:spacing w:val="-4"/>
                <w:sz w:val="30"/>
                <w:szCs w:val="30"/>
                <w:cs/>
              </w:rPr>
              <w:t>ดังนั้น</w:t>
            </w:r>
            <w:r w:rsidRPr="00381108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>ข้าพเจ้าจึงเห็นว่าเรื่องดังกล่าว</w:t>
            </w:r>
            <w:r w:rsidRPr="00D96D4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เป็นเรื่องที่สำคัญ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ในการตรวจสอบ</w:t>
            </w:r>
          </w:p>
          <w:p w:rsidR="005B1565" w:rsidRDefault="005B1565" w:rsidP="001E35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:rsidR="005B1565" w:rsidRDefault="005B1565" w:rsidP="001E35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:rsidR="005B1565" w:rsidRPr="00FE743A" w:rsidRDefault="005B1565" w:rsidP="001E35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:rsidR="005B1565" w:rsidRPr="00D54C05" w:rsidRDefault="005B1565" w:rsidP="001E35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860" w:type="dxa"/>
            <w:shd w:val="clear" w:color="auto" w:fill="auto"/>
          </w:tcPr>
          <w:p w:rsidR="005B1565" w:rsidRPr="00CF4715" w:rsidRDefault="005B1565" w:rsidP="001E35AD">
            <w:pPr>
              <w:pStyle w:val="a0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D96D4A">
              <w:rPr>
                <w:rFonts w:ascii="Angsana New" w:eastAsia="Calibri" w:hAnsi="Angsana New" w:cs="Angsana New"/>
                <w:cs/>
                <w:lang w:val="en-US"/>
              </w:rPr>
              <w:t>กระบวนการตรวจสอบของข้าพเจ้า</w:t>
            </w:r>
            <w:r w:rsidR="00473DD1">
              <w:rPr>
                <w:rFonts w:ascii="Angsana New" w:eastAsia="Calibri" w:hAnsi="Angsana New" w:cs="Angsana New" w:hint="cs"/>
                <w:cs/>
                <w:lang w:val="en-US"/>
              </w:rPr>
              <w:t>ให้ความสำคัญกับ</w:t>
            </w:r>
            <w:r w:rsidRPr="00D96D4A">
              <w:rPr>
                <w:rFonts w:ascii="Angsana New" w:eastAsia="Calibri" w:hAnsi="Angsana New" w:cs="Angsana New"/>
                <w:cs/>
                <w:lang w:val="en-US"/>
              </w:rPr>
              <w:t>การประเมินความสมเหตุสมผลของข้อสมมติสำคัญที่ใช้</w:t>
            </w:r>
            <w:r w:rsidR="00AE75F5">
              <w:rPr>
                <w:rFonts w:ascii="Angsana New" w:eastAsia="Calibri" w:hAnsi="Angsana New" w:cs="Angsana New"/>
                <w:cs/>
                <w:lang w:val="en-US"/>
              </w:rPr>
              <w:br/>
            </w:r>
            <w:r w:rsidRPr="00D96D4A">
              <w:rPr>
                <w:rFonts w:ascii="Angsana New" w:eastAsia="Calibri" w:hAnsi="Angsana New" w:cs="Angsana New"/>
                <w:cs/>
                <w:lang w:val="en-US"/>
              </w:rPr>
              <w:t>ในการสนับสนุนการประเมินมูลค่ายุติธรรมของ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สินทรัพย์ที่ได้มาและหนี้สิน</w:t>
            </w:r>
            <w:r>
              <w:rPr>
                <w:rFonts w:ascii="Angsana New" w:eastAsia="Calibri" w:hAnsi="Angsana New" w:cs="Angsana New"/>
                <w:cs/>
                <w:lang w:val="en-US"/>
              </w:rPr>
              <w:t>ที่รับมาจากการซื้อธุรกิจ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 xml:space="preserve"> โดยอ้างอิงสภาพแวดล้อมในการดำเนินงาน ความรู้เกี่ยวกับธุรกิจและอุตสาหกรรมของธุรกิจที่เข้าซื้อที่ข้าพเจ้ามี และข้อมูลอื่นที่</w:t>
            </w:r>
            <w:r w:rsidRPr="00AE75F5">
              <w:rPr>
                <w:rFonts w:ascii="Angsana New" w:eastAsia="Calibri" w:hAnsi="Angsana New" w:cs="Angsana New" w:hint="cs"/>
                <w:spacing w:val="-4"/>
                <w:cs/>
                <w:lang w:val="en-US"/>
              </w:rPr>
              <w:t>ได้รับระหว่างการตรวจสอบ รวมถึงการสอบถามฝ่ายบริหาร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ถึงลักษณะและวัตถุประสงค์ของการซื้อธุรกิจ การเข้าอ่านสัญญาซื้อขายธุรกิจ และการอ่านรายงานการประชุมของฝ่ายบริหารที่เกี่ยวข้อง เพื่อทำความเข้าใจข้อกำหนดและเงื่อนไขที่สำคัญ</w:t>
            </w:r>
            <w:r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รวมถึงลักษณะของรายการที่เกี่ยวข้องกับการบัญชีของการซื้อธุรกิจ</w:t>
            </w:r>
            <w:r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B8743F">
              <w:rPr>
                <w:rFonts w:ascii="Angsana New" w:eastAsia="Calibri" w:hAnsi="Angsana New" w:cs="Angsana New" w:hint="cs"/>
                <w:cs/>
                <w:lang w:val="en-US"/>
              </w:rPr>
              <w:t>ข้าพเจ้าปรึกษาผู้เชี่ยวชาญด้าน</w:t>
            </w:r>
            <w:r w:rsidRPr="00AE75F5">
              <w:rPr>
                <w:rFonts w:ascii="Angsana New" w:eastAsia="Calibri" w:hAnsi="Angsana New" w:cs="Angsana New" w:hint="cs"/>
                <w:spacing w:val="-4"/>
                <w:cs/>
                <w:lang w:val="en-US"/>
              </w:rPr>
              <w:t>การประเมินมูลค่าของเคพีเอ็มจี เพื่อประเมินความเหมาะสม</w:t>
            </w:r>
            <w:r w:rsidRPr="00B8743F">
              <w:rPr>
                <w:rFonts w:ascii="Angsana New" w:eastAsia="Calibri" w:hAnsi="Angsana New" w:cs="Angsana New" w:hint="cs"/>
                <w:cs/>
                <w:lang w:val="en-US"/>
              </w:rPr>
              <w:t>ของแบบจำลองและวิธีการวัดมูลค่า ข้าพเจ้า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ประเมินความเหมาะสมของการระบุสินทรัพย์ที่ได้มาและหนี้สินที่รับมา รวมถึงสิ่งตอบแทนที่โอนให้ผู้ขาย และพิจารณาเอกสาร</w:t>
            </w:r>
            <w:r w:rsidRPr="0018716C">
              <w:rPr>
                <w:rFonts w:ascii="Angsana New" w:eastAsia="Calibri" w:hAnsi="Angsana New" w:cs="Angsana New" w:hint="cs"/>
                <w:cs/>
                <w:lang w:val="en-US"/>
              </w:rPr>
              <w:t>ประกอบการซื้อและจ่ายเงิน ตลอดจนทดสอบความถูกต้อง</w:t>
            </w:r>
            <w:r w:rsidRPr="00CF4715">
              <w:rPr>
                <w:rFonts w:ascii="Angsana New" w:eastAsia="Calibri" w:hAnsi="Angsana New" w:cs="Angsana New" w:hint="cs"/>
                <w:cs/>
                <w:lang w:val="en-US"/>
              </w:rPr>
              <w:t>ของการคำนวณค่าความนิยม</w:t>
            </w:r>
            <w:r w:rsidRPr="0018716C"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18716C">
              <w:rPr>
                <w:rFonts w:ascii="Angsana New" w:eastAsia="Calibri" w:hAnsi="Angsana New" w:cs="Angsana New"/>
                <w:cs/>
                <w:lang w:val="en-US"/>
              </w:rPr>
              <w:t>นอกจากนี้ ข้าพเจ้าได้ประเมินความเป็นอิสระและความรู้ความสามารถของ</w:t>
            </w:r>
            <w:r w:rsidR="009D2218">
              <w:rPr>
                <w:rFonts w:ascii="Angsana New" w:eastAsia="Calibri" w:hAnsi="Angsana New" w:cs="Angsana New"/>
                <w:cs/>
                <w:lang w:val="en-US"/>
              </w:rPr>
              <w:br/>
            </w:r>
            <w:r w:rsidRPr="00CF4715">
              <w:rPr>
                <w:rFonts w:ascii="Angsana New" w:eastAsia="Calibri" w:hAnsi="Angsana New" w:cs="Angsana New"/>
                <w:cs/>
                <w:lang w:val="en-US"/>
              </w:rPr>
              <w:t>ผู้ประเมินราคาอิสระ</w:t>
            </w:r>
          </w:p>
          <w:p w:rsidR="005B1565" w:rsidRPr="00FB3E30" w:rsidRDefault="005B1565" w:rsidP="001E35AD">
            <w:pPr>
              <w:pStyle w:val="a0"/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:rsidR="005B1565" w:rsidRPr="00D54C05" w:rsidRDefault="005B1565" w:rsidP="001E35AD">
            <w:pPr>
              <w:pStyle w:val="a0"/>
              <w:jc w:val="thaiDistribute"/>
              <w:rPr>
                <w:rFonts w:ascii="Angsana New" w:hAnsi="Angsana New" w:cs="Angsana New"/>
                <w:cs/>
              </w:rPr>
            </w:pPr>
            <w:r w:rsidRPr="00D96D4A">
              <w:rPr>
                <w:rFonts w:ascii="Angsana New" w:eastAsia="Calibri" w:hAnsi="Angsana New" w:cs="Angsana New"/>
                <w:cs/>
                <w:lang w:val="en-US"/>
              </w:rPr>
              <w:t>ข้าพเจ้าได้พิจารณาถึงความเพียงพอของการเปิดเผยข้อมูลตามมาตรฐานการรายงานทางการเงิน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471206" w:rsidRDefault="00471206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:rsidR="005B1565" w:rsidRP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4792"/>
      </w:tblGrid>
      <w:tr w:rsidR="005B1565" w:rsidRPr="00D54C05" w:rsidTr="001E35AD">
        <w:tc>
          <w:tcPr>
            <w:tcW w:w="9738" w:type="dxa"/>
            <w:gridSpan w:val="2"/>
            <w:shd w:val="clear" w:color="auto" w:fill="auto"/>
          </w:tcPr>
          <w:p w:rsidR="005B1565" w:rsidRPr="00D54C05" w:rsidRDefault="005B1565" w:rsidP="001E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4C0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การทดสอบการด้อยค่าของค่าความนิยม</w:t>
            </w:r>
          </w:p>
        </w:tc>
      </w:tr>
      <w:tr w:rsidR="005B1565" w:rsidRPr="00D54C05" w:rsidTr="001E35AD">
        <w:tc>
          <w:tcPr>
            <w:tcW w:w="9738" w:type="dxa"/>
            <w:gridSpan w:val="2"/>
            <w:shd w:val="clear" w:color="auto" w:fill="auto"/>
          </w:tcPr>
          <w:p w:rsidR="005B1565" w:rsidRPr="00D54C05" w:rsidRDefault="005B1565" w:rsidP="00D7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4C0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D54C05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E751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479CD" w:rsidRPr="00E75178">
              <w:rPr>
                <w:rFonts w:ascii="Angsana New" w:hAnsi="Angsana New"/>
                <w:sz w:val="30"/>
                <w:szCs w:val="30"/>
              </w:rPr>
              <w:t>2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 xml:space="preserve"> ข้อ </w:t>
            </w:r>
            <w:r w:rsidRPr="00E75178">
              <w:rPr>
                <w:rFonts w:ascii="Angsana New" w:hAnsi="Angsana New"/>
                <w:sz w:val="30"/>
                <w:szCs w:val="30"/>
              </w:rPr>
              <w:t>3 (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E75178" w:rsidRPr="00E75178">
              <w:rPr>
                <w:rFonts w:ascii="Angsana New" w:hAnsi="Angsana New"/>
                <w:sz w:val="30"/>
                <w:szCs w:val="30"/>
              </w:rPr>
              <w:t>)</w:t>
            </w:r>
            <w:r w:rsidR="00D728C6" w:rsidRPr="00E751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 xml:space="preserve">และ ข้อ </w:t>
            </w:r>
            <w:r w:rsidR="00E75178" w:rsidRPr="00E75178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5B1565" w:rsidRPr="00D54C05" w:rsidTr="001E35AD">
        <w:tc>
          <w:tcPr>
            <w:tcW w:w="4878" w:type="dxa"/>
            <w:shd w:val="clear" w:color="auto" w:fill="auto"/>
          </w:tcPr>
          <w:p w:rsidR="005B1565" w:rsidRPr="00D54C05" w:rsidRDefault="005B1565" w:rsidP="001E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C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5B1565" w:rsidRPr="00D54C05" w:rsidRDefault="005B1565" w:rsidP="001E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C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54C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54C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B1565" w:rsidRPr="00D54C05" w:rsidTr="001E35AD">
        <w:tc>
          <w:tcPr>
            <w:tcW w:w="4878" w:type="dxa"/>
            <w:shd w:val="clear" w:color="auto" w:fill="auto"/>
          </w:tcPr>
          <w:p w:rsidR="005B1565" w:rsidRPr="00D54C05" w:rsidRDefault="00AD091A" w:rsidP="001E35AD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E75178">
              <w:rPr>
                <w:rFonts w:ascii="Angsana New" w:eastAsia="Calibri" w:hAnsi="Angsana New" w:cs="Angsana New" w:hint="cs"/>
                <w:cs/>
                <w:lang w:val="en-US"/>
              </w:rPr>
              <w:t>ความเสี่ยงจากการ</w:t>
            </w:r>
            <w:r w:rsidR="00B76725" w:rsidRPr="00E75178">
              <w:rPr>
                <w:rFonts w:ascii="Angsana New" w:eastAsia="Calibri" w:hAnsi="Angsana New" w:cs="Angsana New" w:hint="cs"/>
                <w:cs/>
                <w:lang w:val="en-US"/>
              </w:rPr>
              <w:t>ดำเนินธุรกิจ</w:t>
            </w:r>
            <w:r w:rsidR="00B76725" w:rsidRPr="00E75178"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="00B76725" w:rsidRPr="00E75178">
              <w:rPr>
                <w:rFonts w:ascii="Angsana New" w:eastAsia="Calibri" w:hAnsi="Angsana New" w:cs="Angsana New" w:hint="cs"/>
                <w:cs/>
                <w:lang w:val="en-US"/>
              </w:rPr>
              <w:t>ทั้งจาก</w:t>
            </w:r>
            <w:r w:rsidR="00D968C4" w:rsidRPr="00E75178">
              <w:rPr>
                <w:rFonts w:ascii="Angsana New" w:eastAsia="Calibri" w:hAnsi="Angsana New" w:cs="Angsana New" w:hint="cs"/>
                <w:cs/>
                <w:lang w:val="en-US"/>
              </w:rPr>
              <w:t>ปัจจัย</w:t>
            </w:r>
            <w:r w:rsidR="00B76725" w:rsidRPr="00E75178">
              <w:rPr>
                <w:rFonts w:ascii="Angsana New" w:eastAsia="Calibri" w:hAnsi="Angsana New" w:cs="Angsana New" w:hint="cs"/>
                <w:cs/>
                <w:lang w:val="en-US"/>
              </w:rPr>
              <w:t xml:space="preserve">ภายในและภายนอกกิจการ </w:t>
            </w:r>
            <w:r w:rsidR="00081BBD" w:rsidRPr="00E75178">
              <w:rPr>
                <w:rFonts w:ascii="Angsana New" w:eastAsia="Calibri" w:hAnsi="Angsana New" w:cs="Angsana New" w:hint="cs"/>
                <w:cs/>
                <w:lang w:val="en-US"/>
              </w:rPr>
              <w:t>ทำ</w:t>
            </w:r>
            <w:r w:rsidR="00B76725" w:rsidRPr="00E75178">
              <w:rPr>
                <w:rFonts w:ascii="Angsana New" w:eastAsia="Calibri" w:hAnsi="Angsana New" w:cs="Angsana New" w:hint="cs"/>
                <w:cs/>
                <w:lang w:val="en-US"/>
              </w:rPr>
              <w:t>ให้ผู้บริหารให้ความสำคัญกับการทดสอบการด้อยค่าของ</w:t>
            </w:r>
            <w:r w:rsidR="00D11992" w:rsidRPr="00E75178">
              <w:rPr>
                <w:rFonts w:ascii="Angsana New" w:eastAsia="Calibri" w:hAnsi="Angsana New" w:cs="Angsana New" w:hint="cs"/>
                <w:cs/>
                <w:lang w:val="en-US"/>
              </w:rPr>
              <w:t>ค่าความนิยมที่ได้มาจากการซื้อธุรกิจ</w:t>
            </w:r>
            <w:r w:rsidR="00081BBD" w:rsidRPr="00E75178">
              <w:rPr>
                <w:rFonts w:ascii="Angsana New" w:eastAsia="Calibri" w:hAnsi="Angsana New" w:cs="Angsana New" w:hint="cs"/>
                <w:cs/>
                <w:lang w:val="en-US"/>
              </w:rPr>
              <w:t xml:space="preserve"> โดยเฉพาะ</w:t>
            </w:r>
            <w:r w:rsidR="00F768F4" w:rsidRPr="00E75178">
              <w:rPr>
                <w:rFonts w:ascii="Angsana New" w:eastAsia="Calibri" w:hAnsi="Angsana New" w:cs="Angsana New" w:hint="cs"/>
                <w:cs/>
                <w:lang w:val="en-US"/>
              </w:rPr>
              <w:t>จาก</w:t>
            </w:r>
            <w:r w:rsidR="00081BBD" w:rsidRPr="00E75178">
              <w:rPr>
                <w:rFonts w:ascii="Angsana New" w:eastAsia="Calibri" w:hAnsi="Angsana New" w:cs="Angsana New" w:hint="cs"/>
                <w:cs/>
                <w:lang w:val="en-US"/>
              </w:rPr>
              <w:t>ธุรกิจในต่างประเทศ</w:t>
            </w:r>
            <w:r w:rsidR="00DD42B9" w:rsidRPr="00E75178">
              <w:rPr>
                <w:rFonts w:ascii="Angsana New" w:eastAsia="Calibri" w:hAnsi="Angsana New" w:cs="Angsana New" w:hint="cs"/>
                <w:cs/>
                <w:lang w:val="en-US"/>
              </w:rPr>
              <w:t xml:space="preserve"> </w:t>
            </w:r>
            <w:r w:rsidR="005B1565" w:rsidRPr="00E75178">
              <w:rPr>
                <w:rFonts w:ascii="Angsana New" w:eastAsia="Calibri" w:hAnsi="Angsana New" w:cs="Angsana New" w:hint="cs"/>
                <w:cs/>
                <w:lang w:val="en-US"/>
              </w:rPr>
              <w:t>ประกอบ</w:t>
            </w:r>
            <w:r w:rsidR="005B1565" w:rsidRPr="00D54C05">
              <w:rPr>
                <w:rFonts w:ascii="Angsana New" w:eastAsia="Calibri" w:hAnsi="Angsana New" w:cs="Angsana New" w:hint="cs"/>
                <w:cs/>
                <w:lang w:val="en-US"/>
              </w:rPr>
              <w:t>กับ</w:t>
            </w:r>
            <w:r w:rsidR="005B1565" w:rsidRPr="00D54C05">
              <w:rPr>
                <w:rFonts w:ascii="Angsana New" w:eastAsia="Calibri" w:hAnsi="Angsana New" w:cs="Angsana New"/>
                <w:cs/>
                <w:lang w:val="en-US"/>
              </w:rPr>
              <w:t>มาตรฐานการรายงานทางการเงิน</w:t>
            </w:r>
            <w:r w:rsidR="005B1565" w:rsidRPr="00D54C05">
              <w:rPr>
                <w:rFonts w:ascii="Angsana New" w:eastAsia="Calibri" w:hAnsi="Angsana New" w:cs="Angsana New" w:hint="cs"/>
                <w:cs/>
                <w:lang w:val="en-US"/>
              </w:rPr>
              <w:t>กำหนดให้กลุ่มบริษัท</w:t>
            </w:r>
            <w:r w:rsidR="005B1565" w:rsidRPr="00D54C05">
              <w:rPr>
                <w:rFonts w:ascii="Angsana New" w:eastAsia="Calibri" w:hAnsi="Angsana New" w:cs="Angsana New"/>
                <w:cs/>
                <w:lang w:val="en-US"/>
              </w:rPr>
              <w:t>ต้องทดสอบการด้อยค่าของค่าความนิยมซึ่งเกิดจากการ</w:t>
            </w:r>
            <w:r w:rsidR="009D2218">
              <w:rPr>
                <w:rFonts w:ascii="Angsana New" w:eastAsia="Calibri" w:hAnsi="Angsana New" w:cs="Angsana New"/>
                <w:cs/>
                <w:lang w:val="en-US"/>
              </w:rPr>
              <w:br/>
            </w:r>
            <w:r w:rsidR="005B1565" w:rsidRPr="00D54C05">
              <w:rPr>
                <w:rFonts w:ascii="Angsana New" w:eastAsia="Calibri" w:hAnsi="Angsana New" w:cs="Angsana New"/>
                <w:cs/>
                <w:lang w:val="en-US"/>
              </w:rPr>
              <w:t>ซื้อธุรกิจเป็นประจำทุกปีหรือ</w:t>
            </w:r>
            <w:r w:rsidR="005B1565" w:rsidRPr="00D54C05">
              <w:rPr>
                <w:rFonts w:ascii="Angsana New" w:eastAsia="Calibri" w:hAnsi="Angsana New" w:cs="Angsana New" w:hint="cs"/>
                <w:cs/>
                <w:lang w:val="en-US"/>
              </w:rPr>
              <w:t>หาก</w:t>
            </w:r>
            <w:r w:rsidR="005B1565" w:rsidRPr="00D54C05">
              <w:rPr>
                <w:rFonts w:ascii="Angsana New" w:eastAsia="Calibri" w:hAnsi="Angsana New" w:cs="Angsana New"/>
                <w:cs/>
                <w:lang w:val="en-US"/>
              </w:rPr>
              <w:t xml:space="preserve">มีข้อบ่งชี้ของการด้อยค่า </w:t>
            </w:r>
            <w:r w:rsidR="005B1565" w:rsidRPr="00D54C05">
              <w:rPr>
                <w:rFonts w:ascii="Angsana New" w:eastAsia="Calibri" w:hAnsi="Angsana New" w:cs="Angsana New" w:hint="cs"/>
                <w:cs/>
                <w:lang w:val="en-US"/>
              </w:rPr>
              <w:t>ซึ่งเรื่องดังกล่าว</w:t>
            </w:r>
            <w:r w:rsidR="005B1565" w:rsidRPr="00D54C05">
              <w:rPr>
                <w:rFonts w:ascii="Angsana New" w:eastAsia="Calibri" w:hAnsi="Angsana New" w:cs="Angsana New"/>
                <w:cs/>
                <w:lang w:val="en-US"/>
              </w:rPr>
              <w:t>ใช้ดุลยพินิจและการประมาณการของผู้บริหารในการวัดมูลค่าที่คาดว่าจะได้รับคืนของหน่วยสินทรัพย์ที่ก่อให้เกิดเงินสด โดยเฉพาะอย่างยิ่งในการประมาณการกระแสเงินสดในอนาคตตามแผนธุรกิจ</w:t>
            </w:r>
            <w:r w:rsidR="00CF4715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 xml:space="preserve"> </w:t>
            </w:r>
            <w:r w:rsidR="005B1565" w:rsidRPr="00D54C05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พร้อมกับอัตราการเติบโตที่คาดการณ์ไว้ อัตราคิดลด</w:t>
            </w:r>
            <w:r w:rsidR="005B1565" w:rsidRPr="00D54C05">
              <w:rPr>
                <w:rFonts w:ascii="Angsana New" w:eastAsia="Calibri" w:hAnsi="Angsana New" w:cs="Angsana New"/>
                <w:cs/>
                <w:lang w:val="en-US"/>
              </w:rPr>
              <w:t>ที่ใช้สำหรับแต่ละหน่วยสินทรัพย์ที่ก่อให้เกิดเงินสด</w:t>
            </w:r>
            <w:r w:rsidR="00B402DC">
              <w:rPr>
                <w:rFonts w:ascii="Angsana New" w:eastAsia="Calibri" w:hAnsi="Angsana New" w:cs="Angsana New" w:hint="cs"/>
                <w:cs/>
                <w:lang w:val="en-US"/>
              </w:rPr>
              <w:t xml:space="preserve"> </w:t>
            </w:r>
            <w:r w:rsidR="005B1565">
              <w:rPr>
                <w:rFonts w:ascii="Angsana New" w:eastAsia="Calibri" w:hAnsi="Angsana New" w:cs="Angsana New" w:hint="cs"/>
                <w:cs/>
                <w:lang w:val="en-US"/>
              </w:rPr>
              <w:t xml:space="preserve">ดังนั้น </w:t>
            </w:r>
            <w:r w:rsidR="005B1565" w:rsidRPr="00D54C05">
              <w:rPr>
                <w:rFonts w:ascii="Angsana New" w:eastAsia="Calibri" w:hAnsi="Angsana New" w:cs="Angsana New" w:hint="cs"/>
                <w:cs/>
                <w:lang w:val="en-US"/>
              </w:rPr>
              <w:t>ข้าพเจ้าจึงเห็นว่าเรื่องดังกล่าวเป็นเรื่องที่สำคัญ</w:t>
            </w:r>
            <w:r w:rsidR="005B1565">
              <w:rPr>
                <w:rFonts w:ascii="Angsana New" w:eastAsia="Calibri" w:hAnsi="Angsana New" w:cs="Angsana New" w:hint="cs"/>
                <w:cs/>
                <w:lang w:val="en-US"/>
              </w:rPr>
              <w:t>ในการตรวจสอบ</w:t>
            </w:r>
          </w:p>
          <w:p w:rsidR="00B8743F" w:rsidRPr="00D54C05" w:rsidRDefault="00B8743F" w:rsidP="001E35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860" w:type="dxa"/>
            <w:shd w:val="clear" w:color="auto" w:fill="auto"/>
          </w:tcPr>
          <w:p w:rsidR="005B1565" w:rsidRPr="00D54C05" w:rsidRDefault="005B1565" w:rsidP="001E35AD">
            <w:pPr>
              <w:pStyle w:val="a0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กระบวนการตรวจสอบของข้าพเจ้า</w:t>
            </w:r>
            <w:r w:rsidR="00473DD1">
              <w:rPr>
                <w:rFonts w:ascii="Angsana New" w:eastAsia="Calibri" w:hAnsi="Angsana New" w:cs="Angsana New" w:hint="cs"/>
                <w:cs/>
                <w:lang w:val="en-US"/>
              </w:rPr>
              <w:t>ให้ความสำคัญกับ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การประเมินความสมเหตุสมผลของข้อสมมติสำคัญที่ใช้ในการสนับสนุนการประมาณการมูลค่าที่คาดว่าจะได้รับคืนของ</w:t>
            </w:r>
            <w:r w:rsidRPr="00D54C05">
              <w:rPr>
                <w:rFonts w:ascii="Angsana New" w:eastAsia="Calibri" w:hAnsi="Angsana New" w:cs="Angsana New"/>
                <w:spacing w:val="-6"/>
                <w:cs/>
                <w:lang w:val="en-US"/>
              </w:rPr>
              <w:t>หน่วยสินทรัพย์ที่ก่อให้เกิดเงินสด</w:t>
            </w:r>
            <w:r w:rsidRPr="00D54C05">
              <w:rPr>
                <w:rFonts w:ascii="Angsana New" w:eastAsia="Calibri" w:hAnsi="Angsana New" w:cs="Angsana New" w:hint="cs"/>
                <w:spacing w:val="-6"/>
                <w:cs/>
                <w:lang w:val="en-US"/>
              </w:rPr>
              <w:t>และข้อบ่งชี้ของการด้อยค่า</w:t>
            </w:r>
          </w:p>
          <w:p w:rsidR="005B1565" w:rsidRPr="00D54C05" w:rsidRDefault="005B1565" w:rsidP="001E35AD">
            <w:pPr>
              <w:pStyle w:val="a0"/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:rsidR="005B1565" w:rsidRPr="00D54C05" w:rsidRDefault="005B1565" w:rsidP="001E35AD">
            <w:pPr>
              <w:pStyle w:val="a0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18716C">
              <w:rPr>
                <w:rFonts w:ascii="Angsana New" w:eastAsia="Calibri" w:hAnsi="Angsana New" w:cs="Angsana New"/>
                <w:cs/>
                <w:lang w:val="en-US"/>
              </w:rPr>
              <w:t>ข้าพเจ้าประเมินความสมเหตุสมผล</w:t>
            </w:r>
            <w:r w:rsidRPr="0018716C">
              <w:rPr>
                <w:rFonts w:ascii="Angsana New" w:eastAsia="Calibri" w:hAnsi="Angsana New" w:cs="Angsana New" w:hint="cs"/>
                <w:cs/>
                <w:lang w:val="en-US"/>
              </w:rPr>
              <w:t>และ</w:t>
            </w:r>
            <w:r w:rsidRPr="0018716C">
              <w:rPr>
                <w:rFonts w:ascii="Angsana New" w:eastAsia="Calibri" w:hAnsi="Angsana New" w:cs="Angsana New"/>
                <w:cs/>
                <w:lang w:val="en-US"/>
              </w:rPr>
              <w:t xml:space="preserve">ทดสอบข้อสมมติที่สำคัญที่สนับสนุนการประมาณการกระแสเงินสดที่จะได้รับในอนาคตคิดลดเป็นมูลค่าปัจจุบันของผู้บริหาร </w:t>
            </w:r>
            <w:r w:rsidR="00C31A7D">
              <w:rPr>
                <w:rFonts w:ascii="Angsana New" w:eastAsia="Calibri" w:hAnsi="Angsana New" w:cs="Angsana New"/>
                <w:cs/>
                <w:lang w:val="en-US"/>
              </w:rPr>
              <w:br/>
            </w:r>
            <w:r w:rsidRPr="0018716C">
              <w:rPr>
                <w:rFonts w:ascii="Angsana New" w:eastAsia="Calibri" w:hAnsi="Angsana New" w:cs="Angsana New"/>
                <w:cs/>
                <w:lang w:val="en-US"/>
              </w:rPr>
              <w:t>โดยอ้างอิง</w:t>
            </w:r>
            <w:r w:rsidRPr="0018716C">
              <w:rPr>
                <w:rFonts w:ascii="Angsana New" w:eastAsia="Calibri" w:hAnsi="Angsana New" w:cs="Angsana New" w:hint="cs"/>
                <w:cs/>
                <w:lang w:val="en-US"/>
              </w:rPr>
              <w:t>ถึงภาวการณ์ของตลาด สภาพแวดล้อมการ</w:t>
            </w:r>
            <w:r w:rsidR="00C31A7D">
              <w:rPr>
                <w:rFonts w:ascii="Angsana New" w:eastAsia="Calibri" w:hAnsi="Angsana New" w:cs="Angsana New" w:hint="cs"/>
                <w:cs/>
                <w:lang w:val="en-US"/>
              </w:rPr>
              <w:t>ดำ</w:t>
            </w:r>
            <w:r w:rsidRPr="0018716C">
              <w:rPr>
                <w:rFonts w:ascii="Angsana New" w:eastAsia="Calibri" w:hAnsi="Angsana New" w:cs="Angsana New" w:hint="cs"/>
                <w:cs/>
                <w:lang w:val="en-US"/>
              </w:rPr>
              <w:t>เนินงาน ความรู้เกี่ยวกับอุตสาหกรรม และข้อมูลอื่นที่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>ได้รับระหว่างการตรวจสอบ ข้าพเจ้า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ทดสอบความถูกต้องของการคำนวณ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>มูลค่าที่คาดว่าจะได้รับคืนและ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 xml:space="preserve">การด้อยค่า </w:t>
            </w:r>
            <w:r w:rsidRPr="006075E5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อีกทั้งยังมีการพิจารณาความสมเหตุสมผลของประมาณการผลการดำเนินงานโดยเปรียบเทียบการประมาณการในอดีต</w:t>
            </w:r>
            <w:r w:rsidRPr="00D54C05">
              <w:rPr>
                <w:rFonts w:ascii="Angsana New" w:eastAsia="Calibri" w:hAnsi="Angsana New" w:cs="Angsana New"/>
                <w:spacing w:val="4"/>
                <w:cs/>
                <w:lang w:val="en-US"/>
              </w:rPr>
              <w:t>กับ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ผลการดำเนินงานที่เกิดขึ้นจริง นอกจากนี้ข้าพเจ้าได้ปรึกษาผู้เชี่ยวชาญด้านการประเมินมูลค่าของ</w:t>
            </w:r>
            <w:proofErr w:type="spellStart"/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เค</w:t>
            </w:r>
            <w:proofErr w:type="spellEnd"/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พี</w:t>
            </w:r>
            <w:proofErr w:type="spellStart"/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เอ็ม</w:t>
            </w:r>
            <w:proofErr w:type="spellEnd"/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จี เพ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>ื่อ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ประเมินความเหมาะสมของ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>แบบจำลอง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การวัดมูลค่าและอัตราคิดลดอีกด้วย</w:t>
            </w:r>
          </w:p>
          <w:p w:rsidR="005B1565" w:rsidRPr="00D54C05" w:rsidRDefault="005B1565" w:rsidP="001E35AD">
            <w:pPr>
              <w:pStyle w:val="a0"/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:rsidR="005B1565" w:rsidRPr="00D54C05" w:rsidRDefault="005B1565" w:rsidP="001E35AD">
            <w:pPr>
              <w:pStyle w:val="a0"/>
              <w:tabs>
                <w:tab w:val="clear" w:pos="1080"/>
              </w:tabs>
              <w:spacing w:before="120"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ข้าพเจ้าได้พิจารณาถึงความเพียงพอของการเปิดเผยข้อมูล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>ตามมาตรฐานการรายงานทางการเงิน</w:t>
            </w:r>
          </w:p>
        </w:tc>
      </w:tr>
    </w:tbl>
    <w:p w:rsidR="00E1629B" w:rsidRPr="005B1565" w:rsidRDefault="00E1629B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</w:p>
    <w:p w:rsidR="00E1629B" w:rsidRDefault="00E1629B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53"/>
      </w:tblGrid>
      <w:tr w:rsidR="005B1565" w:rsidRPr="00D54C05" w:rsidTr="001E35AD">
        <w:tc>
          <w:tcPr>
            <w:tcW w:w="9821" w:type="dxa"/>
            <w:gridSpan w:val="2"/>
            <w:shd w:val="clear" w:color="auto" w:fill="auto"/>
          </w:tcPr>
          <w:p w:rsidR="005B1565" w:rsidRPr="00D54C05" w:rsidRDefault="005B1565" w:rsidP="001E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4C0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การรับรู้สินทรัพย์ภาษีเงินได้รอตัดการบัญชี</w:t>
            </w:r>
          </w:p>
        </w:tc>
      </w:tr>
      <w:tr w:rsidR="005B1565" w:rsidRPr="00D54C05" w:rsidTr="001E35AD">
        <w:tc>
          <w:tcPr>
            <w:tcW w:w="9821" w:type="dxa"/>
            <w:gridSpan w:val="2"/>
            <w:shd w:val="clear" w:color="auto" w:fill="auto"/>
          </w:tcPr>
          <w:p w:rsidR="005B1565" w:rsidRPr="00D54C05" w:rsidRDefault="005B1565" w:rsidP="001E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4C0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D54C05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E751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479CD" w:rsidRPr="00E75178">
              <w:rPr>
                <w:rFonts w:ascii="Angsana New" w:hAnsi="Angsana New"/>
                <w:sz w:val="30"/>
                <w:szCs w:val="30"/>
              </w:rPr>
              <w:t>2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 xml:space="preserve"> ข้อ </w:t>
            </w:r>
            <w:r w:rsidRPr="00E75178">
              <w:rPr>
                <w:rFonts w:ascii="Angsana New" w:hAnsi="Angsana New"/>
                <w:sz w:val="30"/>
                <w:szCs w:val="30"/>
              </w:rPr>
              <w:t>3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75178">
              <w:rPr>
                <w:rFonts w:ascii="Angsana New" w:hAnsi="Angsana New"/>
                <w:sz w:val="30"/>
                <w:szCs w:val="30"/>
              </w:rPr>
              <w:t>(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E7517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 xml:space="preserve">และ ข้อ </w:t>
            </w:r>
            <w:r w:rsidR="000479CD" w:rsidRPr="00E75178">
              <w:rPr>
                <w:rFonts w:ascii="Angsana New" w:hAnsi="Angsana New"/>
                <w:sz w:val="30"/>
                <w:szCs w:val="30"/>
              </w:rPr>
              <w:t>1</w:t>
            </w:r>
            <w:r w:rsidR="00E75178" w:rsidRPr="00E75178">
              <w:rPr>
                <w:rFonts w:ascii="Angsana New" w:hAnsi="Angsana New"/>
                <w:sz w:val="30"/>
                <w:szCs w:val="30"/>
              </w:rPr>
              <w:t>5</w:t>
            </w:r>
            <w:r w:rsidRPr="00D54C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5B1565" w:rsidRPr="00D54C05" w:rsidTr="001E35AD">
        <w:tc>
          <w:tcPr>
            <w:tcW w:w="4968" w:type="dxa"/>
            <w:shd w:val="clear" w:color="auto" w:fill="auto"/>
          </w:tcPr>
          <w:p w:rsidR="005B1565" w:rsidRPr="00D54C05" w:rsidRDefault="005B1565" w:rsidP="001E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C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53" w:type="dxa"/>
            <w:shd w:val="clear" w:color="auto" w:fill="auto"/>
          </w:tcPr>
          <w:p w:rsidR="005B1565" w:rsidRPr="00D54C05" w:rsidRDefault="005B1565" w:rsidP="001E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C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54C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54C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B1565" w:rsidRPr="00D54C05" w:rsidTr="001E35AD">
        <w:tc>
          <w:tcPr>
            <w:tcW w:w="4968" w:type="dxa"/>
            <w:shd w:val="clear" w:color="auto" w:fill="auto"/>
          </w:tcPr>
          <w:p w:rsidR="005B1565" w:rsidRDefault="005B1565" w:rsidP="001E35AD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D54C05">
              <w:rPr>
                <w:rFonts w:ascii="Angsana New" w:eastAsia="Calibri" w:hAnsi="Angsana New" w:cs="Angsana New"/>
                <w:spacing w:val="4"/>
                <w:cs/>
              </w:rPr>
              <w:t>ผู้บริหารได้ประเมิน</w:t>
            </w:r>
            <w:r>
              <w:rPr>
                <w:rFonts w:ascii="Angsana New" w:eastAsia="Calibri" w:hAnsi="Angsana New" w:cs="Angsana New" w:hint="cs"/>
                <w:spacing w:val="4"/>
                <w:cs/>
              </w:rPr>
              <w:t>ความเหมาะสมของ</w:t>
            </w:r>
            <w:r w:rsidRPr="00D54C05">
              <w:rPr>
                <w:rFonts w:ascii="Angsana New" w:eastAsia="Calibri" w:hAnsi="Angsana New" w:cs="Angsana New"/>
                <w:spacing w:val="4"/>
                <w:cs/>
              </w:rPr>
              <w:t>การรับรู้สินทรัพย์ภาษีเงินได้รอการ</w:t>
            </w:r>
            <w:r w:rsidRPr="00D54C05">
              <w:rPr>
                <w:rFonts w:ascii="Angsana New" w:eastAsia="Calibri" w:hAnsi="Angsana New" w:cs="Angsana New"/>
                <w:cs/>
              </w:rPr>
              <w:t>ตัดบัญชีของกลุ่มบริษัท ซึ่ง</w:t>
            </w:r>
            <w:r w:rsidR="00197592">
              <w:rPr>
                <w:rFonts w:ascii="Angsana New" w:eastAsia="Calibri" w:hAnsi="Angsana New" w:cs="Angsana New" w:hint="cs"/>
                <w:cs/>
              </w:rPr>
              <w:t>ผู้บริหารต้องใช้</w:t>
            </w:r>
            <w:r>
              <w:rPr>
                <w:rFonts w:ascii="Angsana New" w:eastAsia="Calibri" w:hAnsi="Angsana New" w:cs="Angsana New" w:hint="cs"/>
                <w:cs/>
              </w:rPr>
              <w:t>ดุลยพินิจและข้อสมมติในการประมาณการกำไรทางภาษีในอนาคตว่าจะเพียงพอกับการใช้ประโยชน์จากสินทรัพย์ภาษีเงินได้รอการตัดบัญชี โดยเฉพาะอย่างยิ่งสำหรับการรับรู้</w:t>
            </w:r>
            <w:r w:rsidRPr="00CB7105">
              <w:rPr>
                <w:rFonts w:ascii="Angsana New" w:eastAsia="Calibri" w:hAnsi="Angsana New" w:cs="Angsana New"/>
                <w:spacing w:val="-4"/>
                <w:cs/>
              </w:rPr>
              <w:t>สินทรัพย์ภาษีเงินได้รอการตัดบัญชีที่เกิดจากผลขาดทุนสะสมทางภาษีที่ยังไม่ได้ใช้ ทั้งนี้ดุลยพินิจในเรื่องดังกล่าว ขึ้นอยู่กับ</w:t>
            </w:r>
            <w:r>
              <w:rPr>
                <w:rFonts w:ascii="Angsana New" w:eastAsia="Calibri" w:hAnsi="Angsana New" w:cs="Angsana New" w:hint="cs"/>
                <w:cs/>
              </w:rPr>
              <w:t xml:space="preserve">ข้อสมมติเกี่ยวกับความสามารถในการทำกำไรในอนาคต </w:t>
            </w:r>
            <w:r w:rsidRPr="00CB7105">
              <w:rPr>
                <w:rFonts w:ascii="Angsana New" w:eastAsia="Calibri" w:hAnsi="Angsana New" w:cs="Angsana New"/>
                <w:spacing w:val="10"/>
                <w:cs/>
              </w:rPr>
              <w:t>ดังนั้น ข้าพเจ้าจึงเห็นว่าเรื่องดังกล่าวมีความสำคัญใน</w:t>
            </w:r>
            <w:r>
              <w:rPr>
                <w:rFonts w:ascii="Angsana New" w:eastAsia="Calibri" w:hAnsi="Angsana New" w:cs="Angsana New" w:hint="cs"/>
                <w:cs/>
              </w:rPr>
              <w:t>การตรวจสอบ</w:t>
            </w:r>
          </w:p>
          <w:p w:rsidR="005B1565" w:rsidRPr="00D54C05" w:rsidRDefault="005B1565" w:rsidP="001E35AD">
            <w:pPr>
              <w:autoSpaceDE w:val="0"/>
              <w:autoSpaceDN w:val="0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4853" w:type="dxa"/>
            <w:shd w:val="clear" w:color="auto" w:fill="auto"/>
          </w:tcPr>
          <w:p w:rsidR="005B1565" w:rsidRPr="00D54C05" w:rsidRDefault="005B1565" w:rsidP="001E35AD">
            <w:pPr>
              <w:pStyle w:val="a0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กระบวนการตรวจสอบของข้าพเจ้า</w:t>
            </w:r>
            <w:r w:rsidR="00716402">
              <w:rPr>
                <w:rFonts w:ascii="Angsana New" w:eastAsia="Calibri" w:hAnsi="Angsana New" w:cs="Angsana New" w:hint="cs"/>
                <w:cs/>
                <w:lang w:val="en-US"/>
              </w:rPr>
              <w:t>ให้ความสำคัญกับ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การ</w:t>
            </w:r>
            <w:r w:rsidRPr="0018716C">
              <w:rPr>
                <w:rFonts w:ascii="Angsana New" w:eastAsia="Calibri" w:hAnsi="Angsana New" w:cs="Angsana New" w:hint="cs"/>
                <w:spacing w:val="-4"/>
                <w:cs/>
                <w:lang w:val="en-US"/>
              </w:rPr>
              <w:t>ประเมินวิธีการ</w:t>
            </w:r>
            <w:r w:rsidRPr="0018716C">
              <w:rPr>
                <w:rFonts w:ascii="Angsana New" w:eastAsia="Calibri" w:hAnsi="Angsana New" w:cs="Angsana New"/>
                <w:spacing w:val="-4"/>
                <w:cs/>
                <w:lang w:val="en-US"/>
              </w:rPr>
              <w:t>ที่ผู้บริหารใช้ในการรับรู้สินทรัพย์ภาษีเงินได้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รอการตัดบัญชี และข้อสมมติที่ใช้ในการประมาณการกำไร</w:t>
            </w:r>
            <w:r w:rsidRPr="00D54C05">
              <w:rPr>
                <w:rFonts w:ascii="Angsana New" w:eastAsia="Calibri" w:hAnsi="Angsana New" w:cs="Angsana New"/>
                <w:spacing w:val="4"/>
                <w:cs/>
                <w:lang w:val="en-US"/>
              </w:rPr>
              <w:t>ทางภาษีในอนาคตของผู้บริหาร ซึ่งข้าพเจ้าเปรียบเทียบ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>ข้อสมมติที่สำคัญ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ที่ผู้บริหารใช้ในการจัดทำประมาณการกำไรทางภาษีกับแหล่งข้อมูล</w:t>
            </w:r>
            <w:r w:rsidR="00D4183E">
              <w:rPr>
                <w:rFonts w:ascii="Angsana New" w:eastAsia="Calibri" w:hAnsi="Angsana New" w:cs="Angsana New" w:hint="cs"/>
                <w:cs/>
                <w:lang w:val="en-US"/>
              </w:rPr>
              <w:t xml:space="preserve"> ทั้งจากภายในและ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ภายนอก</w:t>
            </w:r>
            <w:r w:rsidR="00D4183E">
              <w:rPr>
                <w:rFonts w:ascii="Angsana New" w:eastAsia="Calibri" w:hAnsi="Angsana New" w:cs="Angsana New" w:hint="cs"/>
                <w:cs/>
                <w:lang w:val="en-US"/>
              </w:rPr>
              <w:t>กิจการ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 xml:space="preserve"> เช่น การคาดการณ์สภาวะ</w:t>
            </w:r>
            <w:r w:rsidR="00427F8D">
              <w:rPr>
                <w:rFonts w:ascii="Angsana New" w:eastAsia="Calibri" w:hAnsi="Angsana New" w:cs="Angsana New" w:hint="cs"/>
                <w:cs/>
                <w:lang w:val="en-US"/>
              </w:rPr>
              <w:t>ตลาดและ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เศรษฐกิจ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 xml:space="preserve"> 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ข้อมูลในอดีตของกลุ่มบริษัท ผลการดำเนินงานของกลุ่มบริษัท</w:t>
            </w:r>
            <w:r w:rsidR="0000445E">
              <w:rPr>
                <w:rFonts w:ascii="Angsana New" w:eastAsia="Calibri" w:hAnsi="Angsana New" w:cs="Angsana New" w:hint="cs"/>
                <w:cs/>
                <w:lang w:val="en-US"/>
              </w:rPr>
              <w:t xml:space="preserve"> และแผนธุรกิจในอนาคต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 xml:space="preserve"> 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นอกจากนี้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ยังมีการ</w:t>
            </w:r>
            <w:r w:rsidRPr="00D968C4">
              <w:rPr>
                <w:rFonts w:ascii="Angsana New" w:eastAsia="Calibri" w:hAnsi="Angsana New" w:cs="Angsana New"/>
                <w:cs/>
                <w:lang w:val="en-US"/>
              </w:rPr>
              <w:t>พิจารณาความ</w:t>
            </w:r>
            <w:r w:rsidRPr="00D968C4">
              <w:rPr>
                <w:rFonts w:ascii="Angsana New" w:eastAsia="Calibri" w:hAnsi="Angsana New" w:cs="Angsana New" w:hint="cs"/>
                <w:cs/>
                <w:lang w:val="en-US"/>
              </w:rPr>
              <w:t>สมเหตุสมผล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ของประมาณการกำไรทางภาษี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>โดยการเปรียบเทียบประมาณการกำไรทางภาษี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ในอดีตกับผลการดำเนินงานที่เกิดขึ้นจริง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อีก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ด้วย</w:t>
            </w:r>
          </w:p>
          <w:p w:rsidR="005B1565" w:rsidRPr="00D54C05" w:rsidRDefault="005B1565" w:rsidP="001E35AD">
            <w:pPr>
              <w:pStyle w:val="a0"/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:rsidR="005B1565" w:rsidRPr="00D54C05" w:rsidRDefault="005B1565" w:rsidP="001E35AD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54C05">
              <w:rPr>
                <w:rFonts w:ascii="Angsana New" w:hAnsi="Angsana New" w:cs="Angsana New"/>
                <w:sz w:val="30"/>
                <w:szCs w:val="30"/>
                <w:cs/>
              </w:rPr>
              <w:t>ข้าพเจ้า</w:t>
            </w:r>
            <w:r w:rsidRPr="00D54C05">
              <w:rPr>
                <w:rFonts w:ascii="Angsana New" w:hAnsi="Angsana New" w:cs="Angsana New" w:hint="cs"/>
                <w:sz w:val="30"/>
                <w:szCs w:val="30"/>
                <w:cs/>
              </w:rPr>
              <w:t>ได้</w:t>
            </w:r>
            <w:r w:rsidRPr="00D54C05">
              <w:rPr>
                <w:rFonts w:ascii="Angsana New" w:hAnsi="Angsana New" w:cs="Angsana New"/>
                <w:sz w:val="30"/>
                <w:szCs w:val="30"/>
                <w:cs/>
              </w:rPr>
              <w:t>พิจารณาถึงความเพียงพอของการเปิดเผยข้อมูล</w:t>
            </w:r>
            <w:r w:rsidRPr="00D54C05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:rsidR="005B1565" w:rsidRP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</w:p>
    <w:p w:rsidR="00F901CA" w:rsidRDefault="00F901CA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8D0EF6" w:rsidRDefault="008D0EF6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4860"/>
      </w:tblGrid>
      <w:tr w:rsidR="005B1565" w:rsidRPr="00D54C05" w:rsidTr="001E35AD">
        <w:tc>
          <w:tcPr>
            <w:tcW w:w="9738" w:type="dxa"/>
            <w:gridSpan w:val="2"/>
            <w:shd w:val="clear" w:color="auto" w:fill="auto"/>
          </w:tcPr>
          <w:p w:rsidR="005B1565" w:rsidRPr="00D54C05" w:rsidRDefault="005B1565" w:rsidP="001E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4C05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การทดสอบการด้อยค่าของที่ดิน อาคารและอุปกรณ์</w:t>
            </w:r>
          </w:p>
        </w:tc>
      </w:tr>
      <w:tr w:rsidR="005B1565" w:rsidRPr="00D54C05" w:rsidTr="001E35AD">
        <w:tc>
          <w:tcPr>
            <w:tcW w:w="9738" w:type="dxa"/>
            <w:gridSpan w:val="2"/>
            <w:shd w:val="clear" w:color="auto" w:fill="auto"/>
          </w:tcPr>
          <w:p w:rsidR="005B1565" w:rsidRPr="00D54C05" w:rsidRDefault="005B1565" w:rsidP="0046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4C0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D54C05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E751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479CD" w:rsidRPr="00E75178">
              <w:rPr>
                <w:rFonts w:ascii="Angsana New" w:hAnsi="Angsana New"/>
                <w:sz w:val="30"/>
                <w:szCs w:val="30"/>
              </w:rPr>
              <w:t>2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 xml:space="preserve"> ข้อ </w:t>
            </w:r>
            <w:r w:rsidRPr="00E75178">
              <w:rPr>
                <w:rFonts w:ascii="Angsana New" w:hAnsi="Angsana New"/>
                <w:sz w:val="30"/>
                <w:szCs w:val="30"/>
              </w:rPr>
              <w:t>3 (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Pr="00E7517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75178">
              <w:rPr>
                <w:rFonts w:ascii="Angsana New" w:hAnsi="Angsana New" w:hint="cs"/>
                <w:sz w:val="30"/>
                <w:szCs w:val="30"/>
                <w:cs/>
              </w:rPr>
              <w:t xml:space="preserve">และ ข้อ </w:t>
            </w:r>
            <w:r w:rsidR="00E75178" w:rsidRPr="00E75178">
              <w:rPr>
                <w:rFonts w:ascii="Angsana New" w:hAnsi="Angsana New"/>
                <w:sz w:val="30"/>
                <w:szCs w:val="30"/>
              </w:rPr>
              <w:t>13</w:t>
            </w:r>
            <w:r w:rsidRPr="00D54C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5B1565" w:rsidRPr="00D54C05" w:rsidTr="001E35AD">
        <w:tc>
          <w:tcPr>
            <w:tcW w:w="4878" w:type="dxa"/>
            <w:shd w:val="clear" w:color="auto" w:fill="auto"/>
          </w:tcPr>
          <w:p w:rsidR="005B1565" w:rsidRPr="00D54C05" w:rsidRDefault="005B1565" w:rsidP="001E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C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5B1565" w:rsidRPr="00D54C05" w:rsidRDefault="005B1565" w:rsidP="001E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C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54C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54C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B1565" w:rsidRPr="00D54C05" w:rsidTr="001E35AD">
        <w:tc>
          <w:tcPr>
            <w:tcW w:w="4878" w:type="dxa"/>
            <w:shd w:val="clear" w:color="auto" w:fill="auto"/>
          </w:tcPr>
          <w:p w:rsidR="005B1565" w:rsidRPr="00D54C05" w:rsidRDefault="005B1565" w:rsidP="00B779C4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7931B9">
              <w:rPr>
                <w:rFonts w:ascii="Angsana New" w:eastAsia="Calibri" w:hAnsi="Angsana New" w:cs="Angsana New"/>
                <w:cs/>
                <w:lang w:val="en-US"/>
              </w:rPr>
              <w:t>ผู้บริหารได้</w:t>
            </w:r>
            <w:r w:rsidRPr="00E75178">
              <w:rPr>
                <w:rFonts w:ascii="Angsana New" w:eastAsia="Calibri" w:hAnsi="Angsana New" w:cs="Angsana New"/>
                <w:cs/>
                <w:lang w:val="en-US"/>
              </w:rPr>
              <w:t>ประเมินข้อบ่งชี้</w:t>
            </w:r>
            <w:r w:rsidR="00B779C4" w:rsidRPr="00E75178">
              <w:rPr>
                <w:rFonts w:ascii="Angsana New" w:eastAsia="Calibri" w:hAnsi="Angsana New" w:cs="Angsana New" w:hint="cs"/>
                <w:cs/>
                <w:lang w:val="en-US"/>
              </w:rPr>
              <w:t>ซึ่งนำไปสู่การทดสอบการ</w:t>
            </w:r>
            <w:r w:rsidR="007931B9" w:rsidRPr="00E75178">
              <w:rPr>
                <w:rFonts w:ascii="Angsana New" w:eastAsia="Calibri" w:hAnsi="Angsana New" w:cs="Angsana New"/>
                <w:cs/>
                <w:lang w:val="en-US"/>
              </w:rPr>
              <w:br/>
            </w:r>
            <w:r w:rsidR="00B779C4" w:rsidRPr="00E75178">
              <w:rPr>
                <w:rFonts w:ascii="Angsana New" w:eastAsia="Calibri" w:hAnsi="Angsana New" w:cs="Angsana New" w:hint="cs"/>
                <w:cs/>
                <w:lang w:val="en-US"/>
              </w:rPr>
              <w:t>ด้อยค่าของ</w:t>
            </w:r>
            <w:r w:rsidRPr="00E75178">
              <w:rPr>
                <w:rFonts w:ascii="Angsana New" w:eastAsia="Calibri" w:hAnsi="Angsana New" w:cs="Angsana New"/>
                <w:cs/>
                <w:lang w:val="en-US"/>
              </w:rPr>
              <w:t>ที่ดิน อาคาร</w:t>
            </w:r>
            <w:r w:rsidRPr="007931B9">
              <w:rPr>
                <w:rFonts w:ascii="Angsana New" w:eastAsia="Calibri" w:hAnsi="Angsana New" w:cs="Angsana New"/>
                <w:cs/>
                <w:lang w:val="en-US"/>
              </w:rPr>
              <w:t>และอุปกรณ์ ของกลุ่มบริษัท</w:t>
            </w:r>
            <w:r w:rsidRPr="007931B9">
              <w:rPr>
                <w:rFonts w:ascii="Angsana New" w:eastAsia="Calibri" w:hAnsi="Angsana New" w:cs="Angsana New" w:hint="cs"/>
                <w:cs/>
                <w:lang w:val="en-US"/>
              </w:rPr>
              <w:t xml:space="preserve"> </w:t>
            </w:r>
            <w:r w:rsidRPr="007931B9">
              <w:rPr>
                <w:rFonts w:ascii="Angsana New" w:eastAsia="Calibri" w:hAnsi="Angsana New" w:cs="Angsana New"/>
                <w:cs/>
                <w:lang w:val="en-US"/>
              </w:rPr>
              <w:t>โดยเน้นไป</w:t>
            </w:r>
            <w:r w:rsidRPr="007931B9">
              <w:rPr>
                <w:rFonts w:ascii="Angsana New" w:eastAsia="Calibri" w:hAnsi="Angsana New" w:cs="Angsana New" w:hint="cs"/>
                <w:cs/>
                <w:lang w:val="en-US"/>
              </w:rPr>
              <w:t>ที่</w:t>
            </w:r>
            <w:r w:rsidRPr="007931B9">
              <w:rPr>
                <w:rFonts w:ascii="Angsana New" w:eastAsia="Calibri" w:hAnsi="Angsana New" w:cs="Angsana New"/>
                <w:cs/>
                <w:lang w:val="en-US"/>
              </w:rPr>
              <w:t xml:space="preserve">ธุรกิจที่มีผลการดำเนินงานที่ต่ำกว่าที่คาดการณ์ไว้ 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การทดสอบ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>การ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ด้อยค่าของรายการที่ดิน อาคารและอุปกรณ์ได้รับการพิจารณาเป็นความเสี่ยงที่สำคัญ เนื่องจากเกี่ยวข้องกับการใช้ดุลยพินิจที่สำคัญของผู้บริหารในการพิจารณาว่ามีข้อบ่งชี้ในการด้อยค่าหรือไม่</w:t>
            </w:r>
            <w:r w:rsidR="004663A5"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>และ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การพิจารณา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 xml:space="preserve">มูลค่าที่คาดว่าจะได้รับคืน 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ซึ่งดุลยพินิจดังกล่าวรวมถึงประมาณการและข้อสมมติที่</w:t>
            </w:r>
            <w:r w:rsidRPr="00D54C05">
              <w:rPr>
                <w:rFonts w:ascii="Angsana New" w:eastAsia="Calibri" w:hAnsi="Angsana New" w:cs="Angsana New"/>
                <w:spacing w:val="-6"/>
                <w:cs/>
                <w:lang w:val="en-US"/>
              </w:rPr>
              <w:t>เกี่ยวข้องโดยเฉพาะอย่างยิ่ง</w:t>
            </w:r>
            <w:r w:rsidR="007931B9">
              <w:rPr>
                <w:rFonts w:ascii="Angsana New" w:eastAsia="Calibri" w:hAnsi="Angsana New" w:cs="Angsana New"/>
                <w:spacing w:val="-6"/>
                <w:cs/>
                <w:lang w:val="en-US"/>
              </w:rPr>
              <w:br/>
            </w:r>
            <w:r w:rsidRPr="00D54C05">
              <w:rPr>
                <w:rFonts w:ascii="Angsana New" w:eastAsia="Calibri" w:hAnsi="Angsana New" w:cs="Angsana New"/>
                <w:spacing w:val="-6"/>
                <w:cs/>
                <w:lang w:val="en-US"/>
              </w:rPr>
              <w:t>ในส่วนที่เกี่ยวกับการประมาณการ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กระแสเ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>งิน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สดในอนาคตพร้อมกับอัตราการเติบโตที่คาดการณ์ไว้ อัตราคิดลดที่ใช้สำหรับแต่ละหน่วยสินทรัพย์ที่ก่อให้เกิดเงินสด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 xml:space="preserve">ดังนั้น 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ข้าพเจ้าจึงเห็นว่าเรื่องดังกล่าวเป็นเรื่องที่สำคัญ</w:t>
            </w:r>
            <w:r>
              <w:rPr>
                <w:rFonts w:ascii="Angsana New" w:eastAsia="Calibri" w:hAnsi="Angsana New" w:cs="Angsana New" w:hint="cs"/>
                <w:cs/>
                <w:lang w:val="en-US"/>
              </w:rPr>
              <w:t>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5B1565" w:rsidRPr="00D54C05" w:rsidRDefault="005B1565" w:rsidP="001E35AD">
            <w:pPr>
              <w:pStyle w:val="a0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>ใน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การตรวจสอบเกี่ยวกับการด้อยค่าของที่ดิน อาคารและอุปกรณ์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 xml:space="preserve"> 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ข้าพเจ้าให้ความสนใจเกี่ยวกับความสมเหตุสมผลของข้อบ่งชี้ที่แสดงว่าสินทรัพย์อาจเกิดการด้อยค่าและ</w:t>
            </w:r>
            <w:r w:rsidR="00DB4CEF">
              <w:rPr>
                <w:rFonts w:ascii="Angsana New" w:eastAsia="Calibri" w:hAnsi="Angsana New" w:cs="Angsana New" w:hint="cs"/>
                <w:cs/>
                <w:lang w:val="en-US"/>
              </w:rPr>
              <w:t>การ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ทดสอบข้อสมมติที่สำคัญที่สนับสนุนการคาดการณ์ของผู้บริหาร</w:t>
            </w:r>
          </w:p>
          <w:p w:rsidR="005B1565" w:rsidRPr="00D54C05" w:rsidRDefault="005B1565" w:rsidP="001E35AD">
            <w:pPr>
              <w:pStyle w:val="a0"/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:rsidR="005B1565" w:rsidRPr="00D54C05" w:rsidRDefault="005B1565" w:rsidP="001E35AD">
            <w:pPr>
              <w:pStyle w:val="a0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ข้าพเจ้าประเมินความสมเหตุสมผลของข้อบ่งชี้การด้อยค่า</w:t>
            </w:r>
            <w:r w:rsidRPr="00D54C05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โดยอ้างอิงถึงภาวการณ์ของตลาดในปัจจุบัน สภาพแวดล้อม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 xml:space="preserve">การดำเนินงาน ความรู้เกี่ยวกับอุตสาหกรรม และข้อมูลอื่นที่ได้รับระหว่างการตรวจสอบ </w:t>
            </w:r>
          </w:p>
          <w:p w:rsidR="005B1565" w:rsidRPr="00D54C05" w:rsidRDefault="005B1565" w:rsidP="001E35AD">
            <w:pPr>
              <w:pStyle w:val="a0"/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:rsidR="005B1565" w:rsidRPr="00011041" w:rsidRDefault="005B1565" w:rsidP="001E35AD">
            <w:pPr>
              <w:pStyle w:val="a0"/>
              <w:jc w:val="thaiDistribute"/>
              <w:rPr>
                <w:rFonts w:ascii="Angsana New" w:eastAsia="Calibri" w:hAnsi="Angsana New" w:cs="Angsana New"/>
                <w:spacing w:val="-2"/>
                <w:lang w:val="en-US"/>
              </w:rPr>
            </w:pPr>
            <w:r w:rsidRPr="0042075C">
              <w:rPr>
                <w:rFonts w:ascii="Angsana New" w:eastAsia="Calibri" w:hAnsi="Angsana New" w:cs="Angsana New"/>
                <w:spacing w:val="-8"/>
                <w:cs/>
                <w:lang w:val="en-US"/>
              </w:rPr>
              <w:t>ข้าพเจ้าทดสอบข้อสมมติที่สำคัญที่สนับสนุนการประมาณการ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กระแสเงินสดที่จะได้รับในอนาคตคิดลดเป็นมูลค่าปัจจุบัน</w:t>
            </w:r>
            <w:r w:rsidRPr="00011041">
              <w:rPr>
                <w:rFonts w:ascii="Angsana New" w:eastAsia="Calibri" w:hAnsi="Angsana New" w:cs="Angsana New"/>
                <w:cs/>
                <w:lang w:val="en-US"/>
              </w:rPr>
              <w:t>ของผู้บริหาร โดยอ้างอิงถึงผลการดำเนินงานที่ผ่านมา การ</w:t>
            </w:r>
            <w:r w:rsidRPr="00011041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วิเคราะห์แนวโน้ม และทดสอบความถูกต้องของการคำนวณ</w:t>
            </w:r>
            <w:r w:rsidRPr="00011041">
              <w:rPr>
                <w:rFonts w:ascii="Angsana New" w:eastAsia="Calibri" w:hAnsi="Angsana New" w:cs="Angsana New" w:hint="cs"/>
                <w:cs/>
                <w:lang w:val="en-US"/>
              </w:rPr>
              <w:t>มูลค่าที่คาดว่าจะได้รับคืนและ</w:t>
            </w:r>
            <w:r w:rsidRPr="00011041">
              <w:rPr>
                <w:rFonts w:ascii="Angsana New" w:eastAsia="Calibri" w:hAnsi="Angsana New" w:cs="Angsana New"/>
                <w:cs/>
                <w:lang w:val="en-US"/>
              </w:rPr>
              <w:t>การด้อยค่า อีกทั้งยังมีการพิจารณาความ</w:t>
            </w:r>
            <w:r w:rsidRPr="00011041">
              <w:rPr>
                <w:rFonts w:ascii="Angsana New" w:eastAsia="Calibri" w:hAnsi="Angsana New" w:cs="Angsana New" w:hint="cs"/>
                <w:cs/>
                <w:lang w:val="en-US"/>
              </w:rPr>
              <w:t>สมเหตุสมผล</w:t>
            </w:r>
            <w:r w:rsidRPr="00011041">
              <w:rPr>
                <w:rFonts w:ascii="Angsana New" w:eastAsia="Calibri" w:hAnsi="Angsana New" w:cs="Angsana New"/>
                <w:cs/>
                <w:lang w:val="en-US"/>
              </w:rPr>
              <w:t>ของประมาณการผลการดำเนินงานโดยเปรียบเทียบ</w:t>
            </w:r>
            <w:r w:rsidRPr="00011041">
              <w:rPr>
                <w:rFonts w:ascii="Angsana New" w:eastAsia="Calibri" w:hAnsi="Angsana New" w:cs="Angsana New" w:hint="cs"/>
                <w:cs/>
                <w:lang w:val="en-US"/>
              </w:rPr>
              <w:t>การประมาณการในอดีต</w:t>
            </w:r>
            <w:r w:rsidRPr="00011041">
              <w:rPr>
                <w:rFonts w:ascii="Angsana New" w:eastAsia="Calibri" w:hAnsi="Angsana New" w:cs="Angsana New"/>
                <w:cs/>
                <w:lang w:val="en-US"/>
              </w:rPr>
              <w:t>กับ</w:t>
            </w:r>
            <w:r w:rsidR="00DB4CEF" w:rsidRPr="00011041">
              <w:rPr>
                <w:rFonts w:ascii="Angsana New" w:eastAsia="Calibri" w:hAnsi="Angsana New" w:cs="Angsana New"/>
                <w:cs/>
                <w:lang w:val="en-US"/>
              </w:rPr>
              <w:br/>
            </w:r>
            <w:r w:rsidRPr="00011041">
              <w:rPr>
                <w:rFonts w:ascii="Angsana New" w:eastAsia="Calibri" w:hAnsi="Angsana New" w:cs="Angsana New"/>
                <w:cs/>
                <w:lang w:val="en-US"/>
              </w:rPr>
              <w:t>ผลการดำเนินงานที่เกิดขึ้นจริง นอกจากนี้ข้าพเจ้า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ได้ปรึกษา</w:t>
            </w:r>
            <w:r w:rsidRPr="00011041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ผู้เชี่ยวชาญด้านการประเมินมูลค่าของเคพีเอ็มจี เ</w:t>
            </w:r>
            <w:r w:rsidRPr="00011041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>พื่อ</w:t>
            </w:r>
            <w:r w:rsidRPr="00011041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ประเมินความเหมาะสมของ</w:t>
            </w:r>
            <w:r w:rsidRPr="00011041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>แบบจำลอง</w:t>
            </w:r>
            <w:r w:rsidRPr="00011041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การวัดมูลค่าและอัตราคิดลดอีกด้วย</w:t>
            </w:r>
          </w:p>
          <w:p w:rsidR="005B1565" w:rsidRPr="00D54C05" w:rsidRDefault="005B1565" w:rsidP="001E35AD">
            <w:pPr>
              <w:pStyle w:val="a0"/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:rsidR="005B1565" w:rsidRPr="00D54C05" w:rsidRDefault="005B1565" w:rsidP="001E35AD">
            <w:pPr>
              <w:pStyle w:val="a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ข้าพเจ้า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>ได้</w:t>
            </w:r>
            <w:r w:rsidRPr="00D54C05">
              <w:rPr>
                <w:rFonts w:ascii="Angsana New" w:eastAsia="Calibri" w:hAnsi="Angsana New" w:cs="Angsana New"/>
                <w:cs/>
                <w:lang w:val="en-US"/>
              </w:rPr>
              <w:t>พิจารณาถึงความเพียงพอของการเปิดเผยข้อมูล</w:t>
            </w:r>
            <w:r w:rsidRPr="00D54C05">
              <w:rPr>
                <w:rFonts w:ascii="Angsana New" w:eastAsia="Calibri" w:hAnsi="Angsana New" w:cs="Angsana New" w:hint="cs"/>
                <w:cs/>
                <w:lang w:val="en-US"/>
              </w:rPr>
              <w:t>ตามมาตรฐานการรายงานทางการเงิน</w:t>
            </w:r>
          </w:p>
        </w:tc>
      </w:tr>
    </w:tbl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:rsid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:rsidR="008D0EF6" w:rsidRDefault="008D0EF6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:rsidR="005B1565" w:rsidRPr="00D54C05" w:rsidRDefault="008D0EF6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 w:hint="cs"/>
          <w:i/>
          <w:iCs/>
          <w:sz w:val="30"/>
          <w:szCs w:val="30"/>
          <w:cs/>
        </w:rPr>
        <w:t>ข้</w:t>
      </w:r>
      <w:r w:rsidR="005B1565" w:rsidRPr="00D54C05">
        <w:rPr>
          <w:rFonts w:ascii="Angsana New" w:eastAsia="Calibri" w:hAnsi="Angsana New"/>
          <w:i/>
          <w:iCs/>
          <w:sz w:val="30"/>
          <w:szCs w:val="30"/>
          <w:cs/>
        </w:rPr>
        <w:t>อมูลอื่น</w:t>
      </w:r>
    </w:p>
    <w:p w:rsidR="005B1565" w:rsidRPr="00D5532D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54C05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D54C0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D54C05">
        <w:rPr>
          <w:rFonts w:ascii="Angsana New" w:eastAsia="Calibr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54C0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D54C05">
        <w:rPr>
          <w:rFonts w:ascii="Angsana New" w:eastAsia="Calibri" w:hAnsi="Angsana New"/>
          <w:spacing w:val="-4"/>
          <w:sz w:val="30"/>
          <w:szCs w:val="30"/>
          <w:cs/>
        </w:rPr>
        <w:t>แต่ไม่รวมถึงงบการเงินรวม</w:t>
      </w:r>
      <w:r w:rsidRPr="00D54C05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</w:p>
    <w:p w:rsidR="005B1565" w:rsidRPr="00D5532D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54C05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ความเห็นของข้าพเจ้าต่องบการเงินรวมไม่ครอบคลุมถึงข้อมูลอื่น</w:t>
      </w:r>
      <w:r w:rsidRPr="00D54C0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54C05">
        <w:rPr>
          <w:rFonts w:ascii="Angsana New" w:eastAsia="Calibri" w:hAnsi="Angsana New"/>
          <w:sz w:val="30"/>
          <w:szCs w:val="30"/>
          <w:cs/>
        </w:rPr>
        <w:t>และข้าพเจ้าไม่ได้ให้ความเชื่อมั่นต่อข้อมูลอื่น</w:t>
      </w:r>
      <w:r w:rsidRPr="00D54C05">
        <w:rPr>
          <w:rFonts w:ascii="Angsana New" w:eastAsia="Calibri" w:hAnsi="Angsana New"/>
          <w:sz w:val="30"/>
          <w:szCs w:val="30"/>
        </w:rPr>
        <w:t xml:space="preserve"> </w:t>
      </w:r>
    </w:p>
    <w:p w:rsidR="005B1565" w:rsidRPr="00D5532D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:rsidR="005B1565" w:rsidRPr="00D54C05" w:rsidRDefault="005B1565" w:rsidP="00CB5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54C05">
        <w:rPr>
          <w:rFonts w:ascii="Angsana New" w:eastAsia="Calibri" w:hAnsi="Angsana New"/>
          <w:spacing w:val="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 คือ</w:t>
      </w:r>
      <w:r w:rsidRPr="00D54C05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D54C05">
        <w:rPr>
          <w:rFonts w:ascii="Angsana New" w:eastAsia="Calibri" w:hAnsi="Angsana New"/>
          <w:spacing w:val="2"/>
          <w:sz w:val="30"/>
          <w:szCs w:val="30"/>
          <w:cs/>
        </w:rPr>
        <w:t>การอ่าน</w:t>
      </w:r>
      <w:r w:rsidRPr="00D54C05">
        <w:rPr>
          <w:rFonts w:ascii="Angsana New" w:eastAsia="Calibri" w:hAnsi="Angsana New" w:hint="cs"/>
          <w:spacing w:val="2"/>
          <w:sz w:val="30"/>
          <w:szCs w:val="30"/>
          <w:cs/>
        </w:rPr>
        <w:t xml:space="preserve">ข้อมูลอื่น </w:t>
      </w:r>
      <w:r w:rsidRPr="00D54C05">
        <w:rPr>
          <w:rFonts w:ascii="Angsana New" w:eastAsia="Calibri" w:hAnsi="Angsana New"/>
          <w:spacing w:val="2"/>
          <w:sz w:val="30"/>
          <w:szCs w:val="30"/>
          <w:cs/>
        </w:rPr>
        <w:t>และพิจารณาว่าข้อมูลอื่น</w:t>
      </w:r>
      <w:r w:rsidRPr="00D54C05">
        <w:rPr>
          <w:rFonts w:ascii="Angsana New" w:eastAsia="Calibri" w:hAnsi="Angsana New"/>
          <w:spacing w:val="-2"/>
          <w:sz w:val="30"/>
          <w:szCs w:val="30"/>
          <w:cs/>
        </w:rPr>
        <w:t>มีความขัดแย้งที่มีสาระสำคัญกับงบการเงินรวมหรือกับความรู้ที่ได้รับจากการตรวจสอบของข้าพเจ้า</w:t>
      </w:r>
      <w:r w:rsidRPr="00D54C05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D54C05">
        <w:rPr>
          <w:rFonts w:ascii="Angsana New" w:eastAsia="Calibri" w:hAnsi="Angsana New"/>
          <w:spacing w:val="-2"/>
          <w:sz w:val="30"/>
          <w:szCs w:val="30"/>
          <w:cs/>
        </w:rPr>
        <w:t>หรือปรากฏว่าข้อมูลอื่น</w:t>
      </w:r>
      <w:r w:rsidRPr="00D54C05">
        <w:rPr>
          <w:rFonts w:ascii="Angsana New" w:eastAsia="Calibri" w:hAnsi="Angsana New"/>
          <w:sz w:val="30"/>
          <w:szCs w:val="30"/>
          <w:cs/>
        </w:rPr>
        <w:t>มีการแสดงข้อมูลที่ขัดต่อข้อเท็จจริงอันเป็นสาระสำคัญหรือไม่</w:t>
      </w:r>
      <w:r w:rsidRPr="00D54C05">
        <w:rPr>
          <w:rFonts w:ascii="Angsana New" w:eastAsia="Calibri" w:hAnsi="Angsana New" w:hint="cs"/>
          <w:sz w:val="30"/>
          <w:szCs w:val="30"/>
          <w:cs/>
        </w:rPr>
        <w:t xml:space="preserve"> หากในการปฏิบัติงานดังกล่าว ข้าพเจ้าสรุปได้ว่าข้อมูลอื่น</w:t>
      </w:r>
      <w:r w:rsidR="00E86114">
        <w:rPr>
          <w:rFonts w:ascii="Angsana New" w:eastAsia="Calibri" w:hAnsi="Angsana New"/>
          <w:sz w:val="30"/>
          <w:szCs w:val="30"/>
          <w:cs/>
        </w:rPr>
        <w:br/>
      </w:r>
      <w:r w:rsidRPr="00D54C05">
        <w:rPr>
          <w:rFonts w:ascii="Angsana New" w:eastAsia="Calibri" w:hAnsi="Angsana New" w:hint="cs"/>
          <w:sz w:val="30"/>
          <w:szCs w:val="30"/>
          <w:cs/>
        </w:rPr>
        <w:t>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ทั้งนี้ข้าพเจ้าไม่พบว่ามีเรื่องดังกล่าวที่ต้องรายงาน</w:t>
      </w:r>
    </w:p>
    <w:p w:rsidR="005B1565" w:rsidRPr="00D5532D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54C0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:rsidR="005B1565" w:rsidRPr="00D5532D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D54C0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</w:t>
      </w:r>
      <w:r w:rsidRPr="00D54C05">
        <w:rPr>
          <w:rFonts w:ascii="Angsana New" w:eastAsia="Calibri" w:hAnsi="Angsana New"/>
          <w:spacing w:val="4"/>
          <w:sz w:val="30"/>
          <w:szCs w:val="3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Pr="00D54C05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5B1565" w:rsidRPr="00D5532D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D54C0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</w:t>
      </w:r>
      <w:r w:rsidRPr="00D54C0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4C0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D54C0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4C0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54C0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54C0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D54C0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D54C0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 หรือหยุดดำเนินงาน หรือไม่สามารถดำเนินงานต่อเนื่องต่อไปได้</w:t>
      </w:r>
    </w:p>
    <w:p w:rsidR="005B1565" w:rsidRPr="00D5532D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54C0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5B1565" w:rsidRPr="00D5532D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28"/>
          <w:szCs w:val="28"/>
          <w:cs/>
        </w:rPr>
      </w:pPr>
    </w:p>
    <w:p w:rsidR="005B1565" w:rsidRPr="00D54C05" w:rsidRDefault="005B1565" w:rsidP="005B156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54C0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</w:p>
    <w:p w:rsidR="005B1565" w:rsidRPr="00D5532D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54C0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D54C05">
        <w:rPr>
          <w:rFonts w:ascii="Angsana New" w:eastAsia="Calibri" w:hAnsi="Angsana New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D54C05">
        <w:rPr>
          <w:rFonts w:ascii="Angsana New" w:eastAsia="Calibri" w:hAnsi="Angsana New"/>
          <w:spacing w:val="-2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D54C05">
        <w:rPr>
          <w:rFonts w:ascii="Angsana New" w:eastAsia="Calibri" w:hAnsi="Angsana New"/>
          <w:sz w:val="30"/>
          <w:szCs w:val="30"/>
          <w:cs/>
        </w:rPr>
        <w:t>ทางเศรษฐกิจของผู้ใช้งบการเงินจากการใช้งบการเงินรวมเหล่านี้</w:t>
      </w:r>
    </w:p>
    <w:p w:rsidR="005B156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:rsidR="005B156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D54C05">
        <w:rPr>
          <w:rFonts w:ascii="Angsana New" w:eastAsia="Calibri" w:hAnsi="Angsana New"/>
          <w:spacing w:val="-6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D54C05">
        <w:rPr>
          <w:rFonts w:ascii="Angsana New" w:eastAsia="Calibri" w:hAnsi="Angsana New"/>
          <w:sz w:val="30"/>
          <w:szCs w:val="30"/>
          <w:cs/>
        </w:rPr>
        <w:t>ตลอดการตรวจสอบ การปฏิบัติงานของข้าพเจ้ารวมถึง</w:t>
      </w: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jc w:val="thaiDistribute"/>
        <w:rPr>
          <w:rFonts w:ascii="Angsana New" w:eastAsia="Calibri" w:hAnsi="Angsana New"/>
          <w:sz w:val="30"/>
          <w:szCs w:val="30"/>
          <w:cs/>
        </w:rPr>
      </w:pPr>
    </w:p>
    <w:p w:rsidR="005B1565" w:rsidRPr="00D54C05" w:rsidRDefault="005B1565" w:rsidP="005B1565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 w:hanging="561"/>
        <w:jc w:val="thaiDistribute"/>
        <w:rPr>
          <w:rFonts w:ascii="Angsana New" w:hAnsi="Angsana New"/>
          <w:sz w:val="30"/>
          <w:szCs w:val="30"/>
        </w:rPr>
      </w:pPr>
      <w:r w:rsidRPr="00D54C0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D54C05">
        <w:rPr>
          <w:rFonts w:ascii="Angsana New" w:eastAsia="Calibri" w:hAnsi="Angsana New"/>
          <w:sz w:val="30"/>
          <w:szCs w:val="30"/>
        </w:rPr>
        <w:t xml:space="preserve"> </w:t>
      </w:r>
      <w:r w:rsidRPr="00D54C0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</w:t>
      </w:r>
      <w:r w:rsidR="008D0EF6">
        <w:rPr>
          <w:rFonts w:ascii="Angsana New" w:eastAsia="Calibri" w:hAnsi="Angsana New"/>
          <w:sz w:val="30"/>
          <w:szCs w:val="30"/>
          <w:cs/>
        </w:rPr>
        <w:t>่อตอบสนองต่อความเสี่ยงเหล่านั้น</w:t>
      </w:r>
      <w:r w:rsidRPr="00D54C05">
        <w:rPr>
          <w:rFonts w:ascii="Angsana New" w:eastAsia="Calibri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D54C0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54C05">
        <w:rPr>
          <w:rFonts w:ascii="Angsana New" w:eastAsia="Calibri" w:hAnsi="Angsana New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E86114">
        <w:rPr>
          <w:rFonts w:ascii="Angsana New" w:eastAsia="Calibri" w:hAnsi="Angsana New"/>
          <w:sz w:val="30"/>
          <w:szCs w:val="30"/>
          <w:cs/>
        </w:rPr>
        <w:br/>
      </w:r>
      <w:r w:rsidRPr="00D54C05">
        <w:rPr>
          <w:rFonts w:ascii="Angsana New" w:eastAsia="Calibri" w:hAnsi="Angsana New"/>
          <w:sz w:val="30"/>
          <w:szCs w:val="30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D54C05">
        <w:rPr>
          <w:rFonts w:ascii="Angsana New" w:hAnsi="Angsana New"/>
          <w:sz w:val="30"/>
          <w:szCs w:val="30"/>
          <w:cs/>
        </w:rPr>
        <w:t>ายใน</w:t>
      </w:r>
    </w:p>
    <w:p w:rsidR="005B1565" w:rsidRPr="00D54C05" w:rsidRDefault="005B1565" w:rsidP="005B1565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jc w:val="thaiDistribute"/>
        <w:rPr>
          <w:rFonts w:ascii="Angsana New" w:hAnsi="Angsana New"/>
          <w:sz w:val="30"/>
          <w:szCs w:val="30"/>
          <w:rtl/>
          <w:cs/>
        </w:rPr>
      </w:pPr>
      <w:r w:rsidRPr="00D54C0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</w:t>
      </w:r>
      <w:r w:rsidRPr="00D54C05">
        <w:rPr>
          <w:rFonts w:ascii="Angsana New" w:hAnsi="Angsana New"/>
          <w:sz w:val="30"/>
          <w:szCs w:val="30"/>
          <w:cs/>
        </w:rPr>
        <w:t>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54C05">
        <w:rPr>
          <w:rFonts w:ascii="Angsana New" w:hAnsi="Angsana New" w:hint="cs"/>
          <w:sz w:val="30"/>
          <w:szCs w:val="30"/>
          <w:cs/>
        </w:rPr>
        <w:t>กลุ่มบริษัท</w:t>
      </w:r>
    </w:p>
    <w:p w:rsidR="005B1565" w:rsidRPr="00D54C05" w:rsidRDefault="005B1565" w:rsidP="005B1565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jc w:val="thaiDistribute"/>
        <w:rPr>
          <w:rFonts w:ascii="Angsana New" w:hAnsi="Angsana New"/>
          <w:sz w:val="30"/>
          <w:szCs w:val="30"/>
        </w:rPr>
      </w:pPr>
      <w:r w:rsidRPr="00D54C0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5B1565" w:rsidRPr="00890C72" w:rsidRDefault="005B1565" w:rsidP="005B1565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jc w:val="thaiDistribute"/>
        <w:rPr>
          <w:rFonts w:ascii="Angsana New" w:hAnsi="Angsana New"/>
          <w:sz w:val="30"/>
          <w:szCs w:val="30"/>
        </w:rPr>
      </w:pPr>
      <w:r w:rsidRPr="00D54C0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</w:t>
      </w:r>
      <w:r w:rsidRPr="00890C72">
        <w:rPr>
          <w:rFonts w:ascii="Angsana New" w:hAnsi="Angsana New"/>
          <w:sz w:val="30"/>
          <w:szCs w:val="30"/>
          <w:cs/>
        </w:rPr>
        <w:t>แน่นอนที่มีสาระสำคัญที่เกี่ยวกับเหตุการณ์หรือสถานการณ์ที่อาจเป็นเหตุ</w:t>
      </w:r>
      <w:r w:rsidRPr="00890C72">
        <w:rPr>
          <w:rFonts w:ascii="Angsana New" w:hAnsi="Angsana New"/>
          <w:spacing w:val="2"/>
          <w:sz w:val="30"/>
          <w:szCs w:val="30"/>
          <w:cs/>
        </w:rPr>
        <w:t>ให้เกิดข้อสงสัยอย่างมีนัยสำคัญต่อความสามารถของ</w:t>
      </w:r>
      <w:r w:rsidRPr="00890C72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Pr="00890C72">
        <w:rPr>
          <w:rFonts w:ascii="Angsana New" w:hAnsi="Angsana New"/>
          <w:spacing w:val="2"/>
          <w:sz w:val="30"/>
          <w:szCs w:val="30"/>
          <w:cs/>
        </w:rPr>
        <w:t>ในการดำเนินงานต่อเนื่องหรือไม่ ถ้าข้าพเจ้าได้</w:t>
      </w:r>
      <w:r w:rsidRPr="00890C72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Pr="00890C72">
        <w:rPr>
          <w:rFonts w:ascii="Angsana New" w:hAnsi="Angsana New" w:hint="cs"/>
          <w:sz w:val="30"/>
          <w:szCs w:val="30"/>
          <w:cs/>
        </w:rPr>
        <w:t xml:space="preserve"> </w:t>
      </w:r>
      <w:r w:rsidRPr="00890C72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890C72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890C72">
        <w:rPr>
          <w:rFonts w:ascii="Angsana New" w:hAnsi="Angsana New"/>
          <w:sz w:val="30"/>
          <w:szCs w:val="30"/>
          <w:cs/>
        </w:rPr>
        <w:t>ถึงการเปิดเผย</w:t>
      </w:r>
      <w:r w:rsidRPr="00890C72">
        <w:rPr>
          <w:rFonts w:ascii="Angsana New" w:hAnsi="Angsana New" w:hint="cs"/>
          <w:sz w:val="30"/>
          <w:szCs w:val="30"/>
          <w:cs/>
        </w:rPr>
        <w:t>ข้อมูล</w:t>
      </w:r>
      <w:r w:rsidRPr="00890C72">
        <w:rPr>
          <w:rFonts w:ascii="Angsana New" w:hAnsi="Angsana New"/>
          <w:sz w:val="30"/>
          <w:szCs w:val="30"/>
          <w:cs/>
        </w:rPr>
        <w:t>ในงบการเงินรวม</w:t>
      </w:r>
      <w:r w:rsidRPr="00890C72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890C72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Pr="00890C72">
        <w:rPr>
          <w:rFonts w:ascii="Angsana New" w:hAnsi="Angsana New" w:hint="cs"/>
          <w:sz w:val="30"/>
          <w:szCs w:val="30"/>
          <w:cs/>
        </w:rPr>
        <w:t>ข้อมูล</w:t>
      </w:r>
      <w:r w:rsidRPr="00890C72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90C7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90C72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:rsidR="005B1565" w:rsidRPr="00890C72" w:rsidRDefault="005B1565" w:rsidP="005B1565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86114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ประเมินการนำเสนอโครงสร้างและเนื้อหาของงบการเงินรวมโดยรวม รวมถึงการเปิดเผย</w:t>
      </w:r>
      <w:r w:rsidRPr="00E86114">
        <w:rPr>
          <w:rFonts w:ascii="Angsana New" w:hAnsi="Angsana New" w:hint="cs"/>
          <w:sz w:val="30"/>
          <w:szCs w:val="30"/>
          <w:cs/>
        </w:rPr>
        <w:t>ข้อมูล</w:t>
      </w:r>
      <w:r w:rsidRPr="00E86114">
        <w:rPr>
          <w:rFonts w:ascii="Angsana New" w:hAnsi="Angsana New"/>
          <w:sz w:val="30"/>
          <w:szCs w:val="30"/>
          <w:cs/>
        </w:rPr>
        <w:t>ว่างบการเงินรวม</w:t>
      </w:r>
      <w:r w:rsidRPr="00890C72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890C72">
        <w:rPr>
          <w:rFonts w:ascii="Angsana New" w:hAnsi="Angsana New" w:hint="cs"/>
          <w:sz w:val="30"/>
          <w:szCs w:val="30"/>
          <w:cs/>
        </w:rPr>
        <w:t>หรือไม่</w:t>
      </w:r>
    </w:p>
    <w:p w:rsidR="005B1565" w:rsidRPr="00890C72" w:rsidRDefault="005B1565" w:rsidP="005B1565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jc w:val="thaiDistribute"/>
        <w:rPr>
          <w:rFonts w:ascii="Angsana New" w:hAnsi="Angsana New"/>
          <w:sz w:val="30"/>
          <w:szCs w:val="30"/>
        </w:rPr>
      </w:pPr>
      <w:r w:rsidRPr="00890C72">
        <w:rPr>
          <w:rFonts w:ascii="Angsana New" w:hAnsi="Angsana New"/>
          <w:sz w:val="30"/>
          <w:szCs w:val="30"/>
          <w:cs/>
        </w:rPr>
        <w:t>ได้</w:t>
      </w:r>
      <w:r w:rsidRPr="00890C72">
        <w:rPr>
          <w:rFonts w:ascii="Angsana New" w:hAnsi="Angsana New" w:hint="cs"/>
          <w:sz w:val="30"/>
          <w:szCs w:val="30"/>
          <w:cs/>
        </w:rPr>
        <w:t>รับ</w:t>
      </w:r>
      <w:r w:rsidRPr="00890C72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890C72">
        <w:rPr>
          <w:rFonts w:ascii="Angsana New" w:hAnsi="Angsana New"/>
          <w:spacing w:val="-2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890C72">
        <w:rPr>
          <w:rFonts w:ascii="Angsana New" w:hAnsi="Angsana New"/>
          <w:spacing w:val="-2"/>
          <w:sz w:val="30"/>
          <w:szCs w:val="30"/>
        </w:rPr>
        <w:t xml:space="preserve"> </w:t>
      </w:r>
      <w:r w:rsidRPr="00890C72">
        <w:rPr>
          <w:rFonts w:ascii="Angsana New" w:hAnsi="Angsana New"/>
          <w:spacing w:val="-2"/>
          <w:sz w:val="30"/>
          <w:szCs w:val="30"/>
          <w:cs/>
        </w:rPr>
        <w:t>ข้าพเจ้ารับผิดชอบต่อ</w:t>
      </w:r>
      <w:r w:rsidRPr="00890C72">
        <w:rPr>
          <w:rFonts w:ascii="Angsana New" w:hAnsi="Angsana New" w:hint="cs"/>
          <w:spacing w:val="-2"/>
          <w:sz w:val="30"/>
          <w:szCs w:val="30"/>
          <w:cs/>
        </w:rPr>
        <w:t>การกำหนดแนวทาง</w:t>
      </w:r>
      <w:r w:rsidRPr="00890C72">
        <w:rPr>
          <w:rFonts w:ascii="Angsana New" w:hAnsi="Angsana New" w:hint="cs"/>
          <w:sz w:val="30"/>
          <w:szCs w:val="30"/>
          <w:cs/>
        </w:rPr>
        <w:t>การ</w:t>
      </w:r>
      <w:r w:rsidRPr="00890C72">
        <w:rPr>
          <w:rFonts w:ascii="Angsana New" w:hAnsi="Angsana New" w:hint="cs"/>
          <w:spacing w:val="-2"/>
          <w:sz w:val="30"/>
          <w:szCs w:val="30"/>
          <w:cs/>
        </w:rPr>
        <w:t xml:space="preserve">ควบคุมดูแล </w:t>
      </w:r>
      <w:r w:rsidRPr="00890C72">
        <w:rPr>
          <w:rFonts w:ascii="Angsana New" w:hAnsi="Angsana New"/>
          <w:spacing w:val="-2"/>
          <w:sz w:val="30"/>
          <w:szCs w:val="30"/>
          <w:cs/>
        </w:rPr>
        <w:t>และการปฏิบัติงานตรวจสอบกลุ่มบริษัท</w:t>
      </w:r>
      <w:r w:rsidRPr="00890C72">
        <w:rPr>
          <w:rFonts w:ascii="Angsana New" w:hAnsi="Angsana New"/>
          <w:spacing w:val="-2"/>
          <w:sz w:val="30"/>
          <w:szCs w:val="30"/>
        </w:rPr>
        <w:t xml:space="preserve"> </w:t>
      </w:r>
      <w:r w:rsidRPr="00890C72">
        <w:rPr>
          <w:rFonts w:ascii="Angsana New" w:hAnsi="Angsana New"/>
          <w:spacing w:val="-2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B1565" w:rsidRPr="00890C72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</w:p>
    <w:p w:rsidR="005B1565" w:rsidRPr="00D54C05" w:rsidRDefault="005B1565" w:rsidP="005B15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0"/>
        <w:jc w:val="thaiDistribute"/>
        <w:rPr>
          <w:rFonts w:ascii="Angsana New" w:hAnsi="Angsana New"/>
          <w:sz w:val="30"/>
          <w:szCs w:val="30"/>
        </w:rPr>
      </w:pPr>
      <w:r w:rsidRPr="00890C72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890C72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ซึ่งรวมถึงข</w:t>
      </w:r>
      <w:r w:rsidRPr="00890C72">
        <w:rPr>
          <w:rFonts w:ascii="Angsana New" w:hAnsi="Angsana New"/>
          <w:sz w:val="30"/>
          <w:szCs w:val="30"/>
          <w:cs/>
        </w:rPr>
        <w:t>อบเขตและช่วงเวลาของการตรวจสอบ</w:t>
      </w:r>
      <w:r w:rsidRPr="00E86114">
        <w:rPr>
          <w:rFonts w:ascii="Angsana New" w:hAnsi="Angsana New"/>
          <w:spacing w:val="-6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90C72">
        <w:rPr>
          <w:rFonts w:ascii="Angsana New" w:hAnsi="Angsana New" w:hint="cs"/>
          <w:sz w:val="30"/>
          <w:szCs w:val="30"/>
          <w:cs/>
        </w:rPr>
        <w:t>หาก</w:t>
      </w:r>
      <w:r w:rsidRPr="00890C72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:rsidR="005B156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54C05">
        <w:rPr>
          <w:rFonts w:ascii="Angsana New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D54C05">
        <w:rPr>
          <w:rFonts w:ascii="Angsana New" w:hAnsi="Angsana New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D54C05">
        <w:rPr>
          <w:rFonts w:ascii="Angsana New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  <w:rtl/>
          <w:cs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54C05">
        <w:rPr>
          <w:rFonts w:ascii="Angsana New" w:hAnsi="Angsana New"/>
          <w:spacing w:val="8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D54C05">
        <w:rPr>
          <w:rFonts w:ascii="Angsana New" w:hAnsi="Angsana New"/>
          <w:sz w:val="30"/>
          <w:szCs w:val="30"/>
          <w:cs/>
        </w:rPr>
        <w:t>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D54C05">
        <w:rPr>
          <w:rFonts w:ascii="Angsana New" w:hAnsi="Angsana New" w:hint="cs"/>
          <w:sz w:val="30"/>
          <w:szCs w:val="30"/>
          <w:cs/>
        </w:rPr>
        <w:t xml:space="preserve"> </w:t>
      </w:r>
      <w:r w:rsidRPr="00D54C05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:rsidR="005B1565" w:rsidRPr="00D54C05" w:rsidRDefault="005B1565" w:rsidP="005B1565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D54C05">
        <w:rPr>
          <w:rFonts w:ascii="Angsana New" w:hAnsi="Angsana New" w:cs="Angsana New"/>
          <w:cs/>
        </w:rPr>
        <w:t>(</w:t>
      </w:r>
      <w:r w:rsidRPr="00D54C05">
        <w:rPr>
          <w:rFonts w:ascii="Angsana New" w:hAnsi="Angsana New" w:cs="Angsana New" w:hint="cs"/>
          <w:cs/>
          <w:lang w:val="en-US"/>
        </w:rPr>
        <w:t>วินิจ ศิลามงคล</w:t>
      </w:r>
      <w:r w:rsidRPr="00D54C05">
        <w:rPr>
          <w:rFonts w:ascii="Angsana New" w:hAnsi="Angsana New" w:cs="Angsana New"/>
          <w:cs/>
          <w:lang w:val="en-US"/>
        </w:rPr>
        <w:t>)</w:t>
      </w:r>
    </w:p>
    <w:p w:rsidR="005B1565" w:rsidRPr="00D54C05" w:rsidRDefault="005B1565" w:rsidP="005B1565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D54C05">
        <w:rPr>
          <w:rFonts w:ascii="Angsana New" w:hAnsi="Angsana New" w:cs="Angsana New"/>
          <w:cs/>
        </w:rPr>
        <w:t>ผู้สอบบัญชีรับอนุญาต</w:t>
      </w:r>
    </w:p>
    <w:p w:rsidR="005B1565" w:rsidRPr="00D54C05" w:rsidRDefault="005B1565" w:rsidP="005B1565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D54C05">
        <w:rPr>
          <w:rFonts w:ascii="Angsana New" w:hAnsi="Angsana New" w:cs="Angsana New"/>
          <w:cs/>
          <w:lang w:val="en-US"/>
        </w:rPr>
        <w:t>เลขทะ</w:t>
      </w:r>
      <w:r w:rsidRPr="00D54C05">
        <w:rPr>
          <w:rFonts w:ascii="Angsana New" w:hAnsi="Angsana New" w:cs="Angsana New"/>
          <w:cs/>
        </w:rPr>
        <w:t xml:space="preserve">เบียน </w:t>
      </w:r>
      <w:r>
        <w:rPr>
          <w:rFonts w:ascii="Angsana New" w:hAnsi="Angsana New" w:cs="Angsana New"/>
          <w:lang w:val="en-US"/>
        </w:rPr>
        <w:t>3378</w:t>
      </w:r>
    </w:p>
    <w:p w:rsidR="005B1565" w:rsidRPr="00D54C0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</w:p>
    <w:p w:rsidR="005B1565" w:rsidRPr="00D54C05" w:rsidRDefault="005B1565" w:rsidP="005B1565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D54C0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5B1565" w:rsidRPr="00D54C05" w:rsidRDefault="005B1565" w:rsidP="005B1565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D54C05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B1565" w:rsidRPr="00C97E65" w:rsidRDefault="000479CD" w:rsidP="005B1565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380" w:lineRule="exact"/>
        <w:ind w:right="-135"/>
        <w:rPr>
          <w:rFonts w:ascii="Angsana New" w:hAnsi="Angsana New"/>
          <w:sz w:val="30"/>
          <w:szCs w:val="30"/>
        </w:rPr>
      </w:pPr>
      <w:r w:rsidRPr="000479CD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4200CA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5B156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5B156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Pr="000479CD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5B1565">
        <w:rPr>
          <w:rFonts w:ascii="Angsana New" w:hAnsi="Angsana New" w:cs="Angsana New"/>
          <w:b w:val="0"/>
          <w:bCs w:val="0"/>
          <w:sz w:val="30"/>
          <w:szCs w:val="30"/>
        </w:rPr>
        <w:t>56</w:t>
      </w:r>
      <w:r w:rsidRPr="000479CD">
        <w:rPr>
          <w:rFonts w:ascii="Angsana New" w:hAnsi="Angsana New" w:cs="Angsana New"/>
          <w:b w:val="0"/>
          <w:bCs w:val="0"/>
          <w:sz w:val="30"/>
          <w:szCs w:val="30"/>
        </w:rPr>
        <w:t>2</w:t>
      </w:r>
    </w:p>
    <w:p w:rsidR="005B1565" w:rsidRPr="00C97E65" w:rsidRDefault="005B1565" w:rsidP="005B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5B1565" w:rsidRPr="005B1565" w:rsidRDefault="005B1565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6"/>
      <w:footerReference w:type="default" r:id="rId17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FB6" w:rsidRDefault="00140FB6" w:rsidP="004956B4">
      <w:r>
        <w:separator/>
      </w:r>
    </w:p>
  </w:endnote>
  <w:endnote w:type="continuationSeparator" w:id="0">
    <w:p w:rsidR="00140FB6" w:rsidRDefault="00140FB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8B4" w:rsidRDefault="002B38B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6075E5">
      <w:rPr>
        <w:rStyle w:val="PageNumber"/>
        <w:rFonts w:ascii="Angsana New" w:hAnsi="Angsana New"/>
        <w:noProof/>
        <w:sz w:val="32"/>
        <w:szCs w:val="32"/>
        <w:cs/>
      </w:rPr>
      <w:t>8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FB6" w:rsidRDefault="00140FB6" w:rsidP="004956B4">
      <w:r>
        <w:separator/>
      </w:r>
    </w:p>
  </w:footnote>
  <w:footnote w:type="continuationSeparator" w:id="0">
    <w:p w:rsidR="00140FB6" w:rsidRDefault="00140FB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8B4" w:rsidRDefault="002B38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8B4" w:rsidRDefault="002B38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8B4" w:rsidRDefault="002B38B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Pr="00846E76" w:rsidRDefault="006060B5" w:rsidP="003E3000">
    <w:pPr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846E76" w:rsidRDefault="006060B5" w:rsidP="00744E10">
    <w:pPr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 w15:restartNumberingAfterBreak="0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 w15:restartNumberingAfterBreak="0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 w15:restartNumberingAfterBreak="0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4"/>
  </w:num>
  <w:num w:numId="4">
    <w:abstractNumId w:val="29"/>
  </w:num>
  <w:num w:numId="5">
    <w:abstractNumId w:val="7"/>
  </w:num>
  <w:num w:numId="6">
    <w:abstractNumId w:val="1"/>
  </w:num>
  <w:num w:numId="7">
    <w:abstractNumId w:val="9"/>
  </w:num>
  <w:num w:numId="8">
    <w:abstractNumId w:val="12"/>
  </w:num>
  <w:num w:numId="9">
    <w:abstractNumId w:val="33"/>
  </w:num>
  <w:num w:numId="10">
    <w:abstractNumId w:val="17"/>
  </w:num>
  <w:num w:numId="11">
    <w:abstractNumId w:val="5"/>
  </w:num>
  <w:num w:numId="12">
    <w:abstractNumId w:val="25"/>
  </w:num>
  <w:num w:numId="13">
    <w:abstractNumId w:val="13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3"/>
  </w:num>
  <w:num w:numId="17">
    <w:abstractNumId w:val="22"/>
  </w:num>
  <w:num w:numId="18">
    <w:abstractNumId w:val="8"/>
  </w:num>
  <w:num w:numId="19">
    <w:abstractNumId w:val="20"/>
  </w:num>
  <w:num w:numId="20">
    <w:abstractNumId w:val="26"/>
  </w:num>
  <w:num w:numId="21">
    <w:abstractNumId w:val="6"/>
  </w:num>
  <w:num w:numId="22">
    <w:abstractNumId w:val="16"/>
  </w:num>
  <w:num w:numId="23">
    <w:abstractNumId w:val="10"/>
  </w:num>
  <w:num w:numId="24">
    <w:abstractNumId w:val="28"/>
  </w:num>
  <w:num w:numId="25">
    <w:abstractNumId w:val="24"/>
  </w:num>
  <w:num w:numId="26">
    <w:abstractNumId w:val="18"/>
  </w:num>
  <w:num w:numId="27">
    <w:abstractNumId w:val="2"/>
  </w:num>
  <w:num w:numId="28">
    <w:abstractNumId w:val="30"/>
  </w:num>
  <w:num w:numId="29">
    <w:abstractNumId w:val="14"/>
  </w:num>
  <w:num w:numId="30">
    <w:abstractNumId w:val="11"/>
  </w:num>
  <w:num w:numId="31">
    <w:abstractNumId w:val="35"/>
  </w:num>
  <w:num w:numId="32">
    <w:abstractNumId w:val="0"/>
  </w:num>
  <w:num w:numId="33">
    <w:abstractNumId w:val="34"/>
  </w:num>
  <w:num w:numId="34">
    <w:abstractNumId w:val="19"/>
  </w:num>
  <w:num w:numId="35">
    <w:abstractNumId w:val="21"/>
  </w:num>
  <w:num w:numId="36">
    <w:abstractNumId w:val="31"/>
  </w:num>
  <w:num w:numId="3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49"/>
    <w:rsid w:val="001221E8"/>
    <w:rsid w:val="001222A8"/>
    <w:rsid w:val="0012233D"/>
    <w:rsid w:val="0012277E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723"/>
    <w:rsid w:val="001A57A7"/>
    <w:rsid w:val="001A67B7"/>
    <w:rsid w:val="001A67EB"/>
    <w:rsid w:val="001A6D0E"/>
    <w:rsid w:val="001A6D23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847"/>
    <w:rsid w:val="00295D56"/>
    <w:rsid w:val="0029650A"/>
    <w:rsid w:val="00296709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F4D"/>
    <w:rsid w:val="002A46B0"/>
    <w:rsid w:val="002A4B05"/>
    <w:rsid w:val="002A4E5D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34F"/>
    <w:rsid w:val="003225D6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F59"/>
    <w:rsid w:val="003D6720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3C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8FF"/>
    <w:rsid w:val="00437B58"/>
    <w:rsid w:val="00437B65"/>
    <w:rsid w:val="00437BFF"/>
    <w:rsid w:val="00437CDF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124E"/>
    <w:rsid w:val="004A1C53"/>
    <w:rsid w:val="004A1E16"/>
    <w:rsid w:val="004A211F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D87"/>
    <w:rsid w:val="004B0E60"/>
    <w:rsid w:val="004B1534"/>
    <w:rsid w:val="004B15E6"/>
    <w:rsid w:val="004B16ED"/>
    <w:rsid w:val="004B1918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CB"/>
    <w:rsid w:val="00587928"/>
    <w:rsid w:val="00587BC6"/>
    <w:rsid w:val="0059009E"/>
    <w:rsid w:val="00590694"/>
    <w:rsid w:val="00590D7A"/>
    <w:rsid w:val="00591359"/>
    <w:rsid w:val="0059145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5E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875"/>
    <w:rsid w:val="007359AD"/>
    <w:rsid w:val="00735B39"/>
    <w:rsid w:val="00735B4B"/>
    <w:rsid w:val="00735C67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BD7"/>
    <w:rsid w:val="007710C5"/>
    <w:rsid w:val="00771E69"/>
    <w:rsid w:val="00772142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100"/>
    <w:rsid w:val="00777809"/>
    <w:rsid w:val="00777AA3"/>
    <w:rsid w:val="00777DF9"/>
    <w:rsid w:val="007802F2"/>
    <w:rsid w:val="00780330"/>
    <w:rsid w:val="00780ED4"/>
    <w:rsid w:val="00780F55"/>
    <w:rsid w:val="00781E24"/>
    <w:rsid w:val="0078236B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50E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443"/>
    <w:rsid w:val="0093455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9CE"/>
    <w:rsid w:val="009B2C54"/>
    <w:rsid w:val="009B2CD2"/>
    <w:rsid w:val="009B2EAF"/>
    <w:rsid w:val="009B3014"/>
    <w:rsid w:val="009B3031"/>
    <w:rsid w:val="009B3404"/>
    <w:rsid w:val="009B38FE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A6"/>
    <w:rsid w:val="00C664D5"/>
    <w:rsid w:val="00C66CF3"/>
    <w:rsid w:val="00C66D6E"/>
    <w:rsid w:val="00C6700B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592"/>
    <w:rsid w:val="00EE6610"/>
    <w:rsid w:val="00EE6733"/>
    <w:rsid w:val="00EE6868"/>
    <w:rsid w:val="00EE6D16"/>
    <w:rsid w:val="00EE727E"/>
    <w:rsid w:val="00EE73C6"/>
    <w:rsid w:val="00EE751B"/>
    <w:rsid w:val="00EF00D2"/>
    <w:rsid w:val="00EF0586"/>
    <w:rsid w:val="00EF06FB"/>
    <w:rsid w:val="00EF0980"/>
    <w:rsid w:val="00EF09E3"/>
    <w:rsid w:val="00EF0B45"/>
    <w:rsid w:val="00EF0C81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200CB"/>
    <w:rsid w:val="00F200D5"/>
    <w:rsid w:val="00F20144"/>
    <w:rsid w:val="00F2023F"/>
    <w:rsid w:val="00F2030C"/>
    <w:rsid w:val="00F2074B"/>
    <w:rsid w:val="00F20A7E"/>
    <w:rsid w:val="00F20D08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40B0"/>
    <w:rsid w:val="00F342F3"/>
    <w:rsid w:val="00F342FA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426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F7B"/>
    <w:rsid w:val="00FE1FE8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A8EEB7C0-DE3D-4352-A904-AD69AE28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1E651-2ED6-4A79-92C9-4647D7182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</TotalTime>
  <Pages>10</Pages>
  <Words>2986</Words>
  <Characters>11565</Characters>
  <Application>Microsoft Office Word</Application>
  <DocSecurity>0</DocSecurity>
  <Lines>96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14522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Suwapong Suwanmalee</cp:lastModifiedBy>
  <cp:revision>10</cp:revision>
  <cp:lastPrinted>2018-12-17T07:07:00Z</cp:lastPrinted>
  <dcterms:created xsi:type="dcterms:W3CDTF">2018-12-18T02:08:00Z</dcterms:created>
  <dcterms:modified xsi:type="dcterms:W3CDTF">2019-02-13T02:30:00Z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